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5E15" w:rsidRPr="000E11DD" w:rsidRDefault="007D5E15" w:rsidP="007D5E1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t xml:space="preserve">                                                                                                              </w:t>
      </w:r>
      <w:r w:rsidRPr="00854071">
        <w:rPr>
          <w:sz w:val="28"/>
          <w:szCs w:val="28"/>
        </w:rPr>
        <w:t xml:space="preserve">                 </w:t>
      </w:r>
      <w:r w:rsidRPr="000E11DD">
        <w:rPr>
          <w:sz w:val="28"/>
          <w:szCs w:val="28"/>
        </w:rPr>
        <w:t>Проект</w:t>
      </w:r>
    </w:p>
    <w:p w:rsidR="007D5E15" w:rsidRPr="000E11DD" w:rsidRDefault="007D5E15" w:rsidP="007D5E15">
      <w:pPr>
        <w:jc w:val="center"/>
        <w:rPr>
          <w:sz w:val="16"/>
          <w:lang w:val="en-US"/>
        </w:rPr>
      </w:pPr>
      <w:r w:rsidRPr="000E11DD">
        <w:rPr>
          <w:noProof/>
          <w:sz w:val="16"/>
        </w:rPr>
        <w:drawing>
          <wp:inline distT="0" distB="0" distL="0" distR="0">
            <wp:extent cx="825500" cy="819150"/>
            <wp:effectExtent l="19050" t="0" r="0" b="0"/>
            <wp:docPr id="1" name="Рисунок 1" descr="severmor1-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evermor1-1"/>
                    <pic:cNvPicPr>
                      <a:picLocks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50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5E15" w:rsidRPr="000E11DD" w:rsidRDefault="007D5E15" w:rsidP="007D5E15">
      <w:pPr>
        <w:spacing w:line="192" w:lineRule="auto"/>
        <w:jc w:val="center"/>
        <w:rPr>
          <w:sz w:val="6"/>
          <w:szCs w:val="8"/>
          <w:lang w:val="en-US"/>
        </w:rPr>
      </w:pPr>
    </w:p>
    <w:p w:rsidR="007D5E15" w:rsidRPr="000E11DD" w:rsidRDefault="007D5E15" w:rsidP="007D5E15">
      <w:pPr>
        <w:pStyle w:val="3"/>
      </w:pPr>
      <w:proofErr w:type="gramStart"/>
      <w:r w:rsidRPr="000E11DD">
        <w:t>РОССИЙСКАЯ  ФЕДЕРАЦИЯ</w:t>
      </w:r>
      <w:proofErr w:type="gramEnd"/>
    </w:p>
    <w:p w:rsidR="007D5E15" w:rsidRPr="000E11DD" w:rsidRDefault="007D5E15" w:rsidP="007D5E15">
      <w:pPr>
        <w:pStyle w:val="2"/>
      </w:pPr>
      <w:r w:rsidRPr="000E11DD">
        <w:t>МУРМАНСКАЯ ОБЛАСТЬ</w:t>
      </w:r>
    </w:p>
    <w:p w:rsidR="007D5E15" w:rsidRPr="000E11DD" w:rsidRDefault="007D5E15" w:rsidP="007D5E15">
      <w:pPr>
        <w:spacing w:line="192" w:lineRule="auto"/>
        <w:jc w:val="center"/>
        <w:rPr>
          <w:sz w:val="6"/>
          <w:szCs w:val="8"/>
        </w:rPr>
      </w:pPr>
    </w:p>
    <w:p w:rsidR="007D5E15" w:rsidRPr="000E11DD" w:rsidRDefault="007D5E15" w:rsidP="007D5E15">
      <w:pPr>
        <w:pStyle w:val="2"/>
        <w:rPr>
          <w:bCs w:val="0"/>
        </w:rPr>
      </w:pPr>
      <w:r w:rsidRPr="000E11DD">
        <w:t xml:space="preserve">ЗАКРЫТОЕ АДМИНИСТРАТИВНО-ТЕРРИТОРИАЛЬНОЕ </w:t>
      </w:r>
    </w:p>
    <w:p w:rsidR="007D5E15" w:rsidRPr="000E11DD" w:rsidRDefault="007D5E15" w:rsidP="007D5E15">
      <w:pPr>
        <w:jc w:val="center"/>
        <w:rPr>
          <w:b/>
          <w:bCs/>
        </w:rPr>
      </w:pPr>
      <w:r w:rsidRPr="000E11DD">
        <w:rPr>
          <w:b/>
          <w:bCs/>
        </w:rPr>
        <w:t>ОБРАЗОВАНИЕ г. СЕВЕРОМОРСК</w:t>
      </w:r>
    </w:p>
    <w:p w:rsidR="007D5E15" w:rsidRPr="000E11DD" w:rsidRDefault="007D5E15" w:rsidP="007D5E15">
      <w:pPr>
        <w:spacing w:line="192" w:lineRule="auto"/>
        <w:jc w:val="center"/>
        <w:rPr>
          <w:sz w:val="6"/>
          <w:szCs w:val="8"/>
        </w:rPr>
      </w:pPr>
    </w:p>
    <w:p w:rsidR="007D5E15" w:rsidRPr="000E11DD" w:rsidRDefault="007D5E15" w:rsidP="007D5E15">
      <w:pPr>
        <w:jc w:val="center"/>
        <w:rPr>
          <w:b/>
        </w:rPr>
      </w:pPr>
      <w:r w:rsidRPr="000E11DD">
        <w:rPr>
          <w:b/>
        </w:rPr>
        <w:t xml:space="preserve">АДМИНИСТРАЦИЯ </w:t>
      </w:r>
    </w:p>
    <w:p w:rsidR="007D5E15" w:rsidRPr="000E11DD" w:rsidRDefault="007D5E15" w:rsidP="007D5E15">
      <w:pPr>
        <w:jc w:val="center"/>
        <w:rPr>
          <w:b/>
        </w:rPr>
      </w:pPr>
      <w:r w:rsidRPr="000E11DD">
        <w:rPr>
          <w:b/>
        </w:rPr>
        <w:t>ЗАТО г. СЕВЕРОМОРСК</w:t>
      </w:r>
    </w:p>
    <w:p w:rsidR="007D5E15" w:rsidRPr="000E11DD" w:rsidRDefault="007D5E15" w:rsidP="007D5E15">
      <w:pPr>
        <w:spacing w:line="192" w:lineRule="auto"/>
        <w:jc w:val="center"/>
        <w:rPr>
          <w:b/>
          <w:sz w:val="14"/>
          <w:szCs w:val="16"/>
        </w:rPr>
      </w:pPr>
    </w:p>
    <w:p w:rsidR="007D5E15" w:rsidRPr="000E11DD" w:rsidRDefault="007D5E15" w:rsidP="007D5E15">
      <w:pPr>
        <w:pStyle w:val="10"/>
        <w:jc w:val="center"/>
        <w:rPr>
          <w:sz w:val="64"/>
          <w:szCs w:val="64"/>
        </w:rPr>
      </w:pPr>
      <w:r w:rsidRPr="000E11DD">
        <w:rPr>
          <w:sz w:val="64"/>
          <w:szCs w:val="64"/>
        </w:rPr>
        <w:t>ПОСТАНОВЛЕНИЕ</w:t>
      </w:r>
    </w:p>
    <w:p w:rsidR="007D5E15" w:rsidRPr="000E11DD" w:rsidRDefault="007D5E15" w:rsidP="007D5E15">
      <w:pPr>
        <w:ind w:firstLine="709"/>
        <w:jc w:val="both"/>
        <w:rPr>
          <w:sz w:val="14"/>
          <w:szCs w:val="14"/>
        </w:rPr>
      </w:pPr>
    </w:p>
    <w:p w:rsidR="007D5E15" w:rsidRPr="000F37F3" w:rsidRDefault="007D5E15" w:rsidP="007D5E1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7D5E15" w:rsidRPr="000F37F3" w:rsidRDefault="007D5E15" w:rsidP="007D5E15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 w:rsidRPr="000F37F3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382AE8" w:rsidRPr="000F37F3">
        <w:rPr>
          <w:rFonts w:ascii="Times New Roman" w:hAnsi="Times New Roman" w:cs="Times New Roman"/>
          <w:b w:val="0"/>
          <w:sz w:val="28"/>
          <w:szCs w:val="28"/>
        </w:rPr>
        <w:t>__</w:t>
      </w:r>
      <w:proofErr w:type="gramStart"/>
      <w:r w:rsidR="00382AE8" w:rsidRPr="000F37F3">
        <w:rPr>
          <w:rFonts w:ascii="Times New Roman" w:hAnsi="Times New Roman" w:cs="Times New Roman"/>
          <w:b w:val="0"/>
          <w:sz w:val="28"/>
          <w:szCs w:val="28"/>
        </w:rPr>
        <w:t>_</w:t>
      </w:r>
      <w:r w:rsidRPr="000F37F3">
        <w:rPr>
          <w:rFonts w:ascii="Times New Roman" w:hAnsi="Times New Roman" w:cs="Times New Roman"/>
          <w:b w:val="0"/>
          <w:sz w:val="28"/>
          <w:szCs w:val="28"/>
        </w:rPr>
        <w:t>.03.2020</w:t>
      </w:r>
      <w:proofErr w:type="gramEnd"/>
      <w:r w:rsidRPr="000F37F3">
        <w:rPr>
          <w:rFonts w:ascii="Times New Roman" w:hAnsi="Times New Roman" w:cs="Times New Roman"/>
          <w:b w:val="0"/>
          <w:sz w:val="28"/>
          <w:szCs w:val="28"/>
        </w:rPr>
        <w:t xml:space="preserve"> г.                                                       </w:t>
      </w:r>
      <w:r w:rsidRPr="000F37F3">
        <w:rPr>
          <w:rFonts w:ascii="Times New Roman" w:hAnsi="Times New Roman" w:cs="Times New Roman"/>
          <w:sz w:val="28"/>
          <w:szCs w:val="28"/>
        </w:rPr>
        <w:t xml:space="preserve">                                          № </w:t>
      </w:r>
      <w:r w:rsidR="00382AE8" w:rsidRPr="000F37F3">
        <w:rPr>
          <w:rFonts w:ascii="Times New Roman" w:hAnsi="Times New Roman" w:cs="Times New Roman"/>
          <w:sz w:val="28"/>
          <w:szCs w:val="28"/>
        </w:rPr>
        <w:t>____</w:t>
      </w:r>
    </w:p>
    <w:p w:rsidR="007D5E15" w:rsidRPr="000F37F3" w:rsidRDefault="007D5E15" w:rsidP="007D5E1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7D5E15" w:rsidRPr="000F37F3" w:rsidRDefault="007D5E15" w:rsidP="007D5E1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7D5E15" w:rsidRPr="000F37F3" w:rsidRDefault="007D5E15" w:rsidP="007D5E15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 w:rsidRPr="000F37F3">
        <w:rPr>
          <w:rFonts w:ascii="Times New Roman" w:hAnsi="Times New Roman" w:cs="Times New Roman"/>
          <w:sz w:val="28"/>
          <w:szCs w:val="28"/>
        </w:rPr>
        <w:t xml:space="preserve">Об утверждении Отчета о реализации </w:t>
      </w:r>
    </w:p>
    <w:p w:rsidR="007D5E15" w:rsidRPr="000F37F3" w:rsidRDefault="007D5E15" w:rsidP="007D5E15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 w:rsidRPr="000F37F3">
        <w:rPr>
          <w:rFonts w:ascii="Times New Roman" w:hAnsi="Times New Roman" w:cs="Times New Roman"/>
          <w:sz w:val="28"/>
          <w:szCs w:val="28"/>
        </w:rPr>
        <w:t xml:space="preserve">мероприятий муниципальных программ </w:t>
      </w:r>
    </w:p>
    <w:p w:rsidR="007D5E15" w:rsidRPr="000F37F3" w:rsidRDefault="007D5E15" w:rsidP="007D5E15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 w:rsidRPr="000F37F3">
        <w:rPr>
          <w:rFonts w:ascii="Times New Roman" w:hAnsi="Times New Roman" w:cs="Times New Roman"/>
          <w:sz w:val="28"/>
          <w:szCs w:val="28"/>
        </w:rPr>
        <w:t>ЗАТО г. Североморск за 20</w:t>
      </w:r>
      <w:r w:rsidR="00382AE8" w:rsidRPr="000F37F3">
        <w:rPr>
          <w:rFonts w:ascii="Times New Roman" w:hAnsi="Times New Roman" w:cs="Times New Roman"/>
          <w:sz w:val="28"/>
          <w:szCs w:val="28"/>
        </w:rPr>
        <w:t>20</w:t>
      </w:r>
      <w:r w:rsidRPr="000F37F3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7D5E15" w:rsidRPr="000F37F3" w:rsidRDefault="007D5E15" w:rsidP="007D5E1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D5E15" w:rsidRPr="000E11DD" w:rsidRDefault="007D5E15" w:rsidP="007D5E1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0E11DD">
        <w:rPr>
          <w:sz w:val="28"/>
          <w:szCs w:val="28"/>
        </w:rPr>
        <w:t>В соответствии с Бюджетным кодексом Российской федерации, постановлением Правительства Мурманской области от 03.07.2013г. №369-ПП «</w:t>
      </w:r>
      <w:r w:rsidRPr="000E11DD">
        <w:rPr>
          <w:bCs/>
          <w:sz w:val="28"/>
        </w:rPr>
        <w:t xml:space="preserve">Об утверждении Порядка разработки, реализации и оценки эффективности государственных программ Мурманской», постановлением администрации ЗАТО г. Североморск от 28.08.2013 г. №870 «О Порядке разработки, реализации и оценки эффективности муниципальных программ ЗАТО г, Североморск», согласно решению Программно-целевого совета ЗАТО г. Североморск от 26.03.2020, </w:t>
      </w:r>
      <w:r w:rsidRPr="000E11DD">
        <w:rPr>
          <w:sz w:val="28"/>
          <w:szCs w:val="28"/>
        </w:rPr>
        <w:t>администрация ЗАТО г.Североморск</w:t>
      </w:r>
    </w:p>
    <w:p w:rsidR="007D5E15" w:rsidRPr="000E11DD" w:rsidRDefault="007D5E15" w:rsidP="007D5E1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D5E15" w:rsidRPr="000E11DD" w:rsidRDefault="007D5E15" w:rsidP="007D5E15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0E11DD">
        <w:rPr>
          <w:b/>
          <w:sz w:val="28"/>
          <w:szCs w:val="28"/>
        </w:rPr>
        <w:t>ПОСТАНОВЛЯЕТ:</w:t>
      </w:r>
    </w:p>
    <w:p w:rsidR="007D5E15" w:rsidRPr="000E11DD" w:rsidRDefault="007D5E15" w:rsidP="007D5E1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D5E15" w:rsidRPr="000E11DD" w:rsidRDefault="007D5E15" w:rsidP="007D5E1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E11DD">
        <w:rPr>
          <w:sz w:val="28"/>
          <w:szCs w:val="28"/>
        </w:rPr>
        <w:t xml:space="preserve">1.Утвердить Отчет о реализации мероприятий муниципальных </w:t>
      </w:r>
      <w:proofErr w:type="gramStart"/>
      <w:r w:rsidRPr="000E11DD">
        <w:rPr>
          <w:sz w:val="28"/>
          <w:szCs w:val="28"/>
        </w:rPr>
        <w:t>программ</w:t>
      </w:r>
      <w:proofErr w:type="gramEnd"/>
      <w:r w:rsidRPr="000E11DD">
        <w:rPr>
          <w:sz w:val="28"/>
          <w:szCs w:val="28"/>
        </w:rPr>
        <w:t xml:space="preserve"> ЗАТО г.Североморск за 20</w:t>
      </w:r>
      <w:r w:rsidR="00382AE8">
        <w:rPr>
          <w:sz w:val="28"/>
          <w:szCs w:val="28"/>
        </w:rPr>
        <w:t>20</w:t>
      </w:r>
      <w:r w:rsidRPr="000E11DD">
        <w:rPr>
          <w:sz w:val="28"/>
          <w:szCs w:val="28"/>
        </w:rPr>
        <w:t xml:space="preserve"> год, согласно приложению к постановлению.</w:t>
      </w:r>
    </w:p>
    <w:p w:rsidR="007D5E15" w:rsidRPr="000E11DD" w:rsidRDefault="007D5E15" w:rsidP="007D5E1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E11DD">
        <w:rPr>
          <w:sz w:val="28"/>
          <w:szCs w:val="28"/>
        </w:rPr>
        <w:t xml:space="preserve">2. Отделу экономического развития </w:t>
      </w:r>
      <w:proofErr w:type="gramStart"/>
      <w:r w:rsidRPr="000E11DD">
        <w:rPr>
          <w:sz w:val="28"/>
          <w:szCs w:val="28"/>
        </w:rPr>
        <w:t>администрации</w:t>
      </w:r>
      <w:proofErr w:type="gramEnd"/>
      <w:r w:rsidRPr="000E11DD">
        <w:rPr>
          <w:sz w:val="28"/>
          <w:szCs w:val="28"/>
        </w:rPr>
        <w:t xml:space="preserve"> ЗАТО г.Североморск (</w:t>
      </w:r>
      <w:r w:rsidRPr="000E11DD">
        <w:rPr>
          <w:b/>
          <w:sz w:val="28"/>
          <w:szCs w:val="28"/>
        </w:rPr>
        <w:t>Микляева Н.А.</w:t>
      </w:r>
      <w:r w:rsidRPr="000E11DD">
        <w:rPr>
          <w:sz w:val="28"/>
          <w:szCs w:val="28"/>
        </w:rPr>
        <w:t>) разместить отчет о реализации муниципальных программ ЗАТО г. Североморск за 20</w:t>
      </w:r>
      <w:r w:rsidR="00382AE8">
        <w:rPr>
          <w:sz w:val="28"/>
          <w:szCs w:val="28"/>
        </w:rPr>
        <w:t>20</w:t>
      </w:r>
      <w:r w:rsidRPr="000E11DD">
        <w:rPr>
          <w:sz w:val="28"/>
          <w:szCs w:val="28"/>
        </w:rPr>
        <w:t xml:space="preserve"> год на официальном сайте администрации ЗАТО г. Североморск.</w:t>
      </w:r>
    </w:p>
    <w:p w:rsidR="007D5E15" w:rsidRPr="000E11DD" w:rsidRDefault="007D5E15" w:rsidP="007D5E1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D5E15" w:rsidRPr="000E11DD" w:rsidRDefault="007D5E15" w:rsidP="007D5E1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D5E15" w:rsidRPr="000E11DD" w:rsidRDefault="007D5E15" w:rsidP="007D5E15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proofErr w:type="gramStart"/>
      <w:r w:rsidRPr="000E11DD">
        <w:rPr>
          <w:b/>
          <w:sz w:val="28"/>
          <w:szCs w:val="28"/>
        </w:rPr>
        <w:t>Глава</w:t>
      </w:r>
      <w:proofErr w:type="gramEnd"/>
      <w:r w:rsidRPr="000E11DD">
        <w:rPr>
          <w:b/>
          <w:sz w:val="28"/>
          <w:szCs w:val="28"/>
        </w:rPr>
        <w:t xml:space="preserve"> ЗАТО г. Североморск                                                            </w:t>
      </w:r>
      <w:r w:rsidR="002B0841">
        <w:rPr>
          <w:b/>
          <w:sz w:val="28"/>
          <w:szCs w:val="28"/>
        </w:rPr>
        <w:t>О</w:t>
      </w:r>
      <w:r w:rsidRPr="000E11DD">
        <w:rPr>
          <w:b/>
          <w:sz w:val="28"/>
          <w:szCs w:val="28"/>
        </w:rPr>
        <w:t>.</w:t>
      </w:r>
      <w:r w:rsidR="002B0841">
        <w:rPr>
          <w:b/>
          <w:sz w:val="28"/>
          <w:szCs w:val="28"/>
        </w:rPr>
        <w:t>А</w:t>
      </w:r>
      <w:r w:rsidRPr="000E11DD">
        <w:rPr>
          <w:b/>
          <w:sz w:val="28"/>
          <w:szCs w:val="28"/>
        </w:rPr>
        <w:t xml:space="preserve">. </w:t>
      </w:r>
      <w:r w:rsidR="002B0841">
        <w:rPr>
          <w:b/>
          <w:sz w:val="28"/>
          <w:szCs w:val="28"/>
        </w:rPr>
        <w:t>Прасов</w:t>
      </w:r>
    </w:p>
    <w:p w:rsidR="007D5E15" w:rsidRPr="000E11DD" w:rsidRDefault="007D5E15">
      <w:pPr>
        <w:rPr>
          <w:sz w:val="28"/>
          <w:szCs w:val="28"/>
        </w:rPr>
      </w:pPr>
      <w:r w:rsidRPr="000E11DD">
        <w:rPr>
          <w:sz w:val="28"/>
          <w:szCs w:val="28"/>
        </w:rPr>
        <w:br w:type="page"/>
      </w:r>
    </w:p>
    <w:tbl>
      <w:tblPr>
        <w:tblStyle w:val="a5"/>
        <w:tblW w:w="105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7"/>
        <w:gridCol w:w="4111"/>
      </w:tblGrid>
      <w:tr w:rsidR="007D5E15" w:rsidRPr="000E11DD" w:rsidTr="007D5E15">
        <w:tc>
          <w:tcPr>
            <w:tcW w:w="6487" w:type="dxa"/>
          </w:tcPr>
          <w:p w:rsidR="007D5E15" w:rsidRPr="000E11DD" w:rsidRDefault="007D5E15" w:rsidP="00EF5401">
            <w:pPr>
              <w:pStyle w:val="a6"/>
              <w:widowControl w:val="0"/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11" w:type="dxa"/>
          </w:tcPr>
          <w:p w:rsidR="007D5E15" w:rsidRPr="000E11DD" w:rsidRDefault="007D5E15" w:rsidP="00EF5401">
            <w:pPr>
              <w:pStyle w:val="a6"/>
              <w:widowControl w:val="0"/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  <w:p w:rsidR="007D5E15" w:rsidRPr="000E11DD" w:rsidRDefault="007D5E15" w:rsidP="00EF5401">
            <w:pPr>
              <w:pStyle w:val="a6"/>
              <w:widowControl w:val="0"/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E11DD">
              <w:rPr>
                <w:sz w:val="24"/>
                <w:szCs w:val="24"/>
              </w:rPr>
              <w:t xml:space="preserve">Приложение </w:t>
            </w:r>
          </w:p>
          <w:p w:rsidR="007D5E15" w:rsidRPr="000E11DD" w:rsidRDefault="007D5E15" w:rsidP="00EF5401">
            <w:pPr>
              <w:pStyle w:val="a6"/>
              <w:widowControl w:val="0"/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E11DD">
              <w:rPr>
                <w:sz w:val="24"/>
                <w:szCs w:val="24"/>
              </w:rPr>
              <w:t>к постановлению администрации</w:t>
            </w:r>
          </w:p>
          <w:p w:rsidR="007D5E15" w:rsidRPr="000E11DD" w:rsidRDefault="007D5E15" w:rsidP="00EF5401">
            <w:pPr>
              <w:pStyle w:val="a6"/>
              <w:widowControl w:val="0"/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E11DD">
              <w:rPr>
                <w:sz w:val="24"/>
                <w:szCs w:val="24"/>
              </w:rPr>
              <w:t>ЗАТО г. Североморск</w:t>
            </w:r>
          </w:p>
          <w:p w:rsidR="007D5E15" w:rsidRPr="000E11DD" w:rsidRDefault="007D5E15" w:rsidP="00EF5401">
            <w:pPr>
              <w:pStyle w:val="a6"/>
              <w:widowControl w:val="0"/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E11DD">
              <w:rPr>
                <w:sz w:val="24"/>
                <w:szCs w:val="24"/>
              </w:rPr>
              <w:t xml:space="preserve">от </w:t>
            </w:r>
            <w:r w:rsidR="00382AE8">
              <w:rPr>
                <w:sz w:val="24"/>
                <w:szCs w:val="24"/>
              </w:rPr>
              <w:t>__</w:t>
            </w:r>
            <w:proofErr w:type="gramStart"/>
            <w:r w:rsidR="00382AE8">
              <w:rPr>
                <w:sz w:val="24"/>
                <w:szCs w:val="24"/>
              </w:rPr>
              <w:t>_</w:t>
            </w:r>
            <w:r w:rsidRPr="000E11DD">
              <w:rPr>
                <w:sz w:val="24"/>
                <w:szCs w:val="24"/>
              </w:rPr>
              <w:t>.03.2020</w:t>
            </w:r>
            <w:proofErr w:type="gramEnd"/>
            <w:r w:rsidRPr="000E11DD">
              <w:rPr>
                <w:sz w:val="24"/>
                <w:szCs w:val="24"/>
              </w:rPr>
              <w:t xml:space="preserve"> г. № </w:t>
            </w:r>
            <w:r w:rsidR="00382AE8">
              <w:rPr>
                <w:sz w:val="24"/>
                <w:szCs w:val="24"/>
              </w:rPr>
              <w:t>_____</w:t>
            </w:r>
          </w:p>
          <w:p w:rsidR="007D5E15" w:rsidRPr="000E11DD" w:rsidRDefault="007D5E15" w:rsidP="00EF5401">
            <w:pPr>
              <w:pStyle w:val="a6"/>
              <w:widowControl w:val="0"/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</w:tbl>
    <w:p w:rsidR="007D5E15" w:rsidRPr="000E11DD" w:rsidRDefault="007D5E15" w:rsidP="000A13B4">
      <w:pPr>
        <w:pStyle w:val="a6"/>
        <w:widowControl w:val="0"/>
        <w:tabs>
          <w:tab w:val="left" w:pos="709"/>
        </w:tabs>
        <w:suppressAutoHyphens/>
        <w:spacing w:line="240" w:lineRule="auto"/>
        <w:ind w:firstLine="0"/>
        <w:jc w:val="center"/>
        <w:rPr>
          <w:b/>
          <w:szCs w:val="28"/>
        </w:rPr>
      </w:pPr>
    </w:p>
    <w:p w:rsidR="00A816B6" w:rsidRPr="000E11DD" w:rsidRDefault="004460C6" w:rsidP="000A13B4">
      <w:pPr>
        <w:pStyle w:val="a6"/>
        <w:widowControl w:val="0"/>
        <w:tabs>
          <w:tab w:val="left" w:pos="709"/>
        </w:tabs>
        <w:suppressAutoHyphens/>
        <w:spacing w:line="240" w:lineRule="auto"/>
        <w:ind w:firstLine="0"/>
        <w:jc w:val="center"/>
        <w:rPr>
          <w:b/>
          <w:szCs w:val="28"/>
        </w:rPr>
      </w:pPr>
      <w:r w:rsidRPr="000E11DD">
        <w:rPr>
          <w:b/>
          <w:szCs w:val="28"/>
        </w:rPr>
        <w:t>О</w:t>
      </w:r>
      <w:r w:rsidR="00E700DE" w:rsidRPr="000E11DD">
        <w:rPr>
          <w:b/>
          <w:szCs w:val="28"/>
        </w:rPr>
        <w:t>тчет</w:t>
      </w:r>
    </w:p>
    <w:p w:rsidR="00E700DE" w:rsidRPr="000E11DD" w:rsidRDefault="000A13B4" w:rsidP="00E700DE">
      <w:pPr>
        <w:pStyle w:val="a6"/>
        <w:widowControl w:val="0"/>
        <w:tabs>
          <w:tab w:val="left" w:pos="709"/>
        </w:tabs>
        <w:suppressAutoHyphens/>
        <w:spacing w:line="240" w:lineRule="auto"/>
        <w:ind w:firstLine="0"/>
        <w:jc w:val="center"/>
        <w:rPr>
          <w:b/>
        </w:rPr>
      </w:pPr>
      <w:r w:rsidRPr="000E11DD">
        <w:rPr>
          <w:b/>
        </w:rPr>
        <w:t xml:space="preserve">о реализации мероприятий </w:t>
      </w:r>
      <w:r w:rsidR="00AD4244" w:rsidRPr="000E11DD">
        <w:rPr>
          <w:b/>
        </w:rPr>
        <w:t>муниципальных</w:t>
      </w:r>
      <w:r w:rsidRPr="000E11DD">
        <w:rPr>
          <w:b/>
        </w:rPr>
        <w:t xml:space="preserve"> </w:t>
      </w:r>
      <w:proofErr w:type="gramStart"/>
      <w:r w:rsidRPr="000E11DD">
        <w:rPr>
          <w:b/>
        </w:rPr>
        <w:t>программ</w:t>
      </w:r>
      <w:proofErr w:type="gramEnd"/>
      <w:r w:rsidRPr="000E11DD">
        <w:rPr>
          <w:b/>
        </w:rPr>
        <w:t xml:space="preserve"> </w:t>
      </w:r>
      <w:r w:rsidR="00AD4244" w:rsidRPr="000E11DD">
        <w:rPr>
          <w:b/>
        </w:rPr>
        <w:t>ЗАТО</w:t>
      </w:r>
    </w:p>
    <w:p w:rsidR="00A816B6" w:rsidRPr="000E11DD" w:rsidRDefault="00AD4244" w:rsidP="00E700DE">
      <w:pPr>
        <w:pStyle w:val="a6"/>
        <w:widowControl w:val="0"/>
        <w:tabs>
          <w:tab w:val="left" w:pos="709"/>
        </w:tabs>
        <w:suppressAutoHyphens/>
        <w:spacing w:line="240" w:lineRule="auto"/>
        <w:ind w:firstLine="0"/>
        <w:jc w:val="center"/>
        <w:rPr>
          <w:b/>
        </w:rPr>
      </w:pPr>
      <w:r w:rsidRPr="000E11DD">
        <w:rPr>
          <w:b/>
        </w:rPr>
        <w:t>г.</w:t>
      </w:r>
      <w:r w:rsidR="00112107">
        <w:rPr>
          <w:b/>
        </w:rPr>
        <w:t xml:space="preserve"> </w:t>
      </w:r>
      <w:r w:rsidRPr="000E11DD">
        <w:rPr>
          <w:b/>
        </w:rPr>
        <w:t xml:space="preserve">Североморск </w:t>
      </w:r>
      <w:r w:rsidR="008520D2" w:rsidRPr="000E11DD">
        <w:rPr>
          <w:b/>
          <w:szCs w:val="28"/>
        </w:rPr>
        <w:t>за</w:t>
      </w:r>
      <w:r w:rsidR="000949E6" w:rsidRPr="000E11DD">
        <w:rPr>
          <w:b/>
          <w:szCs w:val="28"/>
        </w:rPr>
        <w:t xml:space="preserve"> </w:t>
      </w:r>
      <w:r w:rsidR="00DE136F" w:rsidRPr="000E11DD">
        <w:rPr>
          <w:b/>
          <w:szCs w:val="28"/>
        </w:rPr>
        <w:t>январь-</w:t>
      </w:r>
      <w:r w:rsidR="0013216B" w:rsidRPr="000E11DD">
        <w:rPr>
          <w:b/>
          <w:szCs w:val="28"/>
        </w:rPr>
        <w:t>декабрь</w:t>
      </w:r>
      <w:r w:rsidR="008939C6" w:rsidRPr="000E11DD">
        <w:rPr>
          <w:b/>
          <w:szCs w:val="28"/>
        </w:rPr>
        <w:t xml:space="preserve"> </w:t>
      </w:r>
      <w:r w:rsidR="000A13B4" w:rsidRPr="000E11DD">
        <w:rPr>
          <w:b/>
          <w:szCs w:val="28"/>
        </w:rPr>
        <w:t>20</w:t>
      </w:r>
      <w:r w:rsidR="000E11DD" w:rsidRPr="000E11DD">
        <w:rPr>
          <w:b/>
          <w:szCs w:val="28"/>
        </w:rPr>
        <w:t>20</w:t>
      </w:r>
      <w:r w:rsidR="00E700DE" w:rsidRPr="000E11DD">
        <w:rPr>
          <w:b/>
          <w:szCs w:val="28"/>
        </w:rPr>
        <w:t> </w:t>
      </w:r>
      <w:r w:rsidR="000A13B4" w:rsidRPr="000E11DD">
        <w:rPr>
          <w:b/>
          <w:szCs w:val="28"/>
        </w:rPr>
        <w:t>года</w:t>
      </w:r>
    </w:p>
    <w:p w:rsidR="00AD4244" w:rsidRPr="000E11DD" w:rsidRDefault="00AD4244" w:rsidP="00AD4244">
      <w:pPr>
        <w:pStyle w:val="a6"/>
        <w:widowControl w:val="0"/>
        <w:tabs>
          <w:tab w:val="left" w:pos="709"/>
        </w:tabs>
        <w:suppressAutoHyphens/>
        <w:spacing w:line="240" w:lineRule="auto"/>
        <w:ind w:firstLine="0"/>
      </w:pPr>
    </w:p>
    <w:p w:rsidR="00432B4D" w:rsidRPr="000E11DD" w:rsidRDefault="005E06F5" w:rsidP="005E06F5">
      <w:pPr>
        <w:pStyle w:val="a6"/>
        <w:widowControl w:val="0"/>
        <w:tabs>
          <w:tab w:val="left" w:pos="709"/>
        </w:tabs>
        <w:suppressAutoHyphens/>
        <w:spacing w:line="240" w:lineRule="auto"/>
        <w:ind w:firstLine="709"/>
        <w:rPr>
          <w:sz w:val="24"/>
          <w:szCs w:val="24"/>
        </w:rPr>
      </w:pPr>
      <w:r w:rsidRPr="000E11DD">
        <w:rPr>
          <w:sz w:val="24"/>
          <w:szCs w:val="24"/>
        </w:rPr>
        <w:t xml:space="preserve">Настоящий отчет </w:t>
      </w:r>
      <w:r w:rsidR="00F71BBE" w:rsidRPr="000E11DD">
        <w:rPr>
          <w:sz w:val="24"/>
          <w:szCs w:val="24"/>
        </w:rPr>
        <w:t>за январь-</w:t>
      </w:r>
      <w:r w:rsidR="0013216B" w:rsidRPr="000E11DD">
        <w:rPr>
          <w:sz w:val="24"/>
          <w:szCs w:val="24"/>
        </w:rPr>
        <w:t>декабрь</w:t>
      </w:r>
      <w:r w:rsidR="00F71BBE" w:rsidRPr="000E11DD">
        <w:rPr>
          <w:sz w:val="24"/>
          <w:szCs w:val="24"/>
        </w:rPr>
        <w:t xml:space="preserve"> 20</w:t>
      </w:r>
      <w:r w:rsidR="00926799">
        <w:rPr>
          <w:sz w:val="24"/>
          <w:szCs w:val="24"/>
        </w:rPr>
        <w:t>20</w:t>
      </w:r>
      <w:r w:rsidR="00E700DE" w:rsidRPr="000E11DD">
        <w:rPr>
          <w:sz w:val="24"/>
          <w:szCs w:val="24"/>
        </w:rPr>
        <w:t xml:space="preserve"> года </w:t>
      </w:r>
      <w:r w:rsidRPr="000E11DD">
        <w:rPr>
          <w:sz w:val="24"/>
          <w:szCs w:val="24"/>
        </w:rPr>
        <w:t xml:space="preserve">подготовлен на основе отчетов заказчиков-координаторов </w:t>
      </w:r>
      <w:r w:rsidR="00AD4244" w:rsidRPr="000E11DD">
        <w:rPr>
          <w:sz w:val="24"/>
          <w:szCs w:val="24"/>
        </w:rPr>
        <w:t>муниципальных</w:t>
      </w:r>
      <w:r w:rsidRPr="000E11DD">
        <w:rPr>
          <w:sz w:val="24"/>
          <w:szCs w:val="24"/>
        </w:rPr>
        <w:t xml:space="preserve"> программ в соответствии с</w:t>
      </w:r>
      <w:r w:rsidR="00B36B5A" w:rsidRPr="000E11DD">
        <w:rPr>
          <w:sz w:val="24"/>
          <w:szCs w:val="24"/>
        </w:rPr>
        <w:t xml:space="preserve"> Порядком разработк</w:t>
      </w:r>
      <w:r w:rsidR="00432B4D" w:rsidRPr="000E11DD">
        <w:rPr>
          <w:sz w:val="24"/>
          <w:szCs w:val="24"/>
        </w:rPr>
        <w:t>и</w:t>
      </w:r>
      <w:r w:rsidR="00612895" w:rsidRPr="000E11DD">
        <w:rPr>
          <w:sz w:val="24"/>
          <w:szCs w:val="24"/>
        </w:rPr>
        <w:t>,</w:t>
      </w:r>
      <w:r w:rsidR="00432B4D" w:rsidRPr="000E11DD">
        <w:rPr>
          <w:sz w:val="24"/>
          <w:szCs w:val="24"/>
        </w:rPr>
        <w:t xml:space="preserve"> реализации и оценки эффективности муниципальных</w:t>
      </w:r>
      <w:r w:rsidR="00B36B5A" w:rsidRPr="000E11DD">
        <w:rPr>
          <w:sz w:val="24"/>
          <w:szCs w:val="24"/>
        </w:rPr>
        <w:t xml:space="preserve"> </w:t>
      </w:r>
      <w:proofErr w:type="gramStart"/>
      <w:r w:rsidR="00B36B5A" w:rsidRPr="000E11DD">
        <w:rPr>
          <w:sz w:val="24"/>
          <w:szCs w:val="24"/>
        </w:rPr>
        <w:t>программ</w:t>
      </w:r>
      <w:proofErr w:type="gramEnd"/>
      <w:r w:rsidR="00B36B5A" w:rsidRPr="000E11DD">
        <w:rPr>
          <w:sz w:val="24"/>
          <w:szCs w:val="24"/>
        </w:rPr>
        <w:t xml:space="preserve"> ЗАТО</w:t>
      </w:r>
      <w:r w:rsidR="00293954" w:rsidRPr="000E11DD">
        <w:rPr>
          <w:sz w:val="24"/>
          <w:szCs w:val="24"/>
        </w:rPr>
        <w:t xml:space="preserve"> </w:t>
      </w:r>
      <w:r w:rsidR="00B36B5A" w:rsidRPr="000E11DD">
        <w:rPr>
          <w:sz w:val="24"/>
          <w:szCs w:val="24"/>
        </w:rPr>
        <w:t xml:space="preserve">г.Североморск, утвержденным постановлением администрации ЗАТО г.Североморск от </w:t>
      </w:r>
      <w:r w:rsidR="00432B4D" w:rsidRPr="000E11DD">
        <w:rPr>
          <w:sz w:val="24"/>
          <w:szCs w:val="24"/>
        </w:rPr>
        <w:t>28</w:t>
      </w:r>
      <w:r w:rsidR="00B36B5A" w:rsidRPr="000E11DD">
        <w:rPr>
          <w:sz w:val="24"/>
          <w:szCs w:val="24"/>
        </w:rPr>
        <w:t>.0</w:t>
      </w:r>
      <w:r w:rsidR="00432B4D" w:rsidRPr="000E11DD">
        <w:rPr>
          <w:sz w:val="24"/>
          <w:szCs w:val="24"/>
        </w:rPr>
        <w:t>8</w:t>
      </w:r>
      <w:r w:rsidR="00B36B5A" w:rsidRPr="000E11DD">
        <w:rPr>
          <w:sz w:val="24"/>
          <w:szCs w:val="24"/>
        </w:rPr>
        <w:t>.201</w:t>
      </w:r>
      <w:r w:rsidR="00432B4D" w:rsidRPr="000E11DD">
        <w:rPr>
          <w:sz w:val="24"/>
          <w:szCs w:val="24"/>
        </w:rPr>
        <w:t>3</w:t>
      </w:r>
      <w:r w:rsidR="00B36B5A" w:rsidRPr="000E11DD">
        <w:rPr>
          <w:sz w:val="24"/>
          <w:szCs w:val="24"/>
        </w:rPr>
        <w:t xml:space="preserve"> №</w:t>
      </w:r>
      <w:r w:rsidR="00E700DE" w:rsidRPr="000E11DD">
        <w:rPr>
          <w:sz w:val="24"/>
          <w:szCs w:val="24"/>
        </w:rPr>
        <w:t> </w:t>
      </w:r>
      <w:r w:rsidR="00432B4D" w:rsidRPr="000E11DD">
        <w:rPr>
          <w:sz w:val="24"/>
          <w:szCs w:val="24"/>
        </w:rPr>
        <w:t>870</w:t>
      </w:r>
      <w:r w:rsidR="00C46E5E" w:rsidRPr="000E11DD">
        <w:rPr>
          <w:sz w:val="24"/>
          <w:szCs w:val="24"/>
        </w:rPr>
        <w:t xml:space="preserve"> (с изменениями)</w:t>
      </w:r>
      <w:r w:rsidR="00F71BBE" w:rsidRPr="000E11DD">
        <w:rPr>
          <w:sz w:val="24"/>
          <w:szCs w:val="24"/>
        </w:rPr>
        <w:t>.</w:t>
      </w:r>
    </w:p>
    <w:p w:rsidR="005E06F5" w:rsidRPr="000E11DD" w:rsidRDefault="005E06F5" w:rsidP="005E06F5">
      <w:pPr>
        <w:pStyle w:val="a6"/>
        <w:widowControl w:val="0"/>
        <w:tabs>
          <w:tab w:val="left" w:pos="709"/>
        </w:tabs>
        <w:suppressAutoHyphens/>
        <w:spacing w:line="240" w:lineRule="auto"/>
        <w:ind w:firstLine="709"/>
        <w:rPr>
          <w:sz w:val="24"/>
          <w:szCs w:val="24"/>
        </w:rPr>
      </w:pPr>
      <w:r w:rsidRPr="000E11DD">
        <w:rPr>
          <w:sz w:val="24"/>
          <w:szCs w:val="24"/>
        </w:rPr>
        <w:t xml:space="preserve">Решением Совета </w:t>
      </w:r>
      <w:proofErr w:type="gramStart"/>
      <w:r w:rsidRPr="000E11DD">
        <w:rPr>
          <w:sz w:val="24"/>
          <w:szCs w:val="24"/>
        </w:rPr>
        <w:t>депутатов</w:t>
      </w:r>
      <w:proofErr w:type="gramEnd"/>
      <w:r w:rsidRPr="000E11DD">
        <w:rPr>
          <w:sz w:val="24"/>
          <w:szCs w:val="24"/>
        </w:rPr>
        <w:t xml:space="preserve"> ЗАТО г.Североморск </w:t>
      </w:r>
      <w:r w:rsidR="000E11DD" w:rsidRPr="006B10DB">
        <w:rPr>
          <w:sz w:val="24"/>
          <w:szCs w:val="24"/>
        </w:rPr>
        <w:t xml:space="preserve">от </w:t>
      </w:r>
      <w:r w:rsidR="000E11DD" w:rsidRPr="000936D0">
        <w:rPr>
          <w:sz w:val="24"/>
          <w:szCs w:val="24"/>
          <w:highlight w:val="yellow"/>
        </w:rPr>
        <w:t>17.12.2019 № 579 «О бюджете муниципального образования ЗАТО г.Североморск на 2020 год и на плановый период 2021 и 2022 годов» (с внесенными изменениями)</w:t>
      </w:r>
      <w:r w:rsidR="001842E6" w:rsidRPr="000936D0">
        <w:rPr>
          <w:sz w:val="24"/>
          <w:szCs w:val="24"/>
          <w:highlight w:val="yellow"/>
        </w:rPr>
        <w:t xml:space="preserve"> </w:t>
      </w:r>
      <w:r w:rsidR="002F77A1" w:rsidRPr="000936D0">
        <w:rPr>
          <w:sz w:val="24"/>
          <w:szCs w:val="24"/>
          <w:highlight w:val="yellow"/>
        </w:rPr>
        <w:t xml:space="preserve">на дату составления отчета </w:t>
      </w:r>
      <w:r w:rsidRPr="000936D0">
        <w:rPr>
          <w:sz w:val="24"/>
          <w:szCs w:val="24"/>
          <w:highlight w:val="yellow"/>
        </w:rPr>
        <w:t>утвержден</w:t>
      </w:r>
      <w:r w:rsidRPr="000E11DD">
        <w:rPr>
          <w:sz w:val="24"/>
          <w:szCs w:val="24"/>
        </w:rPr>
        <w:t xml:space="preserve"> перечень </w:t>
      </w:r>
      <w:r w:rsidR="00EA2B80" w:rsidRPr="000E11DD">
        <w:rPr>
          <w:sz w:val="24"/>
          <w:szCs w:val="24"/>
        </w:rPr>
        <w:t>муниципальных</w:t>
      </w:r>
      <w:r w:rsidRPr="000E11DD">
        <w:rPr>
          <w:sz w:val="24"/>
          <w:szCs w:val="24"/>
        </w:rPr>
        <w:t xml:space="preserve"> программ, финансируемых из бюджет</w:t>
      </w:r>
      <w:r w:rsidR="00F71BBE" w:rsidRPr="000E11DD">
        <w:rPr>
          <w:sz w:val="24"/>
          <w:szCs w:val="24"/>
        </w:rPr>
        <w:t xml:space="preserve">а </w:t>
      </w:r>
      <w:r w:rsidRPr="000E11DD">
        <w:rPr>
          <w:sz w:val="24"/>
          <w:szCs w:val="24"/>
        </w:rPr>
        <w:t xml:space="preserve">в </w:t>
      </w:r>
      <w:r w:rsidR="00E3129D" w:rsidRPr="000E11DD">
        <w:rPr>
          <w:sz w:val="24"/>
          <w:szCs w:val="24"/>
        </w:rPr>
        <w:t xml:space="preserve">текущем </w:t>
      </w:r>
      <w:r w:rsidR="008A0C35" w:rsidRPr="000E11DD">
        <w:rPr>
          <w:sz w:val="24"/>
          <w:szCs w:val="24"/>
        </w:rPr>
        <w:t>году.</w:t>
      </w:r>
    </w:p>
    <w:p w:rsidR="00C220BA" w:rsidRPr="000E11DD" w:rsidRDefault="005E06F5" w:rsidP="006C1FE5">
      <w:pPr>
        <w:ind w:firstLine="709"/>
        <w:jc w:val="both"/>
      </w:pPr>
      <w:r w:rsidRPr="000E11DD">
        <w:t xml:space="preserve">В данный перечень вошло </w:t>
      </w:r>
      <w:r w:rsidR="00785FD5" w:rsidRPr="000E11DD">
        <w:t>10</w:t>
      </w:r>
      <w:r w:rsidR="00612895" w:rsidRPr="000E11DD">
        <w:t> </w:t>
      </w:r>
      <w:r w:rsidR="00EA2B80" w:rsidRPr="000E11DD">
        <w:t>муниципальных</w:t>
      </w:r>
      <w:r w:rsidRPr="000E11DD">
        <w:t xml:space="preserve"> программ, </w:t>
      </w:r>
      <w:r w:rsidR="00EA2B80" w:rsidRPr="000E11DD">
        <w:t>в т.</w:t>
      </w:r>
      <w:r w:rsidR="00903661">
        <w:t xml:space="preserve"> </w:t>
      </w:r>
      <w:r w:rsidR="00EA2B80" w:rsidRPr="000E11DD">
        <w:t>ч</w:t>
      </w:r>
      <w:r w:rsidR="00EA2B80" w:rsidRPr="00624C87">
        <w:rPr>
          <w:highlight w:val="yellow"/>
        </w:rPr>
        <w:t xml:space="preserve">. </w:t>
      </w:r>
      <w:r w:rsidR="00F514DF" w:rsidRPr="00624C87">
        <w:rPr>
          <w:highlight w:val="yellow"/>
        </w:rPr>
        <w:t>3</w:t>
      </w:r>
      <w:r w:rsidR="00624C87" w:rsidRPr="00624C87">
        <w:rPr>
          <w:highlight w:val="yellow"/>
        </w:rPr>
        <w:t>1</w:t>
      </w:r>
      <w:r w:rsidR="00EA2B80" w:rsidRPr="000E11DD">
        <w:t xml:space="preserve"> подпрограмм</w:t>
      </w:r>
      <w:r w:rsidR="00624C87">
        <w:t>а</w:t>
      </w:r>
      <w:r w:rsidR="00EA2B80" w:rsidRPr="000E11DD">
        <w:t xml:space="preserve">, с </w:t>
      </w:r>
      <w:r w:rsidRPr="000E11DD">
        <w:t>общи</w:t>
      </w:r>
      <w:r w:rsidR="00EA2B80" w:rsidRPr="000E11DD">
        <w:t>м</w:t>
      </w:r>
      <w:r w:rsidRPr="000E11DD">
        <w:t xml:space="preserve"> утвержденны</w:t>
      </w:r>
      <w:r w:rsidR="00EA2B80" w:rsidRPr="000E11DD">
        <w:t xml:space="preserve">м </w:t>
      </w:r>
      <w:r w:rsidRPr="000E11DD">
        <w:t>объем</w:t>
      </w:r>
      <w:r w:rsidR="00EA2B80" w:rsidRPr="000E11DD">
        <w:t>ом</w:t>
      </w:r>
      <w:r w:rsidRPr="000E11DD">
        <w:t xml:space="preserve"> финансирования </w:t>
      </w:r>
      <w:r w:rsidR="00EA2B80" w:rsidRPr="000E11DD">
        <w:t>(по уточненной</w:t>
      </w:r>
      <w:r w:rsidR="00E4743B" w:rsidRPr="000E11DD">
        <w:t xml:space="preserve"> бюджетной </w:t>
      </w:r>
      <w:r w:rsidR="00EA2B80" w:rsidRPr="000E11DD">
        <w:t>росписи</w:t>
      </w:r>
      <w:r w:rsidR="00426E1D" w:rsidRPr="000E11DD">
        <w:t>)</w:t>
      </w:r>
      <w:r w:rsidR="006B2CAA" w:rsidRPr="000E11DD">
        <w:t xml:space="preserve"> </w:t>
      </w:r>
      <w:r w:rsidR="000E11DD" w:rsidRPr="000936D0">
        <w:rPr>
          <w:b/>
          <w:bCs/>
          <w:color w:val="000000"/>
          <w:highlight w:val="yellow"/>
        </w:rPr>
        <w:t>4 048 640,00 </w:t>
      </w:r>
      <w:r w:rsidR="00D339F0" w:rsidRPr="000936D0">
        <w:rPr>
          <w:b/>
          <w:highlight w:val="yellow"/>
        </w:rPr>
        <w:t>тыс.</w:t>
      </w:r>
      <w:r w:rsidR="005B7F2C" w:rsidRPr="000936D0">
        <w:rPr>
          <w:b/>
          <w:highlight w:val="yellow"/>
        </w:rPr>
        <w:t> </w:t>
      </w:r>
      <w:r w:rsidR="006B2CAA" w:rsidRPr="000936D0">
        <w:rPr>
          <w:b/>
          <w:highlight w:val="yellow"/>
        </w:rPr>
        <w:t>руб</w:t>
      </w:r>
      <w:r w:rsidR="0011246B" w:rsidRPr="000936D0">
        <w:rPr>
          <w:b/>
          <w:highlight w:val="yellow"/>
        </w:rPr>
        <w:t>.</w:t>
      </w:r>
      <w:r w:rsidR="00F71BBE" w:rsidRPr="000936D0">
        <w:rPr>
          <w:highlight w:val="yellow"/>
        </w:rPr>
        <w:t>,</w:t>
      </w:r>
      <w:r w:rsidR="00F71BBE" w:rsidRPr="000E11DD">
        <w:rPr>
          <w:b/>
        </w:rPr>
        <w:t xml:space="preserve"> </w:t>
      </w:r>
      <w:r w:rsidR="00F71BBE" w:rsidRPr="000E11DD">
        <w:t>что составляет</w:t>
      </w:r>
      <w:r w:rsidR="00F71BBE" w:rsidRPr="000E11DD">
        <w:rPr>
          <w:b/>
        </w:rPr>
        <w:t xml:space="preserve"> </w:t>
      </w:r>
      <w:r w:rsidR="00695821" w:rsidRPr="00905C3F">
        <w:rPr>
          <w:b/>
          <w:highlight w:val="yellow"/>
        </w:rPr>
        <w:t>9</w:t>
      </w:r>
      <w:r w:rsidR="00905C3F" w:rsidRPr="00905C3F">
        <w:rPr>
          <w:b/>
          <w:highlight w:val="yellow"/>
        </w:rPr>
        <w:t>6</w:t>
      </w:r>
      <w:r w:rsidR="00F71BBE" w:rsidRPr="00905C3F">
        <w:rPr>
          <w:b/>
          <w:highlight w:val="yellow"/>
        </w:rPr>
        <w:t>%</w:t>
      </w:r>
      <w:r w:rsidR="00F71BBE" w:rsidRPr="000E11DD">
        <w:t xml:space="preserve"> от общего объема расходов </w:t>
      </w:r>
      <w:proofErr w:type="gramStart"/>
      <w:r w:rsidR="00F71BBE" w:rsidRPr="000E11DD">
        <w:t>бюджета</w:t>
      </w:r>
      <w:proofErr w:type="gramEnd"/>
      <w:r w:rsidR="00F71BBE" w:rsidRPr="000E11DD">
        <w:t xml:space="preserve"> ЗАТО г. Североморск. </w:t>
      </w:r>
    </w:p>
    <w:p w:rsidR="00E233E9" w:rsidRPr="000E11DD" w:rsidRDefault="00C220BA" w:rsidP="000936D0">
      <w:pPr>
        <w:tabs>
          <w:tab w:val="left" w:pos="851"/>
        </w:tabs>
        <w:ind w:firstLine="851"/>
        <w:jc w:val="both"/>
      </w:pPr>
      <w:r w:rsidRPr="000E11DD">
        <w:t>В целом на реализацию муниципальны</w:t>
      </w:r>
      <w:r w:rsidR="00D339F0" w:rsidRPr="000E11DD">
        <w:t xml:space="preserve">х </w:t>
      </w:r>
      <w:proofErr w:type="gramStart"/>
      <w:r w:rsidR="00D339F0" w:rsidRPr="000E11DD">
        <w:t>программ</w:t>
      </w:r>
      <w:proofErr w:type="gramEnd"/>
      <w:r w:rsidR="00D339F0" w:rsidRPr="000E11DD">
        <w:t xml:space="preserve"> ЗАТО г. Североморск </w:t>
      </w:r>
      <w:r w:rsidRPr="000E11DD">
        <w:t>в</w:t>
      </w:r>
      <w:r w:rsidR="005B7F2C" w:rsidRPr="000E11DD">
        <w:t xml:space="preserve"> </w:t>
      </w:r>
      <w:r w:rsidR="00F514DF" w:rsidRPr="000E11DD">
        <w:t>20</w:t>
      </w:r>
      <w:r w:rsidR="000E11DD">
        <w:t>20</w:t>
      </w:r>
      <w:r w:rsidR="00F514DF" w:rsidRPr="000E11DD">
        <w:t xml:space="preserve"> год </w:t>
      </w:r>
      <w:r w:rsidRPr="000E11DD">
        <w:t xml:space="preserve">было </w:t>
      </w:r>
      <w:r w:rsidR="00D339F0" w:rsidRPr="000E11DD">
        <w:t>израсходовано</w:t>
      </w:r>
      <w:r w:rsidR="00DD508D" w:rsidRPr="000E11DD">
        <w:t xml:space="preserve"> </w:t>
      </w:r>
      <w:r w:rsidR="00802144">
        <w:rPr>
          <w:b/>
          <w:bCs/>
          <w:color w:val="000000"/>
          <w:highlight w:val="yellow"/>
        </w:rPr>
        <w:t>3 987 600,60 </w:t>
      </w:r>
      <w:r w:rsidR="007B3E57" w:rsidRPr="000936D0">
        <w:rPr>
          <w:b/>
          <w:bCs/>
          <w:color w:val="000000"/>
          <w:highlight w:val="yellow"/>
        </w:rPr>
        <w:t>тыс.</w:t>
      </w:r>
      <w:r w:rsidR="00802144">
        <w:rPr>
          <w:b/>
          <w:bCs/>
          <w:color w:val="000000"/>
          <w:highlight w:val="yellow"/>
        </w:rPr>
        <w:t> </w:t>
      </w:r>
      <w:r w:rsidRPr="000936D0">
        <w:rPr>
          <w:b/>
          <w:bCs/>
          <w:color w:val="000000"/>
          <w:highlight w:val="yellow"/>
        </w:rPr>
        <w:t>руб</w:t>
      </w:r>
      <w:r w:rsidRPr="000E11DD">
        <w:rPr>
          <w:b/>
        </w:rPr>
        <w:t>.</w:t>
      </w:r>
      <w:r w:rsidRPr="000E11DD">
        <w:t xml:space="preserve"> средств бюджетов различных уровней, что составл</w:t>
      </w:r>
      <w:r w:rsidR="000056C9" w:rsidRPr="000E11DD">
        <w:t>яет</w:t>
      </w:r>
      <w:r w:rsidRPr="000E11DD">
        <w:t xml:space="preserve"> </w:t>
      </w:r>
      <w:r w:rsidR="00BC2EF7" w:rsidRPr="000936D0">
        <w:rPr>
          <w:b/>
          <w:highlight w:val="yellow"/>
        </w:rPr>
        <w:t>98</w:t>
      </w:r>
      <w:r w:rsidR="00D339F0" w:rsidRPr="000936D0">
        <w:rPr>
          <w:b/>
          <w:highlight w:val="yellow"/>
        </w:rPr>
        <w:t>,</w:t>
      </w:r>
      <w:r w:rsidR="00564684">
        <w:rPr>
          <w:b/>
          <w:highlight w:val="yellow"/>
        </w:rPr>
        <w:t>49</w:t>
      </w:r>
      <w:r w:rsidRPr="000936D0">
        <w:rPr>
          <w:b/>
          <w:highlight w:val="yellow"/>
        </w:rPr>
        <w:t>%</w:t>
      </w:r>
      <w:r w:rsidRPr="000E11DD">
        <w:t xml:space="preserve"> от утвержденного </w:t>
      </w:r>
      <w:r w:rsidR="000056C9" w:rsidRPr="000E11DD">
        <w:t xml:space="preserve">на год </w:t>
      </w:r>
      <w:r w:rsidRPr="000E11DD">
        <w:t xml:space="preserve">объема финансирования. </w:t>
      </w:r>
    </w:p>
    <w:p w:rsidR="009B79E2" w:rsidRPr="000E11DD" w:rsidRDefault="009B79E2" w:rsidP="005E06F5">
      <w:pPr>
        <w:pStyle w:val="a6"/>
        <w:widowControl w:val="0"/>
        <w:tabs>
          <w:tab w:val="left" w:pos="709"/>
        </w:tabs>
        <w:suppressAutoHyphens/>
        <w:spacing w:line="240" w:lineRule="auto"/>
        <w:ind w:firstLine="709"/>
        <w:rPr>
          <w:sz w:val="24"/>
          <w:szCs w:val="24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9"/>
        <w:gridCol w:w="5323"/>
        <w:gridCol w:w="1551"/>
        <w:gridCol w:w="9"/>
        <w:gridCol w:w="1550"/>
        <w:gridCol w:w="9"/>
        <w:gridCol w:w="1275"/>
      </w:tblGrid>
      <w:tr w:rsidR="00F55F34" w:rsidRPr="000E11DD" w:rsidTr="009B79E2">
        <w:tc>
          <w:tcPr>
            <w:tcW w:w="739" w:type="dxa"/>
            <w:vAlign w:val="center"/>
          </w:tcPr>
          <w:p w:rsidR="00F55F34" w:rsidRPr="000E11DD" w:rsidRDefault="00F55F34" w:rsidP="00612895">
            <w:pPr>
              <w:jc w:val="center"/>
              <w:rPr>
                <w:i/>
                <w:sz w:val="23"/>
                <w:szCs w:val="23"/>
              </w:rPr>
            </w:pPr>
            <w:r w:rsidRPr="000E11DD">
              <w:rPr>
                <w:i/>
                <w:sz w:val="23"/>
                <w:szCs w:val="23"/>
              </w:rPr>
              <w:t>№ п/п</w:t>
            </w:r>
          </w:p>
        </w:tc>
        <w:tc>
          <w:tcPr>
            <w:tcW w:w="5323" w:type="dxa"/>
            <w:vAlign w:val="center"/>
          </w:tcPr>
          <w:p w:rsidR="00F55F34" w:rsidRPr="000E11DD" w:rsidRDefault="00F55F34" w:rsidP="00612895">
            <w:pPr>
              <w:jc w:val="center"/>
              <w:rPr>
                <w:i/>
                <w:sz w:val="23"/>
                <w:szCs w:val="23"/>
              </w:rPr>
            </w:pPr>
            <w:r w:rsidRPr="000E11DD">
              <w:rPr>
                <w:i/>
                <w:sz w:val="23"/>
                <w:szCs w:val="23"/>
              </w:rPr>
              <w:t>Наименование</w:t>
            </w:r>
          </w:p>
          <w:p w:rsidR="00F55F34" w:rsidRPr="000E11DD" w:rsidRDefault="00F55F34" w:rsidP="00612895">
            <w:pPr>
              <w:jc w:val="center"/>
              <w:rPr>
                <w:i/>
                <w:sz w:val="23"/>
                <w:szCs w:val="23"/>
              </w:rPr>
            </w:pPr>
            <w:r w:rsidRPr="000E11DD">
              <w:rPr>
                <w:i/>
                <w:sz w:val="23"/>
                <w:szCs w:val="23"/>
              </w:rPr>
              <w:t>программы</w:t>
            </w:r>
          </w:p>
        </w:tc>
        <w:tc>
          <w:tcPr>
            <w:tcW w:w="1560" w:type="dxa"/>
            <w:gridSpan w:val="2"/>
            <w:vAlign w:val="center"/>
          </w:tcPr>
          <w:p w:rsidR="00F55F34" w:rsidRPr="000E11DD" w:rsidRDefault="00F55F34" w:rsidP="00612895">
            <w:pPr>
              <w:jc w:val="center"/>
              <w:rPr>
                <w:i/>
                <w:sz w:val="23"/>
                <w:szCs w:val="23"/>
              </w:rPr>
            </w:pPr>
            <w:r w:rsidRPr="000E11DD">
              <w:rPr>
                <w:i/>
                <w:sz w:val="23"/>
                <w:szCs w:val="23"/>
              </w:rPr>
              <w:t>Утвержденный объем финансирования на 20</w:t>
            </w:r>
            <w:r w:rsidR="00905C3F">
              <w:rPr>
                <w:i/>
                <w:sz w:val="23"/>
                <w:szCs w:val="23"/>
              </w:rPr>
              <w:t>20</w:t>
            </w:r>
            <w:r w:rsidR="000D0129" w:rsidRPr="000E11DD">
              <w:rPr>
                <w:i/>
                <w:sz w:val="23"/>
                <w:szCs w:val="23"/>
              </w:rPr>
              <w:t> </w:t>
            </w:r>
            <w:r w:rsidRPr="000E11DD">
              <w:rPr>
                <w:i/>
                <w:sz w:val="23"/>
                <w:szCs w:val="23"/>
              </w:rPr>
              <w:t>год</w:t>
            </w:r>
          </w:p>
          <w:p w:rsidR="00F55F34" w:rsidRPr="000E11DD" w:rsidRDefault="00F55F34" w:rsidP="00612895">
            <w:pPr>
              <w:jc w:val="center"/>
              <w:rPr>
                <w:i/>
                <w:sz w:val="23"/>
                <w:szCs w:val="23"/>
              </w:rPr>
            </w:pPr>
            <w:r w:rsidRPr="000E11DD">
              <w:rPr>
                <w:i/>
                <w:sz w:val="23"/>
                <w:szCs w:val="23"/>
              </w:rPr>
              <w:t>(тыс. руб.)</w:t>
            </w:r>
          </w:p>
        </w:tc>
        <w:tc>
          <w:tcPr>
            <w:tcW w:w="1559" w:type="dxa"/>
            <w:gridSpan w:val="2"/>
            <w:vAlign w:val="center"/>
          </w:tcPr>
          <w:p w:rsidR="00177D9E" w:rsidRPr="000E11DD" w:rsidRDefault="00F55F34" w:rsidP="00612895">
            <w:pPr>
              <w:jc w:val="center"/>
              <w:rPr>
                <w:i/>
                <w:sz w:val="23"/>
                <w:szCs w:val="23"/>
              </w:rPr>
            </w:pPr>
            <w:r w:rsidRPr="000E11DD">
              <w:rPr>
                <w:i/>
                <w:sz w:val="23"/>
                <w:szCs w:val="23"/>
              </w:rPr>
              <w:t>Израсходовано средств</w:t>
            </w:r>
          </w:p>
          <w:p w:rsidR="00F55F34" w:rsidRPr="000E11DD" w:rsidRDefault="00F55F34" w:rsidP="00612895">
            <w:pPr>
              <w:jc w:val="center"/>
              <w:rPr>
                <w:i/>
                <w:sz w:val="23"/>
                <w:szCs w:val="23"/>
              </w:rPr>
            </w:pPr>
            <w:r w:rsidRPr="000E11DD">
              <w:rPr>
                <w:i/>
                <w:sz w:val="23"/>
                <w:szCs w:val="23"/>
              </w:rPr>
              <w:t xml:space="preserve">за </w:t>
            </w:r>
            <w:r w:rsidR="0011246B" w:rsidRPr="000E11DD">
              <w:rPr>
                <w:i/>
                <w:sz w:val="23"/>
                <w:szCs w:val="23"/>
              </w:rPr>
              <w:t>январь-</w:t>
            </w:r>
            <w:r w:rsidR="003141A3" w:rsidRPr="000E11DD">
              <w:rPr>
                <w:i/>
                <w:sz w:val="23"/>
                <w:szCs w:val="23"/>
              </w:rPr>
              <w:t>декабрь</w:t>
            </w:r>
            <w:r w:rsidR="0011246B" w:rsidRPr="000E11DD">
              <w:rPr>
                <w:i/>
                <w:sz w:val="23"/>
                <w:szCs w:val="23"/>
              </w:rPr>
              <w:t xml:space="preserve"> </w:t>
            </w:r>
            <w:r w:rsidRPr="000E11DD">
              <w:rPr>
                <w:i/>
                <w:sz w:val="23"/>
                <w:szCs w:val="23"/>
              </w:rPr>
              <w:t>20</w:t>
            </w:r>
            <w:r w:rsidR="00905C3F">
              <w:rPr>
                <w:i/>
                <w:sz w:val="23"/>
                <w:szCs w:val="23"/>
              </w:rPr>
              <w:t>20</w:t>
            </w:r>
            <w:r w:rsidRPr="000E11DD">
              <w:rPr>
                <w:i/>
                <w:sz w:val="23"/>
                <w:szCs w:val="23"/>
              </w:rPr>
              <w:t xml:space="preserve"> год</w:t>
            </w:r>
            <w:r w:rsidR="0011246B" w:rsidRPr="000E11DD">
              <w:rPr>
                <w:i/>
                <w:sz w:val="23"/>
                <w:szCs w:val="23"/>
              </w:rPr>
              <w:t>а</w:t>
            </w:r>
          </w:p>
          <w:p w:rsidR="00F55F34" w:rsidRPr="000E11DD" w:rsidRDefault="00F55F34" w:rsidP="00612895">
            <w:pPr>
              <w:jc w:val="center"/>
              <w:rPr>
                <w:i/>
                <w:sz w:val="23"/>
                <w:szCs w:val="23"/>
              </w:rPr>
            </w:pPr>
            <w:r w:rsidRPr="000E11DD">
              <w:rPr>
                <w:i/>
                <w:sz w:val="23"/>
                <w:szCs w:val="23"/>
              </w:rPr>
              <w:t>(тыс. руб.)</w:t>
            </w:r>
          </w:p>
        </w:tc>
        <w:tc>
          <w:tcPr>
            <w:tcW w:w="1275" w:type="dxa"/>
            <w:vAlign w:val="center"/>
          </w:tcPr>
          <w:p w:rsidR="00F55F34" w:rsidRPr="000E11DD" w:rsidRDefault="00F55F34" w:rsidP="00612895">
            <w:pPr>
              <w:jc w:val="center"/>
              <w:rPr>
                <w:i/>
                <w:sz w:val="23"/>
                <w:szCs w:val="23"/>
              </w:rPr>
            </w:pPr>
            <w:r w:rsidRPr="000E11DD">
              <w:rPr>
                <w:i/>
                <w:sz w:val="23"/>
                <w:szCs w:val="23"/>
              </w:rPr>
              <w:t>В %</w:t>
            </w:r>
          </w:p>
          <w:p w:rsidR="00F55F34" w:rsidRPr="000E11DD" w:rsidRDefault="00F55F34" w:rsidP="00905C3F">
            <w:pPr>
              <w:jc w:val="center"/>
              <w:rPr>
                <w:i/>
                <w:sz w:val="23"/>
                <w:szCs w:val="23"/>
              </w:rPr>
            </w:pPr>
            <w:r w:rsidRPr="000E11DD">
              <w:rPr>
                <w:i/>
                <w:sz w:val="23"/>
                <w:szCs w:val="23"/>
              </w:rPr>
              <w:t xml:space="preserve">от утвержденного </w:t>
            </w:r>
            <w:r w:rsidR="00177D9E" w:rsidRPr="000E11DD">
              <w:rPr>
                <w:i/>
                <w:sz w:val="23"/>
                <w:szCs w:val="23"/>
              </w:rPr>
              <w:t xml:space="preserve">объема </w:t>
            </w:r>
            <w:r w:rsidRPr="000E11DD">
              <w:rPr>
                <w:i/>
                <w:sz w:val="23"/>
                <w:szCs w:val="23"/>
              </w:rPr>
              <w:t>на 20</w:t>
            </w:r>
            <w:r w:rsidR="00905C3F">
              <w:rPr>
                <w:i/>
                <w:sz w:val="23"/>
                <w:szCs w:val="23"/>
              </w:rPr>
              <w:t>20</w:t>
            </w:r>
            <w:r w:rsidRPr="000E11DD">
              <w:rPr>
                <w:i/>
                <w:sz w:val="23"/>
                <w:szCs w:val="23"/>
              </w:rPr>
              <w:t xml:space="preserve"> год</w:t>
            </w:r>
          </w:p>
        </w:tc>
      </w:tr>
      <w:tr w:rsidR="00311475" w:rsidRPr="000E11DD" w:rsidTr="00311475">
        <w:tc>
          <w:tcPr>
            <w:tcW w:w="739" w:type="dxa"/>
            <w:vAlign w:val="center"/>
          </w:tcPr>
          <w:p w:rsidR="00311475" w:rsidRPr="000E11DD" w:rsidRDefault="00311475" w:rsidP="00612895">
            <w:pPr>
              <w:jc w:val="center"/>
              <w:rPr>
                <w:b/>
                <w:sz w:val="23"/>
                <w:szCs w:val="23"/>
              </w:rPr>
            </w:pPr>
            <w:r w:rsidRPr="000E11DD">
              <w:rPr>
                <w:b/>
                <w:sz w:val="23"/>
                <w:szCs w:val="23"/>
              </w:rPr>
              <w:t>1.</w:t>
            </w:r>
          </w:p>
        </w:tc>
        <w:tc>
          <w:tcPr>
            <w:tcW w:w="5323" w:type="dxa"/>
            <w:vAlign w:val="center"/>
          </w:tcPr>
          <w:p w:rsidR="00311475" w:rsidRPr="000E11DD" w:rsidRDefault="00311475" w:rsidP="00612895">
            <w:pPr>
              <w:jc w:val="both"/>
              <w:rPr>
                <w:b/>
                <w:sz w:val="23"/>
                <w:szCs w:val="23"/>
              </w:rPr>
            </w:pPr>
            <w:r w:rsidRPr="000E11DD">
              <w:rPr>
                <w:b/>
                <w:sz w:val="23"/>
                <w:szCs w:val="23"/>
              </w:rPr>
              <w:t>Муниципальная программа «Улучшение качества и безопасности жизни населения»</w:t>
            </w:r>
            <w:r w:rsidRPr="000E11DD">
              <w:rPr>
                <w:b/>
                <w:bCs/>
                <w:sz w:val="23"/>
                <w:szCs w:val="23"/>
              </w:rPr>
              <w:t xml:space="preserve"> на 2014-2020 годы</w:t>
            </w:r>
          </w:p>
        </w:tc>
        <w:tc>
          <w:tcPr>
            <w:tcW w:w="1560" w:type="dxa"/>
            <w:gridSpan w:val="2"/>
            <w:vAlign w:val="center"/>
          </w:tcPr>
          <w:p w:rsidR="00311475" w:rsidRPr="000E11DD" w:rsidRDefault="00655BAB" w:rsidP="00655BAB">
            <w:pPr>
              <w:jc w:val="center"/>
              <w:outlineLvl w:val="0"/>
              <w:rPr>
                <w:b/>
                <w:sz w:val="23"/>
                <w:szCs w:val="23"/>
              </w:rPr>
            </w:pPr>
            <w:r>
              <w:rPr>
                <w:b/>
              </w:rPr>
              <w:t>60</w:t>
            </w:r>
            <w:r w:rsidR="00BC2EF7" w:rsidRPr="000E11DD">
              <w:rPr>
                <w:b/>
              </w:rPr>
              <w:t> </w:t>
            </w:r>
            <w:r>
              <w:rPr>
                <w:b/>
              </w:rPr>
              <w:t>153</w:t>
            </w:r>
            <w:r w:rsidR="00BC2EF7" w:rsidRPr="000E11DD">
              <w:rPr>
                <w:b/>
                <w:sz w:val="23"/>
                <w:szCs w:val="23"/>
              </w:rPr>
              <w:t>,0</w:t>
            </w:r>
            <w:r>
              <w:rPr>
                <w:b/>
                <w:sz w:val="23"/>
                <w:szCs w:val="23"/>
              </w:rPr>
              <w:t>6</w:t>
            </w:r>
          </w:p>
        </w:tc>
        <w:tc>
          <w:tcPr>
            <w:tcW w:w="1559" w:type="dxa"/>
            <w:gridSpan w:val="2"/>
            <w:vAlign w:val="center"/>
          </w:tcPr>
          <w:p w:rsidR="00311475" w:rsidRPr="000E11DD" w:rsidRDefault="00655BAB" w:rsidP="00655BAB">
            <w:pPr>
              <w:jc w:val="center"/>
              <w:outlineLvl w:val="0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59</w:t>
            </w:r>
            <w:r w:rsidR="00311475" w:rsidRPr="000E11DD">
              <w:rPr>
                <w:b/>
                <w:sz w:val="23"/>
                <w:szCs w:val="23"/>
              </w:rPr>
              <w:t> </w:t>
            </w:r>
            <w:r>
              <w:rPr>
                <w:b/>
                <w:sz w:val="23"/>
                <w:szCs w:val="23"/>
              </w:rPr>
              <w:t>176</w:t>
            </w:r>
            <w:r w:rsidR="00311475" w:rsidRPr="000E11DD">
              <w:rPr>
                <w:b/>
                <w:sz w:val="23"/>
                <w:szCs w:val="23"/>
              </w:rPr>
              <w:t>,</w:t>
            </w:r>
            <w:r>
              <w:rPr>
                <w:b/>
                <w:sz w:val="23"/>
                <w:szCs w:val="23"/>
              </w:rPr>
              <w:t>11</w:t>
            </w:r>
          </w:p>
        </w:tc>
        <w:tc>
          <w:tcPr>
            <w:tcW w:w="1275" w:type="dxa"/>
            <w:vAlign w:val="center"/>
          </w:tcPr>
          <w:p w:rsidR="00311475" w:rsidRPr="000E11DD" w:rsidRDefault="00BC2EF7" w:rsidP="00655BAB">
            <w:pPr>
              <w:jc w:val="center"/>
              <w:outlineLvl w:val="0"/>
              <w:rPr>
                <w:b/>
                <w:sz w:val="23"/>
                <w:szCs w:val="23"/>
              </w:rPr>
            </w:pPr>
            <w:r w:rsidRPr="000E11DD">
              <w:rPr>
                <w:b/>
                <w:sz w:val="23"/>
                <w:szCs w:val="23"/>
              </w:rPr>
              <w:t>98</w:t>
            </w:r>
            <w:r w:rsidR="00311475" w:rsidRPr="000E11DD">
              <w:rPr>
                <w:b/>
                <w:sz w:val="23"/>
                <w:szCs w:val="23"/>
              </w:rPr>
              <w:t>,</w:t>
            </w:r>
            <w:r w:rsidR="00655BAB">
              <w:rPr>
                <w:b/>
                <w:sz w:val="23"/>
                <w:szCs w:val="23"/>
              </w:rPr>
              <w:t>3</w:t>
            </w:r>
            <w:r w:rsidRPr="000E11DD">
              <w:rPr>
                <w:b/>
                <w:sz w:val="23"/>
                <w:szCs w:val="23"/>
              </w:rPr>
              <w:t>8</w:t>
            </w:r>
            <w:r w:rsidR="00311475" w:rsidRPr="000E11DD">
              <w:rPr>
                <w:b/>
                <w:sz w:val="23"/>
                <w:szCs w:val="23"/>
              </w:rPr>
              <w:t>%</w:t>
            </w:r>
          </w:p>
        </w:tc>
      </w:tr>
      <w:tr w:rsidR="00311475" w:rsidRPr="000E11DD" w:rsidTr="00AC0043">
        <w:tc>
          <w:tcPr>
            <w:tcW w:w="739" w:type="dxa"/>
            <w:vAlign w:val="center"/>
          </w:tcPr>
          <w:p w:rsidR="00311475" w:rsidRPr="000E11DD" w:rsidRDefault="00311475" w:rsidP="00612895">
            <w:pPr>
              <w:jc w:val="center"/>
              <w:rPr>
                <w:sz w:val="23"/>
                <w:szCs w:val="23"/>
              </w:rPr>
            </w:pPr>
            <w:r w:rsidRPr="000E11DD">
              <w:rPr>
                <w:sz w:val="23"/>
                <w:szCs w:val="23"/>
              </w:rPr>
              <w:t>1.1.</w:t>
            </w:r>
          </w:p>
        </w:tc>
        <w:tc>
          <w:tcPr>
            <w:tcW w:w="5323" w:type="dxa"/>
            <w:vAlign w:val="center"/>
          </w:tcPr>
          <w:p w:rsidR="00311475" w:rsidRPr="000E11DD" w:rsidRDefault="00311475" w:rsidP="00426E1D">
            <w:pPr>
              <w:jc w:val="both"/>
              <w:rPr>
                <w:sz w:val="23"/>
                <w:szCs w:val="23"/>
              </w:rPr>
            </w:pPr>
            <w:r w:rsidRPr="000E11DD">
              <w:rPr>
                <w:sz w:val="23"/>
                <w:szCs w:val="23"/>
              </w:rPr>
              <w:t xml:space="preserve">Подпрограмма </w:t>
            </w:r>
            <w:r w:rsidRPr="000E11DD">
              <w:rPr>
                <w:bCs/>
                <w:sz w:val="23"/>
                <w:szCs w:val="23"/>
              </w:rPr>
              <w:t>«Молодежь Североморска» на 2016-2020 годы</w:t>
            </w:r>
          </w:p>
        </w:tc>
        <w:tc>
          <w:tcPr>
            <w:tcW w:w="1560" w:type="dxa"/>
            <w:gridSpan w:val="2"/>
          </w:tcPr>
          <w:p w:rsidR="00311475" w:rsidRPr="000E11DD" w:rsidRDefault="00655BAB" w:rsidP="00655BA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</w:t>
            </w:r>
            <w:r w:rsidR="002A7C2C">
              <w:rPr>
                <w:sz w:val="23"/>
                <w:szCs w:val="23"/>
              </w:rPr>
              <w:t> </w:t>
            </w:r>
            <w:r>
              <w:rPr>
                <w:sz w:val="23"/>
                <w:szCs w:val="23"/>
              </w:rPr>
              <w:t>967</w:t>
            </w:r>
            <w:r w:rsidR="00311475" w:rsidRPr="000E11DD">
              <w:rPr>
                <w:sz w:val="23"/>
                <w:szCs w:val="23"/>
              </w:rPr>
              <w:t>,0</w:t>
            </w:r>
            <w:r>
              <w:rPr>
                <w:sz w:val="23"/>
                <w:szCs w:val="23"/>
              </w:rPr>
              <w:t>6</w:t>
            </w:r>
          </w:p>
        </w:tc>
        <w:tc>
          <w:tcPr>
            <w:tcW w:w="1559" w:type="dxa"/>
            <w:gridSpan w:val="2"/>
          </w:tcPr>
          <w:p w:rsidR="00311475" w:rsidRPr="000E11DD" w:rsidRDefault="00655BAB" w:rsidP="00655BA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</w:t>
            </w:r>
            <w:r w:rsidR="002A7C2C">
              <w:rPr>
                <w:sz w:val="23"/>
                <w:szCs w:val="23"/>
              </w:rPr>
              <w:t> </w:t>
            </w:r>
            <w:r>
              <w:rPr>
                <w:sz w:val="23"/>
                <w:szCs w:val="23"/>
              </w:rPr>
              <w:t>967</w:t>
            </w:r>
            <w:r w:rsidR="00311475" w:rsidRPr="000E11DD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0</w:t>
            </w:r>
            <w:r w:rsidR="00BC2EF7" w:rsidRPr="000E11DD">
              <w:rPr>
                <w:sz w:val="23"/>
                <w:szCs w:val="23"/>
              </w:rPr>
              <w:t>6</w:t>
            </w:r>
          </w:p>
        </w:tc>
        <w:tc>
          <w:tcPr>
            <w:tcW w:w="1275" w:type="dxa"/>
          </w:tcPr>
          <w:p w:rsidR="00311475" w:rsidRPr="000E11DD" w:rsidRDefault="00655BAB" w:rsidP="00655BA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  <w:r w:rsidR="00311475" w:rsidRPr="000E11DD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00</w:t>
            </w:r>
            <w:r w:rsidR="00311475" w:rsidRPr="000E11DD">
              <w:rPr>
                <w:sz w:val="23"/>
                <w:szCs w:val="23"/>
              </w:rPr>
              <w:t>%</w:t>
            </w:r>
          </w:p>
        </w:tc>
      </w:tr>
      <w:tr w:rsidR="00311475" w:rsidRPr="000E11DD" w:rsidTr="00F267C0">
        <w:tc>
          <w:tcPr>
            <w:tcW w:w="739" w:type="dxa"/>
            <w:vAlign w:val="center"/>
          </w:tcPr>
          <w:p w:rsidR="00311475" w:rsidRPr="000E11DD" w:rsidRDefault="00311475" w:rsidP="00612895">
            <w:pPr>
              <w:jc w:val="center"/>
              <w:rPr>
                <w:sz w:val="23"/>
                <w:szCs w:val="23"/>
              </w:rPr>
            </w:pPr>
            <w:r w:rsidRPr="000E11DD">
              <w:rPr>
                <w:sz w:val="23"/>
                <w:szCs w:val="23"/>
              </w:rPr>
              <w:t>1.2.</w:t>
            </w:r>
          </w:p>
        </w:tc>
        <w:tc>
          <w:tcPr>
            <w:tcW w:w="5323" w:type="dxa"/>
            <w:vAlign w:val="center"/>
          </w:tcPr>
          <w:p w:rsidR="00311475" w:rsidRPr="000E11DD" w:rsidRDefault="00311475" w:rsidP="00426E1D">
            <w:pPr>
              <w:jc w:val="both"/>
              <w:rPr>
                <w:sz w:val="23"/>
                <w:szCs w:val="23"/>
              </w:rPr>
            </w:pPr>
            <w:r w:rsidRPr="000E11DD">
              <w:rPr>
                <w:sz w:val="23"/>
                <w:szCs w:val="23"/>
              </w:rPr>
              <w:t xml:space="preserve">Подпрограмма </w:t>
            </w:r>
            <w:r w:rsidRPr="000E11DD">
              <w:rPr>
                <w:bCs/>
                <w:sz w:val="23"/>
                <w:szCs w:val="23"/>
              </w:rPr>
              <w:t xml:space="preserve">«Развитие физической культуры и спорта и формирование здорового образа жизни </w:t>
            </w:r>
            <w:proofErr w:type="gramStart"/>
            <w:r w:rsidRPr="000E11DD">
              <w:rPr>
                <w:bCs/>
                <w:sz w:val="23"/>
                <w:szCs w:val="23"/>
              </w:rPr>
              <w:t>в</w:t>
            </w:r>
            <w:proofErr w:type="gramEnd"/>
            <w:r w:rsidRPr="000E11DD">
              <w:rPr>
                <w:bCs/>
                <w:sz w:val="23"/>
                <w:szCs w:val="23"/>
              </w:rPr>
              <w:t xml:space="preserve"> ЗАТО г.Североморск» на 2016-2020 годы</w:t>
            </w:r>
          </w:p>
        </w:tc>
        <w:tc>
          <w:tcPr>
            <w:tcW w:w="1560" w:type="dxa"/>
            <w:gridSpan w:val="2"/>
            <w:vAlign w:val="center"/>
          </w:tcPr>
          <w:p w:rsidR="00311475" w:rsidRPr="000E11DD" w:rsidRDefault="00655BAB" w:rsidP="00655BA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  <w:r w:rsidR="002A7C2C">
              <w:rPr>
                <w:sz w:val="23"/>
                <w:szCs w:val="23"/>
              </w:rPr>
              <w:t> </w:t>
            </w:r>
            <w:r>
              <w:rPr>
                <w:sz w:val="23"/>
                <w:szCs w:val="23"/>
              </w:rPr>
              <w:t>307</w:t>
            </w:r>
            <w:r w:rsidR="00311475" w:rsidRPr="000E11DD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45</w:t>
            </w:r>
          </w:p>
        </w:tc>
        <w:tc>
          <w:tcPr>
            <w:tcW w:w="1559" w:type="dxa"/>
            <w:gridSpan w:val="2"/>
            <w:vAlign w:val="center"/>
          </w:tcPr>
          <w:p w:rsidR="00311475" w:rsidRPr="000E11DD" w:rsidRDefault="00655BAB" w:rsidP="00655BA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  <w:r w:rsidR="002A7C2C">
              <w:rPr>
                <w:sz w:val="23"/>
                <w:szCs w:val="23"/>
              </w:rPr>
              <w:t> </w:t>
            </w:r>
            <w:r>
              <w:rPr>
                <w:sz w:val="23"/>
                <w:szCs w:val="23"/>
              </w:rPr>
              <w:t>307</w:t>
            </w:r>
            <w:r w:rsidR="00311475" w:rsidRPr="000E11DD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45</w:t>
            </w:r>
          </w:p>
        </w:tc>
        <w:tc>
          <w:tcPr>
            <w:tcW w:w="1275" w:type="dxa"/>
            <w:vAlign w:val="center"/>
          </w:tcPr>
          <w:p w:rsidR="00311475" w:rsidRPr="000E11DD" w:rsidRDefault="00655BAB" w:rsidP="00655BA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  <w:r w:rsidR="00311475" w:rsidRPr="000E11DD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00</w:t>
            </w:r>
            <w:r w:rsidR="00311475" w:rsidRPr="000E11DD">
              <w:rPr>
                <w:sz w:val="23"/>
                <w:szCs w:val="23"/>
              </w:rPr>
              <w:t>%</w:t>
            </w:r>
          </w:p>
        </w:tc>
      </w:tr>
      <w:tr w:rsidR="009E1AF8" w:rsidRPr="000E11DD" w:rsidTr="00F267C0">
        <w:tc>
          <w:tcPr>
            <w:tcW w:w="739" w:type="dxa"/>
            <w:vAlign w:val="center"/>
          </w:tcPr>
          <w:p w:rsidR="009E1AF8" w:rsidRPr="000E11DD" w:rsidRDefault="009E1AF8" w:rsidP="00612895">
            <w:pPr>
              <w:jc w:val="center"/>
              <w:rPr>
                <w:sz w:val="23"/>
                <w:szCs w:val="23"/>
              </w:rPr>
            </w:pPr>
            <w:r w:rsidRPr="000E11DD">
              <w:rPr>
                <w:sz w:val="23"/>
                <w:szCs w:val="23"/>
              </w:rPr>
              <w:t>1.3.</w:t>
            </w:r>
          </w:p>
        </w:tc>
        <w:tc>
          <w:tcPr>
            <w:tcW w:w="5323" w:type="dxa"/>
            <w:vAlign w:val="center"/>
          </w:tcPr>
          <w:p w:rsidR="009E1AF8" w:rsidRPr="000E11DD" w:rsidRDefault="009E1AF8" w:rsidP="006D396E">
            <w:pPr>
              <w:jc w:val="both"/>
              <w:rPr>
                <w:sz w:val="23"/>
                <w:szCs w:val="23"/>
              </w:rPr>
            </w:pPr>
            <w:r w:rsidRPr="000E11DD">
              <w:rPr>
                <w:sz w:val="23"/>
                <w:szCs w:val="23"/>
              </w:rPr>
              <w:t xml:space="preserve">Подпрограмма «Профилактика наркомании, алкоголизма и токсикомании </w:t>
            </w:r>
            <w:proofErr w:type="gramStart"/>
            <w:r w:rsidRPr="000E11DD">
              <w:rPr>
                <w:sz w:val="23"/>
                <w:szCs w:val="23"/>
              </w:rPr>
              <w:t>в</w:t>
            </w:r>
            <w:proofErr w:type="gramEnd"/>
            <w:r w:rsidRPr="000E11DD">
              <w:rPr>
                <w:sz w:val="23"/>
                <w:szCs w:val="23"/>
              </w:rPr>
              <w:t xml:space="preserve"> ЗАТО г.Североморск» на 2016-2020 годы</w:t>
            </w:r>
          </w:p>
        </w:tc>
        <w:tc>
          <w:tcPr>
            <w:tcW w:w="1560" w:type="dxa"/>
            <w:gridSpan w:val="2"/>
            <w:vAlign w:val="center"/>
          </w:tcPr>
          <w:p w:rsidR="009E1AF8" w:rsidRPr="000E11DD" w:rsidRDefault="00655BAB" w:rsidP="00655BA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  <w:r w:rsidR="00BC2EF7" w:rsidRPr="000E11DD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0</w:t>
            </w:r>
            <w:r w:rsidR="00BC2EF7" w:rsidRPr="000E11DD">
              <w:rPr>
                <w:sz w:val="23"/>
                <w:szCs w:val="23"/>
              </w:rPr>
              <w:t>0</w:t>
            </w:r>
          </w:p>
        </w:tc>
        <w:tc>
          <w:tcPr>
            <w:tcW w:w="1559" w:type="dxa"/>
            <w:gridSpan w:val="2"/>
            <w:vAlign w:val="center"/>
          </w:tcPr>
          <w:p w:rsidR="009E1AF8" w:rsidRPr="000E11DD" w:rsidRDefault="00655BAB" w:rsidP="00655BA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  <w:r w:rsidR="009E1AF8" w:rsidRPr="000E11DD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00</w:t>
            </w:r>
          </w:p>
        </w:tc>
        <w:tc>
          <w:tcPr>
            <w:tcW w:w="1275" w:type="dxa"/>
            <w:vAlign w:val="center"/>
          </w:tcPr>
          <w:p w:rsidR="009E1AF8" w:rsidRPr="000E11DD" w:rsidRDefault="00655BAB" w:rsidP="00655BA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  <w:r w:rsidR="009E1AF8" w:rsidRPr="000E11DD">
              <w:rPr>
                <w:sz w:val="23"/>
                <w:szCs w:val="23"/>
              </w:rPr>
              <w:t>,</w:t>
            </w:r>
            <w:r w:rsidR="00BC2EF7" w:rsidRPr="000E11DD">
              <w:rPr>
                <w:sz w:val="23"/>
                <w:szCs w:val="23"/>
              </w:rPr>
              <w:t>0</w:t>
            </w:r>
            <w:r>
              <w:rPr>
                <w:sz w:val="23"/>
                <w:szCs w:val="23"/>
              </w:rPr>
              <w:t>0</w:t>
            </w:r>
            <w:r w:rsidR="009E1AF8" w:rsidRPr="000E11DD">
              <w:rPr>
                <w:sz w:val="23"/>
                <w:szCs w:val="23"/>
              </w:rPr>
              <w:t>%</w:t>
            </w:r>
          </w:p>
        </w:tc>
      </w:tr>
      <w:tr w:rsidR="00D82BB1" w:rsidRPr="000E11DD" w:rsidTr="00F267C0">
        <w:tc>
          <w:tcPr>
            <w:tcW w:w="739" w:type="dxa"/>
            <w:vAlign w:val="center"/>
          </w:tcPr>
          <w:p w:rsidR="00D82BB1" w:rsidRPr="000E11DD" w:rsidRDefault="00D82BB1" w:rsidP="00612895">
            <w:pPr>
              <w:jc w:val="center"/>
              <w:rPr>
                <w:sz w:val="23"/>
                <w:szCs w:val="23"/>
              </w:rPr>
            </w:pPr>
            <w:r w:rsidRPr="000E11DD">
              <w:rPr>
                <w:sz w:val="23"/>
                <w:szCs w:val="23"/>
              </w:rPr>
              <w:t>1.4.</w:t>
            </w:r>
          </w:p>
        </w:tc>
        <w:tc>
          <w:tcPr>
            <w:tcW w:w="5323" w:type="dxa"/>
            <w:vAlign w:val="center"/>
          </w:tcPr>
          <w:p w:rsidR="00D82BB1" w:rsidRPr="000E11DD" w:rsidRDefault="00D82BB1" w:rsidP="00DB58BC">
            <w:pPr>
              <w:jc w:val="both"/>
              <w:rPr>
                <w:sz w:val="23"/>
                <w:szCs w:val="23"/>
              </w:rPr>
            </w:pPr>
            <w:r w:rsidRPr="000E11DD">
              <w:rPr>
                <w:sz w:val="23"/>
                <w:szCs w:val="23"/>
              </w:rPr>
              <w:t>Подпрограмма «Дополнительные меры с</w:t>
            </w:r>
            <w:r w:rsidRPr="000E11DD">
              <w:rPr>
                <w:bCs/>
                <w:sz w:val="23"/>
                <w:szCs w:val="23"/>
              </w:rPr>
              <w:t xml:space="preserve">оциальной поддержки отдельных категорий </w:t>
            </w:r>
            <w:proofErr w:type="gramStart"/>
            <w:r w:rsidRPr="000E11DD">
              <w:rPr>
                <w:bCs/>
                <w:sz w:val="23"/>
                <w:szCs w:val="23"/>
              </w:rPr>
              <w:t>граждан</w:t>
            </w:r>
            <w:proofErr w:type="gramEnd"/>
            <w:r w:rsidRPr="000E11DD">
              <w:rPr>
                <w:bCs/>
                <w:sz w:val="23"/>
                <w:szCs w:val="23"/>
              </w:rPr>
              <w:t xml:space="preserve"> ЗАТО г. Североморск» на 2014-2020 годы</w:t>
            </w:r>
          </w:p>
        </w:tc>
        <w:tc>
          <w:tcPr>
            <w:tcW w:w="1560" w:type="dxa"/>
            <w:gridSpan w:val="2"/>
            <w:vAlign w:val="center"/>
          </w:tcPr>
          <w:p w:rsidR="00D82BB1" w:rsidRPr="000E11DD" w:rsidRDefault="00655BAB" w:rsidP="00655BA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  <w:r w:rsidR="002A7C2C">
              <w:rPr>
                <w:sz w:val="23"/>
                <w:szCs w:val="23"/>
              </w:rPr>
              <w:t> </w:t>
            </w:r>
            <w:r>
              <w:rPr>
                <w:sz w:val="23"/>
                <w:szCs w:val="23"/>
              </w:rPr>
              <w:t>503</w:t>
            </w:r>
            <w:r w:rsidR="00840A74" w:rsidRPr="000E11DD">
              <w:rPr>
                <w:sz w:val="23"/>
                <w:szCs w:val="23"/>
              </w:rPr>
              <w:t>,0</w:t>
            </w:r>
            <w:r>
              <w:rPr>
                <w:sz w:val="23"/>
                <w:szCs w:val="23"/>
              </w:rPr>
              <w:t>7</w:t>
            </w:r>
          </w:p>
        </w:tc>
        <w:tc>
          <w:tcPr>
            <w:tcW w:w="1559" w:type="dxa"/>
            <w:gridSpan w:val="2"/>
            <w:vAlign w:val="center"/>
          </w:tcPr>
          <w:p w:rsidR="00D82BB1" w:rsidRPr="000E11DD" w:rsidRDefault="00655BAB" w:rsidP="002A7C2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  <w:r w:rsidR="002A7C2C">
              <w:rPr>
                <w:sz w:val="23"/>
                <w:szCs w:val="23"/>
              </w:rPr>
              <w:t> </w:t>
            </w:r>
            <w:r>
              <w:rPr>
                <w:sz w:val="23"/>
                <w:szCs w:val="23"/>
              </w:rPr>
              <w:t>445</w:t>
            </w:r>
            <w:r w:rsidR="00D82BB1" w:rsidRPr="000E11DD">
              <w:rPr>
                <w:sz w:val="23"/>
                <w:szCs w:val="23"/>
              </w:rPr>
              <w:t>,</w:t>
            </w:r>
            <w:r w:rsidR="002A7C2C">
              <w:rPr>
                <w:sz w:val="23"/>
                <w:szCs w:val="23"/>
              </w:rPr>
              <w:t>67</w:t>
            </w:r>
          </w:p>
        </w:tc>
        <w:tc>
          <w:tcPr>
            <w:tcW w:w="1275" w:type="dxa"/>
            <w:vAlign w:val="center"/>
          </w:tcPr>
          <w:p w:rsidR="00D82BB1" w:rsidRPr="000E11DD" w:rsidRDefault="00A4328A" w:rsidP="00BC2EF7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99,</w:t>
            </w:r>
            <w:r w:rsidR="00BC2EF7" w:rsidRPr="000E11DD">
              <w:rPr>
                <w:sz w:val="23"/>
                <w:szCs w:val="23"/>
              </w:rPr>
              <w:t>12</w:t>
            </w:r>
            <w:r w:rsidR="00D82BB1" w:rsidRPr="000E11DD">
              <w:rPr>
                <w:sz w:val="23"/>
                <w:szCs w:val="23"/>
              </w:rPr>
              <w:t>%</w:t>
            </w:r>
          </w:p>
        </w:tc>
      </w:tr>
      <w:tr w:rsidR="00074F6C" w:rsidRPr="000E11DD" w:rsidTr="00F267C0">
        <w:tc>
          <w:tcPr>
            <w:tcW w:w="739" w:type="dxa"/>
            <w:vAlign w:val="center"/>
          </w:tcPr>
          <w:p w:rsidR="00074F6C" w:rsidRPr="000E11DD" w:rsidRDefault="00074F6C" w:rsidP="00612895">
            <w:pPr>
              <w:jc w:val="center"/>
              <w:rPr>
                <w:sz w:val="23"/>
                <w:szCs w:val="23"/>
              </w:rPr>
            </w:pPr>
            <w:r w:rsidRPr="000E11DD">
              <w:rPr>
                <w:sz w:val="23"/>
                <w:szCs w:val="23"/>
              </w:rPr>
              <w:t>1.5.</w:t>
            </w:r>
          </w:p>
        </w:tc>
        <w:tc>
          <w:tcPr>
            <w:tcW w:w="5323" w:type="dxa"/>
            <w:vAlign w:val="center"/>
          </w:tcPr>
          <w:p w:rsidR="00074F6C" w:rsidRPr="000E11DD" w:rsidRDefault="00074F6C" w:rsidP="00612895">
            <w:pPr>
              <w:jc w:val="both"/>
              <w:rPr>
                <w:sz w:val="23"/>
                <w:szCs w:val="23"/>
              </w:rPr>
            </w:pPr>
            <w:r w:rsidRPr="000E11DD">
              <w:rPr>
                <w:sz w:val="23"/>
                <w:szCs w:val="23"/>
              </w:rPr>
              <w:t xml:space="preserve">Подпрограмма «Доступная среда </w:t>
            </w:r>
            <w:proofErr w:type="gramStart"/>
            <w:r w:rsidRPr="000E11DD">
              <w:rPr>
                <w:sz w:val="23"/>
                <w:szCs w:val="23"/>
              </w:rPr>
              <w:t>в</w:t>
            </w:r>
            <w:proofErr w:type="gramEnd"/>
            <w:r w:rsidRPr="000E11DD">
              <w:rPr>
                <w:sz w:val="23"/>
                <w:szCs w:val="23"/>
              </w:rPr>
              <w:t xml:space="preserve"> ЗАТО г.Североморск» на 2014-2020 годы</w:t>
            </w:r>
          </w:p>
        </w:tc>
        <w:tc>
          <w:tcPr>
            <w:tcW w:w="1560" w:type="dxa"/>
            <w:gridSpan w:val="2"/>
            <w:vAlign w:val="center"/>
          </w:tcPr>
          <w:p w:rsidR="00074F6C" w:rsidRPr="000E11DD" w:rsidRDefault="00A4328A" w:rsidP="006E787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475</w:t>
            </w:r>
            <w:r w:rsidR="00074F6C" w:rsidRPr="000E11DD">
              <w:rPr>
                <w:sz w:val="23"/>
                <w:szCs w:val="23"/>
              </w:rPr>
              <w:t>,</w:t>
            </w:r>
            <w:r w:rsidR="006E7875">
              <w:rPr>
                <w:sz w:val="23"/>
                <w:szCs w:val="23"/>
              </w:rPr>
              <w:t>18</w:t>
            </w:r>
          </w:p>
        </w:tc>
        <w:tc>
          <w:tcPr>
            <w:tcW w:w="1559" w:type="dxa"/>
            <w:gridSpan w:val="2"/>
            <w:vAlign w:val="center"/>
          </w:tcPr>
          <w:p w:rsidR="00074F6C" w:rsidRPr="000E11DD" w:rsidRDefault="006E7875" w:rsidP="006E787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467</w:t>
            </w:r>
            <w:r w:rsidR="00074F6C" w:rsidRPr="000E11DD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78</w:t>
            </w:r>
          </w:p>
        </w:tc>
        <w:tc>
          <w:tcPr>
            <w:tcW w:w="1275" w:type="dxa"/>
            <w:vAlign w:val="center"/>
          </w:tcPr>
          <w:p w:rsidR="00074F6C" w:rsidRPr="000E11DD" w:rsidRDefault="00BC2EF7" w:rsidP="006E7875">
            <w:pPr>
              <w:jc w:val="center"/>
              <w:rPr>
                <w:sz w:val="23"/>
                <w:szCs w:val="23"/>
              </w:rPr>
            </w:pPr>
            <w:r w:rsidRPr="000E11DD">
              <w:rPr>
                <w:sz w:val="23"/>
                <w:szCs w:val="23"/>
              </w:rPr>
              <w:t>9</w:t>
            </w:r>
            <w:r w:rsidR="006E7875">
              <w:rPr>
                <w:sz w:val="23"/>
                <w:szCs w:val="23"/>
              </w:rPr>
              <w:t>8</w:t>
            </w:r>
            <w:r w:rsidR="00074F6C" w:rsidRPr="000E11DD">
              <w:rPr>
                <w:sz w:val="23"/>
                <w:szCs w:val="23"/>
              </w:rPr>
              <w:t>,</w:t>
            </w:r>
            <w:r w:rsidR="006E7875">
              <w:rPr>
                <w:sz w:val="23"/>
                <w:szCs w:val="23"/>
              </w:rPr>
              <w:t>44</w:t>
            </w:r>
            <w:r w:rsidR="00074F6C" w:rsidRPr="000E11DD">
              <w:rPr>
                <w:sz w:val="23"/>
                <w:szCs w:val="23"/>
              </w:rPr>
              <w:t>%</w:t>
            </w:r>
          </w:p>
        </w:tc>
      </w:tr>
      <w:tr w:rsidR="00DD29C7" w:rsidRPr="000E11DD" w:rsidTr="00F267C0">
        <w:tc>
          <w:tcPr>
            <w:tcW w:w="739" w:type="dxa"/>
            <w:vAlign w:val="center"/>
          </w:tcPr>
          <w:p w:rsidR="00DD29C7" w:rsidRPr="000E11DD" w:rsidRDefault="00DD29C7" w:rsidP="00612895">
            <w:pPr>
              <w:jc w:val="center"/>
              <w:rPr>
                <w:sz w:val="23"/>
                <w:szCs w:val="23"/>
              </w:rPr>
            </w:pPr>
            <w:r w:rsidRPr="000E11DD">
              <w:rPr>
                <w:sz w:val="23"/>
                <w:szCs w:val="23"/>
              </w:rPr>
              <w:t>1.6.</w:t>
            </w:r>
          </w:p>
        </w:tc>
        <w:tc>
          <w:tcPr>
            <w:tcW w:w="5323" w:type="dxa"/>
            <w:vAlign w:val="center"/>
          </w:tcPr>
          <w:p w:rsidR="00DD29C7" w:rsidRPr="000E11DD" w:rsidRDefault="00DD29C7" w:rsidP="00612895">
            <w:pPr>
              <w:jc w:val="both"/>
              <w:rPr>
                <w:sz w:val="23"/>
                <w:szCs w:val="23"/>
              </w:rPr>
            </w:pPr>
            <w:r w:rsidRPr="000E11DD">
              <w:rPr>
                <w:sz w:val="23"/>
                <w:szCs w:val="23"/>
              </w:rPr>
              <w:t xml:space="preserve">Подпрограмма «Профилактика правонарушений </w:t>
            </w:r>
            <w:proofErr w:type="gramStart"/>
            <w:r w:rsidRPr="000E11DD">
              <w:rPr>
                <w:sz w:val="23"/>
                <w:szCs w:val="23"/>
              </w:rPr>
              <w:t>в</w:t>
            </w:r>
            <w:proofErr w:type="gramEnd"/>
            <w:r w:rsidRPr="000E11DD">
              <w:rPr>
                <w:sz w:val="23"/>
                <w:szCs w:val="23"/>
              </w:rPr>
              <w:t xml:space="preserve"> ЗАТО г.Североморск» на 2014-2020 годы</w:t>
            </w:r>
          </w:p>
        </w:tc>
        <w:tc>
          <w:tcPr>
            <w:tcW w:w="1560" w:type="dxa"/>
            <w:gridSpan w:val="2"/>
            <w:vAlign w:val="center"/>
          </w:tcPr>
          <w:p w:rsidR="00DD29C7" w:rsidRPr="000E11DD" w:rsidRDefault="006E7875" w:rsidP="006E787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  <w:r w:rsidR="002A7C2C">
              <w:rPr>
                <w:sz w:val="23"/>
                <w:szCs w:val="23"/>
              </w:rPr>
              <w:t> </w:t>
            </w:r>
            <w:r>
              <w:rPr>
                <w:sz w:val="23"/>
                <w:szCs w:val="23"/>
              </w:rPr>
              <w:t>084</w:t>
            </w:r>
            <w:r w:rsidR="00DD29C7" w:rsidRPr="000E11DD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49</w:t>
            </w:r>
          </w:p>
        </w:tc>
        <w:tc>
          <w:tcPr>
            <w:tcW w:w="1559" w:type="dxa"/>
            <w:gridSpan w:val="2"/>
            <w:vAlign w:val="center"/>
          </w:tcPr>
          <w:p w:rsidR="00DD29C7" w:rsidRPr="000E11DD" w:rsidRDefault="006E7875" w:rsidP="006E787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  <w:r w:rsidR="002A7C2C">
              <w:rPr>
                <w:sz w:val="23"/>
                <w:szCs w:val="23"/>
              </w:rPr>
              <w:t> </w:t>
            </w:r>
            <w:r>
              <w:rPr>
                <w:sz w:val="23"/>
                <w:szCs w:val="23"/>
              </w:rPr>
              <w:t>023</w:t>
            </w:r>
            <w:r w:rsidR="00DD29C7" w:rsidRPr="000E11DD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3</w:t>
            </w:r>
            <w:r w:rsidR="00BC2EF7" w:rsidRPr="000E11DD">
              <w:rPr>
                <w:sz w:val="23"/>
                <w:szCs w:val="23"/>
              </w:rPr>
              <w:t>4</w:t>
            </w:r>
          </w:p>
        </w:tc>
        <w:tc>
          <w:tcPr>
            <w:tcW w:w="1275" w:type="dxa"/>
            <w:vAlign w:val="center"/>
          </w:tcPr>
          <w:p w:rsidR="00DD29C7" w:rsidRPr="000E11DD" w:rsidRDefault="00BC2EF7" w:rsidP="006E7875">
            <w:pPr>
              <w:jc w:val="center"/>
              <w:rPr>
                <w:sz w:val="23"/>
                <w:szCs w:val="23"/>
              </w:rPr>
            </w:pPr>
            <w:r w:rsidRPr="000E11DD">
              <w:rPr>
                <w:sz w:val="23"/>
                <w:szCs w:val="23"/>
              </w:rPr>
              <w:t>9</w:t>
            </w:r>
            <w:r w:rsidR="006E7875">
              <w:rPr>
                <w:sz w:val="23"/>
                <w:szCs w:val="23"/>
              </w:rPr>
              <w:t>4</w:t>
            </w:r>
            <w:r w:rsidR="00DD29C7" w:rsidRPr="000E11DD">
              <w:rPr>
                <w:sz w:val="23"/>
                <w:szCs w:val="23"/>
              </w:rPr>
              <w:t>,</w:t>
            </w:r>
            <w:r w:rsidR="006E7875">
              <w:rPr>
                <w:sz w:val="23"/>
                <w:szCs w:val="23"/>
              </w:rPr>
              <w:t>36</w:t>
            </w:r>
            <w:r w:rsidR="00DD29C7" w:rsidRPr="000E11DD">
              <w:rPr>
                <w:sz w:val="23"/>
                <w:szCs w:val="23"/>
              </w:rPr>
              <w:t>%</w:t>
            </w:r>
          </w:p>
        </w:tc>
      </w:tr>
      <w:tr w:rsidR="00245569" w:rsidRPr="000E11DD" w:rsidTr="00F267C0">
        <w:tc>
          <w:tcPr>
            <w:tcW w:w="739" w:type="dxa"/>
            <w:vAlign w:val="center"/>
          </w:tcPr>
          <w:p w:rsidR="00245569" w:rsidRPr="000E11DD" w:rsidRDefault="00245569" w:rsidP="00612895">
            <w:pPr>
              <w:jc w:val="center"/>
              <w:rPr>
                <w:sz w:val="23"/>
                <w:szCs w:val="23"/>
              </w:rPr>
            </w:pPr>
            <w:r w:rsidRPr="000E11DD">
              <w:rPr>
                <w:sz w:val="23"/>
                <w:szCs w:val="23"/>
              </w:rPr>
              <w:t>1.7.</w:t>
            </w:r>
          </w:p>
        </w:tc>
        <w:tc>
          <w:tcPr>
            <w:tcW w:w="5323" w:type="dxa"/>
            <w:vAlign w:val="center"/>
          </w:tcPr>
          <w:p w:rsidR="00245569" w:rsidRPr="000E11DD" w:rsidRDefault="00245569" w:rsidP="00B421D5">
            <w:pPr>
              <w:jc w:val="both"/>
              <w:rPr>
                <w:sz w:val="23"/>
                <w:szCs w:val="23"/>
              </w:rPr>
            </w:pPr>
            <w:r w:rsidRPr="000E11DD">
              <w:rPr>
                <w:sz w:val="23"/>
                <w:szCs w:val="23"/>
              </w:rPr>
              <w:t xml:space="preserve">Подпрограмма «Транспортная </w:t>
            </w:r>
            <w:proofErr w:type="gramStart"/>
            <w:r w:rsidRPr="000E11DD">
              <w:rPr>
                <w:sz w:val="23"/>
                <w:szCs w:val="23"/>
              </w:rPr>
              <w:t>инфраструктура</w:t>
            </w:r>
            <w:proofErr w:type="gramEnd"/>
            <w:r w:rsidRPr="000E11DD">
              <w:rPr>
                <w:sz w:val="23"/>
                <w:szCs w:val="23"/>
              </w:rPr>
              <w:t xml:space="preserve"> </w:t>
            </w:r>
            <w:r w:rsidRPr="000E11DD">
              <w:rPr>
                <w:sz w:val="23"/>
                <w:szCs w:val="23"/>
              </w:rPr>
              <w:lastRenderedPageBreak/>
              <w:t>ЗАТО г. Североморск» на 2018-2020 годы</w:t>
            </w:r>
          </w:p>
        </w:tc>
        <w:tc>
          <w:tcPr>
            <w:tcW w:w="1560" w:type="dxa"/>
            <w:gridSpan w:val="2"/>
            <w:vAlign w:val="center"/>
          </w:tcPr>
          <w:p w:rsidR="00245569" w:rsidRPr="000E11DD" w:rsidRDefault="006E7875" w:rsidP="006E787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35</w:t>
            </w:r>
            <w:r w:rsidR="002A7C2C">
              <w:rPr>
                <w:sz w:val="23"/>
                <w:szCs w:val="23"/>
              </w:rPr>
              <w:t> </w:t>
            </w:r>
            <w:r>
              <w:rPr>
                <w:sz w:val="23"/>
                <w:szCs w:val="23"/>
              </w:rPr>
              <w:t>515</w:t>
            </w:r>
            <w:r w:rsidR="00245569" w:rsidRPr="000E11DD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81</w:t>
            </w:r>
          </w:p>
        </w:tc>
        <w:tc>
          <w:tcPr>
            <w:tcW w:w="1559" w:type="dxa"/>
            <w:gridSpan w:val="2"/>
            <w:vAlign w:val="center"/>
          </w:tcPr>
          <w:p w:rsidR="00245569" w:rsidRPr="000E11DD" w:rsidRDefault="006E7875" w:rsidP="006E787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34</w:t>
            </w:r>
            <w:r w:rsidR="002A7C2C">
              <w:rPr>
                <w:sz w:val="23"/>
                <w:szCs w:val="23"/>
              </w:rPr>
              <w:t> </w:t>
            </w:r>
            <w:r>
              <w:rPr>
                <w:sz w:val="23"/>
                <w:szCs w:val="23"/>
              </w:rPr>
              <w:t>664</w:t>
            </w:r>
            <w:r w:rsidR="00245569" w:rsidRPr="000E11DD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8</w:t>
            </w:r>
            <w:r w:rsidR="00BC2EF7" w:rsidRPr="000E11DD">
              <w:rPr>
                <w:sz w:val="23"/>
                <w:szCs w:val="23"/>
              </w:rPr>
              <w:t>0</w:t>
            </w:r>
          </w:p>
        </w:tc>
        <w:tc>
          <w:tcPr>
            <w:tcW w:w="1275" w:type="dxa"/>
            <w:vAlign w:val="center"/>
          </w:tcPr>
          <w:p w:rsidR="00245569" w:rsidRPr="000E11DD" w:rsidRDefault="00BC2EF7" w:rsidP="006E7875">
            <w:pPr>
              <w:jc w:val="center"/>
              <w:rPr>
                <w:sz w:val="23"/>
                <w:szCs w:val="23"/>
              </w:rPr>
            </w:pPr>
            <w:r w:rsidRPr="000E11DD">
              <w:rPr>
                <w:sz w:val="23"/>
                <w:szCs w:val="23"/>
              </w:rPr>
              <w:t>9</w:t>
            </w:r>
            <w:r w:rsidR="006E7875">
              <w:rPr>
                <w:sz w:val="23"/>
                <w:szCs w:val="23"/>
              </w:rPr>
              <w:t>7</w:t>
            </w:r>
            <w:r w:rsidR="001B5974" w:rsidRPr="000E11DD">
              <w:rPr>
                <w:sz w:val="23"/>
                <w:szCs w:val="23"/>
              </w:rPr>
              <w:t>,</w:t>
            </w:r>
            <w:r w:rsidR="006E7875">
              <w:rPr>
                <w:sz w:val="23"/>
                <w:szCs w:val="23"/>
              </w:rPr>
              <w:t>60</w:t>
            </w:r>
            <w:r w:rsidR="00245569" w:rsidRPr="000E11DD">
              <w:rPr>
                <w:sz w:val="23"/>
                <w:szCs w:val="23"/>
              </w:rPr>
              <w:t>%</w:t>
            </w:r>
          </w:p>
        </w:tc>
      </w:tr>
      <w:tr w:rsidR="00D330AA" w:rsidRPr="000E11DD" w:rsidTr="00F267C0">
        <w:tc>
          <w:tcPr>
            <w:tcW w:w="739" w:type="dxa"/>
            <w:vAlign w:val="center"/>
          </w:tcPr>
          <w:p w:rsidR="00A14735" w:rsidRPr="000E11DD" w:rsidRDefault="00A14735" w:rsidP="006A2E88">
            <w:pPr>
              <w:jc w:val="center"/>
              <w:rPr>
                <w:sz w:val="23"/>
                <w:szCs w:val="23"/>
              </w:rPr>
            </w:pPr>
            <w:r w:rsidRPr="000E11DD">
              <w:rPr>
                <w:sz w:val="23"/>
                <w:szCs w:val="23"/>
              </w:rPr>
              <w:t>1.</w:t>
            </w:r>
            <w:r w:rsidR="006A2E88" w:rsidRPr="000E11DD">
              <w:rPr>
                <w:sz w:val="23"/>
                <w:szCs w:val="23"/>
              </w:rPr>
              <w:t>8</w:t>
            </w:r>
            <w:r w:rsidRPr="000E11DD">
              <w:rPr>
                <w:sz w:val="23"/>
                <w:szCs w:val="23"/>
              </w:rPr>
              <w:t>.</w:t>
            </w:r>
          </w:p>
        </w:tc>
        <w:tc>
          <w:tcPr>
            <w:tcW w:w="5323" w:type="dxa"/>
            <w:vAlign w:val="center"/>
          </w:tcPr>
          <w:p w:rsidR="00A14735" w:rsidRPr="000E11DD" w:rsidRDefault="00A14735" w:rsidP="005D38AA">
            <w:pPr>
              <w:jc w:val="both"/>
              <w:rPr>
                <w:sz w:val="23"/>
                <w:szCs w:val="23"/>
              </w:rPr>
            </w:pPr>
            <w:r w:rsidRPr="000E11DD">
              <w:rPr>
                <w:sz w:val="23"/>
                <w:szCs w:val="23"/>
              </w:rPr>
              <w:t>Подпрограмма «</w:t>
            </w:r>
            <w:r w:rsidRPr="000E11DD">
              <w:rPr>
                <w:bCs/>
                <w:sz w:val="23"/>
                <w:szCs w:val="23"/>
              </w:rPr>
              <w:t xml:space="preserve">Охрана окружающей </w:t>
            </w:r>
            <w:proofErr w:type="gramStart"/>
            <w:r w:rsidRPr="000E11DD">
              <w:rPr>
                <w:bCs/>
                <w:sz w:val="23"/>
                <w:szCs w:val="23"/>
              </w:rPr>
              <w:t>среды</w:t>
            </w:r>
            <w:proofErr w:type="gramEnd"/>
            <w:r w:rsidRPr="000E11DD">
              <w:rPr>
                <w:bCs/>
                <w:sz w:val="23"/>
                <w:szCs w:val="23"/>
              </w:rPr>
              <w:t xml:space="preserve"> ЗАТО г. Североморск» на 2014-2020 годы</w:t>
            </w:r>
          </w:p>
        </w:tc>
        <w:tc>
          <w:tcPr>
            <w:tcW w:w="1560" w:type="dxa"/>
            <w:gridSpan w:val="2"/>
            <w:vAlign w:val="center"/>
          </w:tcPr>
          <w:p w:rsidR="00A14735" w:rsidRPr="000E11DD" w:rsidRDefault="006E7875" w:rsidP="00F267C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  <w:r w:rsidR="002A7C2C">
              <w:rPr>
                <w:sz w:val="23"/>
                <w:szCs w:val="23"/>
              </w:rPr>
              <w:t> </w:t>
            </w:r>
            <w:r>
              <w:rPr>
                <w:sz w:val="23"/>
                <w:szCs w:val="23"/>
              </w:rPr>
              <w:t>2</w:t>
            </w:r>
            <w:r w:rsidR="00B20933" w:rsidRPr="000E11DD">
              <w:rPr>
                <w:sz w:val="23"/>
                <w:szCs w:val="23"/>
              </w:rPr>
              <w:t>00</w:t>
            </w:r>
            <w:r w:rsidR="00A14735" w:rsidRPr="000E11DD">
              <w:rPr>
                <w:sz w:val="23"/>
                <w:szCs w:val="23"/>
              </w:rPr>
              <w:t>,</w:t>
            </w:r>
            <w:r w:rsidR="00B20933" w:rsidRPr="000E11DD">
              <w:rPr>
                <w:sz w:val="23"/>
                <w:szCs w:val="23"/>
              </w:rPr>
              <w:t>0</w:t>
            </w:r>
            <w:r>
              <w:rPr>
                <w:sz w:val="23"/>
                <w:szCs w:val="23"/>
              </w:rPr>
              <w:t>0</w:t>
            </w:r>
          </w:p>
        </w:tc>
        <w:tc>
          <w:tcPr>
            <w:tcW w:w="1559" w:type="dxa"/>
            <w:gridSpan w:val="2"/>
            <w:vAlign w:val="center"/>
          </w:tcPr>
          <w:p w:rsidR="00A14735" w:rsidRPr="000E11DD" w:rsidRDefault="006E7875" w:rsidP="006E787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  <w:r w:rsidR="002A7C2C">
              <w:rPr>
                <w:sz w:val="23"/>
                <w:szCs w:val="23"/>
              </w:rPr>
              <w:t> </w:t>
            </w:r>
            <w:r>
              <w:rPr>
                <w:sz w:val="23"/>
                <w:szCs w:val="23"/>
              </w:rPr>
              <w:t>200</w:t>
            </w:r>
            <w:r w:rsidR="00A14735" w:rsidRPr="000E11DD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00</w:t>
            </w:r>
          </w:p>
        </w:tc>
        <w:tc>
          <w:tcPr>
            <w:tcW w:w="1275" w:type="dxa"/>
            <w:vAlign w:val="center"/>
          </w:tcPr>
          <w:p w:rsidR="00A14735" w:rsidRPr="000E11DD" w:rsidRDefault="006E7875" w:rsidP="006E787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  <w:r w:rsidR="00A14735" w:rsidRPr="000E11DD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00</w:t>
            </w:r>
            <w:r w:rsidR="00484EBF" w:rsidRPr="000E11DD">
              <w:rPr>
                <w:sz w:val="23"/>
                <w:szCs w:val="23"/>
              </w:rPr>
              <w:t>%</w:t>
            </w:r>
          </w:p>
        </w:tc>
      </w:tr>
      <w:tr w:rsidR="00B819B3" w:rsidRPr="000E11DD" w:rsidTr="00F267C0">
        <w:tc>
          <w:tcPr>
            <w:tcW w:w="739" w:type="dxa"/>
            <w:vAlign w:val="center"/>
          </w:tcPr>
          <w:p w:rsidR="00B819B3" w:rsidRPr="000E11DD" w:rsidRDefault="00B819B3" w:rsidP="00612895">
            <w:pPr>
              <w:jc w:val="center"/>
              <w:rPr>
                <w:b/>
                <w:sz w:val="23"/>
                <w:szCs w:val="23"/>
              </w:rPr>
            </w:pPr>
            <w:r w:rsidRPr="000E11DD">
              <w:rPr>
                <w:b/>
                <w:sz w:val="23"/>
                <w:szCs w:val="23"/>
              </w:rPr>
              <w:t>2.</w:t>
            </w:r>
          </w:p>
        </w:tc>
        <w:tc>
          <w:tcPr>
            <w:tcW w:w="5323" w:type="dxa"/>
            <w:vAlign w:val="center"/>
          </w:tcPr>
          <w:p w:rsidR="00B819B3" w:rsidRPr="000E11DD" w:rsidRDefault="00B819B3" w:rsidP="006A2E88">
            <w:pPr>
              <w:jc w:val="both"/>
              <w:rPr>
                <w:b/>
                <w:sz w:val="23"/>
                <w:szCs w:val="23"/>
              </w:rPr>
            </w:pPr>
            <w:r w:rsidRPr="000E11DD">
              <w:rPr>
                <w:b/>
                <w:sz w:val="23"/>
                <w:szCs w:val="23"/>
              </w:rPr>
              <w:t xml:space="preserve">Муниципальная программа «Развитие конкурентоспособной </w:t>
            </w:r>
            <w:proofErr w:type="gramStart"/>
            <w:r w:rsidRPr="000E11DD">
              <w:rPr>
                <w:b/>
                <w:sz w:val="23"/>
                <w:szCs w:val="23"/>
              </w:rPr>
              <w:t>экономики</w:t>
            </w:r>
            <w:proofErr w:type="gramEnd"/>
            <w:r w:rsidRPr="000E11DD">
              <w:rPr>
                <w:b/>
                <w:sz w:val="23"/>
                <w:szCs w:val="23"/>
              </w:rPr>
              <w:t xml:space="preserve"> ЗАТО г. Североморск» на 2014-2020 годы</w:t>
            </w:r>
          </w:p>
        </w:tc>
        <w:tc>
          <w:tcPr>
            <w:tcW w:w="1560" w:type="dxa"/>
            <w:gridSpan w:val="2"/>
            <w:vAlign w:val="center"/>
          </w:tcPr>
          <w:p w:rsidR="00B819B3" w:rsidRPr="000E11DD" w:rsidRDefault="006E7875" w:rsidP="006E7875"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792</w:t>
            </w:r>
            <w:r w:rsidR="00B819B3" w:rsidRPr="000E11DD">
              <w:rPr>
                <w:b/>
                <w:sz w:val="23"/>
                <w:szCs w:val="23"/>
              </w:rPr>
              <w:t>,</w:t>
            </w:r>
            <w:r>
              <w:rPr>
                <w:b/>
                <w:sz w:val="23"/>
                <w:szCs w:val="23"/>
              </w:rPr>
              <w:t>24</w:t>
            </w:r>
          </w:p>
        </w:tc>
        <w:tc>
          <w:tcPr>
            <w:tcW w:w="1559" w:type="dxa"/>
            <w:gridSpan w:val="2"/>
            <w:vAlign w:val="center"/>
          </w:tcPr>
          <w:p w:rsidR="00B819B3" w:rsidRPr="000E11DD" w:rsidRDefault="006E7875" w:rsidP="006E7875"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499</w:t>
            </w:r>
            <w:r w:rsidR="00B819B3" w:rsidRPr="000E11DD">
              <w:rPr>
                <w:b/>
                <w:sz w:val="23"/>
                <w:szCs w:val="23"/>
              </w:rPr>
              <w:t>,</w:t>
            </w:r>
            <w:r>
              <w:rPr>
                <w:b/>
                <w:sz w:val="23"/>
                <w:szCs w:val="23"/>
              </w:rPr>
              <w:t>84</w:t>
            </w:r>
          </w:p>
        </w:tc>
        <w:tc>
          <w:tcPr>
            <w:tcW w:w="1275" w:type="dxa"/>
            <w:vAlign w:val="center"/>
          </w:tcPr>
          <w:p w:rsidR="00B819B3" w:rsidRPr="000E11DD" w:rsidRDefault="006E7875" w:rsidP="006E7875"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63</w:t>
            </w:r>
            <w:r w:rsidR="00B819B3" w:rsidRPr="000E11DD">
              <w:rPr>
                <w:b/>
                <w:sz w:val="23"/>
                <w:szCs w:val="23"/>
              </w:rPr>
              <w:t>,</w:t>
            </w:r>
            <w:r>
              <w:rPr>
                <w:b/>
                <w:sz w:val="23"/>
                <w:szCs w:val="23"/>
              </w:rPr>
              <w:t>09</w:t>
            </w:r>
            <w:r w:rsidR="00B819B3" w:rsidRPr="000E11DD">
              <w:rPr>
                <w:b/>
                <w:sz w:val="23"/>
                <w:szCs w:val="23"/>
              </w:rPr>
              <w:t>%</w:t>
            </w:r>
          </w:p>
        </w:tc>
      </w:tr>
      <w:tr w:rsidR="00B819B3" w:rsidRPr="000E11DD" w:rsidTr="00F267C0">
        <w:tc>
          <w:tcPr>
            <w:tcW w:w="739" w:type="dxa"/>
            <w:vAlign w:val="center"/>
          </w:tcPr>
          <w:p w:rsidR="00B819B3" w:rsidRPr="000E11DD" w:rsidRDefault="00B819B3" w:rsidP="00612895">
            <w:pPr>
              <w:jc w:val="center"/>
              <w:rPr>
                <w:sz w:val="23"/>
                <w:szCs w:val="23"/>
              </w:rPr>
            </w:pPr>
            <w:r w:rsidRPr="000E11DD">
              <w:rPr>
                <w:sz w:val="23"/>
                <w:szCs w:val="23"/>
              </w:rPr>
              <w:t>2.1.</w:t>
            </w:r>
          </w:p>
        </w:tc>
        <w:tc>
          <w:tcPr>
            <w:tcW w:w="5323" w:type="dxa"/>
            <w:vAlign w:val="center"/>
          </w:tcPr>
          <w:p w:rsidR="00B819B3" w:rsidRPr="000E11DD" w:rsidRDefault="00B819B3" w:rsidP="00612895">
            <w:pPr>
              <w:jc w:val="both"/>
              <w:rPr>
                <w:sz w:val="23"/>
                <w:szCs w:val="23"/>
              </w:rPr>
            </w:pPr>
            <w:r w:rsidRPr="000E11DD">
              <w:rPr>
                <w:sz w:val="23"/>
                <w:szCs w:val="23"/>
              </w:rPr>
              <w:t xml:space="preserve">Подпрограмма «Развитие малого и среднего предпринимательства и стимулирование инвестиционной деятельности в </w:t>
            </w:r>
            <w:proofErr w:type="gramStart"/>
            <w:r w:rsidRPr="000E11DD">
              <w:rPr>
                <w:sz w:val="23"/>
                <w:szCs w:val="23"/>
              </w:rPr>
              <w:t>ЗАТО  г.Североморск</w:t>
            </w:r>
            <w:proofErr w:type="gramEnd"/>
            <w:r w:rsidRPr="000E11DD">
              <w:rPr>
                <w:sz w:val="23"/>
                <w:szCs w:val="23"/>
              </w:rPr>
              <w:t>»  на 2014-2020 годы</w:t>
            </w:r>
          </w:p>
        </w:tc>
        <w:tc>
          <w:tcPr>
            <w:tcW w:w="1560" w:type="dxa"/>
            <w:gridSpan w:val="2"/>
            <w:vAlign w:val="center"/>
          </w:tcPr>
          <w:p w:rsidR="00B819B3" w:rsidRPr="000E11DD" w:rsidRDefault="006E7875" w:rsidP="006E787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408</w:t>
            </w:r>
            <w:r w:rsidR="00B819B3" w:rsidRPr="000E11DD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00</w:t>
            </w:r>
          </w:p>
        </w:tc>
        <w:tc>
          <w:tcPr>
            <w:tcW w:w="1559" w:type="dxa"/>
            <w:gridSpan w:val="2"/>
            <w:vAlign w:val="center"/>
          </w:tcPr>
          <w:p w:rsidR="00B819B3" w:rsidRPr="000E11DD" w:rsidRDefault="006E7875" w:rsidP="006E787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390</w:t>
            </w:r>
            <w:r w:rsidR="00B819B3" w:rsidRPr="000E11DD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00</w:t>
            </w:r>
          </w:p>
        </w:tc>
        <w:tc>
          <w:tcPr>
            <w:tcW w:w="1275" w:type="dxa"/>
            <w:vAlign w:val="center"/>
          </w:tcPr>
          <w:p w:rsidR="00B819B3" w:rsidRPr="000E11DD" w:rsidRDefault="00F83B98" w:rsidP="006E7875">
            <w:pPr>
              <w:jc w:val="center"/>
              <w:rPr>
                <w:sz w:val="23"/>
                <w:szCs w:val="23"/>
              </w:rPr>
            </w:pPr>
            <w:r w:rsidRPr="000E11DD">
              <w:rPr>
                <w:sz w:val="23"/>
                <w:szCs w:val="23"/>
              </w:rPr>
              <w:t>9</w:t>
            </w:r>
            <w:r w:rsidR="006E7875">
              <w:rPr>
                <w:sz w:val="23"/>
                <w:szCs w:val="23"/>
              </w:rPr>
              <w:t>5</w:t>
            </w:r>
            <w:r w:rsidR="00B819B3" w:rsidRPr="000E11DD">
              <w:rPr>
                <w:sz w:val="23"/>
                <w:szCs w:val="23"/>
              </w:rPr>
              <w:t>,</w:t>
            </w:r>
            <w:r w:rsidR="006E7875">
              <w:rPr>
                <w:sz w:val="23"/>
                <w:szCs w:val="23"/>
              </w:rPr>
              <w:t>59</w:t>
            </w:r>
            <w:r w:rsidR="00B819B3" w:rsidRPr="000E11DD">
              <w:rPr>
                <w:sz w:val="23"/>
                <w:szCs w:val="23"/>
              </w:rPr>
              <w:t>%</w:t>
            </w:r>
          </w:p>
        </w:tc>
      </w:tr>
      <w:tr w:rsidR="00D330AA" w:rsidRPr="000E11DD" w:rsidTr="00F267C0">
        <w:tc>
          <w:tcPr>
            <w:tcW w:w="739" w:type="dxa"/>
            <w:vAlign w:val="center"/>
          </w:tcPr>
          <w:p w:rsidR="00522803" w:rsidRPr="000E11DD" w:rsidRDefault="00522803" w:rsidP="00612895">
            <w:pPr>
              <w:jc w:val="center"/>
              <w:rPr>
                <w:sz w:val="23"/>
                <w:szCs w:val="23"/>
              </w:rPr>
            </w:pPr>
            <w:r w:rsidRPr="000E11DD">
              <w:rPr>
                <w:sz w:val="23"/>
                <w:szCs w:val="23"/>
              </w:rPr>
              <w:t>2.2</w:t>
            </w:r>
            <w:r w:rsidR="00E81998" w:rsidRPr="000E11DD">
              <w:rPr>
                <w:sz w:val="23"/>
                <w:szCs w:val="23"/>
              </w:rPr>
              <w:t>.</w:t>
            </w:r>
          </w:p>
        </w:tc>
        <w:tc>
          <w:tcPr>
            <w:tcW w:w="5323" w:type="dxa"/>
            <w:vAlign w:val="center"/>
          </w:tcPr>
          <w:p w:rsidR="00522803" w:rsidRPr="000E11DD" w:rsidRDefault="00522803" w:rsidP="00B901A9">
            <w:pPr>
              <w:jc w:val="both"/>
              <w:rPr>
                <w:sz w:val="23"/>
                <w:szCs w:val="23"/>
              </w:rPr>
            </w:pPr>
            <w:r w:rsidRPr="000E11DD">
              <w:rPr>
                <w:sz w:val="23"/>
                <w:szCs w:val="23"/>
              </w:rPr>
              <w:t xml:space="preserve">Подпрограмма «Развитие потребительского </w:t>
            </w:r>
            <w:proofErr w:type="gramStart"/>
            <w:r w:rsidRPr="000E11DD">
              <w:rPr>
                <w:sz w:val="23"/>
                <w:szCs w:val="23"/>
              </w:rPr>
              <w:t>рынка</w:t>
            </w:r>
            <w:proofErr w:type="gramEnd"/>
            <w:r w:rsidRPr="000E11DD">
              <w:rPr>
                <w:sz w:val="23"/>
                <w:szCs w:val="23"/>
              </w:rPr>
              <w:t xml:space="preserve"> ЗАТО г. Североморск» на 2014-2020 годы</w:t>
            </w:r>
          </w:p>
        </w:tc>
        <w:tc>
          <w:tcPr>
            <w:tcW w:w="1560" w:type="dxa"/>
            <w:gridSpan w:val="2"/>
            <w:vAlign w:val="center"/>
          </w:tcPr>
          <w:p w:rsidR="00522803" w:rsidRPr="000E11DD" w:rsidRDefault="006E7875" w:rsidP="00F83B9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</w:t>
            </w:r>
            <w:r w:rsidR="00522803" w:rsidRPr="000E11DD">
              <w:rPr>
                <w:sz w:val="23"/>
                <w:szCs w:val="23"/>
              </w:rPr>
              <w:t>,0</w:t>
            </w:r>
            <w:r>
              <w:rPr>
                <w:sz w:val="23"/>
                <w:szCs w:val="23"/>
              </w:rPr>
              <w:t>0</w:t>
            </w:r>
          </w:p>
        </w:tc>
        <w:tc>
          <w:tcPr>
            <w:tcW w:w="1559" w:type="dxa"/>
            <w:gridSpan w:val="2"/>
            <w:vAlign w:val="center"/>
          </w:tcPr>
          <w:p w:rsidR="00522803" w:rsidRPr="000E11DD" w:rsidRDefault="00522803" w:rsidP="00F267C0">
            <w:pPr>
              <w:jc w:val="center"/>
              <w:rPr>
                <w:sz w:val="23"/>
                <w:szCs w:val="23"/>
              </w:rPr>
            </w:pPr>
            <w:r w:rsidRPr="000E11DD">
              <w:rPr>
                <w:sz w:val="23"/>
                <w:szCs w:val="23"/>
              </w:rPr>
              <w:t>0,</w:t>
            </w:r>
            <w:r w:rsidR="006E7875">
              <w:rPr>
                <w:sz w:val="23"/>
                <w:szCs w:val="23"/>
              </w:rPr>
              <w:t>0</w:t>
            </w:r>
            <w:r w:rsidRPr="000E11DD">
              <w:rPr>
                <w:sz w:val="23"/>
                <w:szCs w:val="23"/>
              </w:rPr>
              <w:t>0</w:t>
            </w:r>
          </w:p>
        </w:tc>
        <w:tc>
          <w:tcPr>
            <w:tcW w:w="1275" w:type="dxa"/>
            <w:vAlign w:val="center"/>
          </w:tcPr>
          <w:p w:rsidR="00522803" w:rsidRPr="000E11DD" w:rsidRDefault="00522803" w:rsidP="00F267C0">
            <w:pPr>
              <w:jc w:val="center"/>
              <w:rPr>
                <w:sz w:val="23"/>
                <w:szCs w:val="23"/>
              </w:rPr>
            </w:pPr>
            <w:r w:rsidRPr="000E11DD">
              <w:rPr>
                <w:sz w:val="23"/>
                <w:szCs w:val="23"/>
              </w:rPr>
              <w:t>0</w:t>
            </w:r>
            <w:r w:rsidR="00F83B98" w:rsidRPr="000E11DD">
              <w:rPr>
                <w:sz w:val="23"/>
                <w:szCs w:val="23"/>
              </w:rPr>
              <w:t>%</w:t>
            </w:r>
          </w:p>
        </w:tc>
      </w:tr>
      <w:tr w:rsidR="00B819B3" w:rsidRPr="000E11DD" w:rsidTr="00F267C0">
        <w:tc>
          <w:tcPr>
            <w:tcW w:w="739" w:type="dxa"/>
            <w:vAlign w:val="center"/>
          </w:tcPr>
          <w:p w:rsidR="00B819B3" w:rsidRPr="000E11DD" w:rsidRDefault="00B819B3" w:rsidP="00612895">
            <w:pPr>
              <w:jc w:val="center"/>
              <w:rPr>
                <w:sz w:val="23"/>
                <w:szCs w:val="23"/>
              </w:rPr>
            </w:pPr>
            <w:r w:rsidRPr="000E11DD">
              <w:rPr>
                <w:sz w:val="23"/>
                <w:szCs w:val="23"/>
              </w:rPr>
              <w:t>2.3.</w:t>
            </w:r>
          </w:p>
        </w:tc>
        <w:tc>
          <w:tcPr>
            <w:tcW w:w="5323" w:type="dxa"/>
            <w:vAlign w:val="center"/>
          </w:tcPr>
          <w:p w:rsidR="00B819B3" w:rsidRPr="000E11DD" w:rsidRDefault="00B819B3" w:rsidP="007D58A4">
            <w:pPr>
              <w:jc w:val="both"/>
              <w:rPr>
                <w:sz w:val="23"/>
                <w:szCs w:val="23"/>
              </w:rPr>
            </w:pPr>
            <w:r w:rsidRPr="000E11DD">
              <w:rPr>
                <w:sz w:val="23"/>
                <w:szCs w:val="23"/>
              </w:rPr>
              <w:t>Подпрограмма «Поддержка Социально-ориентированных некоммерческих организаций» на 2018-2020 годы</w:t>
            </w:r>
          </w:p>
        </w:tc>
        <w:tc>
          <w:tcPr>
            <w:tcW w:w="1560" w:type="dxa"/>
            <w:gridSpan w:val="2"/>
            <w:vAlign w:val="center"/>
          </w:tcPr>
          <w:p w:rsidR="00B819B3" w:rsidRPr="000E11DD" w:rsidRDefault="006E7875" w:rsidP="006E787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384</w:t>
            </w:r>
            <w:r w:rsidR="00B819B3" w:rsidRPr="000E11DD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2</w:t>
            </w:r>
            <w:r w:rsidR="00484EBF" w:rsidRPr="000E11DD">
              <w:rPr>
                <w:sz w:val="23"/>
                <w:szCs w:val="23"/>
              </w:rPr>
              <w:t>4</w:t>
            </w:r>
          </w:p>
        </w:tc>
        <w:tc>
          <w:tcPr>
            <w:tcW w:w="1559" w:type="dxa"/>
            <w:gridSpan w:val="2"/>
            <w:vAlign w:val="center"/>
          </w:tcPr>
          <w:p w:rsidR="00B819B3" w:rsidRPr="000E11DD" w:rsidRDefault="006E7875" w:rsidP="006E787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109</w:t>
            </w:r>
            <w:r w:rsidR="00F83B98" w:rsidRPr="000E11DD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8</w:t>
            </w:r>
            <w:r w:rsidR="00F83B98" w:rsidRPr="000E11DD">
              <w:rPr>
                <w:sz w:val="23"/>
                <w:szCs w:val="23"/>
              </w:rPr>
              <w:t>4</w:t>
            </w:r>
          </w:p>
        </w:tc>
        <w:tc>
          <w:tcPr>
            <w:tcW w:w="1275" w:type="dxa"/>
            <w:vAlign w:val="center"/>
          </w:tcPr>
          <w:p w:rsidR="00B819B3" w:rsidRPr="000E11DD" w:rsidRDefault="006E7875" w:rsidP="006E787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28</w:t>
            </w:r>
            <w:r w:rsidR="00B819B3" w:rsidRPr="000E11DD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59</w:t>
            </w:r>
            <w:r w:rsidR="00B819B3" w:rsidRPr="000E11DD">
              <w:rPr>
                <w:sz w:val="23"/>
                <w:szCs w:val="23"/>
              </w:rPr>
              <w:t>%</w:t>
            </w:r>
          </w:p>
        </w:tc>
      </w:tr>
      <w:tr w:rsidR="00DC4CF8" w:rsidRPr="000E11DD" w:rsidTr="00F267C0">
        <w:tc>
          <w:tcPr>
            <w:tcW w:w="739" w:type="dxa"/>
            <w:vAlign w:val="center"/>
          </w:tcPr>
          <w:p w:rsidR="00DC4CF8" w:rsidRPr="000E11DD" w:rsidRDefault="00DC4CF8" w:rsidP="00612895">
            <w:pPr>
              <w:jc w:val="center"/>
              <w:rPr>
                <w:b/>
                <w:sz w:val="23"/>
                <w:szCs w:val="23"/>
              </w:rPr>
            </w:pPr>
            <w:r w:rsidRPr="000E11DD">
              <w:rPr>
                <w:b/>
                <w:sz w:val="23"/>
                <w:szCs w:val="23"/>
              </w:rPr>
              <w:t>3.</w:t>
            </w:r>
          </w:p>
        </w:tc>
        <w:tc>
          <w:tcPr>
            <w:tcW w:w="5323" w:type="dxa"/>
            <w:vAlign w:val="center"/>
          </w:tcPr>
          <w:p w:rsidR="00DC4CF8" w:rsidRPr="000E11DD" w:rsidRDefault="00DC4CF8" w:rsidP="00612895">
            <w:pPr>
              <w:jc w:val="both"/>
              <w:rPr>
                <w:sz w:val="23"/>
                <w:szCs w:val="23"/>
              </w:rPr>
            </w:pPr>
            <w:r w:rsidRPr="000E11DD">
              <w:rPr>
                <w:b/>
                <w:sz w:val="23"/>
                <w:szCs w:val="23"/>
              </w:rPr>
              <w:t>Муниципальная программа «Развитие муниципального управления и</w:t>
            </w:r>
            <w:r w:rsidRPr="000E11DD">
              <w:rPr>
                <w:b/>
                <w:bCs/>
                <w:sz w:val="23"/>
                <w:szCs w:val="23"/>
              </w:rPr>
              <w:t xml:space="preserve"> гражданского общества </w:t>
            </w:r>
            <w:proofErr w:type="gramStart"/>
            <w:r w:rsidRPr="000E11DD">
              <w:rPr>
                <w:b/>
                <w:bCs/>
                <w:sz w:val="23"/>
                <w:szCs w:val="23"/>
              </w:rPr>
              <w:t>в</w:t>
            </w:r>
            <w:proofErr w:type="gramEnd"/>
            <w:r w:rsidRPr="000E11DD">
              <w:rPr>
                <w:b/>
                <w:bCs/>
                <w:sz w:val="23"/>
                <w:szCs w:val="23"/>
              </w:rPr>
              <w:t xml:space="preserve"> ЗАТО г.</w:t>
            </w:r>
            <w:r w:rsidR="00664E00">
              <w:rPr>
                <w:b/>
                <w:bCs/>
                <w:sz w:val="23"/>
                <w:szCs w:val="23"/>
              </w:rPr>
              <w:t xml:space="preserve"> </w:t>
            </w:r>
            <w:r w:rsidRPr="000E11DD">
              <w:rPr>
                <w:b/>
                <w:bCs/>
                <w:sz w:val="23"/>
                <w:szCs w:val="23"/>
              </w:rPr>
              <w:t>Североморск» на 2014-2020</w:t>
            </w:r>
            <w:r w:rsidRPr="000E11DD">
              <w:rPr>
                <w:bCs/>
                <w:sz w:val="23"/>
                <w:szCs w:val="23"/>
              </w:rPr>
              <w:t xml:space="preserve"> годы</w:t>
            </w:r>
          </w:p>
        </w:tc>
        <w:tc>
          <w:tcPr>
            <w:tcW w:w="1560" w:type="dxa"/>
            <w:gridSpan w:val="2"/>
            <w:vAlign w:val="center"/>
          </w:tcPr>
          <w:p w:rsidR="00DC4CF8" w:rsidRPr="000E11DD" w:rsidRDefault="00664E00" w:rsidP="00664E00"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135</w:t>
            </w:r>
            <w:r w:rsidR="002A7C2C">
              <w:rPr>
                <w:b/>
                <w:sz w:val="23"/>
                <w:szCs w:val="23"/>
              </w:rPr>
              <w:t> </w:t>
            </w:r>
            <w:r>
              <w:rPr>
                <w:b/>
                <w:sz w:val="23"/>
                <w:szCs w:val="23"/>
              </w:rPr>
              <w:t>463</w:t>
            </w:r>
            <w:r w:rsidR="00DC4CF8" w:rsidRPr="000E11DD">
              <w:rPr>
                <w:b/>
                <w:sz w:val="23"/>
                <w:szCs w:val="23"/>
              </w:rPr>
              <w:t>,</w:t>
            </w:r>
            <w:r>
              <w:rPr>
                <w:b/>
                <w:sz w:val="23"/>
                <w:szCs w:val="23"/>
              </w:rPr>
              <w:t>56</w:t>
            </w:r>
          </w:p>
        </w:tc>
        <w:tc>
          <w:tcPr>
            <w:tcW w:w="1559" w:type="dxa"/>
            <w:gridSpan w:val="2"/>
            <w:vAlign w:val="center"/>
          </w:tcPr>
          <w:p w:rsidR="00DC4CF8" w:rsidRPr="000E11DD" w:rsidRDefault="00664E00" w:rsidP="00664E00"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134</w:t>
            </w:r>
            <w:r w:rsidR="002A7C2C">
              <w:rPr>
                <w:b/>
                <w:sz w:val="23"/>
                <w:szCs w:val="23"/>
              </w:rPr>
              <w:t> </w:t>
            </w:r>
            <w:r>
              <w:rPr>
                <w:b/>
                <w:sz w:val="23"/>
                <w:szCs w:val="23"/>
              </w:rPr>
              <w:t>815</w:t>
            </w:r>
            <w:r w:rsidR="00DC4CF8" w:rsidRPr="000E11DD">
              <w:rPr>
                <w:b/>
                <w:sz w:val="23"/>
                <w:szCs w:val="23"/>
              </w:rPr>
              <w:t>,</w:t>
            </w:r>
            <w:r>
              <w:rPr>
                <w:b/>
                <w:sz w:val="23"/>
                <w:szCs w:val="23"/>
              </w:rPr>
              <w:t>66</w:t>
            </w:r>
          </w:p>
        </w:tc>
        <w:tc>
          <w:tcPr>
            <w:tcW w:w="1275" w:type="dxa"/>
            <w:vAlign w:val="center"/>
          </w:tcPr>
          <w:p w:rsidR="00DC4CF8" w:rsidRPr="000E11DD" w:rsidRDefault="00664E00" w:rsidP="00664E00"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99</w:t>
            </w:r>
            <w:r w:rsidR="00DC4CF8" w:rsidRPr="000E11DD">
              <w:rPr>
                <w:b/>
                <w:sz w:val="23"/>
                <w:szCs w:val="23"/>
              </w:rPr>
              <w:t>,</w:t>
            </w:r>
            <w:r>
              <w:rPr>
                <w:b/>
                <w:sz w:val="23"/>
                <w:szCs w:val="23"/>
              </w:rPr>
              <w:t>52</w:t>
            </w:r>
            <w:r w:rsidR="00DC4CF8" w:rsidRPr="000E11DD">
              <w:rPr>
                <w:b/>
                <w:sz w:val="23"/>
                <w:szCs w:val="23"/>
              </w:rPr>
              <w:t>%</w:t>
            </w:r>
          </w:p>
        </w:tc>
      </w:tr>
      <w:tr w:rsidR="00DC4CF8" w:rsidRPr="000E11DD" w:rsidTr="00F267C0">
        <w:tc>
          <w:tcPr>
            <w:tcW w:w="739" w:type="dxa"/>
            <w:vAlign w:val="center"/>
          </w:tcPr>
          <w:p w:rsidR="00DC4CF8" w:rsidRPr="000E11DD" w:rsidRDefault="00DC4CF8" w:rsidP="00FE5D21">
            <w:pPr>
              <w:jc w:val="center"/>
              <w:rPr>
                <w:sz w:val="23"/>
                <w:szCs w:val="23"/>
              </w:rPr>
            </w:pPr>
            <w:r w:rsidRPr="000E11DD">
              <w:rPr>
                <w:sz w:val="23"/>
                <w:szCs w:val="23"/>
              </w:rPr>
              <w:t>3.1.</w:t>
            </w:r>
          </w:p>
        </w:tc>
        <w:tc>
          <w:tcPr>
            <w:tcW w:w="5323" w:type="dxa"/>
            <w:vAlign w:val="center"/>
          </w:tcPr>
          <w:p w:rsidR="00DC4CF8" w:rsidRPr="000E11DD" w:rsidRDefault="00DC4CF8" w:rsidP="00612895">
            <w:pPr>
              <w:jc w:val="both"/>
              <w:rPr>
                <w:sz w:val="23"/>
                <w:szCs w:val="23"/>
              </w:rPr>
            </w:pPr>
            <w:r w:rsidRPr="000E11DD">
              <w:rPr>
                <w:sz w:val="23"/>
                <w:szCs w:val="23"/>
              </w:rPr>
              <w:t xml:space="preserve">Подпрограмма «Создание условий для эффективного использования муниципального </w:t>
            </w:r>
            <w:proofErr w:type="gramStart"/>
            <w:r w:rsidRPr="000E11DD">
              <w:rPr>
                <w:sz w:val="23"/>
                <w:szCs w:val="23"/>
              </w:rPr>
              <w:t>имущества</w:t>
            </w:r>
            <w:proofErr w:type="gramEnd"/>
            <w:r w:rsidRPr="000E11DD">
              <w:rPr>
                <w:sz w:val="23"/>
                <w:szCs w:val="23"/>
              </w:rPr>
              <w:t xml:space="preserve"> ЗАТО г.</w:t>
            </w:r>
            <w:r w:rsidR="00664E00">
              <w:rPr>
                <w:sz w:val="23"/>
                <w:szCs w:val="23"/>
              </w:rPr>
              <w:t xml:space="preserve"> </w:t>
            </w:r>
            <w:r w:rsidRPr="000E11DD">
              <w:rPr>
                <w:sz w:val="23"/>
                <w:szCs w:val="23"/>
              </w:rPr>
              <w:t>Североморск» на 2014-2020 годы</w:t>
            </w:r>
          </w:p>
        </w:tc>
        <w:tc>
          <w:tcPr>
            <w:tcW w:w="1560" w:type="dxa"/>
            <w:gridSpan w:val="2"/>
            <w:vAlign w:val="center"/>
          </w:tcPr>
          <w:p w:rsidR="00DC4CF8" w:rsidRPr="000E11DD" w:rsidRDefault="00664E00" w:rsidP="00664E0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126</w:t>
            </w:r>
            <w:r w:rsidR="002A7C2C">
              <w:rPr>
                <w:sz w:val="23"/>
                <w:szCs w:val="23"/>
              </w:rPr>
              <w:t> </w:t>
            </w:r>
            <w:r>
              <w:rPr>
                <w:sz w:val="23"/>
                <w:szCs w:val="23"/>
              </w:rPr>
              <w:t>897</w:t>
            </w:r>
            <w:r w:rsidR="00DC4CF8" w:rsidRPr="000E11DD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40</w:t>
            </w:r>
          </w:p>
        </w:tc>
        <w:tc>
          <w:tcPr>
            <w:tcW w:w="1559" w:type="dxa"/>
            <w:gridSpan w:val="2"/>
            <w:vAlign w:val="center"/>
          </w:tcPr>
          <w:p w:rsidR="00DC4CF8" w:rsidRPr="000E11DD" w:rsidRDefault="00664E00" w:rsidP="00664E0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126</w:t>
            </w:r>
            <w:r w:rsidR="002A7C2C">
              <w:rPr>
                <w:sz w:val="23"/>
                <w:szCs w:val="23"/>
              </w:rPr>
              <w:t> </w:t>
            </w:r>
            <w:r>
              <w:rPr>
                <w:sz w:val="23"/>
                <w:szCs w:val="23"/>
              </w:rPr>
              <w:t>528</w:t>
            </w:r>
            <w:r w:rsidR="00DC4CF8" w:rsidRPr="000E11DD">
              <w:rPr>
                <w:sz w:val="23"/>
                <w:szCs w:val="23"/>
              </w:rPr>
              <w:t>,</w:t>
            </w:r>
            <w:r w:rsidR="00AE3161" w:rsidRPr="000E11DD">
              <w:rPr>
                <w:sz w:val="23"/>
                <w:szCs w:val="23"/>
              </w:rPr>
              <w:t>3</w:t>
            </w:r>
            <w:r>
              <w:rPr>
                <w:sz w:val="23"/>
                <w:szCs w:val="23"/>
              </w:rPr>
              <w:t>2</w:t>
            </w:r>
          </w:p>
        </w:tc>
        <w:tc>
          <w:tcPr>
            <w:tcW w:w="1275" w:type="dxa"/>
            <w:vAlign w:val="center"/>
          </w:tcPr>
          <w:p w:rsidR="00DC4CF8" w:rsidRPr="000E11DD" w:rsidRDefault="00AE3161" w:rsidP="00664E00">
            <w:pPr>
              <w:jc w:val="center"/>
              <w:rPr>
                <w:sz w:val="23"/>
                <w:szCs w:val="23"/>
              </w:rPr>
            </w:pPr>
            <w:r w:rsidRPr="000E11DD">
              <w:rPr>
                <w:sz w:val="23"/>
                <w:szCs w:val="23"/>
              </w:rPr>
              <w:t>9</w:t>
            </w:r>
            <w:r w:rsidR="00664E00">
              <w:rPr>
                <w:sz w:val="23"/>
                <w:szCs w:val="23"/>
              </w:rPr>
              <w:t>9</w:t>
            </w:r>
            <w:r w:rsidR="00DC4CF8" w:rsidRPr="000E11DD">
              <w:rPr>
                <w:sz w:val="23"/>
                <w:szCs w:val="23"/>
              </w:rPr>
              <w:t>,</w:t>
            </w:r>
            <w:r w:rsidR="00664E00">
              <w:rPr>
                <w:sz w:val="23"/>
                <w:szCs w:val="23"/>
              </w:rPr>
              <w:t>7</w:t>
            </w:r>
            <w:r w:rsidRPr="000E11DD">
              <w:rPr>
                <w:sz w:val="23"/>
                <w:szCs w:val="23"/>
              </w:rPr>
              <w:t>1</w:t>
            </w:r>
            <w:r w:rsidR="00DC4CF8" w:rsidRPr="000E11DD">
              <w:rPr>
                <w:sz w:val="23"/>
                <w:szCs w:val="23"/>
              </w:rPr>
              <w:t>%</w:t>
            </w:r>
          </w:p>
        </w:tc>
      </w:tr>
      <w:tr w:rsidR="00EF2B27" w:rsidRPr="000E11DD" w:rsidTr="00F267C0">
        <w:tc>
          <w:tcPr>
            <w:tcW w:w="739" w:type="dxa"/>
            <w:vAlign w:val="center"/>
          </w:tcPr>
          <w:p w:rsidR="00EF2B27" w:rsidRPr="000E11DD" w:rsidRDefault="00EF2B27" w:rsidP="00FE5D21">
            <w:pPr>
              <w:jc w:val="center"/>
              <w:rPr>
                <w:sz w:val="23"/>
                <w:szCs w:val="23"/>
              </w:rPr>
            </w:pPr>
            <w:r w:rsidRPr="000E11DD">
              <w:rPr>
                <w:sz w:val="23"/>
                <w:szCs w:val="23"/>
              </w:rPr>
              <w:t>3.2.</w:t>
            </w:r>
          </w:p>
        </w:tc>
        <w:tc>
          <w:tcPr>
            <w:tcW w:w="5323" w:type="dxa"/>
            <w:vAlign w:val="center"/>
          </w:tcPr>
          <w:p w:rsidR="00EF2B27" w:rsidRPr="000E11DD" w:rsidRDefault="00EF2B27" w:rsidP="000C0BC9">
            <w:pPr>
              <w:jc w:val="both"/>
              <w:rPr>
                <w:sz w:val="23"/>
                <w:szCs w:val="23"/>
              </w:rPr>
            </w:pPr>
            <w:r w:rsidRPr="000E11DD">
              <w:rPr>
                <w:sz w:val="23"/>
                <w:szCs w:val="23"/>
              </w:rPr>
              <w:t xml:space="preserve">Подпрограмма </w:t>
            </w:r>
            <w:r w:rsidRPr="000E11DD">
              <w:rPr>
                <w:bCs/>
                <w:sz w:val="23"/>
                <w:szCs w:val="23"/>
              </w:rPr>
              <w:t xml:space="preserve">«Развитие информационного общества и системы «Электронный муниципалитет» </w:t>
            </w:r>
            <w:proofErr w:type="gramStart"/>
            <w:r w:rsidRPr="000E11DD">
              <w:rPr>
                <w:bCs/>
                <w:sz w:val="23"/>
                <w:szCs w:val="23"/>
              </w:rPr>
              <w:t>в</w:t>
            </w:r>
            <w:proofErr w:type="gramEnd"/>
            <w:r w:rsidRPr="000E11DD">
              <w:rPr>
                <w:bCs/>
                <w:sz w:val="23"/>
                <w:szCs w:val="23"/>
              </w:rPr>
              <w:t xml:space="preserve"> ЗАТО г.</w:t>
            </w:r>
            <w:r w:rsidR="00664E00">
              <w:rPr>
                <w:bCs/>
                <w:sz w:val="23"/>
                <w:szCs w:val="23"/>
              </w:rPr>
              <w:t xml:space="preserve"> </w:t>
            </w:r>
            <w:r w:rsidRPr="000E11DD">
              <w:rPr>
                <w:bCs/>
                <w:sz w:val="23"/>
                <w:szCs w:val="23"/>
              </w:rPr>
              <w:t>Североморск» на 2016-2020 годы</w:t>
            </w:r>
          </w:p>
        </w:tc>
        <w:tc>
          <w:tcPr>
            <w:tcW w:w="1560" w:type="dxa"/>
            <w:gridSpan w:val="2"/>
            <w:vAlign w:val="center"/>
          </w:tcPr>
          <w:p w:rsidR="00EF2B27" w:rsidRPr="000E11DD" w:rsidRDefault="00664E00" w:rsidP="00664E0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  <w:r w:rsidR="002A7C2C">
              <w:rPr>
                <w:sz w:val="23"/>
                <w:szCs w:val="23"/>
              </w:rPr>
              <w:t> </w:t>
            </w:r>
            <w:r>
              <w:rPr>
                <w:sz w:val="23"/>
                <w:szCs w:val="23"/>
              </w:rPr>
              <w:t>916</w:t>
            </w:r>
            <w:r w:rsidR="00EF2B27" w:rsidRPr="000E11DD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9</w:t>
            </w:r>
            <w:r w:rsidR="00AE3161" w:rsidRPr="000E11DD">
              <w:rPr>
                <w:sz w:val="23"/>
                <w:szCs w:val="23"/>
              </w:rPr>
              <w:t>0</w:t>
            </w:r>
          </w:p>
        </w:tc>
        <w:tc>
          <w:tcPr>
            <w:tcW w:w="1559" w:type="dxa"/>
            <w:gridSpan w:val="2"/>
            <w:vAlign w:val="center"/>
          </w:tcPr>
          <w:p w:rsidR="00EF2B27" w:rsidRPr="000E11DD" w:rsidRDefault="00AE3161" w:rsidP="002A7C2C">
            <w:pPr>
              <w:jc w:val="center"/>
              <w:rPr>
                <w:sz w:val="23"/>
                <w:szCs w:val="23"/>
              </w:rPr>
            </w:pPr>
            <w:r w:rsidRPr="000E11DD">
              <w:rPr>
                <w:sz w:val="23"/>
                <w:szCs w:val="23"/>
              </w:rPr>
              <w:t>4</w:t>
            </w:r>
            <w:r w:rsidR="002A7C2C">
              <w:rPr>
                <w:sz w:val="23"/>
                <w:szCs w:val="23"/>
              </w:rPr>
              <w:t> </w:t>
            </w:r>
            <w:r w:rsidR="00664E00">
              <w:rPr>
                <w:sz w:val="23"/>
                <w:szCs w:val="23"/>
              </w:rPr>
              <w:t>865</w:t>
            </w:r>
            <w:r w:rsidR="00EF2B27" w:rsidRPr="000E11DD">
              <w:rPr>
                <w:sz w:val="23"/>
                <w:szCs w:val="23"/>
              </w:rPr>
              <w:t>,</w:t>
            </w:r>
            <w:r w:rsidRPr="000E11DD">
              <w:rPr>
                <w:sz w:val="23"/>
                <w:szCs w:val="23"/>
              </w:rPr>
              <w:t>4</w:t>
            </w:r>
            <w:r w:rsidR="00664E00">
              <w:rPr>
                <w:sz w:val="23"/>
                <w:szCs w:val="23"/>
              </w:rPr>
              <w:t>7</w:t>
            </w:r>
          </w:p>
        </w:tc>
        <w:tc>
          <w:tcPr>
            <w:tcW w:w="1275" w:type="dxa"/>
            <w:vAlign w:val="center"/>
          </w:tcPr>
          <w:p w:rsidR="00EF2B27" w:rsidRPr="000E11DD" w:rsidRDefault="00AE3161" w:rsidP="00664E00">
            <w:pPr>
              <w:jc w:val="center"/>
              <w:rPr>
                <w:sz w:val="23"/>
                <w:szCs w:val="23"/>
              </w:rPr>
            </w:pPr>
            <w:r w:rsidRPr="000E11DD">
              <w:rPr>
                <w:sz w:val="23"/>
                <w:szCs w:val="23"/>
              </w:rPr>
              <w:t>9</w:t>
            </w:r>
            <w:r w:rsidR="00484EBF" w:rsidRPr="000E11DD">
              <w:rPr>
                <w:sz w:val="23"/>
                <w:szCs w:val="23"/>
              </w:rPr>
              <w:t>8</w:t>
            </w:r>
            <w:r w:rsidR="00EF2B27" w:rsidRPr="000E11DD">
              <w:rPr>
                <w:sz w:val="23"/>
                <w:szCs w:val="23"/>
              </w:rPr>
              <w:t>,</w:t>
            </w:r>
            <w:r w:rsidR="00664E00">
              <w:rPr>
                <w:sz w:val="23"/>
                <w:szCs w:val="23"/>
              </w:rPr>
              <w:t>95</w:t>
            </w:r>
            <w:r w:rsidR="00EF2B27" w:rsidRPr="000E11DD">
              <w:rPr>
                <w:sz w:val="23"/>
                <w:szCs w:val="23"/>
              </w:rPr>
              <w:t>%</w:t>
            </w:r>
          </w:p>
        </w:tc>
      </w:tr>
      <w:tr w:rsidR="00EF2B27" w:rsidRPr="000E11DD" w:rsidTr="00F267C0">
        <w:tc>
          <w:tcPr>
            <w:tcW w:w="739" w:type="dxa"/>
            <w:vAlign w:val="center"/>
          </w:tcPr>
          <w:p w:rsidR="00EF2B27" w:rsidRPr="000E11DD" w:rsidRDefault="00EF2B27" w:rsidP="00FE5D21">
            <w:pPr>
              <w:jc w:val="center"/>
              <w:rPr>
                <w:sz w:val="23"/>
                <w:szCs w:val="23"/>
              </w:rPr>
            </w:pPr>
            <w:r w:rsidRPr="000E11DD">
              <w:rPr>
                <w:sz w:val="23"/>
                <w:szCs w:val="23"/>
              </w:rPr>
              <w:t>3.3.</w:t>
            </w:r>
          </w:p>
        </w:tc>
        <w:tc>
          <w:tcPr>
            <w:tcW w:w="5323" w:type="dxa"/>
            <w:vAlign w:val="center"/>
          </w:tcPr>
          <w:p w:rsidR="00EF2B27" w:rsidRPr="000E11DD" w:rsidRDefault="00EF2B27" w:rsidP="00612895">
            <w:pPr>
              <w:jc w:val="both"/>
              <w:rPr>
                <w:sz w:val="23"/>
                <w:szCs w:val="23"/>
              </w:rPr>
            </w:pPr>
            <w:r w:rsidRPr="000E11DD">
              <w:rPr>
                <w:sz w:val="23"/>
                <w:szCs w:val="23"/>
              </w:rPr>
              <w:t xml:space="preserve">Подпрограмма </w:t>
            </w:r>
            <w:r w:rsidRPr="000E11DD">
              <w:rPr>
                <w:bCs/>
                <w:sz w:val="23"/>
                <w:szCs w:val="23"/>
              </w:rPr>
              <w:t xml:space="preserve">«Развитие муниципальной службы в муниципальном </w:t>
            </w:r>
            <w:proofErr w:type="gramStart"/>
            <w:r w:rsidRPr="000E11DD">
              <w:rPr>
                <w:bCs/>
                <w:sz w:val="23"/>
                <w:szCs w:val="23"/>
              </w:rPr>
              <w:t>образовании</w:t>
            </w:r>
            <w:proofErr w:type="gramEnd"/>
            <w:r w:rsidRPr="000E11DD">
              <w:rPr>
                <w:bCs/>
                <w:sz w:val="23"/>
                <w:szCs w:val="23"/>
              </w:rPr>
              <w:t xml:space="preserve"> ЗАТО г.</w:t>
            </w:r>
            <w:r w:rsidR="00664E00">
              <w:rPr>
                <w:bCs/>
                <w:sz w:val="23"/>
                <w:szCs w:val="23"/>
              </w:rPr>
              <w:t xml:space="preserve"> </w:t>
            </w:r>
            <w:r w:rsidRPr="000E11DD">
              <w:rPr>
                <w:bCs/>
                <w:sz w:val="23"/>
                <w:szCs w:val="23"/>
              </w:rPr>
              <w:t>Североморск» на 2014-2020 годы</w:t>
            </w:r>
          </w:p>
        </w:tc>
        <w:tc>
          <w:tcPr>
            <w:tcW w:w="1560" w:type="dxa"/>
            <w:gridSpan w:val="2"/>
            <w:vAlign w:val="center"/>
          </w:tcPr>
          <w:p w:rsidR="00EF2B27" w:rsidRPr="000E11DD" w:rsidRDefault="00664E00" w:rsidP="00664E0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  <w:r w:rsidR="002A7C2C">
              <w:rPr>
                <w:sz w:val="23"/>
                <w:szCs w:val="23"/>
              </w:rPr>
              <w:t> </w:t>
            </w:r>
            <w:r>
              <w:rPr>
                <w:sz w:val="23"/>
                <w:szCs w:val="23"/>
              </w:rPr>
              <w:t>649</w:t>
            </w:r>
            <w:r w:rsidR="00EF2B27" w:rsidRPr="000E11DD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25</w:t>
            </w:r>
          </w:p>
        </w:tc>
        <w:tc>
          <w:tcPr>
            <w:tcW w:w="1559" w:type="dxa"/>
            <w:gridSpan w:val="2"/>
            <w:vAlign w:val="center"/>
          </w:tcPr>
          <w:p w:rsidR="00EF2B27" w:rsidRPr="000E11DD" w:rsidRDefault="00664E00" w:rsidP="00664E0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  <w:r w:rsidR="002A7C2C">
              <w:rPr>
                <w:sz w:val="23"/>
                <w:szCs w:val="23"/>
              </w:rPr>
              <w:t> </w:t>
            </w:r>
            <w:r>
              <w:rPr>
                <w:sz w:val="23"/>
                <w:szCs w:val="23"/>
              </w:rPr>
              <w:t>421</w:t>
            </w:r>
            <w:r w:rsidR="00EF2B27" w:rsidRPr="000E11DD">
              <w:rPr>
                <w:sz w:val="23"/>
                <w:szCs w:val="23"/>
              </w:rPr>
              <w:t>,</w:t>
            </w:r>
            <w:r w:rsidR="00AE3161" w:rsidRPr="000E11DD">
              <w:rPr>
                <w:sz w:val="23"/>
                <w:szCs w:val="23"/>
              </w:rPr>
              <w:t>8</w:t>
            </w:r>
            <w:r>
              <w:rPr>
                <w:sz w:val="23"/>
                <w:szCs w:val="23"/>
              </w:rPr>
              <w:t>7</w:t>
            </w:r>
          </w:p>
        </w:tc>
        <w:tc>
          <w:tcPr>
            <w:tcW w:w="1275" w:type="dxa"/>
            <w:vAlign w:val="center"/>
          </w:tcPr>
          <w:p w:rsidR="00EF2B27" w:rsidRPr="000E11DD" w:rsidRDefault="00AE3161" w:rsidP="00664E00">
            <w:pPr>
              <w:jc w:val="center"/>
              <w:rPr>
                <w:sz w:val="23"/>
                <w:szCs w:val="23"/>
              </w:rPr>
            </w:pPr>
            <w:r w:rsidRPr="000E11DD">
              <w:rPr>
                <w:sz w:val="23"/>
                <w:szCs w:val="23"/>
              </w:rPr>
              <w:t>9</w:t>
            </w:r>
            <w:r w:rsidR="00664E00">
              <w:rPr>
                <w:sz w:val="23"/>
                <w:szCs w:val="23"/>
              </w:rPr>
              <w:t>3</w:t>
            </w:r>
            <w:r w:rsidR="00EF2B27" w:rsidRPr="000E11DD">
              <w:rPr>
                <w:sz w:val="23"/>
                <w:szCs w:val="23"/>
              </w:rPr>
              <w:t>,</w:t>
            </w:r>
            <w:r w:rsidR="00664E00">
              <w:rPr>
                <w:sz w:val="23"/>
                <w:szCs w:val="23"/>
              </w:rPr>
              <w:t>77</w:t>
            </w:r>
            <w:r w:rsidR="00EF2B27" w:rsidRPr="000E11DD">
              <w:rPr>
                <w:sz w:val="23"/>
                <w:szCs w:val="23"/>
              </w:rPr>
              <w:t>%</w:t>
            </w:r>
          </w:p>
        </w:tc>
      </w:tr>
      <w:tr w:rsidR="00D330AA" w:rsidRPr="000E11DD" w:rsidTr="00F267C0">
        <w:tc>
          <w:tcPr>
            <w:tcW w:w="739" w:type="dxa"/>
            <w:vAlign w:val="center"/>
          </w:tcPr>
          <w:p w:rsidR="00522803" w:rsidRPr="000E11DD" w:rsidRDefault="00522803" w:rsidP="00FE5D21">
            <w:pPr>
              <w:jc w:val="center"/>
              <w:rPr>
                <w:sz w:val="23"/>
                <w:szCs w:val="23"/>
              </w:rPr>
            </w:pPr>
            <w:r w:rsidRPr="000E11DD">
              <w:rPr>
                <w:sz w:val="23"/>
                <w:szCs w:val="23"/>
              </w:rPr>
              <w:t>3.4</w:t>
            </w:r>
            <w:r w:rsidR="00E81998" w:rsidRPr="000E11DD">
              <w:rPr>
                <w:sz w:val="23"/>
                <w:szCs w:val="23"/>
              </w:rPr>
              <w:t>.</w:t>
            </w:r>
          </w:p>
        </w:tc>
        <w:tc>
          <w:tcPr>
            <w:tcW w:w="5323" w:type="dxa"/>
            <w:vAlign w:val="center"/>
          </w:tcPr>
          <w:p w:rsidR="00522803" w:rsidRPr="000E11DD" w:rsidRDefault="00522803" w:rsidP="00426E1D">
            <w:pPr>
              <w:jc w:val="both"/>
              <w:rPr>
                <w:sz w:val="23"/>
                <w:szCs w:val="23"/>
              </w:rPr>
            </w:pPr>
            <w:r w:rsidRPr="000E11DD">
              <w:rPr>
                <w:sz w:val="23"/>
                <w:szCs w:val="23"/>
              </w:rPr>
              <w:t xml:space="preserve">Подпрограмма «Поддержка общественных объединений и организаций </w:t>
            </w:r>
            <w:proofErr w:type="gramStart"/>
            <w:r w:rsidRPr="000E11DD">
              <w:rPr>
                <w:sz w:val="23"/>
                <w:szCs w:val="23"/>
              </w:rPr>
              <w:t>в</w:t>
            </w:r>
            <w:proofErr w:type="gramEnd"/>
            <w:r w:rsidRPr="000E11DD">
              <w:rPr>
                <w:sz w:val="23"/>
                <w:szCs w:val="23"/>
              </w:rPr>
              <w:t xml:space="preserve"> ЗАТО Североморск» на 2016-2020 годы</w:t>
            </w:r>
          </w:p>
        </w:tc>
        <w:tc>
          <w:tcPr>
            <w:tcW w:w="1560" w:type="dxa"/>
            <w:gridSpan w:val="2"/>
            <w:vAlign w:val="center"/>
          </w:tcPr>
          <w:p w:rsidR="00522803" w:rsidRPr="000E11DD" w:rsidRDefault="002D6940" w:rsidP="00F267C0">
            <w:pPr>
              <w:jc w:val="center"/>
              <w:rPr>
                <w:sz w:val="23"/>
                <w:szCs w:val="23"/>
              </w:rPr>
            </w:pPr>
            <w:r w:rsidRPr="000E11DD">
              <w:rPr>
                <w:sz w:val="23"/>
                <w:szCs w:val="23"/>
              </w:rPr>
              <w:t>0</w:t>
            </w:r>
            <w:r w:rsidR="00F74EA3" w:rsidRPr="000E11DD">
              <w:rPr>
                <w:sz w:val="23"/>
                <w:szCs w:val="23"/>
              </w:rPr>
              <w:t>,0</w:t>
            </w:r>
          </w:p>
        </w:tc>
        <w:tc>
          <w:tcPr>
            <w:tcW w:w="1559" w:type="dxa"/>
            <w:gridSpan w:val="2"/>
            <w:vAlign w:val="center"/>
          </w:tcPr>
          <w:p w:rsidR="00522803" w:rsidRPr="000E11DD" w:rsidRDefault="00522803" w:rsidP="00F267C0">
            <w:pPr>
              <w:jc w:val="center"/>
              <w:rPr>
                <w:sz w:val="23"/>
                <w:szCs w:val="23"/>
              </w:rPr>
            </w:pPr>
            <w:r w:rsidRPr="000E11DD">
              <w:rPr>
                <w:sz w:val="23"/>
                <w:szCs w:val="23"/>
              </w:rPr>
              <w:t>0</w:t>
            </w:r>
            <w:r w:rsidR="00F74EA3" w:rsidRPr="000E11DD">
              <w:rPr>
                <w:sz w:val="23"/>
                <w:szCs w:val="23"/>
              </w:rPr>
              <w:t>,0</w:t>
            </w:r>
          </w:p>
        </w:tc>
        <w:tc>
          <w:tcPr>
            <w:tcW w:w="1275" w:type="dxa"/>
            <w:vAlign w:val="center"/>
          </w:tcPr>
          <w:p w:rsidR="00522803" w:rsidRPr="000E11DD" w:rsidRDefault="00664E00" w:rsidP="00F267C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0%</w:t>
            </w:r>
          </w:p>
        </w:tc>
      </w:tr>
      <w:tr w:rsidR="00DE727E" w:rsidRPr="000E11DD" w:rsidTr="00F267C0">
        <w:tc>
          <w:tcPr>
            <w:tcW w:w="739" w:type="dxa"/>
            <w:vAlign w:val="center"/>
          </w:tcPr>
          <w:p w:rsidR="00DE727E" w:rsidRPr="000E11DD" w:rsidRDefault="00DE727E" w:rsidP="00612895">
            <w:pPr>
              <w:jc w:val="center"/>
              <w:rPr>
                <w:b/>
                <w:sz w:val="23"/>
                <w:szCs w:val="23"/>
              </w:rPr>
            </w:pPr>
            <w:r w:rsidRPr="000E11DD">
              <w:rPr>
                <w:b/>
                <w:sz w:val="23"/>
                <w:szCs w:val="23"/>
              </w:rPr>
              <w:t>4.</w:t>
            </w:r>
          </w:p>
        </w:tc>
        <w:tc>
          <w:tcPr>
            <w:tcW w:w="5323" w:type="dxa"/>
            <w:vAlign w:val="center"/>
          </w:tcPr>
          <w:p w:rsidR="00DE727E" w:rsidRPr="000E11DD" w:rsidRDefault="00DE727E" w:rsidP="00612895">
            <w:pPr>
              <w:jc w:val="both"/>
              <w:rPr>
                <w:b/>
                <w:sz w:val="23"/>
                <w:szCs w:val="23"/>
              </w:rPr>
            </w:pPr>
            <w:r w:rsidRPr="000E11DD">
              <w:rPr>
                <w:b/>
                <w:sz w:val="23"/>
                <w:szCs w:val="23"/>
              </w:rPr>
              <w:t xml:space="preserve">Муниципальная программа «Развитие </w:t>
            </w:r>
            <w:proofErr w:type="gramStart"/>
            <w:r w:rsidRPr="000E11DD">
              <w:rPr>
                <w:b/>
                <w:sz w:val="23"/>
                <w:szCs w:val="23"/>
              </w:rPr>
              <w:t>образования</w:t>
            </w:r>
            <w:proofErr w:type="gramEnd"/>
            <w:r w:rsidRPr="000E11DD">
              <w:rPr>
                <w:b/>
                <w:sz w:val="23"/>
                <w:szCs w:val="23"/>
              </w:rPr>
              <w:t xml:space="preserve"> ЗАТО г.</w:t>
            </w:r>
            <w:r w:rsidR="00664E00">
              <w:rPr>
                <w:b/>
                <w:sz w:val="23"/>
                <w:szCs w:val="23"/>
              </w:rPr>
              <w:t xml:space="preserve"> </w:t>
            </w:r>
            <w:r w:rsidRPr="000E11DD">
              <w:rPr>
                <w:b/>
                <w:sz w:val="23"/>
                <w:szCs w:val="23"/>
              </w:rPr>
              <w:t>Североморск» на 2014-2020 годы</w:t>
            </w:r>
          </w:p>
        </w:tc>
        <w:tc>
          <w:tcPr>
            <w:tcW w:w="1560" w:type="dxa"/>
            <w:gridSpan w:val="2"/>
            <w:vAlign w:val="center"/>
          </w:tcPr>
          <w:p w:rsidR="00DE727E" w:rsidRPr="000E11DD" w:rsidRDefault="00DE727E" w:rsidP="00664E00">
            <w:pPr>
              <w:jc w:val="center"/>
              <w:rPr>
                <w:b/>
                <w:sz w:val="23"/>
                <w:szCs w:val="23"/>
              </w:rPr>
            </w:pPr>
            <w:r w:rsidRPr="000E11DD">
              <w:rPr>
                <w:b/>
                <w:sz w:val="23"/>
                <w:szCs w:val="23"/>
              </w:rPr>
              <w:t>2</w:t>
            </w:r>
            <w:r w:rsidR="00814DF2" w:rsidRPr="000E11DD">
              <w:rPr>
                <w:b/>
                <w:sz w:val="23"/>
                <w:szCs w:val="23"/>
              </w:rPr>
              <w:t> </w:t>
            </w:r>
            <w:r w:rsidR="00664E00">
              <w:rPr>
                <w:b/>
                <w:sz w:val="23"/>
                <w:szCs w:val="23"/>
              </w:rPr>
              <w:t>945</w:t>
            </w:r>
            <w:r w:rsidRPr="000E11DD">
              <w:rPr>
                <w:b/>
                <w:sz w:val="23"/>
                <w:szCs w:val="23"/>
              </w:rPr>
              <w:t> </w:t>
            </w:r>
            <w:r w:rsidR="00664E00">
              <w:rPr>
                <w:b/>
                <w:sz w:val="23"/>
                <w:szCs w:val="23"/>
              </w:rPr>
              <w:t>694</w:t>
            </w:r>
            <w:r w:rsidRPr="000E11DD">
              <w:rPr>
                <w:b/>
                <w:sz w:val="23"/>
                <w:szCs w:val="23"/>
              </w:rPr>
              <w:t>,</w:t>
            </w:r>
            <w:r w:rsidR="00664E00">
              <w:rPr>
                <w:b/>
                <w:sz w:val="23"/>
                <w:szCs w:val="23"/>
              </w:rPr>
              <w:t>64</w:t>
            </w:r>
          </w:p>
        </w:tc>
        <w:tc>
          <w:tcPr>
            <w:tcW w:w="1559" w:type="dxa"/>
            <w:gridSpan w:val="2"/>
            <w:vAlign w:val="center"/>
          </w:tcPr>
          <w:p w:rsidR="00DE727E" w:rsidRPr="000E11DD" w:rsidRDefault="00AE3161" w:rsidP="00664E00">
            <w:pPr>
              <w:jc w:val="center"/>
              <w:rPr>
                <w:b/>
                <w:sz w:val="23"/>
                <w:szCs w:val="23"/>
              </w:rPr>
            </w:pPr>
            <w:r w:rsidRPr="000E11DD">
              <w:rPr>
                <w:b/>
                <w:sz w:val="23"/>
                <w:szCs w:val="23"/>
              </w:rPr>
              <w:t>2</w:t>
            </w:r>
            <w:r w:rsidR="00814DF2" w:rsidRPr="000E11DD">
              <w:rPr>
                <w:b/>
                <w:sz w:val="23"/>
                <w:szCs w:val="23"/>
              </w:rPr>
              <w:t> </w:t>
            </w:r>
            <w:r w:rsidR="00664E00">
              <w:rPr>
                <w:b/>
                <w:sz w:val="23"/>
                <w:szCs w:val="23"/>
              </w:rPr>
              <w:t>912</w:t>
            </w:r>
            <w:r w:rsidR="00DE727E" w:rsidRPr="000E11DD">
              <w:rPr>
                <w:b/>
                <w:sz w:val="23"/>
                <w:szCs w:val="23"/>
              </w:rPr>
              <w:t> </w:t>
            </w:r>
            <w:r w:rsidRPr="000E11DD">
              <w:rPr>
                <w:b/>
                <w:sz w:val="23"/>
                <w:szCs w:val="23"/>
              </w:rPr>
              <w:t>9</w:t>
            </w:r>
            <w:r w:rsidR="00664E00">
              <w:rPr>
                <w:b/>
                <w:sz w:val="23"/>
                <w:szCs w:val="23"/>
              </w:rPr>
              <w:t>75</w:t>
            </w:r>
            <w:r w:rsidR="00DE727E" w:rsidRPr="000E11DD">
              <w:rPr>
                <w:b/>
                <w:sz w:val="23"/>
                <w:szCs w:val="23"/>
              </w:rPr>
              <w:t>,</w:t>
            </w:r>
            <w:r w:rsidR="00664E00">
              <w:rPr>
                <w:b/>
                <w:sz w:val="23"/>
                <w:szCs w:val="23"/>
              </w:rPr>
              <w:t>90</w:t>
            </w:r>
          </w:p>
        </w:tc>
        <w:tc>
          <w:tcPr>
            <w:tcW w:w="1275" w:type="dxa"/>
            <w:vAlign w:val="center"/>
          </w:tcPr>
          <w:p w:rsidR="00DE727E" w:rsidRPr="000E11DD" w:rsidRDefault="00AE3161" w:rsidP="00664E00">
            <w:pPr>
              <w:jc w:val="center"/>
              <w:rPr>
                <w:b/>
                <w:sz w:val="23"/>
                <w:szCs w:val="23"/>
              </w:rPr>
            </w:pPr>
            <w:r w:rsidRPr="000E11DD">
              <w:rPr>
                <w:b/>
                <w:sz w:val="23"/>
                <w:szCs w:val="23"/>
              </w:rPr>
              <w:t>9</w:t>
            </w:r>
            <w:r w:rsidR="00664E00">
              <w:rPr>
                <w:b/>
                <w:sz w:val="23"/>
                <w:szCs w:val="23"/>
              </w:rPr>
              <w:t>8</w:t>
            </w:r>
            <w:r w:rsidR="00DE727E" w:rsidRPr="000E11DD">
              <w:rPr>
                <w:b/>
                <w:sz w:val="23"/>
                <w:szCs w:val="23"/>
              </w:rPr>
              <w:t>,</w:t>
            </w:r>
            <w:r w:rsidR="00664E00">
              <w:rPr>
                <w:b/>
                <w:sz w:val="23"/>
                <w:szCs w:val="23"/>
              </w:rPr>
              <w:t>89</w:t>
            </w:r>
            <w:r w:rsidR="00DE727E" w:rsidRPr="000E11DD">
              <w:rPr>
                <w:b/>
                <w:sz w:val="23"/>
                <w:szCs w:val="23"/>
              </w:rPr>
              <w:t>%</w:t>
            </w:r>
          </w:p>
        </w:tc>
      </w:tr>
      <w:tr w:rsidR="00814DF2" w:rsidRPr="000E11DD" w:rsidTr="00F267C0">
        <w:tc>
          <w:tcPr>
            <w:tcW w:w="739" w:type="dxa"/>
            <w:vAlign w:val="center"/>
          </w:tcPr>
          <w:p w:rsidR="00814DF2" w:rsidRPr="000E11DD" w:rsidRDefault="00814DF2" w:rsidP="00612895">
            <w:pPr>
              <w:jc w:val="center"/>
              <w:rPr>
                <w:sz w:val="23"/>
                <w:szCs w:val="23"/>
              </w:rPr>
            </w:pPr>
            <w:r w:rsidRPr="000E11DD">
              <w:rPr>
                <w:sz w:val="23"/>
                <w:szCs w:val="23"/>
              </w:rPr>
              <w:t>4.1</w:t>
            </w:r>
          </w:p>
        </w:tc>
        <w:tc>
          <w:tcPr>
            <w:tcW w:w="5323" w:type="dxa"/>
            <w:vAlign w:val="center"/>
          </w:tcPr>
          <w:p w:rsidR="00814DF2" w:rsidRPr="000E11DD" w:rsidRDefault="00814DF2" w:rsidP="00612895">
            <w:pPr>
              <w:jc w:val="both"/>
              <w:rPr>
                <w:sz w:val="23"/>
                <w:szCs w:val="23"/>
              </w:rPr>
            </w:pPr>
            <w:r w:rsidRPr="000E11DD">
              <w:rPr>
                <w:sz w:val="23"/>
                <w:szCs w:val="23"/>
              </w:rPr>
              <w:t>Подпрограмма «Развитие дошкольного, общего и дополнительного образования детей» на 2014-2020 годы</w:t>
            </w:r>
          </w:p>
        </w:tc>
        <w:tc>
          <w:tcPr>
            <w:tcW w:w="1560" w:type="dxa"/>
            <w:gridSpan w:val="2"/>
            <w:vAlign w:val="center"/>
          </w:tcPr>
          <w:p w:rsidR="00814DF2" w:rsidRPr="000E11DD" w:rsidRDefault="00814DF2" w:rsidP="00664E00">
            <w:pPr>
              <w:jc w:val="center"/>
              <w:rPr>
                <w:sz w:val="23"/>
                <w:szCs w:val="23"/>
              </w:rPr>
            </w:pPr>
            <w:r w:rsidRPr="000E11DD">
              <w:rPr>
                <w:sz w:val="23"/>
                <w:szCs w:val="23"/>
              </w:rPr>
              <w:t>2</w:t>
            </w:r>
            <w:r w:rsidR="00B834D7" w:rsidRPr="000E11DD">
              <w:rPr>
                <w:sz w:val="23"/>
                <w:szCs w:val="23"/>
              </w:rPr>
              <w:t> </w:t>
            </w:r>
            <w:r w:rsidR="00664E00">
              <w:rPr>
                <w:sz w:val="23"/>
                <w:szCs w:val="23"/>
              </w:rPr>
              <w:t>833</w:t>
            </w:r>
            <w:r w:rsidRPr="000E11DD">
              <w:rPr>
                <w:sz w:val="23"/>
                <w:szCs w:val="23"/>
              </w:rPr>
              <w:t> </w:t>
            </w:r>
            <w:r w:rsidR="00664E00">
              <w:rPr>
                <w:sz w:val="23"/>
                <w:szCs w:val="23"/>
              </w:rPr>
              <w:t>291</w:t>
            </w:r>
            <w:r w:rsidRPr="000E11DD">
              <w:rPr>
                <w:sz w:val="23"/>
                <w:szCs w:val="23"/>
              </w:rPr>
              <w:t>,</w:t>
            </w:r>
            <w:r w:rsidR="00AE3161" w:rsidRPr="000E11DD">
              <w:rPr>
                <w:sz w:val="23"/>
                <w:szCs w:val="23"/>
              </w:rPr>
              <w:t>8</w:t>
            </w:r>
            <w:r w:rsidR="00664E00">
              <w:rPr>
                <w:sz w:val="23"/>
                <w:szCs w:val="23"/>
              </w:rPr>
              <w:t>7</w:t>
            </w:r>
          </w:p>
        </w:tc>
        <w:tc>
          <w:tcPr>
            <w:tcW w:w="1559" w:type="dxa"/>
            <w:gridSpan w:val="2"/>
            <w:vAlign w:val="center"/>
          </w:tcPr>
          <w:p w:rsidR="00814DF2" w:rsidRPr="000E11DD" w:rsidRDefault="00AE3161" w:rsidP="00664E00">
            <w:pPr>
              <w:jc w:val="center"/>
              <w:rPr>
                <w:sz w:val="23"/>
                <w:szCs w:val="23"/>
              </w:rPr>
            </w:pPr>
            <w:r w:rsidRPr="000E11DD">
              <w:rPr>
                <w:sz w:val="23"/>
                <w:szCs w:val="23"/>
              </w:rPr>
              <w:t>2</w:t>
            </w:r>
            <w:r w:rsidR="00B834D7" w:rsidRPr="000E11DD">
              <w:rPr>
                <w:sz w:val="23"/>
                <w:szCs w:val="23"/>
              </w:rPr>
              <w:t> </w:t>
            </w:r>
            <w:r w:rsidR="00664E00">
              <w:rPr>
                <w:sz w:val="23"/>
                <w:szCs w:val="23"/>
              </w:rPr>
              <w:t>815</w:t>
            </w:r>
            <w:r w:rsidR="00814DF2" w:rsidRPr="000E11DD">
              <w:rPr>
                <w:sz w:val="23"/>
                <w:szCs w:val="23"/>
              </w:rPr>
              <w:t> </w:t>
            </w:r>
            <w:r w:rsidR="00664E00">
              <w:rPr>
                <w:sz w:val="23"/>
                <w:szCs w:val="23"/>
              </w:rPr>
              <w:t>98</w:t>
            </w:r>
            <w:r w:rsidRPr="000E11DD">
              <w:rPr>
                <w:sz w:val="23"/>
                <w:szCs w:val="23"/>
              </w:rPr>
              <w:t>4</w:t>
            </w:r>
            <w:r w:rsidR="00814DF2" w:rsidRPr="000E11DD">
              <w:rPr>
                <w:sz w:val="23"/>
                <w:szCs w:val="23"/>
              </w:rPr>
              <w:t>,</w:t>
            </w:r>
            <w:r w:rsidR="00664E00">
              <w:rPr>
                <w:sz w:val="23"/>
                <w:szCs w:val="23"/>
              </w:rPr>
              <w:t>06</w:t>
            </w:r>
          </w:p>
        </w:tc>
        <w:tc>
          <w:tcPr>
            <w:tcW w:w="1275" w:type="dxa"/>
            <w:vAlign w:val="center"/>
          </w:tcPr>
          <w:p w:rsidR="00814DF2" w:rsidRPr="000E11DD" w:rsidRDefault="00AE3161" w:rsidP="00664E00">
            <w:pPr>
              <w:jc w:val="center"/>
              <w:rPr>
                <w:sz w:val="23"/>
                <w:szCs w:val="23"/>
              </w:rPr>
            </w:pPr>
            <w:r w:rsidRPr="000E11DD">
              <w:rPr>
                <w:sz w:val="23"/>
                <w:szCs w:val="23"/>
              </w:rPr>
              <w:t>99</w:t>
            </w:r>
            <w:r w:rsidR="00814DF2" w:rsidRPr="000E11DD">
              <w:rPr>
                <w:sz w:val="23"/>
                <w:szCs w:val="23"/>
              </w:rPr>
              <w:t>,</w:t>
            </w:r>
            <w:r w:rsidR="00664E00">
              <w:rPr>
                <w:sz w:val="23"/>
                <w:szCs w:val="23"/>
              </w:rPr>
              <w:t>39</w:t>
            </w:r>
            <w:r w:rsidR="00814DF2" w:rsidRPr="000E11DD">
              <w:rPr>
                <w:sz w:val="23"/>
                <w:szCs w:val="23"/>
              </w:rPr>
              <w:t>%</w:t>
            </w:r>
          </w:p>
        </w:tc>
      </w:tr>
      <w:tr w:rsidR="008D22DE" w:rsidRPr="000E11DD" w:rsidTr="00F267C0">
        <w:tc>
          <w:tcPr>
            <w:tcW w:w="739" w:type="dxa"/>
            <w:vAlign w:val="center"/>
          </w:tcPr>
          <w:p w:rsidR="008D22DE" w:rsidRPr="000E11DD" w:rsidRDefault="008D22DE" w:rsidP="00612895">
            <w:pPr>
              <w:jc w:val="center"/>
              <w:rPr>
                <w:sz w:val="23"/>
                <w:szCs w:val="23"/>
              </w:rPr>
            </w:pPr>
            <w:r w:rsidRPr="000E11DD">
              <w:rPr>
                <w:sz w:val="23"/>
                <w:szCs w:val="23"/>
              </w:rPr>
              <w:t>4.2.</w:t>
            </w:r>
          </w:p>
        </w:tc>
        <w:tc>
          <w:tcPr>
            <w:tcW w:w="5323" w:type="dxa"/>
            <w:vAlign w:val="center"/>
          </w:tcPr>
          <w:p w:rsidR="008D22DE" w:rsidRPr="000E11DD" w:rsidRDefault="008D22DE" w:rsidP="00612895">
            <w:pPr>
              <w:jc w:val="both"/>
              <w:rPr>
                <w:sz w:val="23"/>
                <w:szCs w:val="23"/>
              </w:rPr>
            </w:pPr>
            <w:r w:rsidRPr="000E11DD">
              <w:rPr>
                <w:sz w:val="23"/>
                <w:szCs w:val="23"/>
              </w:rPr>
              <w:t>Подпрограмма «Школьное питание» на 2014-2020 годы</w:t>
            </w:r>
          </w:p>
        </w:tc>
        <w:tc>
          <w:tcPr>
            <w:tcW w:w="1560" w:type="dxa"/>
            <w:gridSpan w:val="2"/>
            <w:vAlign w:val="center"/>
          </w:tcPr>
          <w:p w:rsidR="008D22DE" w:rsidRPr="000E11DD" w:rsidRDefault="00664E00" w:rsidP="00664E0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61</w:t>
            </w:r>
            <w:r w:rsidR="008D22DE" w:rsidRPr="000E11DD">
              <w:rPr>
                <w:sz w:val="23"/>
                <w:szCs w:val="23"/>
              </w:rPr>
              <w:t> </w:t>
            </w:r>
            <w:r w:rsidR="00AE3161" w:rsidRPr="000E11DD">
              <w:rPr>
                <w:sz w:val="23"/>
                <w:szCs w:val="23"/>
              </w:rPr>
              <w:t>9</w:t>
            </w:r>
            <w:r>
              <w:rPr>
                <w:sz w:val="23"/>
                <w:szCs w:val="23"/>
              </w:rPr>
              <w:t>25</w:t>
            </w:r>
            <w:r w:rsidR="008D22DE" w:rsidRPr="000E11DD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0</w:t>
            </w:r>
            <w:r w:rsidR="008D22DE" w:rsidRPr="000E11DD">
              <w:rPr>
                <w:sz w:val="23"/>
                <w:szCs w:val="23"/>
              </w:rPr>
              <w:t>4</w:t>
            </w:r>
          </w:p>
        </w:tc>
        <w:tc>
          <w:tcPr>
            <w:tcW w:w="1559" w:type="dxa"/>
            <w:gridSpan w:val="2"/>
            <w:vAlign w:val="center"/>
          </w:tcPr>
          <w:p w:rsidR="008D22DE" w:rsidRPr="000E11DD" w:rsidRDefault="00664E00" w:rsidP="00664E0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59</w:t>
            </w:r>
            <w:r w:rsidR="008D22DE" w:rsidRPr="000E11DD">
              <w:rPr>
                <w:sz w:val="23"/>
                <w:szCs w:val="23"/>
              </w:rPr>
              <w:t> </w:t>
            </w:r>
            <w:r>
              <w:rPr>
                <w:sz w:val="23"/>
                <w:szCs w:val="23"/>
              </w:rPr>
              <w:t>362</w:t>
            </w:r>
            <w:r w:rsidR="008D22DE" w:rsidRPr="000E11DD">
              <w:rPr>
                <w:sz w:val="23"/>
                <w:szCs w:val="23"/>
              </w:rPr>
              <w:t>,</w:t>
            </w:r>
            <w:r w:rsidR="00AE3161" w:rsidRPr="000E11DD">
              <w:rPr>
                <w:sz w:val="23"/>
                <w:szCs w:val="23"/>
              </w:rPr>
              <w:t>9</w:t>
            </w:r>
            <w:r>
              <w:rPr>
                <w:sz w:val="23"/>
                <w:szCs w:val="23"/>
              </w:rPr>
              <w:t>2</w:t>
            </w:r>
          </w:p>
        </w:tc>
        <w:tc>
          <w:tcPr>
            <w:tcW w:w="1275" w:type="dxa"/>
            <w:vAlign w:val="center"/>
          </w:tcPr>
          <w:p w:rsidR="008D22DE" w:rsidRPr="000E11DD" w:rsidRDefault="00AE3161" w:rsidP="00664E00">
            <w:pPr>
              <w:jc w:val="center"/>
              <w:rPr>
                <w:sz w:val="23"/>
                <w:szCs w:val="23"/>
              </w:rPr>
            </w:pPr>
            <w:r w:rsidRPr="000E11DD">
              <w:rPr>
                <w:sz w:val="23"/>
                <w:szCs w:val="23"/>
              </w:rPr>
              <w:t>9</w:t>
            </w:r>
            <w:r w:rsidR="00664E00">
              <w:rPr>
                <w:sz w:val="23"/>
                <w:szCs w:val="23"/>
              </w:rPr>
              <w:t>5</w:t>
            </w:r>
            <w:r w:rsidR="008D22DE" w:rsidRPr="000E11DD">
              <w:rPr>
                <w:sz w:val="23"/>
                <w:szCs w:val="23"/>
              </w:rPr>
              <w:t>,</w:t>
            </w:r>
            <w:r w:rsidR="00664E00">
              <w:rPr>
                <w:sz w:val="23"/>
                <w:szCs w:val="23"/>
              </w:rPr>
              <w:t>86</w:t>
            </w:r>
            <w:r w:rsidR="008D22DE" w:rsidRPr="000E11DD">
              <w:rPr>
                <w:sz w:val="23"/>
                <w:szCs w:val="23"/>
              </w:rPr>
              <w:t>%</w:t>
            </w:r>
          </w:p>
        </w:tc>
      </w:tr>
      <w:tr w:rsidR="00800B52" w:rsidRPr="000E11DD" w:rsidTr="00F267C0">
        <w:tc>
          <w:tcPr>
            <w:tcW w:w="739" w:type="dxa"/>
            <w:vAlign w:val="center"/>
          </w:tcPr>
          <w:p w:rsidR="00800B52" w:rsidRPr="000E11DD" w:rsidRDefault="00800B52" w:rsidP="00612895">
            <w:pPr>
              <w:jc w:val="center"/>
              <w:rPr>
                <w:sz w:val="23"/>
                <w:szCs w:val="23"/>
              </w:rPr>
            </w:pPr>
            <w:r w:rsidRPr="000E11DD">
              <w:rPr>
                <w:sz w:val="23"/>
                <w:szCs w:val="23"/>
              </w:rPr>
              <w:t>4.3.</w:t>
            </w:r>
          </w:p>
        </w:tc>
        <w:tc>
          <w:tcPr>
            <w:tcW w:w="5323" w:type="dxa"/>
            <w:vAlign w:val="center"/>
          </w:tcPr>
          <w:p w:rsidR="00800B52" w:rsidRPr="000E11DD" w:rsidRDefault="00800B52" w:rsidP="00612895">
            <w:pPr>
              <w:jc w:val="both"/>
              <w:rPr>
                <w:sz w:val="23"/>
                <w:szCs w:val="23"/>
              </w:rPr>
            </w:pPr>
            <w:r w:rsidRPr="000E11DD">
              <w:rPr>
                <w:sz w:val="23"/>
                <w:szCs w:val="23"/>
              </w:rPr>
              <w:t>Подпрограмма</w:t>
            </w:r>
            <w:r w:rsidRPr="000E11DD">
              <w:rPr>
                <w:bCs/>
                <w:sz w:val="23"/>
                <w:szCs w:val="23"/>
              </w:rPr>
              <w:t xml:space="preserve"> «Североморск - город без сирот» </w:t>
            </w:r>
            <w:r w:rsidRPr="000E11DD">
              <w:rPr>
                <w:sz w:val="23"/>
                <w:szCs w:val="23"/>
              </w:rPr>
              <w:t>на 2014-2020 годы</w:t>
            </w:r>
          </w:p>
        </w:tc>
        <w:tc>
          <w:tcPr>
            <w:tcW w:w="1560" w:type="dxa"/>
            <w:gridSpan w:val="2"/>
            <w:vAlign w:val="center"/>
          </w:tcPr>
          <w:p w:rsidR="00800B52" w:rsidRPr="000E11DD" w:rsidRDefault="00664E00" w:rsidP="00664E0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  <w:r w:rsidR="00AE3161" w:rsidRPr="000E11DD">
              <w:rPr>
                <w:sz w:val="23"/>
                <w:szCs w:val="23"/>
              </w:rPr>
              <w:t>5</w:t>
            </w:r>
            <w:r w:rsidR="00800B52" w:rsidRPr="000E11DD">
              <w:rPr>
                <w:sz w:val="23"/>
                <w:szCs w:val="23"/>
              </w:rPr>
              <w:t> </w:t>
            </w:r>
            <w:r>
              <w:rPr>
                <w:sz w:val="23"/>
                <w:szCs w:val="23"/>
              </w:rPr>
              <w:t>519</w:t>
            </w:r>
            <w:r w:rsidR="00800B52" w:rsidRPr="000E11DD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7</w:t>
            </w:r>
            <w:r w:rsidR="00800B52" w:rsidRPr="000E11DD">
              <w:rPr>
                <w:sz w:val="23"/>
                <w:szCs w:val="23"/>
              </w:rPr>
              <w:t>0</w:t>
            </w:r>
          </w:p>
        </w:tc>
        <w:tc>
          <w:tcPr>
            <w:tcW w:w="1559" w:type="dxa"/>
            <w:gridSpan w:val="2"/>
            <w:vAlign w:val="center"/>
          </w:tcPr>
          <w:p w:rsidR="00800B52" w:rsidRPr="000E11DD" w:rsidRDefault="00AE3161" w:rsidP="00664E00">
            <w:pPr>
              <w:jc w:val="center"/>
              <w:rPr>
                <w:sz w:val="23"/>
                <w:szCs w:val="23"/>
              </w:rPr>
            </w:pPr>
            <w:r w:rsidRPr="000E11DD">
              <w:rPr>
                <w:sz w:val="23"/>
                <w:szCs w:val="23"/>
              </w:rPr>
              <w:t>3</w:t>
            </w:r>
            <w:r w:rsidR="00664E00">
              <w:rPr>
                <w:sz w:val="23"/>
                <w:szCs w:val="23"/>
              </w:rPr>
              <w:t>4</w:t>
            </w:r>
            <w:r w:rsidR="00800B52" w:rsidRPr="000E11DD">
              <w:rPr>
                <w:sz w:val="23"/>
                <w:szCs w:val="23"/>
              </w:rPr>
              <w:t> </w:t>
            </w:r>
            <w:r w:rsidR="00664E00">
              <w:rPr>
                <w:sz w:val="23"/>
                <w:szCs w:val="23"/>
              </w:rPr>
              <w:t>205</w:t>
            </w:r>
            <w:r w:rsidR="00800B52" w:rsidRPr="000E11DD">
              <w:rPr>
                <w:sz w:val="23"/>
                <w:szCs w:val="23"/>
              </w:rPr>
              <w:t>,</w:t>
            </w:r>
            <w:r w:rsidR="00664E00">
              <w:rPr>
                <w:sz w:val="23"/>
                <w:szCs w:val="23"/>
              </w:rPr>
              <w:t>16</w:t>
            </w:r>
          </w:p>
        </w:tc>
        <w:tc>
          <w:tcPr>
            <w:tcW w:w="1275" w:type="dxa"/>
            <w:vAlign w:val="center"/>
          </w:tcPr>
          <w:p w:rsidR="00800B52" w:rsidRPr="000E11DD" w:rsidRDefault="00664E00" w:rsidP="00664E0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75</w:t>
            </w:r>
            <w:r w:rsidR="00800B52" w:rsidRPr="000E11DD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14</w:t>
            </w:r>
            <w:r w:rsidR="00800B52" w:rsidRPr="000E11DD">
              <w:rPr>
                <w:sz w:val="23"/>
                <w:szCs w:val="23"/>
              </w:rPr>
              <w:t>%</w:t>
            </w:r>
          </w:p>
        </w:tc>
      </w:tr>
      <w:tr w:rsidR="00800B52" w:rsidRPr="000E11DD" w:rsidTr="00F267C0">
        <w:tc>
          <w:tcPr>
            <w:tcW w:w="739" w:type="dxa"/>
            <w:vAlign w:val="center"/>
          </w:tcPr>
          <w:p w:rsidR="00800B52" w:rsidRPr="000E11DD" w:rsidRDefault="00800B52" w:rsidP="00612895">
            <w:pPr>
              <w:jc w:val="center"/>
              <w:rPr>
                <w:sz w:val="23"/>
                <w:szCs w:val="23"/>
              </w:rPr>
            </w:pPr>
            <w:r w:rsidRPr="000E11DD">
              <w:rPr>
                <w:sz w:val="23"/>
                <w:szCs w:val="23"/>
              </w:rPr>
              <w:t>4.4.</w:t>
            </w:r>
          </w:p>
        </w:tc>
        <w:tc>
          <w:tcPr>
            <w:tcW w:w="5323" w:type="dxa"/>
            <w:vAlign w:val="center"/>
          </w:tcPr>
          <w:p w:rsidR="00800B52" w:rsidRPr="000E11DD" w:rsidRDefault="00800B52" w:rsidP="00612895">
            <w:pPr>
              <w:jc w:val="both"/>
              <w:rPr>
                <w:sz w:val="23"/>
                <w:szCs w:val="23"/>
              </w:rPr>
            </w:pPr>
            <w:r w:rsidRPr="000E11DD">
              <w:rPr>
                <w:sz w:val="23"/>
                <w:szCs w:val="23"/>
              </w:rPr>
              <w:t>Подпрограмма</w:t>
            </w:r>
            <w:r w:rsidRPr="000E11DD">
              <w:rPr>
                <w:bCs/>
                <w:sz w:val="23"/>
                <w:szCs w:val="23"/>
              </w:rPr>
              <w:t xml:space="preserve"> «Отдых и оздоровление детей» </w:t>
            </w:r>
            <w:r w:rsidRPr="000E11DD">
              <w:rPr>
                <w:sz w:val="23"/>
                <w:szCs w:val="23"/>
              </w:rPr>
              <w:t>на 2014-2020 годы</w:t>
            </w:r>
          </w:p>
        </w:tc>
        <w:tc>
          <w:tcPr>
            <w:tcW w:w="1560" w:type="dxa"/>
            <w:gridSpan w:val="2"/>
            <w:vAlign w:val="center"/>
          </w:tcPr>
          <w:p w:rsidR="00800B52" w:rsidRPr="000E11DD" w:rsidRDefault="00664E00" w:rsidP="00664E0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  <w:r w:rsidR="00800B52" w:rsidRPr="000E11DD">
              <w:rPr>
                <w:sz w:val="23"/>
                <w:szCs w:val="23"/>
              </w:rPr>
              <w:t> </w:t>
            </w:r>
            <w:r>
              <w:rPr>
                <w:sz w:val="23"/>
                <w:szCs w:val="23"/>
              </w:rPr>
              <w:t>958</w:t>
            </w:r>
            <w:r w:rsidR="00800B52" w:rsidRPr="000E11DD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03</w:t>
            </w:r>
          </w:p>
        </w:tc>
        <w:tc>
          <w:tcPr>
            <w:tcW w:w="1559" w:type="dxa"/>
            <w:gridSpan w:val="2"/>
            <w:vAlign w:val="center"/>
          </w:tcPr>
          <w:p w:rsidR="00800B52" w:rsidRPr="000E11DD" w:rsidRDefault="00664E00" w:rsidP="00664E0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  <w:r w:rsidR="00800B52" w:rsidRPr="000E11DD">
              <w:rPr>
                <w:sz w:val="23"/>
                <w:szCs w:val="23"/>
              </w:rPr>
              <w:t> </w:t>
            </w:r>
            <w:r>
              <w:rPr>
                <w:sz w:val="23"/>
                <w:szCs w:val="23"/>
              </w:rPr>
              <w:t>423</w:t>
            </w:r>
            <w:r w:rsidR="00800B52" w:rsidRPr="000E11DD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76</w:t>
            </w:r>
          </w:p>
        </w:tc>
        <w:tc>
          <w:tcPr>
            <w:tcW w:w="1275" w:type="dxa"/>
            <w:vAlign w:val="center"/>
          </w:tcPr>
          <w:p w:rsidR="00800B52" w:rsidRPr="000E11DD" w:rsidRDefault="00664E00" w:rsidP="00664E0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69</w:t>
            </w:r>
            <w:r w:rsidR="00800B52" w:rsidRPr="000E11DD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05</w:t>
            </w:r>
            <w:r w:rsidR="00800B52" w:rsidRPr="000E11DD">
              <w:rPr>
                <w:sz w:val="23"/>
                <w:szCs w:val="23"/>
              </w:rPr>
              <w:t>%</w:t>
            </w:r>
          </w:p>
        </w:tc>
      </w:tr>
      <w:tr w:rsidR="00F83B2D" w:rsidRPr="000E11DD" w:rsidTr="00F267C0">
        <w:tc>
          <w:tcPr>
            <w:tcW w:w="739" w:type="dxa"/>
            <w:vAlign w:val="center"/>
          </w:tcPr>
          <w:p w:rsidR="00F83B2D" w:rsidRPr="000E11DD" w:rsidRDefault="00F83B2D" w:rsidP="00612895">
            <w:pPr>
              <w:jc w:val="center"/>
              <w:rPr>
                <w:b/>
                <w:sz w:val="23"/>
                <w:szCs w:val="23"/>
              </w:rPr>
            </w:pPr>
            <w:r w:rsidRPr="000E11DD">
              <w:rPr>
                <w:b/>
                <w:sz w:val="23"/>
                <w:szCs w:val="23"/>
              </w:rPr>
              <w:t>5.</w:t>
            </w:r>
          </w:p>
        </w:tc>
        <w:tc>
          <w:tcPr>
            <w:tcW w:w="5323" w:type="dxa"/>
            <w:vAlign w:val="center"/>
          </w:tcPr>
          <w:p w:rsidR="00F83B2D" w:rsidRPr="000E11DD" w:rsidRDefault="00F83B2D" w:rsidP="009D0194">
            <w:pPr>
              <w:jc w:val="both"/>
              <w:rPr>
                <w:b/>
                <w:sz w:val="23"/>
                <w:szCs w:val="23"/>
              </w:rPr>
            </w:pPr>
            <w:r w:rsidRPr="000E11DD">
              <w:rPr>
                <w:b/>
                <w:sz w:val="23"/>
                <w:szCs w:val="23"/>
              </w:rPr>
              <w:t>Муниципальная программа «</w:t>
            </w:r>
            <w:proofErr w:type="gramStart"/>
            <w:r w:rsidRPr="000E11DD">
              <w:rPr>
                <w:b/>
                <w:sz w:val="23"/>
                <w:szCs w:val="23"/>
              </w:rPr>
              <w:t>Культура</w:t>
            </w:r>
            <w:proofErr w:type="gramEnd"/>
            <w:r w:rsidRPr="000E11DD">
              <w:rPr>
                <w:b/>
                <w:sz w:val="23"/>
                <w:szCs w:val="23"/>
              </w:rPr>
              <w:t xml:space="preserve"> ЗАТО г.</w:t>
            </w:r>
            <w:r w:rsidR="00664E00">
              <w:rPr>
                <w:b/>
                <w:sz w:val="23"/>
                <w:szCs w:val="23"/>
              </w:rPr>
              <w:t xml:space="preserve"> </w:t>
            </w:r>
            <w:r w:rsidRPr="000E11DD">
              <w:rPr>
                <w:b/>
                <w:sz w:val="23"/>
                <w:szCs w:val="23"/>
              </w:rPr>
              <w:t>Североморск» на 2016-2020 годы</w:t>
            </w:r>
          </w:p>
        </w:tc>
        <w:tc>
          <w:tcPr>
            <w:tcW w:w="1560" w:type="dxa"/>
            <w:gridSpan w:val="2"/>
            <w:vAlign w:val="center"/>
          </w:tcPr>
          <w:p w:rsidR="00F83B2D" w:rsidRPr="000E11DD" w:rsidRDefault="00F83B2D" w:rsidP="00664E00">
            <w:pPr>
              <w:jc w:val="center"/>
              <w:rPr>
                <w:b/>
                <w:sz w:val="23"/>
                <w:szCs w:val="23"/>
              </w:rPr>
            </w:pPr>
            <w:r w:rsidRPr="000E11DD">
              <w:rPr>
                <w:b/>
                <w:sz w:val="23"/>
                <w:szCs w:val="23"/>
              </w:rPr>
              <w:t>3</w:t>
            </w:r>
            <w:r w:rsidR="00664E00">
              <w:rPr>
                <w:b/>
                <w:sz w:val="23"/>
                <w:szCs w:val="23"/>
              </w:rPr>
              <w:t>84</w:t>
            </w:r>
            <w:r w:rsidRPr="000E11DD">
              <w:rPr>
                <w:b/>
                <w:sz w:val="23"/>
                <w:szCs w:val="23"/>
              </w:rPr>
              <w:t> </w:t>
            </w:r>
            <w:r w:rsidR="00AE3161" w:rsidRPr="000E11DD">
              <w:rPr>
                <w:b/>
                <w:sz w:val="23"/>
                <w:szCs w:val="23"/>
              </w:rPr>
              <w:t>2</w:t>
            </w:r>
            <w:r w:rsidR="00664E00">
              <w:rPr>
                <w:b/>
                <w:sz w:val="23"/>
                <w:szCs w:val="23"/>
              </w:rPr>
              <w:t>65</w:t>
            </w:r>
            <w:r w:rsidRPr="000E11DD">
              <w:rPr>
                <w:b/>
                <w:sz w:val="23"/>
                <w:szCs w:val="23"/>
              </w:rPr>
              <w:t>,</w:t>
            </w:r>
            <w:r w:rsidR="00664E00">
              <w:rPr>
                <w:b/>
                <w:sz w:val="23"/>
                <w:szCs w:val="23"/>
              </w:rPr>
              <w:t>27</w:t>
            </w:r>
          </w:p>
        </w:tc>
        <w:tc>
          <w:tcPr>
            <w:tcW w:w="1559" w:type="dxa"/>
            <w:gridSpan w:val="2"/>
            <w:vAlign w:val="center"/>
          </w:tcPr>
          <w:p w:rsidR="00F83B2D" w:rsidRPr="000E11DD" w:rsidRDefault="00AE3161" w:rsidP="00664E00">
            <w:pPr>
              <w:jc w:val="center"/>
              <w:rPr>
                <w:b/>
                <w:sz w:val="23"/>
                <w:szCs w:val="23"/>
              </w:rPr>
            </w:pPr>
            <w:r w:rsidRPr="000E11DD">
              <w:rPr>
                <w:b/>
                <w:sz w:val="23"/>
                <w:szCs w:val="23"/>
              </w:rPr>
              <w:t>38</w:t>
            </w:r>
            <w:r w:rsidR="00664E00">
              <w:rPr>
                <w:b/>
                <w:sz w:val="23"/>
                <w:szCs w:val="23"/>
              </w:rPr>
              <w:t>1</w:t>
            </w:r>
            <w:r w:rsidR="00F83B2D" w:rsidRPr="000E11DD">
              <w:rPr>
                <w:b/>
                <w:sz w:val="23"/>
                <w:szCs w:val="23"/>
              </w:rPr>
              <w:t> </w:t>
            </w:r>
            <w:r w:rsidR="00664E00">
              <w:rPr>
                <w:b/>
                <w:sz w:val="23"/>
                <w:szCs w:val="23"/>
              </w:rPr>
              <w:t>642</w:t>
            </w:r>
            <w:r w:rsidR="00F83B2D" w:rsidRPr="000E11DD">
              <w:rPr>
                <w:b/>
                <w:sz w:val="23"/>
                <w:szCs w:val="23"/>
              </w:rPr>
              <w:t>,</w:t>
            </w:r>
            <w:r w:rsidR="00664E00">
              <w:rPr>
                <w:b/>
                <w:sz w:val="23"/>
                <w:szCs w:val="23"/>
              </w:rPr>
              <w:t>98</w:t>
            </w:r>
          </w:p>
        </w:tc>
        <w:tc>
          <w:tcPr>
            <w:tcW w:w="1275" w:type="dxa"/>
            <w:vAlign w:val="center"/>
          </w:tcPr>
          <w:p w:rsidR="00F83B2D" w:rsidRPr="000E11DD" w:rsidRDefault="00AE3161" w:rsidP="00664E00">
            <w:pPr>
              <w:jc w:val="center"/>
              <w:rPr>
                <w:b/>
                <w:sz w:val="23"/>
                <w:szCs w:val="23"/>
              </w:rPr>
            </w:pPr>
            <w:r w:rsidRPr="000E11DD">
              <w:rPr>
                <w:b/>
                <w:sz w:val="23"/>
                <w:szCs w:val="23"/>
              </w:rPr>
              <w:t>9</w:t>
            </w:r>
            <w:r w:rsidR="00F83B2D" w:rsidRPr="000E11DD">
              <w:rPr>
                <w:b/>
                <w:sz w:val="23"/>
                <w:szCs w:val="23"/>
              </w:rPr>
              <w:t>9,</w:t>
            </w:r>
            <w:r w:rsidR="00664E00">
              <w:rPr>
                <w:b/>
                <w:sz w:val="23"/>
                <w:szCs w:val="23"/>
              </w:rPr>
              <w:t>32</w:t>
            </w:r>
            <w:r w:rsidR="00F83B2D" w:rsidRPr="000E11DD">
              <w:rPr>
                <w:b/>
                <w:sz w:val="23"/>
                <w:szCs w:val="23"/>
              </w:rPr>
              <w:t>%</w:t>
            </w:r>
          </w:p>
        </w:tc>
      </w:tr>
      <w:tr w:rsidR="00F83B2D" w:rsidRPr="000E11DD" w:rsidTr="00F267C0">
        <w:tc>
          <w:tcPr>
            <w:tcW w:w="739" w:type="dxa"/>
            <w:vAlign w:val="center"/>
          </w:tcPr>
          <w:p w:rsidR="00F83B2D" w:rsidRPr="000E11DD" w:rsidRDefault="00F83B2D" w:rsidP="00612895">
            <w:pPr>
              <w:jc w:val="center"/>
              <w:rPr>
                <w:sz w:val="23"/>
                <w:szCs w:val="23"/>
              </w:rPr>
            </w:pPr>
            <w:r w:rsidRPr="000E11DD">
              <w:rPr>
                <w:sz w:val="23"/>
                <w:szCs w:val="23"/>
              </w:rPr>
              <w:t>5.1.</w:t>
            </w:r>
          </w:p>
        </w:tc>
        <w:tc>
          <w:tcPr>
            <w:tcW w:w="5323" w:type="dxa"/>
            <w:vAlign w:val="center"/>
          </w:tcPr>
          <w:p w:rsidR="00F83B2D" w:rsidRPr="000E11DD" w:rsidRDefault="00F83B2D" w:rsidP="009D0194">
            <w:pPr>
              <w:jc w:val="both"/>
              <w:rPr>
                <w:sz w:val="23"/>
                <w:szCs w:val="23"/>
              </w:rPr>
            </w:pPr>
            <w:r w:rsidRPr="000E11DD">
              <w:rPr>
                <w:sz w:val="23"/>
                <w:szCs w:val="23"/>
              </w:rPr>
              <w:t>Подпрограмма «Совершенствование предоставления дополнительного образования детям в сфере культуры» на 2016-2020 годы</w:t>
            </w:r>
          </w:p>
        </w:tc>
        <w:tc>
          <w:tcPr>
            <w:tcW w:w="1560" w:type="dxa"/>
            <w:gridSpan w:val="2"/>
            <w:vAlign w:val="center"/>
          </w:tcPr>
          <w:p w:rsidR="00F83B2D" w:rsidRPr="000E11DD" w:rsidRDefault="00F83B2D" w:rsidP="00664E00">
            <w:pPr>
              <w:jc w:val="center"/>
              <w:rPr>
                <w:sz w:val="23"/>
                <w:szCs w:val="23"/>
              </w:rPr>
            </w:pPr>
            <w:r w:rsidRPr="000E11DD">
              <w:rPr>
                <w:sz w:val="23"/>
                <w:szCs w:val="23"/>
              </w:rPr>
              <w:t>1</w:t>
            </w:r>
            <w:r w:rsidR="00664E00">
              <w:rPr>
                <w:sz w:val="23"/>
                <w:szCs w:val="23"/>
              </w:rPr>
              <w:t>1</w:t>
            </w:r>
            <w:r w:rsidR="00B834D7" w:rsidRPr="000E11DD">
              <w:rPr>
                <w:sz w:val="23"/>
                <w:szCs w:val="23"/>
              </w:rPr>
              <w:t>9</w:t>
            </w:r>
            <w:r w:rsidRPr="000E11DD">
              <w:rPr>
                <w:sz w:val="23"/>
                <w:szCs w:val="23"/>
              </w:rPr>
              <w:t> </w:t>
            </w:r>
            <w:r w:rsidR="00664E00">
              <w:rPr>
                <w:sz w:val="23"/>
                <w:szCs w:val="23"/>
              </w:rPr>
              <w:t>146</w:t>
            </w:r>
            <w:r w:rsidRPr="000E11DD">
              <w:rPr>
                <w:sz w:val="23"/>
                <w:szCs w:val="23"/>
              </w:rPr>
              <w:t>,</w:t>
            </w:r>
            <w:r w:rsidR="00664E00">
              <w:rPr>
                <w:sz w:val="23"/>
                <w:szCs w:val="23"/>
              </w:rPr>
              <w:t>19</w:t>
            </w:r>
          </w:p>
        </w:tc>
        <w:tc>
          <w:tcPr>
            <w:tcW w:w="1559" w:type="dxa"/>
            <w:gridSpan w:val="2"/>
            <w:vAlign w:val="center"/>
          </w:tcPr>
          <w:p w:rsidR="00F83B2D" w:rsidRPr="000E11DD" w:rsidRDefault="00AE3161" w:rsidP="00664E00">
            <w:pPr>
              <w:jc w:val="center"/>
              <w:rPr>
                <w:sz w:val="23"/>
                <w:szCs w:val="23"/>
              </w:rPr>
            </w:pPr>
            <w:r w:rsidRPr="000E11DD">
              <w:rPr>
                <w:sz w:val="23"/>
                <w:szCs w:val="23"/>
              </w:rPr>
              <w:t>1</w:t>
            </w:r>
            <w:r w:rsidR="00664E00">
              <w:rPr>
                <w:sz w:val="23"/>
                <w:szCs w:val="23"/>
              </w:rPr>
              <w:t>1</w:t>
            </w:r>
            <w:r w:rsidRPr="000E11DD">
              <w:rPr>
                <w:sz w:val="23"/>
                <w:szCs w:val="23"/>
              </w:rPr>
              <w:t>9</w:t>
            </w:r>
            <w:r w:rsidR="00F83B2D" w:rsidRPr="000E11DD">
              <w:rPr>
                <w:sz w:val="23"/>
                <w:szCs w:val="23"/>
              </w:rPr>
              <w:t> </w:t>
            </w:r>
            <w:r w:rsidR="00664E00">
              <w:rPr>
                <w:sz w:val="23"/>
                <w:szCs w:val="23"/>
              </w:rPr>
              <w:t>146</w:t>
            </w:r>
            <w:r w:rsidR="00F83B2D" w:rsidRPr="000E11DD">
              <w:rPr>
                <w:sz w:val="23"/>
                <w:szCs w:val="23"/>
              </w:rPr>
              <w:t>,</w:t>
            </w:r>
            <w:r w:rsidR="00664E00">
              <w:rPr>
                <w:sz w:val="23"/>
                <w:szCs w:val="23"/>
              </w:rPr>
              <w:t>19</w:t>
            </w:r>
          </w:p>
        </w:tc>
        <w:tc>
          <w:tcPr>
            <w:tcW w:w="1275" w:type="dxa"/>
            <w:vAlign w:val="center"/>
          </w:tcPr>
          <w:p w:rsidR="00F83B2D" w:rsidRPr="000E11DD" w:rsidRDefault="00AE3161" w:rsidP="00AE3161">
            <w:pPr>
              <w:jc w:val="center"/>
              <w:rPr>
                <w:sz w:val="23"/>
                <w:szCs w:val="23"/>
              </w:rPr>
            </w:pPr>
            <w:r w:rsidRPr="000E11DD">
              <w:rPr>
                <w:sz w:val="23"/>
                <w:szCs w:val="23"/>
              </w:rPr>
              <w:t>100</w:t>
            </w:r>
            <w:r w:rsidR="00F83B2D" w:rsidRPr="000E11DD">
              <w:rPr>
                <w:sz w:val="23"/>
                <w:szCs w:val="23"/>
              </w:rPr>
              <w:t>,</w:t>
            </w:r>
            <w:r w:rsidRPr="000E11DD">
              <w:rPr>
                <w:sz w:val="23"/>
                <w:szCs w:val="23"/>
              </w:rPr>
              <w:t>00</w:t>
            </w:r>
            <w:r w:rsidR="00F83B2D" w:rsidRPr="000E11DD">
              <w:rPr>
                <w:sz w:val="23"/>
                <w:szCs w:val="23"/>
              </w:rPr>
              <w:t>%</w:t>
            </w:r>
          </w:p>
        </w:tc>
      </w:tr>
      <w:tr w:rsidR="008576E5" w:rsidRPr="000E11DD" w:rsidTr="00F267C0">
        <w:tc>
          <w:tcPr>
            <w:tcW w:w="739" w:type="dxa"/>
            <w:vAlign w:val="center"/>
          </w:tcPr>
          <w:p w:rsidR="008576E5" w:rsidRPr="000E11DD" w:rsidRDefault="008576E5" w:rsidP="00E27B74">
            <w:pPr>
              <w:jc w:val="center"/>
              <w:rPr>
                <w:sz w:val="23"/>
                <w:szCs w:val="23"/>
              </w:rPr>
            </w:pPr>
            <w:r w:rsidRPr="000E11DD">
              <w:rPr>
                <w:sz w:val="23"/>
                <w:szCs w:val="23"/>
              </w:rPr>
              <w:t>5.2.</w:t>
            </w:r>
          </w:p>
        </w:tc>
        <w:tc>
          <w:tcPr>
            <w:tcW w:w="5323" w:type="dxa"/>
            <w:vAlign w:val="center"/>
          </w:tcPr>
          <w:p w:rsidR="008576E5" w:rsidRPr="000E11DD" w:rsidRDefault="008576E5" w:rsidP="00E26A1E">
            <w:pPr>
              <w:jc w:val="both"/>
              <w:rPr>
                <w:sz w:val="23"/>
                <w:szCs w:val="23"/>
              </w:rPr>
            </w:pPr>
            <w:r w:rsidRPr="000E11DD">
              <w:rPr>
                <w:sz w:val="23"/>
                <w:szCs w:val="23"/>
              </w:rPr>
              <w:t>Подпрограмма «Совершенствование библиотечного, библиографического и информационного обслуживания пользователей» на 2016-2020 годы</w:t>
            </w:r>
          </w:p>
        </w:tc>
        <w:tc>
          <w:tcPr>
            <w:tcW w:w="1560" w:type="dxa"/>
            <w:gridSpan w:val="2"/>
            <w:vAlign w:val="center"/>
          </w:tcPr>
          <w:p w:rsidR="008576E5" w:rsidRPr="000E11DD" w:rsidRDefault="00664E00" w:rsidP="00664E0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70</w:t>
            </w:r>
            <w:r w:rsidR="008576E5" w:rsidRPr="000E11DD">
              <w:rPr>
                <w:sz w:val="23"/>
                <w:szCs w:val="23"/>
              </w:rPr>
              <w:t> </w:t>
            </w:r>
            <w:r>
              <w:rPr>
                <w:sz w:val="23"/>
                <w:szCs w:val="23"/>
              </w:rPr>
              <w:t>674</w:t>
            </w:r>
            <w:r w:rsidR="00B834D7" w:rsidRPr="000E11DD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96</w:t>
            </w:r>
          </w:p>
        </w:tc>
        <w:tc>
          <w:tcPr>
            <w:tcW w:w="1559" w:type="dxa"/>
            <w:gridSpan w:val="2"/>
            <w:vAlign w:val="center"/>
          </w:tcPr>
          <w:p w:rsidR="008576E5" w:rsidRPr="000E11DD" w:rsidRDefault="00664E00" w:rsidP="00664E0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70</w:t>
            </w:r>
            <w:r w:rsidR="00AE3161" w:rsidRPr="000E11DD">
              <w:rPr>
                <w:sz w:val="23"/>
                <w:szCs w:val="23"/>
              </w:rPr>
              <w:t> </w:t>
            </w:r>
            <w:r>
              <w:rPr>
                <w:sz w:val="23"/>
                <w:szCs w:val="23"/>
              </w:rPr>
              <w:t>674</w:t>
            </w:r>
            <w:r w:rsidR="00AE3161" w:rsidRPr="000E11DD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96</w:t>
            </w:r>
          </w:p>
        </w:tc>
        <w:tc>
          <w:tcPr>
            <w:tcW w:w="1275" w:type="dxa"/>
            <w:vAlign w:val="center"/>
          </w:tcPr>
          <w:p w:rsidR="008576E5" w:rsidRPr="000E11DD" w:rsidRDefault="00AE3161" w:rsidP="00B834D7">
            <w:pPr>
              <w:jc w:val="center"/>
              <w:rPr>
                <w:sz w:val="23"/>
                <w:szCs w:val="23"/>
              </w:rPr>
            </w:pPr>
            <w:r w:rsidRPr="000E11DD">
              <w:rPr>
                <w:sz w:val="23"/>
                <w:szCs w:val="23"/>
              </w:rPr>
              <w:t>100,00%</w:t>
            </w:r>
          </w:p>
        </w:tc>
      </w:tr>
      <w:tr w:rsidR="008576E5" w:rsidRPr="000E11DD" w:rsidTr="00F267C0">
        <w:tc>
          <w:tcPr>
            <w:tcW w:w="739" w:type="dxa"/>
            <w:vAlign w:val="center"/>
          </w:tcPr>
          <w:p w:rsidR="008576E5" w:rsidRPr="000E11DD" w:rsidRDefault="008576E5" w:rsidP="00612895">
            <w:pPr>
              <w:jc w:val="center"/>
              <w:rPr>
                <w:sz w:val="23"/>
                <w:szCs w:val="23"/>
              </w:rPr>
            </w:pPr>
            <w:r w:rsidRPr="000E11DD">
              <w:rPr>
                <w:sz w:val="23"/>
                <w:szCs w:val="23"/>
              </w:rPr>
              <w:t>5.3.</w:t>
            </w:r>
          </w:p>
        </w:tc>
        <w:tc>
          <w:tcPr>
            <w:tcW w:w="5323" w:type="dxa"/>
            <w:vAlign w:val="center"/>
          </w:tcPr>
          <w:p w:rsidR="008576E5" w:rsidRPr="000E11DD" w:rsidRDefault="008576E5" w:rsidP="00E26A1E">
            <w:pPr>
              <w:jc w:val="both"/>
              <w:rPr>
                <w:sz w:val="23"/>
                <w:szCs w:val="23"/>
              </w:rPr>
            </w:pPr>
            <w:r w:rsidRPr="000E11DD">
              <w:rPr>
                <w:sz w:val="23"/>
                <w:szCs w:val="23"/>
              </w:rPr>
              <w:t xml:space="preserve">Подпрограмма «Совершенствование организации </w:t>
            </w:r>
            <w:r w:rsidRPr="000E11DD">
              <w:rPr>
                <w:sz w:val="23"/>
                <w:szCs w:val="23"/>
              </w:rPr>
              <w:lastRenderedPageBreak/>
              <w:t>досуга и развитие творческих способностей граждан» на 2016-2020 годы</w:t>
            </w:r>
          </w:p>
        </w:tc>
        <w:tc>
          <w:tcPr>
            <w:tcW w:w="1560" w:type="dxa"/>
            <w:gridSpan w:val="2"/>
            <w:vAlign w:val="center"/>
          </w:tcPr>
          <w:p w:rsidR="008576E5" w:rsidRPr="000E11DD" w:rsidRDefault="008576E5" w:rsidP="00BF082B">
            <w:pPr>
              <w:jc w:val="center"/>
              <w:rPr>
                <w:sz w:val="23"/>
                <w:szCs w:val="23"/>
              </w:rPr>
            </w:pPr>
            <w:r w:rsidRPr="000E11DD">
              <w:rPr>
                <w:sz w:val="23"/>
                <w:szCs w:val="23"/>
              </w:rPr>
              <w:lastRenderedPageBreak/>
              <w:t>11</w:t>
            </w:r>
            <w:r w:rsidR="00BF082B">
              <w:rPr>
                <w:sz w:val="23"/>
                <w:szCs w:val="23"/>
              </w:rPr>
              <w:t>8</w:t>
            </w:r>
            <w:r w:rsidRPr="000E11DD">
              <w:rPr>
                <w:sz w:val="23"/>
                <w:szCs w:val="23"/>
              </w:rPr>
              <w:t> </w:t>
            </w:r>
            <w:r w:rsidR="00AE3161" w:rsidRPr="000E11DD">
              <w:rPr>
                <w:sz w:val="23"/>
                <w:szCs w:val="23"/>
              </w:rPr>
              <w:t>9</w:t>
            </w:r>
            <w:r w:rsidR="00BF082B">
              <w:rPr>
                <w:sz w:val="23"/>
                <w:szCs w:val="23"/>
              </w:rPr>
              <w:t>8</w:t>
            </w:r>
            <w:r w:rsidR="00AE3161" w:rsidRPr="000E11DD">
              <w:rPr>
                <w:sz w:val="23"/>
                <w:szCs w:val="23"/>
              </w:rPr>
              <w:t>1</w:t>
            </w:r>
            <w:r w:rsidRPr="000E11DD">
              <w:rPr>
                <w:sz w:val="23"/>
                <w:szCs w:val="23"/>
              </w:rPr>
              <w:t>,</w:t>
            </w:r>
            <w:r w:rsidR="00BF082B">
              <w:rPr>
                <w:sz w:val="23"/>
                <w:szCs w:val="23"/>
              </w:rPr>
              <w:t>67</w:t>
            </w:r>
          </w:p>
        </w:tc>
        <w:tc>
          <w:tcPr>
            <w:tcW w:w="1559" w:type="dxa"/>
            <w:gridSpan w:val="2"/>
            <w:vAlign w:val="center"/>
          </w:tcPr>
          <w:p w:rsidR="008576E5" w:rsidRPr="000E11DD" w:rsidRDefault="00F358C8" w:rsidP="00BF082B">
            <w:pPr>
              <w:jc w:val="center"/>
              <w:rPr>
                <w:sz w:val="23"/>
                <w:szCs w:val="23"/>
              </w:rPr>
            </w:pPr>
            <w:r w:rsidRPr="000E11DD">
              <w:rPr>
                <w:sz w:val="23"/>
                <w:szCs w:val="23"/>
              </w:rPr>
              <w:t>11</w:t>
            </w:r>
            <w:r w:rsidR="00BF082B">
              <w:rPr>
                <w:sz w:val="23"/>
                <w:szCs w:val="23"/>
              </w:rPr>
              <w:t>7</w:t>
            </w:r>
            <w:r w:rsidR="008576E5" w:rsidRPr="000E11DD">
              <w:rPr>
                <w:sz w:val="23"/>
                <w:szCs w:val="23"/>
              </w:rPr>
              <w:t> </w:t>
            </w:r>
            <w:r w:rsidR="00BF082B">
              <w:rPr>
                <w:sz w:val="23"/>
                <w:szCs w:val="23"/>
              </w:rPr>
              <w:t>941</w:t>
            </w:r>
            <w:r w:rsidR="008576E5" w:rsidRPr="000E11DD">
              <w:rPr>
                <w:sz w:val="23"/>
                <w:szCs w:val="23"/>
              </w:rPr>
              <w:t>,</w:t>
            </w:r>
            <w:r w:rsidR="00BF082B">
              <w:rPr>
                <w:sz w:val="23"/>
                <w:szCs w:val="23"/>
              </w:rPr>
              <w:t>82</w:t>
            </w:r>
          </w:p>
        </w:tc>
        <w:tc>
          <w:tcPr>
            <w:tcW w:w="1275" w:type="dxa"/>
            <w:vAlign w:val="center"/>
          </w:tcPr>
          <w:p w:rsidR="008576E5" w:rsidRPr="000E11DD" w:rsidRDefault="00F358C8" w:rsidP="00BF082B">
            <w:pPr>
              <w:jc w:val="center"/>
              <w:rPr>
                <w:sz w:val="23"/>
                <w:szCs w:val="23"/>
              </w:rPr>
            </w:pPr>
            <w:r w:rsidRPr="000E11DD">
              <w:rPr>
                <w:sz w:val="23"/>
                <w:szCs w:val="23"/>
              </w:rPr>
              <w:t>99</w:t>
            </w:r>
            <w:r w:rsidR="008576E5" w:rsidRPr="000E11DD">
              <w:rPr>
                <w:sz w:val="23"/>
                <w:szCs w:val="23"/>
              </w:rPr>
              <w:t>,</w:t>
            </w:r>
            <w:r w:rsidR="00BF082B">
              <w:rPr>
                <w:sz w:val="23"/>
                <w:szCs w:val="23"/>
              </w:rPr>
              <w:t>13</w:t>
            </w:r>
            <w:r w:rsidR="008576E5" w:rsidRPr="000E11DD">
              <w:rPr>
                <w:sz w:val="23"/>
                <w:szCs w:val="23"/>
              </w:rPr>
              <w:t>%</w:t>
            </w:r>
          </w:p>
        </w:tc>
      </w:tr>
      <w:tr w:rsidR="008576E5" w:rsidRPr="000E11DD" w:rsidTr="00F267C0">
        <w:tc>
          <w:tcPr>
            <w:tcW w:w="739" w:type="dxa"/>
            <w:vAlign w:val="center"/>
          </w:tcPr>
          <w:p w:rsidR="008576E5" w:rsidRPr="000E11DD" w:rsidRDefault="008576E5" w:rsidP="00612895">
            <w:pPr>
              <w:jc w:val="center"/>
              <w:rPr>
                <w:sz w:val="23"/>
                <w:szCs w:val="23"/>
              </w:rPr>
            </w:pPr>
            <w:r w:rsidRPr="000E11DD">
              <w:rPr>
                <w:sz w:val="23"/>
                <w:szCs w:val="23"/>
              </w:rPr>
              <w:t>5.4</w:t>
            </w:r>
          </w:p>
        </w:tc>
        <w:tc>
          <w:tcPr>
            <w:tcW w:w="5323" w:type="dxa"/>
            <w:vAlign w:val="center"/>
          </w:tcPr>
          <w:p w:rsidR="008576E5" w:rsidRPr="000E11DD" w:rsidRDefault="008576E5" w:rsidP="00E26A1E">
            <w:pPr>
              <w:jc w:val="both"/>
              <w:rPr>
                <w:sz w:val="23"/>
                <w:szCs w:val="23"/>
              </w:rPr>
            </w:pPr>
            <w:r w:rsidRPr="000E11DD">
              <w:rPr>
                <w:sz w:val="23"/>
                <w:szCs w:val="23"/>
              </w:rPr>
              <w:t>Подпрограмма «Совершенствование музейного обслуживания граждан» на 2016-2020 годы</w:t>
            </w:r>
          </w:p>
        </w:tc>
        <w:tc>
          <w:tcPr>
            <w:tcW w:w="1560" w:type="dxa"/>
            <w:gridSpan w:val="2"/>
            <w:vAlign w:val="center"/>
          </w:tcPr>
          <w:p w:rsidR="008576E5" w:rsidRPr="000E11DD" w:rsidRDefault="00BF082B" w:rsidP="00BF082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19</w:t>
            </w:r>
            <w:r w:rsidR="008576E5" w:rsidRPr="000E11DD">
              <w:rPr>
                <w:sz w:val="23"/>
                <w:szCs w:val="23"/>
              </w:rPr>
              <w:t> </w:t>
            </w:r>
            <w:r>
              <w:rPr>
                <w:sz w:val="23"/>
                <w:szCs w:val="23"/>
              </w:rPr>
              <w:t>686</w:t>
            </w:r>
            <w:r w:rsidR="008576E5" w:rsidRPr="000E11DD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98</w:t>
            </w:r>
          </w:p>
        </w:tc>
        <w:tc>
          <w:tcPr>
            <w:tcW w:w="1559" w:type="dxa"/>
            <w:gridSpan w:val="2"/>
            <w:vAlign w:val="center"/>
          </w:tcPr>
          <w:p w:rsidR="008576E5" w:rsidRPr="000E11DD" w:rsidRDefault="00BF082B" w:rsidP="00BF082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19 686</w:t>
            </w:r>
            <w:r w:rsidR="00F358C8" w:rsidRPr="000E11DD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98</w:t>
            </w:r>
          </w:p>
        </w:tc>
        <w:tc>
          <w:tcPr>
            <w:tcW w:w="1275" w:type="dxa"/>
            <w:vAlign w:val="center"/>
          </w:tcPr>
          <w:p w:rsidR="008576E5" w:rsidRPr="000E11DD" w:rsidRDefault="00F358C8" w:rsidP="00B834D7">
            <w:pPr>
              <w:jc w:val="center"/>
              <w:rPr>
                <w:sz w:val="23"/>
                <w:szCs w:val="23"/>
              </w:rPr>
            </w:pPr>
            <w:r w:rsidRPr="000E11DD">
              <w:rPr>
                <w:sz w:val="23"/>
                <w:szCs w:val="23"/>
              </w:rPr>
              <w:t>100,00%</w:t>
            </w:r>
          </w:p>
        </w:tc>
      </w:tr>
      <w:tr w:rsidR="00D330AA" w:rsidRPr="000E11DD" w:rsidTr="00F267C0">
        <w:tc>
          <w:tcPr>
            <w:tcW w:w="739" w:type="dxa"/>
            <w:vAlign w:val="center"/>
          </w:tcPr>
          <w:p w:rsidR="00522803" w:rsidRPr="000E11DD" w:rsidRDefault="00522803" w:rsidP="00612895">
            <w:pPr>
              <w:jc w:val="center"/>
              <w:rPr>
                <w:sz w:val="23"/>
                <w:szCs w:val="23"/>
              </w:rPr>
            </w:pPr>
            <w:r w:rsidRPr="000E11DD">
              <w:rPr>
                <w:sz w:val="23"/>
                <w:szCs w:val="23"/>
              </w:rPr>
              <w:t>5.5</w:t>
            </w:r>
            <w:r w:rsidR="00E81998" w:rsidRPr="000E11DD">
              <w:rPr>
                <w:sz w:val="23"/>
                <w:szCs w:val="23"/>
              </w:rPr>
              <w:t>.</w:t>
            </w:r>
          </w:p>
        </w:tc>
        <w:tc>
          <w:tcPr>
            <w:tcW w:w="5323" w:type="dxa"/>
          </w:tcPr>
          <w:p w:rsidR="00522803" w:rsidRPr="000E11DD" w:rsidRDefault="00522803" w:rsidP="00E26A1E">
            <w:pPr>
              <w:jc w:val="both"/>
              <w:rPr>
                <w:sz w:val="23"/>
                <w:szCs w:val="23"/>
              </w:rPr>
            </w:pPr>
            <w:r w:rsidRPr="000E11DD">
              <w:rPr>
                <w:sz w:val="23"/>
                <w:szCs w:val="23"/>
              </w:rPr>
              <w:t>Подпрограмма «Сохранение, использование, популяризация и охрана объектов культурного наследия (памятников истории и культуры) ЗАТО г.</w:t>
            </w:r>
            <w:r w:rsidR="00BF082B">
              <w:rPr>
                <w:sz w:val="23"/>
                <w:szCs w:val="23"/>
              </w:rPr>
              <w:t xml:space="preserve"> </w:t>
            </w:r>
            <w:r w:rsidRPr="000E11DD">
              <w:rPr>
                <w:sz w:val="23"/>
                <w:szCs w:val="23"/>
              </w:rPr>
              <w:t>Североморск» на 201</w:t>
            </w:r>
            <w:r w:rsidR="009D0194" w:rsidRPr="000E11DD">
              <w:rPr>
                <w:sz w:val="23"/>
                <w:szCs w:val="23"/>
              </w:rPr>
              <w:t>6</w:t>
            </w:r>
            <w:r w:rsidRPr="000E11DD">
              <w:rPr>
                <w:sz w:val="23"/>
                <w:szCs w:val="23"/>
              </w:rPr>
              <w:t>-2020 годы</w:t>
            </w:r>
          </w:p>
        </w:tc>
        <w:tc>
          <w:tcPr>
            <w:tcW w:w="1560" w:type="dxa"/>
            <w:gridSpan w:val="2"/>
            <w:vAlign w:val="center"/>
          </w:tcPr>
          <w:p w:rsidR="00522803" w:rsidRPr="000E11DD" w:rsidRDefault="00BF082B" w:rsidP="00BF082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  <w:r w:rsidR="003068B7" w:rsidRPr="000E11DD">
              <w:rPr>
                <w:sz w:val="23"/>
                <w:szCs w:val="23"/>
              </w:rPr>
              <w:t> </w:t>
            </w:r>
            <w:r>
              <w:rPr>
                <w:sz w:val="23"/>
                <w:szCs w:val="23"/>
              </w:rPr>
              <w:t>074</w:t>
            </w:r>
            <w:r w:rsidR="00522803" w:rsidRPr="000E11DD">
              <w:rPr>
                <w:sz w:val="23"/>
                <w:szCs w:val="23"/>
              </w:rPr>
              <w:t>,</w:t>
            </w:r>
            <w:r w:rsidR="00F358C8" w:rsidRPr="000E11DD">
              <w:rPr>
                <w:sz w:val="23"/>
                <w:szCs w:val="23"/>
              </w:rPr>
              <w:t>1</w:t>
            </w:r>
            <w:r>
              <w:rPr>
                <w:sz w:val="23"/>
                <w:szCs w:val="23"/>
              </w:rPr>
              <w:t>5</w:t>
            </w:r>
          </w:p>
        </w:tc>
        <w:tc>
          <w:tcPr>
            <w:tcW w:w="1559" w:type="dxa"/>
            <w:gridSpan w:val="2"/>
            <w:vAlign w:val="center"/>
          </w:tcPr>
          <w:p w:rsidR="00522803" w:rsidRPr="000E11DD" w:rsidRDefault="00BF082B" w:rsidP="00BF082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  <w:r w:rsidR="00F358C8" w:rsidRPr="000E11DD">
              <w:rPr>
                <w:sz w:val="23"/>
                <w:szCs w:val="23"/>
              </w:rPr>
              <w:t> </w:t>
            </w:r>
            <w:r>
              <w:rPr>
                <w:sz w:val="23"/>
                <w:szCs w:val="23"/>
              </w:rPr>
              <w:t>995</w:t>
            </w:r>
            <w:r w:rsidR="00F358C8" w:rsidRPr="000E11DD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95</w:t>
            </w:r>
          </w:p>
        </w:tc>
        <w:tc>
          <w:tcPr>
            <w:tcW w:w="1275" w:type="dxa"/>
            <w:vAlign w:val="center"/>
          </w:tcPr>
          <w:p w:rsidR="00522803" w:rsidRPr="000E11DD" w:rsidRDefault="00BF082B" w:rsidP="00BF082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73</w:t>
            </w:r>
            <w:r w:rsidR="00F358C8" w:rsidRPr="000E11DD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54</w:t>
            </w:r>
            <w:r w:rsidR="00F358C8" w:rsidRPr="000E11DD">
              <w:rPr>
                <w:sz w:val="23"/>
                <w:szCs w:val="23"/>
              </w:rPr>
              <w:t>%</w:t>
            </w:r>
          </w:p>
        </w:tc>
      </w:tr>
      <w:tr w:rsidR="000A78B9" w:rsidRPr="000E11DD" w:rsidTr="00F267C0">
        <w:tc>
          <w:tcPr>
            <w:tcW w:w="739" w:type="dxa"/>
            <w:vAlign w:val="center"/>
          </w:tcPr>
          <w:p w:rsidR="000A78B9" w:rsidRPr="000E11DD" w:rsidRDefault="000A78B9" w:rsidP="0023311A">
            <w:pPr>
              <w:jc w:val="center"/>
              <w:rPr>
                <w:sz w:val="23"/>
                <w:szCs w:val="23"/>
              </w:rPr>
            </w:pPr>
            <w:r w:rsidRPr="000E11DD">
              <w:rPr>
                <w:sz w:val="23"/>
                <w:szCs w:val="23"/>
              </w:rPr>
              <w:t>5.6.</w:t>
            </w:r>
          </w:p>
        </w:tc>
        <w:tc>
          <w:tcPr>
            <w:tcW w:w="5323" w:type="dxa"/>
            <w:vAlign w:val="center"/>
          </w:tcPr>
          <w:p w:rsidR="000A78B9" w:rsidRPr="000E11DD" w:rsidRDefault="000A78B9" w:rsidP="00BF082B">
            <w:pPr>
              <w:jc w:val="both"/>
              <w:rPr>
                <w:sz w:val="23"/>
                <w:szCs w:val="23"/>
              </w:rPr>
            </w:pPr>
            <w:r w:rsidRPr="000E11DD">
              <w:rPr>
                <w:sz w:val="23"/>
                <w:szCs w:val="23"/>
              </w:rPr>
              <w:t>Подпрограмма «</w:t>
            </w:r>
            <w:r w:rsidR="00BF082B">
              <w:rPr>
                <w:sz w:val="23"/>
                <w:szCs w:val="23"/>
              </w:rPr>
              <w:t>Создание условий для обеспечения и развития в сфере культуры, спорта и молодежной политики</w:t>
            </w:r>
            <w:r w:rsidRPr="000E11DD">
              <w:rPr>
                <w:sz w:val="23"/>
                <w:szCs w:val="23"/>
              </w:rPr>
              <w:t>» на 2016-2020 годы</w:t>
            </w:r>
          </w:p>
        </w:tc>
        <w:tc>
          <w:tcPr>
            <w:tcW w:w="1560" w:type="dxa"/>
            <w:gridSpan w:val="2"/>
            <w:vAlign w:val="center"/>
          </w:tcPr>
          <w:p w:rsidR="000A78B9" w:rsidRPr="000E11DD" w:rsidRDefault="00BF082B" w:rsidP="00BF082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  <w:r w:rsidR="000A78B9" w:rsidRPr="000E11DD">
              <w:rPr>
                <w:sz w:val="23"/>
                <w:szCs w:val="23"/>
              </w:rPr>
              <w:t>1 </w:t>
            </w:r>
            <w:r w:rsidR="0092142D" w:rsidRPr="000E11DD">
              <w:rPr>
                <w:sz w:val="23"/>
                <w:szCs w:val="23"/>
              </w:rPr>
              <w:t>7</w:t>
            </w:r>
            <w:r>
              <w:rPr>
                <w:sz w:val="23"/>
                <w:szCs w:val="23"/>
              </w:rPr>
              <w:t>01</w:t>
            </w:r>
            <w:r w:rsidR="000A78B9" w:rsidRPr="000E11DD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31</w:t>
            </w:r>
          </w:p>
        </w:tc>
        <w:tc>
          <w:tcPr>
            <w:tcW w:w="1559" w:type="dxa"/>
            <w:gridSpan w:val="2"/>
            <w:vAlign w:val="center"/>
          </w:tcPr>
          <w:p w:rsidR="000A78B9" w:rsidRPr="000E11DD" w:rsidRDefault="00BF082B" w:rsidP="00BF082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  <w:r w:rsidR="0092142D" w:rsidRPr="000E11DD">
              <w:rPr>
                <w:sz w:val="23"/>
                <w:szCs w:val="23"/>
              </w:rPr>
              <w:t>1 </w:t>
            </w:r>
            <w:r>
              <w:rPr>
                <w:sz w:val="23"/>
                <w:szCs w:val="23"/>
              </w:rPr>
              <w:t>197</w:t>
            </w:r>
            <w:r w:rsidR="0092142D" w:rsidRPr="000E11DD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08</w:t>
            </w:r>
          </w:p>
        </w:tc>
        <w:tc>
          <w:tcPr>
            <w:tcW w:w="1275" w:type="dxa"/>
            <w:vAlign w:val="center"/>
          </w:tcPr>
          <w:p w:rsidR="000A78B9" w:rsidRPr="000E11DD" w:rsidRDefault="00BF082B" w:rsidP="00BF082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99</w:t>
            </w:r>
            <w:r w:rsidR="0092142D" w:rsidRPr="000E11DD">
              <w:rPr>
                <w:sz w:val="23"/>
                <w:szCs w:val="23"/>
              </w:rPr>
              <w:t>,0</w:t>
            </w:r>
            <w:r>
              <w:rPr>
                <w:sz w:val="23"/>
                <w:szCs w:val="23"/>
              </w:rPr>
              <w:t>2</w:t>
            </w:r>
            <w:r w:rsidR="0092142D" w:rsidRPr="000E11DD">
              <w:rPr>
                <w:sz w:val="23"/>
                <w:szCs w:val="23"/>
              </w:rPr>
              <w:t>%</w:t>
            </w:r>
          </w:p>
        </w:tc>
      </w:tr>
      <w:tr w:rsidR="00866473" w:rsidRPr="000E11DD" w:rsidTr="00F267C0">
        <w:trPr>
          <w:trHeight w:val="817"/>
        </w:trPr>
        <w:tc>
          <w:tcPr>
            <w:tcW w:w="739" w:type="dxa"/>
            <w:vAlign w:val="center"/>
          </w:tcPr>
          <w:p w:rsidR="00866473" w:rsidRPr="000E11DD" w:rsidRDefault="00866473" w:rsidP="00612895">
            <w:pPr>
              <w:jc w:val="center"/>
              <w:rPr>
                <w:b/>
                <w:sz w:val="23"/>
                <w:szCs w:val="23"/>
              </w:rPr>
            </w:pPr>
            <w:r w:rsidRPr="000E11DD">
              <w:rPr>
                <w:b/>
                <w:sz w:val="23"/>
                <w:szCs w:val="23"/>
              </w:rPr>
              <w:t>6.</w:t>
            </w:r>
          </w:p>
        </w:tc>
        <w:tc>
          <w:tcPr>
            <w:tcW w:w="5323" w:type="dxa"/>
            <w:vAlign w:val="center"/>
          </w:tcPr>
          <w:p w:rsidR="00866473" w:rsidRPr="000E11DD" w:rsidRDefault="00866473" w:rsidP="00905C3F">
            <w:pPr>
              <w:jc w:val="both"/>
              <w:rPr>
                <w:b/>
                <w:sz w:val="23"/>
                <w:szCs w:val="23"/>
              </w:rPr>
            </w:pPr>
            <w:r w:rsidRPr="000E11DD">
              <w:rPr>
                <w:b/>
                <w:bCs/>
                <w:sz w:val="23"/>
                <w:szCs w:val="23"/>
              </w:rPr>
              <w:t xml:space="preserve">Муниципальная программа </w:t>
            </w:r>
            <w:r w:rsidRPr="000E11DD">
              <w:rPr>
                <w:b/>
                <w:sz w:val="23"/>
                <w:szCs w:val="23"/>
              </w:rPr>
              <w:t>«Обеспечение комфортной городской среды» на 2016-202</w:t>
            </w:r>
            <w:r w:rsidR="00905C3F">
              <w:rPr>
                <w:b/>
                <w:sz w:val="23"/>
                <w:szCs w:val="23"/>
              </w:rPr>
              <w:t>5</w:t>
            </w:r>
            <w:r w:rsidRPr="000E11DD">
              <w:rPr>
                <w:b/>
                <w:sz w:val="23"/>
                <w:szCs w:val="23"/>
              </w:rPr>
              <w:t xml:space="preserve"> годы</w:t>
            </w:r>
          </w:p>
        </w:tc>
        <w:tc>
          <w:tcPr>
            <w:tcW w:w="1560" w:type="dxa"/>
            <w:gridSpan w:val="2"/>
            <w:vAlign w:val="center"/>
          </w:tcPr>
          <w:p w:rsidR="00866473" w:rsidRPr="000E11DD" w:rsidRDefault="00BF082B" w:rsidP="00BF082B"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42</w:t>
            </w:r>
            <w:r w:rsidR="0092142D" w:rsidRPr="000E11DD">
              <w:rPr>
                <w:b/>
                <w:sz w:val="23"/>
                <w:szCs w:val="23"/>
              </w:rPr>
              <w:t>8</w:t>
            </w:r>
            <w:r w:rsidR="00866473" w:rsidRPr="000E11DD">
              <w:rPr>
                <w:b/>
                <w:sz w:val="23"/>
                <w:szCs w:val="23"/>
              </w:rPr>
              <w:t> </w:t>
            </w:r>
            <w:r>
              <w:rPr>
                <w:b/>
                <w:sz w:val="23"/>
                <w:szCs w:val="23"/>
              </w:rPr>
              <w:t>427</w:t>
            </w:r>
            <w:r w:rsidR="00866473" w:rsidRPr="000E11DD">
              <w:rPr>
                <w:b/>
                <w:sz w:val="23"/>
                <w:szCs w:val="23"/>
              </w:rPr>
              <w:t>,</w:t>
            </w:r>
            <w:r>
              <w:rPr>
                <w:b/>
                <w:sz w:val="23"/>
                <w:szCs w:val="23"/>
              </w:rPr>
              <w:t>11</w:t>
            </w:r>
          </w:p>
        </w:tc>
        <w:tc>
          <w:tcPr>
            <w:tcW w:w="1559" w:type="dxa"/>
            <w:gridSpan w:val="2"/>
            <w:vAlign w:val="center"/>
          </w:tcPr>
          <w:p w:rsidR="00866473" w:rsidRPr="000E11DD" w:rsidRDefault="00BF082B" w:rsidP="00BF082B"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415</w:t>
            </w:r>
            <w:r w:rsidR="00866473" w:rsidRPr="000E11DD">
              <w:rPr>
                <w:b/>
                <w:sz w:val="23"/>
                <w:szCs w:val="23"/>
              </w:rPr>
              <w:t> </w:t>
            </w:r>
            <w:r w:rsidR="0092142D" w:rsidRPr="000E11DD">
              <w:rPr>
                <w:b/>
                <w:sz w:val="23"/>
                <w:szCs w:val="23"/>
              </w:rPr>
              <w:t>3</w:t>
            </w:r>
            <w:r>
              <w:rPr>
                <w:b/>
                <w:sz w:val="23"/>
                <w:szCs w:val="23"/>
              </w:rPr>
              <w:t>11</w:t>
            </w:r>
            <w:r w:rsidR="00866473" w:rsidRPr="000E11DD">
              <w:rPr>
                <w:b/>
                <w:sz w:val="23"/>
                <w:szCs w:val="23"/>
              </w:rPr>
              <w:t>,</w:t>
            </w:r>
            <w:r w:rsidR="0092142D" w:rsidRPr="000E11DD">
              <w:rPr>
                <w:b/>
                <w:sz w:val="23"/>
                <w:szCs w:val="23"/>
              </w:rPr>
              <w:t>5</w:t>
            </w:r>
            <w:r>
              <w:rPr>
                <w:b/>
                <w:sz w:val="23"/>
                <w:szCs w:val="23"/>
              </w:rPr>
              <w:t>7</w:t>
            </w:r>
          </w:p>
        </w:tc>
        <w:tc>
          <w:tcPr>
            <w:tcW w:w="1275" w:type="dxa"/>
            <w:vAlign w:val="center"/>
          </w:tcPr>
          <w:p w:rsidR="00866473" w:rsidRPr="000E11DD" w:rsidRDefault="0092142D" w:rsidP="00BF082B">
            <w:pPr>
              <w:jc w:val="center"/>
              <w:rPr>
                <w:b/>
                <w:sz w:val="23"/>
                <w:szCs w:val="23"/>
              </w:rPr>
            </w:pPr>
            <w:r w:rsidRPr="000E11DD">
              <w:rPr>
                <w:b/>
                <w:sz w:val="23"/>
                <w:szCs w:val="23"/>
              </w:rPr>
              <w:t>9</w:t>
            </w:r>
            <w:r w:rsidR="00BF082B">
              <w:rPr>
                <w:b/>
                <w:sz w:val="23"/>
                <w:szCs w:val="23"/>
              </w:rPr>
              <w:t>6</w:t>
            </w:r>
            <w:r w:rsidR="00866473" w:rsidRPr="000E11DD">
              <w:rPr>
                <w:b/>
                <w:sz w:val="23"/>
                <w:szCs w:val="23"/>
              </w:rPr>
              <w:t>,</w:t>
            </w:r>
            <w:r w:rsidR="00BF082B">
              <w:rPr>
                <w:b/>
                <w:sz w:val="23"/>
                <w:szCs w:val="23"/>
              </w:rPr>
              <w:t>94</w:t>
            </w:r>
            <w:r w:rsidR="00866473" w:rsidRPr="000E11DD">
              <w:rPr>
                <w:b/>
                <w:sz w:val="23"/>
                <w:szCs w:val="23"/>
              </w:rPr>
              <w:t>%</w:t>
            </w:r>
          </w:p>
        </w:tc>
      </w:tr>
      <w:tr w:rsidR="00866473" w:rsidRPr="000E11DD" w:rsidTr="00F267C0">
        <w:tc>
          <w:tcPr>
            <w:tcW w:w="739" w:type="dxa"/>
            <w:vAlign w:val="center"/>
          </w:tcPr>
          <w:p w:rsidR="00866473" w:rsidRPr="000E11DD" w:rsidRDefault="00866473" w:rsidP="00612895">
            <w:pPr>
              <w:jc w:val="center"/>
              <w:rPr>
                <w:sz w:val="23"/>
                <w:szCs w:val="23"/>
              </w:rPr>
            </w:pPr>
            <w:r w:rsidRPr="000E11DD">
              <w:rPr>
                <w:sz w:val="23"/>
                <w:szCs w:val="23"/>
              </w:rPr>
              <w:t>6.1.</w:t>
            </w:r>
          </w:p>
        </w:tc>
        <w:tc>
          <w:tcPr>
            <w:tcW w:w="5323" w:type="dxa"/>
            <w:vAlign w:val="center"/>
          </w:tcPr>
          <w:p w:rsidR="00866473" w:rsidRPr="000E11DD" w:rsidRDefault="00866473" w:rsidP="00905C3F">
            <w:pPr>
              <w:jc w:val="both"/>
              <w:rPr>
                <w:bCs/>
                <w:sz w:val="23"/>
                <w:szCs w:val="23"/>
              </w:rPr>
            </w:pPr>
            <w:r w:rsidRPr="000E11DD">
              <w:rPr>
                <w:sz w:val="23"/>
                <w:szCs w:val="23"/>
              </w:rPr>
              <w:t xml:space="preserve">Подпрограмма «Автомобильные дороги и </w:t>
            </w:r>
            <w:proofErr w:type="gramStart"/>
            <w:r w:rsidRPr="000E11DD">
              <w:rPr>
                <w:sz w:val="23"/>
                <w:szCs w:val="23"/>
              </w:rPr>
              <w:t>проезды</w:t>
            </w:r>
            <w:proofErr w:type="gramEnd"/>
            <w:r w:rsidRPr="000E11DD">
              <w:rPr>
                <w:sz w:val="23"/>
                <w:szCs w:val="23"/>
              </w:rPr>
              <w:t xml:space="preserve"> ЗАТО г.</w:t>
            </w:r>
            <w:r w:rsidR="00BF082B">
              <w:rPr>
                <w:sz w:val="23"/>
                <w:szCs w:val="23"/>
              </w:rPr>
              <w:t xml:space="preserve"> </w:t>
            </w:r>
            <w:r w:rsidRPr="000E11DD">
              <w:rPr>
                <w:sz w:val="23"/>
                <w:szCs w:val="23"/>
              </w:rPr>
              <w:t>Североморск» на 2016-202</w:t>
            </w:r>
            <w:r w:rsidR="00905C3F">
              <w:rPr>
                <w:sz w:val="23"/>
                <w:szCs w:val="23"/>
              </w:rPr>
              <w:t>5</w:t>
            </w:r>
            <w:r w:rsidRPr="000E11DD">
              <w:rPr>
                <w:sz w:val="23"/>
                <w:szCs w:val="23"/>
              </w:rPr>
              <w:t xml:space="preserve"> годы</w:t>
            </w:r>
          </w:p>
        </w:tc>
        <w:tc>
          <w:tcPr>
            <w:tcW w:w="1560" w:type="dxa"/>
            <w:gridSpan w:val="2"/>
            <w:vAlign w:val="center"/>
          </w:tcPr>
          <w:p w:rsidR="00866473" w:rsidRPr="000E11DD" w:rsidRDefault="00866473" w:rsidP="00BF082B">
            <w:pPr>
              <w:jc w:val="center"/>
              <w:rPr>
                <w:sz w:val="23"/>
                <w:szCs w:val="23"/>
              </w:rPr>
            </w:pPr>
            <w:r w:rsidRPr="000E11DD">
              <w:rPr>
                <w:sz w:val="23"/>
                <w:szCs w:val="23"/>
              </w:rPr>
              <w:t>17</w:t>
            </w:r>
            <w:r w:rsidR="00BF082B">
              <w:rPr>
                <w:sz w:val="23"/>
                <w:szCs w:val="23"/>
              </w:rPr>
              <w:t>7</w:t>
            </w:r>
            <w:r w:rsidRPr="000E11DD">
              <w:rPr>
                <w:sz w:val="23"/>
                <w:szCs w:val="23"/>
              </w:rPr>
              <w:t> </w:t>
            </w:r>
            <w:r w:rsidR="00BF082B">
              <w:rPr>
                <w:sz w:val="23"/>
                <w:szCs w:val="23"/>
              </w:rPr>
              <w:t>336</w:t>
            </w:r>
            <w:r w:rsidRPr="000E11DD">
              <w:rPr>
                <w:sz w:val="23"/>
                <w:szCs w:val="23"/>
              </w:rPr>
              <w:t>,</w:t>
            </w:r>
            <w:r w:rsidR="00AC0904" w:rsidRPr="000E11DD">
              <w:rPr>
                <w:sz w:val="23"/>
                <w:szCs w:val="23"/>
              </w:rPr>
              <w:t>8</w:t>
            </w:r>
            <w:r w:rsidR="00BF082B">
              <w:rPr>
                <w:sz w:val="23"/>
                <w:szCs w:val="23"/>
              </w:rPr>
              <w:t>6</w:t>
            </w:r>
          </w:p>
        </w:tc>
        <w:tc>
          <w:tcPr>
            <w:tcW w:w="1559" w:type="dxa"/>
            <w:gridSpan w:val="2"/>
            <w:vAlign w:val="center"/>
          </w:tcPr>
          <w:p w:rsidR="00866473" w:rsidRPr="000E11DD" w:rsidRDefault="0092142D" w:rsidP="00BF082B">
            <w:pPr>
              <w:jc w:val="center"/>
              <w:rPr>
                <w:sz w:val="23"/>
                <w:szCs w:val="23"/>
              </w:rPr>
            </w:pPr>
            <w:r w:rsidRPr="000E11DD">
              <w:rPr>
                <w:sz w:val="23"/>
                <w:szCs w:val="23"/>
              </w:rPr>
              <w:t>1</w:t>
            </w:r>
            <w:r w:rsidR="00AC0904" w:rsidRPr="000E11DD">
              <w:rPr>
                <w:sz w:val="23"/>
                <w:szCs w:val="23"/>
              </w:rPr>
              <w:t>7</w:t>
            </w:r>
            <w:r w:rsidR="00BF082B">
              <w:rPr>
                <w:sz w:val="23"/>
                <w:szCs w:val="23"/>
              </w:rPr>
              <w:t>3</w:t>
            </w:r>
            <w:r w:rsidR="00866473" w:rsidRPr="000E11DD">
              <w:rPr>
                <w:sz w:val="23"/>
                <w:szCs w:val="23"/>
              </w:rPr>
              <w:t> </w:t>
            </w:r>
            <w:r w:rsidR="00BF082B">
              <w:rPr>
                <w:sz w:val="23"/>
                <w:szCs w:val="23"/>
              </w:rPr>
              <w:t>019</w:t>
            </w:r>
            <w:r w:rsidR="00866473" w:rsidRPr="000E11DD">
              <w:rPr>
                <w:sz w:val="23"/>
                <w:szCs w:val="23"/>
              </w:rPr>
              <w:t>,</w:t>
            </w:r>
            <w:r w:rsidR="00BF082B">
              <w:rPr>
                <w:sz w:val="23"/>
                <w:szCs w:val="23"/>
              </w:rPr>
              <w:t>87</w:t>
            </w:r>
          </w:p>
        </w:tc>
        <w:tc>
          <w:tcPr>
            <w:tcW w:w="1275" w:type="dxa"/>
            <w:vAlign w:val="center"/>
          </w:tcPr>
          <w:p w:rsidR="00866473" w:rsidRPr="000E11DD" w:rsidRDefault="0092142D" w:rsidP="008856B1">
            <w:pPr>
              <w:jc w:val="center"/>
              <w:rPr>
                <w:sz w:val="23"/>
                <w:szCs w:val="23"/>
              </w:rPr>
            </w:pPr>
            <w:r w:rsidRPr="000E11DD">
              <w:rPr>
                <w:sz w:val="23"/>
                <w:szCs w:val="23"/>
              </w:rPr>
              <w:t>97</w:t>
            </w:r>
            <w:r w:rsidR="00866473" w:rsidRPr="000E11DD">
              <w:rPr>
                <w:sz w:val="23"/>
                <w:szCs w:val="23"/>
              </w:rPr>
              <w:t>,</w:t>
            </w:r>
            <w:r w:rsidR="008856B1">
              <w:rPr>
                <w:sz w:val="23"/>
                <w:szCs w:val="23"/>
              </w:rPr>
              <w:t>57</w:t>
            </w:r>
            <w:r w:rsidR="00866473" w:rsidRPr="000E11DD">
              <w:rPr>
                <w:sz w:val="23"/>
                <w:szCs w:val="23"/>
              </w:rPr>
              <w:t>%</w:t>
            </w:r>
          </w:p>
        </w:tc>
      </w:tr>
      <w:tr w:rsidR="005145EF" w:rsidRPr="000E11DD" w:rsidTr="00F267C0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5EF" w:rsidRPr="000E11DD" w:rsidRDefault="005145EF" w:rsidP="00D27625">
            <w:pPr>
              <w:jc w:val="center"/>
              <w:rPr>
                <w:sz w:val="23"/>
                <w:szCs w:val="23"/>
              </w:rPr>
            </w:pPr>
            <w:r w:rsidRPr="000E11DD">
              <w:rPr>
                <w:sz w:val="23"/>
                <w:szCs w:val="23"/>
              </w:rPr>
              <w:t>6.2.</w:t>
            </w: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5EF" w:rsidRPr="000E11DD" w:rsidRDefault="005145EF" w:rsidP="00905C3F">
            <w:pPr>
              <w:jc w:val="both"/>
              <w:rPr>
                <w:sz w:val="23"/>
                <w:szCs w:val="23"/>
              </w:rPr>
            </w:pPr>
            <w:r w:rsidRPr="000E11DD">
              <w:rPr>
                <w:sz w:val="23"/>
                <w:szCs w:val="23"/>
              </w:rPr>
              <w:t>Подпрограмма «Комплексная эксплуатация муниципальных объектов уличного (наружного) освещения» на 2016-20</w:t>
            </w:r>
            <w:r w:rsidR="00905C3F">
              <w:rPr>
                <w:sz w:val="23"/>
                <w:szCs w:val="23"/>
              </w:rPr>
              <w:t>25</w:t>
            </w:r>
            <w:r w:rsidRPr="000E11DD">
              <w:rPr>
                <w:sz w:val="23"/>
                <w:szCs w:val="23"/>
              </w:rPr>
              <w:t xml:space="preserve"> годы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5EF" w:rsidRPr="000E11DD" w:rsidRDefault="005145EF" w:rsidP="008856B1">
            <w:pPr>
              <w:jc w:val="center"/>
              <w:rPr>
                <w:sz w:val="23"/>
                <w:szCs w:val="23"/>
              </w:rPr>
            </w:pPr>
            <w:r w:rsidRPr="000E11DD">
              <w:rPr>
                <w:sz w:val="23"/>
                <w:szCs w:val="23"/>
              </w:rPr>
              <w:t>1</w:t>
            </w:r>
            <w:r w:rsidR="008856B1">
              <w:rPr>
                <w:sz w:val="23"/>
                <w:szCs w:val="23"/>
              </w:rPr>
              <w:t>7</w:t>
            </w:r>
            <w:r w:rsidRPr="000E11DD">
              <w:rPr>
                <w:sz w:val="23"/>
                <w:szCs w:val="23"/>
              </w:rPr>
              <w:t> </w:t>
            </w:r>
            <w:r w:rsidR="0092142D" w:rsidRPr="000E11DD">
              <w:rPr>
                <w:sz w:val="23"/>
                <w:szCs w:val="23"/>
              </w:rPr>
              <w:t>9</w:t>
            </w:r>
            <w:r w:rsidR="008856B1">
              <w:rPr>
                <w:sz w:val="23"/>
                <w:szCs w:val="23"/>
              </w:rPr>
              <w:t>04</w:t>
            </w:r>
            <w:r w:rsidRPr="000E11DD">
              <w:rPr>
                <w:sz w:val="23"/>
                <w:szCs w:val="23"/>
              </w:rPr>
              <w:t>,</w:t>
            </w:r>
            <w:r w:rsidR="008856B1">
              <w:rPr>
                <w:sz w:val="23"/>
                <w:szCs w:val="23"/>
              </w:rPr>
              <w:t>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5EF" w:rsidRPr="000E11DD" w:rsidRDefault="0092142D" w:rsidP="008856B1">
            <w:pPr>
              <w:jc w:val="center"/>
              <w:rPr>
                <w:sz w:val="23"/>
                <w:szCs w:val="23"/>
              </w:rPr>
            </w:pPr>
            <w:r w:rsidRPr="000E11DD">
              <w:rPr>
                <w:sz w:val="23"/>
                <w:szCs w:val="23"/>
              </w:rPr>
              <w:t>1</w:t>
            </w:r>
            <w:r w:rsidR="008856B1">
              <w:rPr>
                <w:sz w:val="23"/>
                <w:szCs w:val="23"/>
              </w:rPr>
              <w:t>7</w:t>
            </w:r>
            <w:r w:rsidR="005145EF" w:rsidRPr="000E11DD">
              <w:rPr>
                <w:sz w:val="23"/>
                <w:szCs w:val="23"/>
              </w:rPr>
              <w:t> </w:t>
            </w:r>
            <w:r w:rsidR="008856B1">
              <w:rPr>
                <w:sz w:val="23"/>
                <w:szCs w:val="23"/>
              </w:rPr>
              <w:t>400</w:t>
            </w:r>
            <w:r w:rsidR="005145EF" w:rsidRPr="000E11DD">
              <w:rPr>
                <w:sz w:val="23"/>
                <w:szCs w:val="23"/>
              </w:rPr>
              <w:t>,</w:t>
            </w:r>
            <w:r w:rsidR="008856B1">
              <w:rPr>
                <w:sz w:val="23"/>
                <w:szCs w:val="23"/>
              </w:rPr>
              <w:t>72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5EF" w:rsidRPr="000E11DD" w:rsidRDefault="001A14F1" w:rsidP="008856B1">
            <w:pPr>
              <w:jc w:val="center"/>
              <w:rPr>
                <w:sz w:val="23"/>
                <w:szCs w:val="23"/>
              </w:rPr>
            </w:pPr>
            <w:r w:rsidRPr="000E11DD">
              <w:rPr>
                <w:sz w:val="23"/>
                <w:szCs w:val="23"/>
              </w:rPr>
              <w:t>9</w:t>
            </w:r>
            <w:r w:rsidR="008856B1">
              <w:rPr>
                <w:sz w:val="23"/>
                <w:szCs w:val="23"/>
              </w:rPr>
              <w:t>7</w:t>
            </w:r>
            <w:r w:rsidR="005145EF" w:rsidRPr="000E11DD">
              <w:rPr>
                <w:sz w:val="23"/>
                <w:szCs w:val="23"/>
              </w:rPr>
              <w:t>,</w:t>
            </w:r>
            <w:r w:rsidR="008856B1">
              <w:rPr>
                <w:sz w:val="23"/>
                <w:szCs w:val="23"/>
              </w:rPr>
              <w:t>19</w:t>
            </w:r>
            <w:r w:rsidR="005145EF" w:rsidRPr="000E11DD">
              <w:rPr>
                <w:sz w:val="23"/>
                <w:szCs w:val="23"/>
              </w:rPr>
              <w:t>%</w:t>
            </w:r>
          </w:p>
        </w:tc>
      </w:tr>
      <w:tr w:rsidR="001431C1" w:rsidRPr="000E11DD" w:rsidTr="00F267C0">
        <w:tc>
          <w:tcPr>
            <w:tcW w:w="739" w:type="dxa"/>
            <w:vAlign w:val="center"/>
          </w:tcPr>
          <w:p w:rsidR="001431C1" w:rsidRPr="000E11DD" w:rsidRDefault="001431C1" w:rsidP="00D27625">
            <w:pPr>
              <w:jc w:val="center"/>
              <w:rPr>
                <w:sz w:val="23"/>
                <w:szCs w:val="23"/>
              </w:rPr>
            </w:pPr>
            <w:r w:rsidRPr="000E11DD">
              <w:rPr>
                <w:sz w:val="23"/>
                <w:szCs w:val="23"/>
              </w:rPr>
              <w:t>6.3.</w:t>
            </w:r>
          </w:p>
        </w:tc>
        <w:tc>
          <w:tcPr>
            <w:tcW w:w="5323" w:type="dxa"/>
            <w:vAlign w:val="center"/>
          </w:tcPr>
          <w:p w:rsidR="001431C1" w:rsidRPr="000E11DD" w:rsidRDefault="001431C1" w:rsidP="00905C3F">
            <w:pPr>
              <w:jc w:val="both"/>
              <w:rPr>
                <w:sz w:val="23"/>
                <w:szCs w:val="23"/>
              </w:rPr>
            </w:pPr>
            <w:r w:rsidRPr="000E11DD">
              <w:rPr>
                <w:sz w:val="23"/>
                <w:szCs w:val="23"/>
              </w:rPr>
              <w:t xml:space="preserve">Подпрограмма «Энергосбережение и повышение </w:t>
            </w:r>
            <w:proofErr w:type="spellStart"/>
            <w:r w:rsidRPr="000E11DD">
              <w:rPr>
                <w:sz w:val="23"/>
                <w:szCs w:val="23"/>
              </w:rPr>
              <w:t>энергоэффективности</w:t>
            </w:r>
            <w:proofErr w:type="spellEnd"/>
            <w:r w:rsidRPr="000E11DD">
              <w:rPr>
                <w:sz w:val="23"/>
                <w:szCs w:val="23"/>
              </w:rPr>
              <w:t xml:space="preserve"> на </w:t>
            </w:r>
            <w:proofErr w:type="gramStart"/>
            <w:r w:rsidRPr="000E11DD">
              <w:rPr>
                <w:sz w:val="23"/>
                <w:szCs w:val="23"/>
              </w:rPr>
              <w:t>территории</w:t>
            </w:r>
            <w:proofErr w:type="gramEnd"/>
            <w:r w:rsidRPr="000E11DD">
              <w:rPr>
                <w:sz w:val="23"/>
                <w:szCs w:val="23"/>
              </w:rPr>
              <w:t xml:space="preserve"> ЗАТО г.</w:t>
            </w:r>
            <w:r w:rsidR="003D496E">
              <w:rPr>
                <w:sz w:val="23"/>
                <w:szCs w:val="23"/>
              </w:rPr>
              <w:t xml:space="preserve"> </w:t>
            </w:r>
            <w:r w:rsidRPr="000E11DD">
              <w:rPr>
                <w:sz w:val="23"/>
                <w:szCs w:val="23"/>
              </w:rPr>
              <w:t>Североморск» на 2016-202</w:t>
            </w:r>
            <w:r w:rsidR="00905C3F">
              <w:rPr>
                <w:sz w:val="23"/>
                <w:szCs w:val="23"/>
              </w:rPr>
              <w:t>5</w:t>
            </w:r>
            <w:r w:rsidRPr="000E11DD">
              <w:rPr>
                <w:sz w:val="23"/>
                <w:szCs w:val="23"/>
              </w:rPr>
              <w:t xml:space="preserve"> годы</w:t>
            </w:r>
          </w:p>
        </w:tc>
        <w:tc>
          <w:tcPr>
            <w:tcW w:w="1560" w:type="dxa"/>
            <w:gridSpan w:val="2"/>
            <w:vAlign w:val="center"/>
          </w:tcPr>
          <w:p w:rsidR="001431C1" w:rsidRPr="000E11DD" w:rsidRDefault="008856B1" w:rsidP="008856B1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</w:t>
            </w:r>
            <w:r w:rsidR="001431C1" w:rsidRPr="000E11DD">
              <w:rPr>
                <w:sz w:val="23"/>
                <w:szCs w:val="23"/>
              </w:rPr>
              <w:t> </w:t>
            </w:r>
            <w:r>
              <w:rPr>
                <w:sz w:val="23"/>
                <w:szCs w:val="23"/>
              </w:rPr>
              <w:t>751</w:t>
            </w:r>
            <w:r w:rsidR="001431C1" w:rsidRPr="000E11DD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79</w:t>
            </w:r>
          </w:p>
        </w:tc>
        <w:tc>
          <w:tcPr>
            <w:tcW w:w="1559" w:type="dxa"/>
            <w:gridSpan w:val="2"/>
            <w:vAlign w:val="center"/>
          </w:tcPr>
          <w:p w:rsidR="001431C1" w:rsidRPr="000E11DD" w:rsidRDefault="008856B1" w:rsidP="008856B1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</w:t>
            </w:r>
            <w:r w:rsidR="001431C1" w:rsidRPr="000E11DD">
              <w:rPr>
                <w:sz w:val="23"/>
                <w:szCs w:val="23"/>
              </w:rPr>
              <w:t> </w:t>
            </w:r>
            <w:r w:rsidR="001A14F1" w:rsidRPr="000E11DD">
              <w:rPr>
                <w:sz w:val="23"/>
                <w:szCs w:val="23"/>
              </w:rPr>
              <w:t>73</w:t>
            </w:r>
            <w:r>
              <w:rPr>
                <w:sz w:val="23"/>
                <w:szCs w:val="23"/>
              </w:rPr>
              <w:t>5</w:t>
            </w:r>
            <w:r w:rsidR="001431C1" w:rsidRPr="000E11DD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1</w:t>
            </w:r>
            <w:r w:rsidR="001A14F1" w:rsidRPr="000E11DD">
              <w:rPr>
                <w:sz w:val="23"/>
                <w:szCs w:val="23"/>
              </w:rPr>
              <w:t>9</w:t>
            </w:r>
          </w:p>
        </w:tc>
        <w:tc>
          <w:tcPr>
            <w:tcW w:w="1275" w:type="dxa"/>
            <w:vAlign w:val="center"/>
          </w:tcPr>
          <w:p w:rsidR="001431C1" w:rsidRPr="000E11DD" w:rsidRDefault="001A14F1" w:rsidP="008856B1">
            <w:pPr>
              <w:jc w:val="center"/>
              <w:rPr>
                <w:sz w:val="23"/>
                <w:szCs w:val="23"/>
              </w:rPr>
            </w:pPr>
            <w:r w:rsidRPr="000E11DD">
              <w:rPr>
                <w:sz w:val="23"/>
                <w:szCs w:val="23"/>
              </w:rPr>
              <w:t>9</w:t>
            </w:r>
            <w:r w:rsidR="008856B1">
              <w:rPr>
                <w:sz w:val="23"/>
                <w:szCs w:val="23"/>
              </w:rPr>
              <w:t>9</w:t>
            </w:r>
            <w:r w:rsidR="001431C1" w:rsidRPr="000E11DD">
              <w:rPr>
                <w:sz w:val="23"/>
                <w:szCs w:val="23"/>
              </w:rPr>
              <w:t>,</w:t>
            </w:r>
            <w:r w:rsidR="008856B1">
              <w:rPr>
                <w:sz w:val="23"/>
                <w:szCs w:val="23"/>
              </w:rPr>
              <w:t>7</w:t>
            </w:r>
            <w:r w:rsidRPr="000E11DD">
              <w:rPr>
                <w:sz w:val="23"/>
                <w:szCs w:val="23"/>
              </w:rPr>
              <w:t>9</w:t>
            </w:r>
            <w:r w:rsidR="001431C1" w:rsidRPr="000E11DD">
              <w:rPr>
                <w:sz w:val="23"/>
                <w:szCs w:val="23"/>
              </w:rPr>
              <w:t>%</w:t>
            </w:r>
          </w:p>
        </w:tc>
      </w:tr>
      <w:tr w:rsidR="00925584" w:rsidRPr="000E11DD" w:rsidTr="00F267C0">
        <w:tc>
          <w:tcPr>
            <w:tcW w:w="739" w:type="dxa"/>
            <w:vAlign w:val="center"/>
          </w:tcPr>
          <w:p w:rsidR="00925584" w:rsidRPr="000E11DD" w:rsidRDefault="00925584" w:rsidP="00D27625">
            <w:pPr>
              <w:jc w:val="center"/>
              <w:rPr>
                <w:sz w:val="23"/>
                <w:szCs w:val="23"/>
              </w:rPr>
            </w:pPr>
            <w:r w:rsidRPr="000E11DD">
              <w:rPr>
                <w:sz w:val="23"/>
                <w:szCs w:val="23"/>
              </w:rPr>
              <w:t>6.4.</w:t>
            </w:r>
          </w:p>
        </w:tc>
        <w:tc>
          <w:tcPr>
            <w:tcW w:w="5323" w:type="dxa"/>
            <w:vAlign w:val="center"/>
          </w:tcPr>
          <w:p w:rsidR="00925584" w:rsidRPr="000E11DD" w:rsidRDefault="00925584" w:rsidP="00905C3F">
            <w:pPr>
              <w:jc w:val="both"/>
              <w:rPr>
                <w:sz w:val="23"/>
                <w:szCs w:val="23"/>
              </w:rPr>
            </w:pPr>
            <w:r w:rsidRPr="000E11DD">
              <w:rPr>
                <w:sz w:val="23"/>
                <w:szCs w:val="23"/>
              </w:rPr>
              <w:t xml:space="preserve">Подпрограмма «Подготовка объектов и систем </w:t>
            </w:r>
            <w:proofErr w:type="gramStart"/>
            <w:r w:rsidRPr="000E11DD">
              <w:rPr>
                <w:sz w:val="23"/>
                <w:szCs w:val="23"/>
              </w:rPr>
              <w:t>жизнеобеспечения</w:t>
            </w:r>
            <w:proofErr w:type="gramEnd"/>
            <w:r w:rsidRPr="000E11DD">
              <w:rPr>
                <w:sz w:val="23"/>
                <w:szCs w:val="23"/>
              </w:rPr>
              <w:t xml:space="preserve"> ЗАТО г.</w:t>
            </w:r>
            <w:r w:rsidR="009A6148">
              <w:rPr>
                <w:sz w:val="23"/>
                <w:szCs w:val="23"/>
              </w:rPr>
              <w:t xml:space="preserve"> </w:t>
            </w:r>
            <w:r w:rsidRPr="000E11DD">
              <w:rPr>
                <w:sz w:val="23"/>
                <w:szCs w:val="23"/>
              </w:rPr>
              <w:t>Североморск к работе в отопительный период» на 2016-202</w:t>
            </w:r>
            <w:r w:rsidR="00905C3F">
              <w:rPr>
                <w:sz w:val="23"/>
                <w:szCs w:val="23"/>
              </w:rPr>
              <w:t>5</w:t>
            </w:r>
            <w:r w:rsidRPr="000E11DD">
              <w:rPr>
                <w:sz w:val="23"/>
                <w:szCs w:val="23"/>
              </w:rPr>
              <w:t xml:space="preserve"> годы</w:t>
            </w:r>
          </w:p>
        </w:tc>
        <w:tc>
          <w:tcPr>
            <w:tcW w:w="1560" w:type="dxa"/>
            <w:gridSpan w:val="2"/>
            <w:vAlign w:val="center"/>
          </w:tcPr>
          <w:p w:rsidR="00925584" w:rsidRPr="000E11DD" w:rsidRDefault="008856B1" w:rsidP="008856B1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82</w:t>
            </w:r>
            <w:r w:rsidR="00925584" w:rsidRPr="000E11DD">
              <w:rPr>
                <w:sz w:val="23"/>
                <w:szCs w:val="23"/>
              </w:rPr>
              <w:t> </w:t>
            </w:r>
            <w:r>
              <w:rPr>
                <w:sz w:val="23"/>
                <w:szCs w:val="23"/>
              </w:rPr>
              <w:t>913</w:t>
            </w:r>
            <w:r w:rsidR="00925584" w:rsidRPr="000E11DD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73</w:t>
            </w:r>
          </w:p>
        </w:tc>
        <w:tc>
          <w:tcPr>
            <w:tcW w:w="1559" w:type="dxa"/>
            <w:gridSpan w:val="2"/>
            <w:vAlign w:val="center"/>
          </w:tcPr>
          <w:p w:rsidR="00925584" w:rsidRPr="000E11DD" w:rsidRDefault="008856B1" w:rsidP="008856B1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</w:t>
            </w:r>
            <w:r w:rsidR="003164C9" w:rsidRPr="000E11DD">
              <w:rPr>
                <w:sz w:val="23"/>
                <w:szCs w:val="23"/>
              </w:rPr>
              <w:t>1 </w:t>
            </w:r>
            <w:r>
              <w:rPr>
                <w:sz w:val="23"/>
                <w:szCs w:val="23"/>
              </w:rPr>
              <w:t>813</w:t>
            </w:r>
            <w:r w:rsidR="00925584" w:rsidRPr="000E11DD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94</w:t>
            </w:r>
          </w:p>
        </w:tc>
        <w:tc>
          <w:tcPr>
            <w:tcW w:w="1275" w:type="dxa"/>
            <w:vAlign w:val="center"/>
          </w:tcPr>
          <w:p w:rsidR="00925584" w:rsidRPr="000E11DD" w:rsidRDefault="008856B1" w:rsidP="008856B1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98</w:t>
            </w:r>
            <w:r w:rsidR="00925584" w:rsidRPr="000E11DD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67</w:t>
            </w:r>
            <w:r w:rsidR="00AC0904" w:rsidRPr="000E11DD">
              <w:rPr>
                <w:sz w:val="23"/>
                <w:szCs w:val="23"/>
              </w:rPr>
              <w:t>%</w:t>
            </w:r>
          </w:p>
        </w:tc>
      </w:tr>
      <w:tr w:rsidR="00D42695" w:rsidRPr="000E11DD" w:rsidTr="00F267C0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695" w:rsidRPr="000E11DD" w:rsidRDefault="00D42695" w:rsidP="0073021A">
            <w:pPr>
              <w:jc w:val="center"/>
              <w:rPr>
                <w:sz w:val="23"/>
                <w:szCs w:val="23"/>
              </w:rPr>
            </w:pPr>
            <w:r w:rsidRPr="000E11DD">
              <w:rPr>
                <w:sz w:val="23"/>
                <w:szCs w:val="23"/>
              </w:rPr>
              <w:t>6.5.</w:t>
            </w: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695" w:rsidRPr="000E11DD" w:rsidRDefault="00D42695" w:rsidP="00905C3F">
            <w:pPr>
              <w:jc w:val="both"/>
              <w:rPr>
                <w:sz w:val="23"/>
                <w:szCs w:val="23"/>
              </w:rPr>
            </w:pPr>
            <w:r w:rsidRPr="000E11DD">
              <w:rPr>
                <w:sz w:val="23"/>
                <w:szCs w:val="23"/>
              </w:rPr>
              <w:t xml:space="preserve">Подпрограмма «Муниципальный жилищный </w:t>
            </w:r>
            <w:proofErr w:type="gramStart"/>
            <w:r w:rsidRPr="000E11DD">
              <w:rPr>
                <w:sz w:val="23"/>
                <w:szCs w:val="23"/>
              </w:rPr>
              <w:t>фонд</w:t>
            </w:r>
            <w:proofErr w:type="gramEnd"/>
            <w:r w:rsidRPr="000E11DD">
              <w:rPr>
                <w:sz w:val="23"/>
                <w:szCs w:val="23"/>
              </w:rPr>
              <w:t xml:space="preserve"> ЗАТО г.</w:t>
            </w:r>
            <w:r w:rsidR="009A6148">
              <w:rPr>
                <w:sz w:val="23"/>
                <w:szCs w:val="23"/>
              </w:rPr>
              <w:t xml:space="preserve"> </w:t>
            </w:r>
            <w:r w:rsidRPr="000E11DD">
              <w:rPr>
                <w:sz w:val="23"/>
                <w:szCs w:val="23"/>
              </w:rPr>
              <w:t>Североморск» на 2016-202</w:t>
            </w:r>
            <w:r w:rsidR="00905C3F">
              <w:rPr>
                <w:sz w:val="23"/>
                <w:szCs w:val="23"/>
              </w:rPr>
              <w:t>5</w:t>
            </w:r>
            <w:r w:rsidRPr="000E11DD">
              <w:rPr>
                <w:sz w:val="23"/>
                <w:szCs w:val="23"/>
              </w:rPr>
              <w:t xml:space="preserve"> годы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695" w:rsidRPr="000E11DD" w:rsidRDefault="003164C9" w:rsidP="00720B71">
            <w:pPr>
              <w:jc w:val="center"/>
              <w:rPr>
                <w:sz w:val="23"/>
                <w:szCs w:val="23"/>
              </w:rPr>
            </w:pPr>
            <w:r w:rsidRPr="000E11DD">
              <w:rPr>
                <w:sz w:val="23"/>
                <w:szCs w:val="23"/>
              </w:rPr>
              <w:t>5</w:t>
            </w:r>
            <w:r w:rsidR="00720B71">
              <w:rPr>
                <w:sz w:val="23"/>
                <w:szCs w:val="23"/>
              </w:rPr>
              <w:t>5</w:t>
            </w:r>
            <w:r w:rsidR="00D42695" w:rsidRPr="000E11DD">
              <w:rPr>
                <w:sz w:val="23"/>
                <w:szCs w:val="23"/>
              </w:rPr>
              <w:t> </w:t>
            </w:r>
            <w:r w:rsidR="00720B71">
              <w:rPr>
                <w:sz w:val="23"/>
                <w:szCs w:val="23"/>
              </w:rPr>
              <w:t>055</w:t>
            </w:r>
            <w:r w:rsidR="00D42695" w:rsidRPr="000E11DD">
              <w:rPr>
                <w:sz w:val="23"/>
                <w:szCs w:val="23"/>
              </w:rPr>
              <w:t>,</w:t>
            </w:r>
            <w:r w:rsidR="00720B71">
              <w:rPr>
                <w:sz w:val="23"/>
                <w:szCs w:val="23"/>
              </w:rPr>
              <w:t>81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695" w:rsidRPr="000E11DD" w:rsidRDefault="003164C9" w:rsidP="00720B71">
            <w:pPr>
              <w:jc w:val="center"/>
              <w:rPr>
                <w:sz w:val="23"/>
                <w:szCs w:val="23"/>
              </w:rPr>
            </w:pPr>
            <w:r w:rsidRPr="000E11DD">
              <w:rPr>
                <w:sz w:val="23"/>
                <w:szCs w:val="23"/>
              </w:rPr>
              <w:t>5</w:t>
            </w:r>
            <w:r w:rsidR="00720B71">
              <w:rPr>
                <w:sz w:val="23"/>
                <w:szCs w:val="23"/>
              </w:rPr>
              <w:t>3</w:t>
            </w:r>
            <w:r w:rsidR="00D42695" w:rsidRPr="000E11DD">
              <w:rPr>
                <w:sz w:val="23"/>
                <w:szCs w:val="23"/>
              </w:rPr>
              <w:t> </w:t>
            </w:r>
            <w:r w:rsidR="00720B71">
              <w:rPr>
                <w:sz w:val="23"/>
                <w:szCs w:val="23"/>
              </w:rPr>
              <w:t>867</w:t>
            </w:r>
            <w:r w:rsidR="00D42695" w:rsidRPr="000E11DD">
              <w:rPr>
                <w:sz w:val="23"/>
                <w:szCs w:val="23"/>
              </w:rPr>
              <w:t>,</w:t>
            </w:r>
            <w:r w:rsidR="00720B71">
              <w:rPr>
                <w:sz w:val="23"/>
                <w:szCs w:val="23"/>
              </w:rPr>
              <w:t>1</w:t>
            </w:r>
            <w:r w:rsidRPr="000E11DD">
              <w:rPr>
                <w:sz w:val="23"/>
                <w:szCs w:val="23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695" w:rsidRPr="000E11DD" w:rsidRDefault="003164C9" w:rsidP="00720B71">
            <w:pPr>
              <w:jc w:val="center"/>
              <w:rPr>
                <w:sz w:val="23"/>
                <w:szCs w:val="23"/>
              </w:rPr>
            </w:pPr>
            <w:r w:rsidRPr="000E11DD">
              <w:rPr>
                <w:sz w:val="23"/>
                <w:szCs w:val="23"/>
              </w:rPr>
              <w:t>97</w:t>
            </w:r>
            <w:r w:rsidR="00D42695" w:rsidRPr="000E11DD">
              <w:rPr>
                <w:sz w:val="23"/>
                <w:szCs w:val="23"/>
              </w:rPr>
              <w:t>,</w:t>
            </w:r>
            <w:r w:rsidR="00720B71">
              <w:rPr>
                <w:sz w:val="23"/>
                <w:szCs w:val="23"/>
              </w:rPr>
              <w:t>84</w:t>
            </w:r>
            <w:r w:rsidR="00D42695" w:rsidRPr="000E11DD">
              <w:rPr>
                <w:sz w:val="23"/>
                <w:szCs w:val="23"/>
              </w:rPr>
              <w:t>%</w:t>
            </w:r>
          </w:p>
        </w:tc>
      </w:tr>
      <w:tr w:rsidR="00D42695" w:rsidRPr="000E11DD" w:rsidTr="00F267C0">
        <w:tc>
          <w:tcPr>
            <w:tcW w:w="739" w:type="dxa"/>
            <w:vAlign w:val="center"/>
          </w:tcPr>
          <w:p w:rsidR="00D42695" w:rsidRPr="000E11DD" w:rsidRDefault="00D42695" w:rsidP="0073021A">
            <w:pPr>
              <w:jc w:val="center"/>
              <w:rPr>
                <w:sz w:val="23"/>
                <w:szCs w:val="23"/>
              </w:rPr>
            </w:pPr>
            <w:r w:rsidRPr="000E11DD">
              <w:rPr>
                <w:sz w:val="23"/>
                <w:szCs w:val="23"/>
              </w:rPr>
              <w:t>6.6.</w:t>
            </w:r>
          </w:p>
        </w:tc>
        <w:tc>
          <w:tcPr>
            <w:tcW w:w="5323" w:type="dxa"/>
            <w:vAlign w:val="center"/>
          </w:tcPr>
          <w:p w:rsidR="00D42695" w:rsidRPr="000E11DD" w:rsidRDefault="00D42695" w:rsidP="00905C3F">
            <w:pPr>
              <w:jc w:val="both"/>
              <w:rPr>
                <w:sz w:val="23"/>
                <w:szCs w:val="23"/>
              </w:rPr>
            </w:pPr>
            <w:r w:rsidRPr="000E11DD">
              <w:rPr>
                <w:sz w:val="23"/>
                <w:szCs w:val="23"/>
              </w:rPr>
              <w:t xml:space="preserve">Подпрограмма «Осуществление прочих мероприятий по благоустройству </w:t>
            </w:r>
            <w:proofErr w:type="gramStart"/>
            <w:r w:rsidRPr="000E11DD">
              <w:rPr>
                <w:sz w:val="23"/>
                <w:szCs w:val="23"/>
              </w:rPr>
              <w:t>в</w:t>
            </w:r>
            <w:proofErr w:type="gramEnd"/>
            <w:r w:rsidRPr="000E11DD">
              <w:rPr>
                <w:sz w:val="23"/>
                <w:szCs w:val="23"/>
              </w:rPr>
              <w:t xml:space="preserve"> ЗАТО г.</w:t>
            </w:r>
            <w:r w:rsidR="009A6148">
              <w:rPr>
                <w:sz w:val="23"/>
                <w:szCs w:val="23"/>
              </w:rPr>
              <w:t xml:space="preserve"> </w:t>
            </w:r>
            <w:r w:rsidRPr="000E11DD">
              <w:rPr>
                <w:sz w:val="23"/>
                <w:szCs w:val="23"/>
              </w:rPr>
              <w:t>Североморск» на 2016-202</w:t>
            </w:r>
            <w:r w:rsidR="00905C3F">
              <w:rPr>
                <w:sz w:val="23"/>
                <w:szCs w:val="23"/>
              </w:rPr>
              <w:t>5</w:t>
            </w:r>
            <w:r w:rsidRPr="000E11DD">
              <w:rPr>
                <w:sz w:val="23"/>
                <w:szCs w:val="23"/>
              </w:rPr>
              <w:t xml:space="preserve"> годы.</w:t>
            </w:r>
          </w:p>
        </w:tc>
        <w:tc>
          <w:tcPr>
            <w:tcW w:w="1560" w:type="dxa"/>
            <w:gridSpan w:val="2"/>
            <w:vAlign w:val="center"/>
          </w:tcPr>
          <w:p w:rsidR="00D42695" w:rsidRPr="000E11DD" w:rsidRDefault="003164C9" w:rsidP="00720B71">
            <w:pPr>
              <w:jc w:val="center"/>
              <w:rPr>
                <w:sz w:val="23"/>
                <w:szCs w:val="23"/>
              </w:rPr>
            </w:pPr>
            <w:r w:rsidRPr="000E11DD">
              <w:rPr>
                <w:sz w:val="23"/>
                <w:szCs w:val="23"/>
              </w:rPr>
              <w:t>8</w:t>
            </w:r>
            <w:r w:rsidR="00720B71">
              <w:rPr>
                <w:sz w:val="23"/>
                <w:szCs w:val="23"/>
              </w:rPr>
              <w:t>1</w:t>
            </w:r>
            <w:r w:rsidR="00D42695" w:rsidRPr="000E11DD">
              <w:rPr>
                <w:sz w:val="23"/>
                <w:szCs w:val="23"/>
              </w:rPr>
              <w:t> </w:t>
            </w:r>
            <w:r w:rsidR="00720B71">
              <w:rPr>
                <w:sz w:val="23"/>
                <w:szCs w:val="23"/>
              </w:rPr>
              <w:t>728</w:t>
            </w:r>
            <w:r w:rsidR="00D42695" w:rsidRPr="000E11DD">
              <w:rPr>
                <w:sz w:val="23"/>
                <w:szCs w:val="23"/>
              </w:rPr>
              <w:t>,</w:t>
            </w:r>
            <w:r w:rsidR="00720B71">
              <w:rPr>
                <w:sz w:val="23"/>
                <w:szCs w:val="23"/>
              </w:rPr>
              <w:t>6</w:t>
            </w:r>
            <w:r w:rsidRPr="000E11DD">
              <w:rPr>
                <w:sz w:val="23"/>
                <w:szCs w:val="23"/>
              </w:rPr>
              <w:t>3</w:t>
            </w:r>
          </w:p>
        </w:tc>
        <w:tc>
          <w:tcPr>
            <w:tcW w:w="1559" w:type="dxa"/>
            <w:gridSpan w:val="2"/>
            <w:vAlign w:val="center"/>
          </w:tcPr>
          <w:p w:rsidR="00D42695" w:rsidRPr="000E11DD" w:rsidRDefault="00720B71" w:rsidP="00720B71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76</w:t>
            </w:r>
            <w:r w:rsidR="00D42695" w:rsidRPr="000E11DD">
              <w:rPr>
                <w:sz w:val="23"/>
                <w:szCs w:val="23"/>
              </w:rPr>
              <w:t> </w:t>
            </w:r>
            <w:r>
              <w:rPr>
                <w:sz w:val="23"/>
                <w:szCs w:val="23"/>
              </w:rPr>
              <w:t>553</w:t>
            </w:r>
            <w:r w:rsidR="00D42695" w:rsidRPr="000E11DD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68</w:t>
            </w:r>
          </w:p>
        </w:tc>
        <w:tc>
          <w:tcPr>
            <w:tcW w:w="1275" w:type="dxa"/>
            <w:vAlign w:val="center"/>
          </w:tcPr>
          <w:p w:rsidR="00D42695" w:rsidRPr="000E11DD" w:rsidRDefault="003164C9" w:rsidP="00720B71">
            <w:pPr>
              <w:jc w:val="center"/>
              <w:rPr>
                <w:sz w:val="23"/>
                <w:szCs w:val="23"/>
              </w:rPr>
            </w:pPr>
            <w:r w:rsidRPr="000E11DD">
              <w:rPr>
                <w:sz w:val="23"/>
                <w:szCs w:val="23"/>
              </w:rPr>
              <w:t>9</w:t>
            </w:r>
            <w:r w:rsidR="00720B71">
              <w:rPr>
                <w:sz w:val="23"/>
                <w:szCs w:val="23"/>
              </w:rPr>
              <w:t>3</w:t>
            </w:r>
            <w:r w:rsidR="00D42695" w:rsidRPr="000E11DD">
              <w:rPr>
                <w:sz w:val="23"/>
                <w:szCs w:val="23"/>
              </w:rPr>
              <w:t>,</w:t>
            </w:r>
            <w:r w:rsidR="00720B71">
              <w:rPr>
                <w:sz w:val="23"/>
                <w:szCs w:val="23"/>
              </w:rPr>
              <w:t>67</w:t>
            </w:r>
            <w:r w:rsidR="00D42695" w:rsidRPr="000E11DD">
              <w:rPr>
                <w:sz w:val="23"/>
                <w:szCs w:val="23"/>
              </w:rPr>
              <w:t>%</w:t>
            </w:r>
          </w:p>
        </w:tc>
      </w:tr>
      <w:tr w:rsidR="00927A45" w:rsidRPr="000E11DD" w:rsidTr="00F267C0">
        <w:tc>
          <w:tcPr>
            <w:tcW w:w="739" w:type="dxa"/>
            <w:vAlign w:val="center"/>
          </w:tcPr>
          <w:p w:rsidR="00927A45" w:rsidRPr="000E11DD" w:rsidRDefault="00927A45" w:rsidP="006957A3">
            <w:pPr>
              <w:jc w:val="center"/>
              <w:rPr>
                <w:sz w:val="23"/>
                <w:szCs w:val="23"/>
              </w:rPr>
            </w:pPr>
            <w:r w:rsidRPr="000E11DD">
              <w:rPr>
                <w:sz w:val="23"/>
                <w:szCs w:val="23"/>
              </w:rPr>
              <w:t>6.7.</w:t>
            </w:r>
          </w:p>
        </w:tc>
        <w:tc>
          <w:tcPr>
            <w:tcW w:w="5323" w:type="dxa"/>
            <w:vAlign w:val="center"/>
          </w:tcPr>
          <w:p w:rsidR="00927A45" w:rsidRPr="000E11DD" w:rsidRDefault="00927A45" w:rsidP="00905C3F">
            <w:pPr>
              <w:jc w:val="both"/>
              <w:rPr>
                <w:sz w:val="23"/>
                <w:szCs w:val="23"/>
              </w:rPr>
            </w:pPr>
            <w:r w:rsidRPr="000E11DD">
              <w:rPr>
                <w:sz w:val="23"/>
                <w:szCs w:val="23"/>
              </w:rPr>
              <w:t>Подпрограмма «Городские парки и скверы-центры отдыха североморцев» на 2016-202</w:t>
            </w:r>
            <w:r w:rsidR="00905C3F">
              <w:rPr>
                <w:sz w:val="23"/>
                <w:szCs w:val="23"/>
              </w:rPr>
              <w:t>5</w:t>
            </w:r>
            <w:r w:rsidRPr="000E11DD">
              <w:rPr>
                <w:sz w:val="23"/>
                <w:szCs w:val="23"/>
              </w:rPr>
              <w:t xml:space="preserve"> годы</w:t>
            </w:r>
          </w:p>
        </w:tc>
        <w:tc>
          <w:tcPr>
            <w:tcW w:w="1560" w:type="dxa"/>
            <w:gridSpan w:val="2"/>
            <w:vAlign w:val="center"/>
          </w:tcPr>
          <w:p w:rsidR="00927A45" w:rsidRPr="000E11DD" w:rsidRDefault="00720B71" w:rsidP="00720B71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  <w:r w:rsidR="00927A45" w:rsidRPr="000E11DD">
              <w:rPr>
                <w:sz w:val="23"/>
                <w:szCs w:val="23"/>
              </w:rPr>
              <w:t> </w:t>
            </w:r>
            <w:r>
              <w:rPr>
                <w:sz w:val="23"/>
                <w:szCs w:val="23"/>
              </w:rPr>
              <w:t>736</w:t>
            </w:r>
            <w:r w:rsidR="00927A45" w:rsidRPr="000E11DD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26</w:t>
            </w:r>
          </w:p>
        </w:tc>
        <w:tc>
          <w:tcPr>
            <w:tcW w:w="1559" w:type="dxa"/>
            <w:gridSpan w:val="2"/>
            <w:vAlign w:val="center"/>
          </w:tcPr>
          <w:p w:rsidR="00927A45" w:rsidRPr="000E11DD" w:rsidRDefault="00720B71" w:rsidP="00720B71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  <w:r w:rsidR="00927A45" w:rsidRPr="000E11DD">
              <w:rPr>
                <w:sz w:val="23"/>
                <w:szCs w:val="23"/>
              </w:rPr>
              <w:t> </w:t>
            </w:r>
            <w:r>
              <w:rPr>
                <w:sz w:val="23"/>
                <w:szCs w:val="23"/>
              </w:rPr>
              <w:t>920</w:t>
            </w:r>
            <w:r w:rsidR="00927A45" w:rsidRPr="000E11DD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98</w:t>
            </w:r>
          </w:p>
        </w:tc>
        <w:tc>
          <w:tcPr>
            <w:tcW w:w="1275" w:type="dxa"/>
            <w:vAlign w:val="center"/>
          </w:tcPr>
          <w:p w:rsidR="00927A45" w:rsidRPr="000E11DD" w:rsidRDefault="00720B71" w:rsidP="00720B71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85</w:t>
            </w:r>
            <w:r w:rsidR="00927A45" w:rsidRPr="000E11DD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79</w:t>
            </w:r>
            <w:r w:rsidR="00927A45" w:rsidRPr="000E11DD">
              <w:rPr>
                <w:sz w:val="23"/>
                <w:szCs w:val="23"/>
              </w:rPr>
              <w:t>%</w:t>
            </w:r>
          </w:p>
        </w:tc>
      </w:tr>
      <w:tr w:rsidR="00650619" w:rsidRPr="000E11DD" w:rsidTr="00F267C0">
        <w:tc>
          <w:tcPr>
            <w:tcW w:w="739" w:type="dxa"/>
            <w:vAlign w:val="center"/>
          </w:tcPr>
          <w:p w:rsidR="00650619" w:rsidRPr="000E11DD" w:rsidRDefault="00650619" w:rsidP="0073021A">
            <w:pPr>
              <w:jc w:val="center"/>
              <w:rPr>
                <w:b/>
                <w:sz w:val="23"/>
                <w:szCs w:val="23"/>
              </w:rPr>
            </w:pPr>
            <w:r w:rsidRPr="000E11DD">
              <w:rPr>
                <w:b/>
                <w:sz w:val="23"/>
                <w:szCs w:val="23"/>
              </w:rPr>
              <w:t>7.</w:t>
            </w:r>
          </w:p>
        </w:tc>
        <w:tc>
          <w:tcPr>
            <w:tcW w:w="5323" w:type="dxa"/>
            <w:vAlign w:val="center"/>
          </w:tcPr>
          <w:p w:rsidR="00650619" w:rsidRPr="000E11DD" w:rsidRDefault="00650619" w:rsidP="006957A3">
            <w:pPr>
              <w:rPr>
                <w:b/>
                <w:sz w:val="23"/>
                <w:szCs w:val="23"/>
              </w:rPr>
            </w:pPr>
            <w:r w:rsidRPr="000E11DD">
              <w:rPr>
                <w:b/>
                <w:sz w:val="23"/>
                <w:szCs w:val="23"/>
              </w:rPr>
              <w:t xml:space="preserve">Муниципальная программа «Создание условий для эффективного и ответственного управления муниципальными финансами, повышения устойчивости бюджета муниципального </w:t>
            </w:r>
            <w:proofErr w:type="gramStart"/>
            <w:r w:rsidRPr="000E11DD">
              <w:rPr>
                <w:b/>
                <w:sz w:val="23"/>
                <w:szCs w:val="23"/>
              </w:rPr>
              <w:t>образования</w:t>
            </w:r>
            <w:proofErr w:type="gramEnd"/>
            <w:r w:rsidRPr="000E11DD">
              <w:rPr>
                <w:b/>
                <w:sz w:val="23"/>
                <w:szCs w:val="23"/>
              </w:rPr>
              <w:t xml:space="preserve"> ЗАТО г.</w:t>
            </w:r>
            <w:r w:rsidR="009A6148">
              <w:rPr>
                <w:b/>
                <w:sz w:val="23"/>
                <w:szCs w:val="23"/>
              </w:rPr>
              <w:t xml:space="preserve"> </w:t>
            </w:r>
            <w:r w:rsidRPr="000E11DD">
              <w:rPr>
                <w:b/>
                <w:sz w:val="23"/>
                <w:szCs w:val="23"/>
              </w:rPr>
              <w:t>Североморск» на 2016-2020 годы</w:t>
            </w:r>
          </w:p>
        </w:tc>
        <w:tc>
          <w:tcPr>
            <w:tcW w:w="1560" w:type="dxa"/>
            <w:gridSpan w:val="2"/>
            <w:vAlign w:val="center"/>
          </w:tcPr>
          <w:p w:rsidR="00650619" w:rsidRPr="000E11DD" w:rsidRDefault="00650619" w:rsidP="009A6148">
            <w:pPr>
              <w:jc w:val="center"/>
              <w:rPr>
                <w:b/>
                <w:sz w:val="23"/>
                <w:szCs w:val="23"/>
              </w:rPr>
            </w:pPr>
            <w:r w:rsidRPr="000E11DD">
              <w:rPr>
                <w:b/>
                <w:sz w:val="23"/>
                <w:szCs w:val="23"/>
              </w:rPr>
              <w:t>3</w:t>
            </w:r>
            <w:r w:rsidR="009A6148">
              <w:rPr>
                <w:b/>
                <w:sz w:val="23"/>
                <w:szCs w:val="23"/>
              </w:rPr>
              <w:t>3</w:t>
            </w:r>
            <w:r w:rsidRPr="000E11DD">
              <w:rPr>
                <w:b/>
                <w:sz w:val="23"/>
                <w:szCs w:val="23"/>
              </w:rPr>
              <w:t> </w:t>
            </w:r>
            <w:r w:rsidR="009A6148">
              <w:rPr>
                <w:b/>
                <w:sz w:val="23"/>
                <w:szCs w:val="23"/>
              </w:rPr>
              <w:t>989</w:t>
            </w:r>
            <w:r w:rsidRPr="000E11DD">
              <w:rPr>
                <w:b/>
                <w:sz w:val="23"/>
                <w:szCs w:val="23"/>
              </w:rPr>
              <w:t>,2</w:t>
            </w:r>
            <w:r w:rsidR="009A6148">
              <w:rPr>
                <w:b/>
                <w:sz w:val="23"/>
                <w:szCs w:val="23"/>
              </w:rPr>
              <w:t>1</w:t>
            </w:r>
          </w:p>
        </w:tc>
        <w:tc>
          <w:tcPr>
            <w:tcW w:w="1559" w:type="dxa"/>
            <w:gridSpan w:val="2"/>
            <w:vAlign w:val="center"/>
          </w:tcPr>
          <w:p w:rsidR="00650619" w:rsidRPr="000E11DD" w:rsidRDefault="009A6148" w:rsidP="009A6148"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24</w:t>
            </w:r>
            <w:r w:rsidR="00650619" w:rsidRPr="000E11DD">
              <w:rPr>
                <w:b/>
                <w:sz w:val="23"/>
                <w:szCs w:val="23"/>
              </w:rPr>
              <w:t> </w:t>
            </w:r>
            <w:r>
              <w:rPr>
                <w:b/>
                <w:sz w:val="23"/>
                <w:szCs w:val="23"/>
              </w:rPr>
              <w:t>603</w:t>
            </w:r>
            <w:r w:rsidR="00650619" w:rsidRPr="000E11DD">
              <w:rPr>
                <w:b/>
                <w:sz w:val="23"/>
                <w:szCs w:val="23"/>
              </w:rPr>
              <w:t>,</w:t>
            </w:r>
            <w:r>
              <w:rPr>
                <w:b/>
                <w:sz w:val="23"/>
                <w:szCs w:val="23"/>
              </w:rPr>
              <w:t>33</w:t>
            </w:r>
          </w:p>
        </w:tc>
        <w:tc>
          <w:tcPr>
            <w:tcW w:w="1275" w:type="dxa"/>
            <w:vAlign w:val="center"/>
          </w:tcPr>
          <w:p w:rsidR="00650619" w:rsidRPr="000E11DD" w:rsidRDefault="003164C9" w:rsidP="009A6148">
            <w:pPr>
              <w:jc w:val="center"/>
              <w:rPr>
                <w:b/>
                <w:sz w:val="23"/>
                <w:szCs w:val="23"/>
              </w:rPr>
            </w:pPr>
            <w:r w:rsidRPr="000E11DD">
              <w:rPr>
                <w:b/>
                <w:sz w:val="23"/>
                <w:szCs w:val="23"/>
              </w:rPr>
              <w:t>7</w:t>
            </w:r>
            <w:r w:rsidR="009A6148">
              <w:rPr>
                <w:b/>
                <w:sz w:val="23"/>
                <w:szCs w:val="23"/>
              </w:rPr>
              <w:t>2</w:t>
            </w:r>
            <w:r w:rsidR="00650619" w:rsidRPr="000E11DD">
              <w:rPr>
                <w:b/>
                <w:sz w:val="23"/>
                <w:szCs w:val="23"/>
              </w:rPr>
              <w:t>,</w:t>
            </w:r>
            <w:r w:rsidR="009A6148">
              <w:rPr>
                <w:b/>
                <w:sz w:val="23"/>
                <w:szCs w:val="23"/>
              </w:rPr>
              <w:t>39</w:t>
            </w:r>
            <w:r w:rsidR="00650619" w:rsidRPr="000E11DD">
              <w:rPr>
                <w:b/>
                <w:sz w:val="23"/>
                <w:szCs w:val="23"/>
              </w:rPr>
              <w:t>%</w:t>
            </w:r>
          </w:p>
        </w:tc>
      </w:tr>
      <w:tr w:rsidR="009A6148" w:rsidRPr="000E11DD" w:rsidTr="00F267C0">
        <w:tc>
          <w:tcPr>
            <w:tcW w:w="739" w:type="dxa"/>
            <w:vAlign w:val="center"/>
          </w:tcPr>
          <w:p w:rsidR="009A6148" w:rsidRPr="000E11DD" w:rsidRDefault="009A6148" w:rsidP="009A6148">
            <w:pPr>
              <w:jc w:val="center"/>
              <w:rPr>
                <w:sz w:val="23"/>
                <w:szCs w:val="23"/>
              </w:rPr>
            </w:pPr>
            <w:r w:rsidRPr="000E11DD">
              <w:rPr>
                <w:sz w:val="23"/>
                <w:szCs w:val="23"/>
              </w:rPr>
              <w:t>7.1.</w:t>
            </w:r>
          </w:p>
        </w:tc>
        <w:tc>
          <w:tcPr>
            <w:tcW w:w="5323" w:type="dxa"/>
            <w:vAlign w:val="center"/>
          </w:tcPr>
          <w:p w:rsidR="009A6148" w:rsidRPr="000E11DD" w:rsidRDefault="009A6148" w:rsidP="009A6148">
            <w:pPr>
              <w:rPr>
                <w:sz w:val="23"/>
                <w:szCs w:val="23"/>
              </w:rPr>
            </w:pPr>
            <w:r w:rsidRPr="000E11DD">
              <w:rPr>
                <w:sz w:val="23"/>
                <w:szCs w:val="23"/>
              </w:rPr>
              <w:t>«Управление муниципальными финансами» на 2016-2020 годы</w:t>
            </w:r>
          </w:p>
        </w:tc>
        <w:tc>
          <w:tcPr>
            <w:tcW w:w="1560" w:type="dxa"/>
            <w:gridSpan w:val="2"/>
            <w:vAlign w:val="center"/>
          </w:tcPr>
          <w:p w:rsidR="009A6148" w:rsidRPr="009A6148" w:rsidRDefault="009A6148" w:rsidP="009A6148">
            <w:pPr>
              <w:jc w:val="center"/>
              <w:rPr>
                <w:sz w:val="23"/>
                <w:szCs w:val="23"/>
              </w:rPr>
            </w:pPr>
            <w:r w:rsidRPr="009A6148">
              <w:rPr>
                <w:sz w:val="23"/>
                <w:szCs w:val="23"/>
              </w:rPr>
              <w:t>33 989,21</w:t>
            </w:r>
          </w:p>
        </w:tc>
        <w:tc>
          <w:tcPr>
            <w:tcW w:w="1559" w:type="dxa"/>
            <w:gridSpan w:val="2"/>
            <w:vAlign w:val="center"/>
          </w:tcPr>
          <w:p w:rsidR="009A6148" w:rsidRPr="009A6148" w:rsidRDefault="009A6148" w:rsidP="009A6148">
            <w:pPr>
              <w:jc w:val="center"/>
              <w:rPr>
                <w:sz w:val="23"/>
                <w:szCs w:val="23"/>
              </w:rPr>
            </w:pPr>
            <w:r w:rsidRPr="009A6148">
              <w:rPr>
                <w:sz w:val="23"/>
                <w:szCs w:val="23"/>
              </w:rPr>
              <w:t>24 603,33</w:t>
            </w:r>
          </w:p>
        </w:tc>
        <w:tc>
          <w:tcPr>
            <w:tcW w:w="1275" w:type="dxa"/>
            <w:vAlign w:val="center"/>
          </w:tcPr>
          <w:p w:rsidR="009A6148" w:rsidRPr="009A6148" w:rsidRDefault="009A6148" w:rsidP="009A6148">
            <w:pPr>
              <w:jc w:val="center"/>
              <w:rPr>
                <w:sz w:val="23"/>
                <w:szCs w:val="23"/>
              </w:rPr>
            </w:pPr>
            <w:r w:rsidRPr="009A6148">
              <w:rPr>
                <w:sz w:val="23"/>
                <w:szCs w:val="23"/>
              </w:rPr>
              <w:t>72,39%</w:t>
            </w:r>
          </w:p>
        </w:tc>
      </w:tr>
      <w:tr w:rsidR="00D31008" w:rsidRPr="000E11DD" w:rsidTr="00F267C0">
        <w:tc>
          <w:tcPr>
            <w:tcW w:w="739" w:type="dxa"/>
            <w:vAlign w:val="center"/>
          </w:tcPr>
          <w:p w:rsidR="00D31008" w:rsidRPr="000E11DD" w:rsidRDefault="00D31008" w:rsidP="008136F3">
            <w:pPr>
              <w:jc w:val="center"/>
              <w:rPr>
                <w:b/>
                <w:sz w:val="23"/>
                <w:szCs w:val="23"/>
              </w:rPr>
            </w:pPr>
            <w:r w:rsidRPr="000E11DD">
              <w:rPr>
                <w:b/>
                <w:sz w:val="23"/>
                <w:szCs w:val="23"/>
              </w:rPr>
              <w:t>8.</w:t>
            </w:r>
          </w:p>
        </w:tc>
        <w:tc>
          <w:tcPr>
            <w:tcW w:w="5323" w:type="dxa"/>
            <w:vAlign w:val="center"/>
          </w:tcPr>
          <w:p w:rsidR="00D31008" w:rsidRPr="000E11DD" w:rsidRDefault="00D31008" w:rsidP="00727BBA">
            <w:pPr>
              <w:rPr>
                <w:b/>
                <w:sz w:val="23"/>
                <w:szCs w:val="23"/>
              </w:rPr>
            </w:pPr>
            <w:r w:rsidRPr="000E11DD">
              <w:rPr>
                <w:b/>
                <w:sz w:val="23"/>
                <w:szCs w:val="23"/>
              </w:rPr>
              <w:t xml:space="preserve">Муниципальная программа «Формирование современной городской </w:t>
            </w:r>
            <w:proofErr w:type="gramStart"/>
            <w:r w:rsidRPr="000E11DD">
              <w:rPr>
                <w:b/>
                <w:sz w:val="23"/>
                <w:szCs w:val="23"/>
              </w:rPr>
              <w:t>среды</w:t>
            </w:r>
            <w:proofErr w:type="gramEnd"/>
            <w:r w:rsidRPr="000E11DD">
              <w:rPr>
                <w:b/>
                <w:sz w:val="23"/>
                <w:szCs w:val="23"/>
              </w:rPr>
              <w:t xml:space="preserve"> ЗАТО г. Североморск» на 2018-202</w:t>
            </w:r>
            <w:r w:rsidR="00727BBA">
              <w:rPr>
                <w:b/>
                <w:sz w:val="23"/>
                <w:szCs w:val="23"/>
              </w:rPr>
              <w:t>4</w:t>
            </w:r>
            <w:r w:rsidRPr="000E11DD">
              <w:rPr>
                <w:b/>
                <w:sz w:val="23"/>
                <w:szCs w:val="23"/>
              </w:rPr>
              <w:t xml:space="preserve"> годы</w:t>
            </w:r>
          </w:p>
        </w:tc>
        <w:tc>
          <w:tcPr>
            <w:tcW w:w="1560" w:type="dxa"/>
            <w:gridSpan w:val="2"/>
            <w:vAlign w:val="center"/>
          </w:tcPr>
          <w:p w:rsidR="00D31008" w:rsidRPr="000E11DD" w:rsidRDefault="009A6148" w:rsidP="009A6148"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56</w:t>
            </w:r>
            <w:r w:rsidR="00D31008" w:rsidRPr="000E11DD">
              <w:rPr>
                <w:b/>
                <w:sz w:val="23"/>
                <w:szCs w:val="23"/>
              </w:rPr>
              <w:t> </w:t>
            </w:r>
            <w:r>
              <w:rPr>
                <w:b/>
                <w:sz w:val="23"/>
                <w:szCs w:val="23"/>
              </w:rPr>
              <w:t>871</w:t>
            </w:r>
            <w:r w:rsidR="00D31008" w:rsidRPr="000E11DD">
              <w:rPr>
                <w:b/>
                <w:sz w:val="23"/>
                <w:szCs w:val="23"/>
              </w:rPr>
              <w:t>,</w:t>
            </w:r>
            <w:r>
              <w:rPr>
                <w:b/>
                <w:sz w:val="23"/>
                <w:szCs w:val="23"/>
              </w:rPr>
              <w:t>14</w:t>
            </w:r>
          </w:p>
        </w:tc>
        <w:tc>
          <w:tcPr>
            <w:tcW w:w="1559" w:type="dxa"/>
            <w:gridSpan w:val="2"/>
            <w:vAlign w:val="center"/>
          </w:tcPr>
          <w:p w:rsidR="00D31008" w:rsidRPr="000E11DD" w:rsidRDefault="009A6148" w:rsidP="009A6148"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55</w:t>
            </w:r>
            <w:r w:rsidR="00B834D7" w:rsidRPr="000E11DD">
              <w:rPr>
                <w:b/>
                <w:sz w:val="23"/>
                <w:szCs w:val="23"/>
              </w:rPr>
              <w:t> </w:t>
            </w:r>
            <w:r>
              <w:rPr>
                <w:b/>
                <w:sz w:val="23"/>
                <w:szCs w:val="23"/>
              </w:rPr>
              <w:t>591</w:t>
            </w:r>
            <w:r w:rsidR="00D31008" w:rsidRPr="000E11DD">
              <w:rPr>
                <w:b/>
                <w:sz w:val="23"/>
                <w:szCs w:val="23"/>
              </w:rPr>
              <w:t>,</w:t>
            </w:r>
            <w:r>
              <w:rPr>
                <w:b/>
                <w:sz w:val="23"/>
                <w:szCs w:val="23"/>
              </w:rPr>
              <w:t>44</w:t>
            </w:r>
          </w:p>
        </w:tc>
        <w:tc>
          <w:tcPr>
            <w:tcW w:w="1275" w:type="dxa"/>
            <w:vAlign w:val="center"/>
          </w:tcPr>
          <w:p w:rsidR="00D31008" w:rsidRPr="000E11DD" w:rsidRDefault="003164C9" w:rsidP="009A6148">
            <w:pPr>
              <w:jc w:val="center"/>
              <w:rPr>
                <w:b/>
                <w:sz w:val="23"/>
                <w:szCs w:val="23"/>
              </w:rPr>
            </w:pPr>
            <w:r w:rsidRPr="000E11DD">
              <w:rPr>
                <w:b/>
                <w:sz w:val="23"/>
                <w:szCs w:val="23"/>
              </w:rPr>
              <w:t>9</w:t>
            </w:r>
            <w:r w:rsidR="009A6148">
              <w:rPr>
                <w:b/>
                <w:sz w:val="23"/>
                <w:szCs w:val="23"/>
              </w:rPr>
              <w:t>7</w:t>
            </w:r>
            <w:r w:rsidR="00D31008" w:rsidRPr="000E11DD">
              <w:rPr>
                <w:b/>
                <w:sz w:val="23"/>
                <w:szCs w:val="23"/>
              </w:rPr>
              <w:t>,</w:t>
            </w:r>
            <w:r w:rsidR="009A6148">
              <w:rPr>
                <w:b/>
                <w:sz w:val="23"/>
                <w:szCs w:val="23"/>
              </w:rPr>
              <w:t>75</w:t>
            </w:r>
            <w:r w:rsidR="00B834D7" w:rsidRPr="000E11DD">
              <w:rPr>
                <w:b/>
                <w:sz w:val="23"/>
                <w:szCs w:val="23"/>
              </w:rPr>
              <w:t>%</w:t>
            </w:r>
          </w:p>
        </w:tc>
      </w:tr>
      <w:tr w:rsidR="00F267C0" w:rsidRPr="000E11DD" w:rsidTr="00F267C0">
        <w:tc>
          <w:tcPr>
            <w:tcW w:w="739" w:type="dxa"/>
            <w:vAlign w:val="center"/>
          </w:tcPr>
          <w:p w:rsidR="00F267C0" w:rsidRPr="000E11DD" w:rsidRDefault="00F267C0" w:rsidP="008136F3">
            <w:pPr>
              <w:jc w:val="center"/>
              <w:rPr>
                <w:b/>
                <w:sz w:val="23"/>
                <w:szCs w:val="23"/>
              </w:rPr>
            </w:pPr>
            <w:r w:rsidRPr="000E11DD">
              <w:rPr>
                <w:b/>
                <w:sz w:val="23"/>
                <w:szCs w:val="23"/>
              </w:rPr>
              <w:t>9.</w:t>
            </w:r>
          </w:p>
        </w:tc>
        <w:tc>
          <w:tcPr>
            <w:tcW w:w="5323" w:type="dxa"/>
            <w:vAlign w:val="center"/>
          </w:tcPr>
          <w:p w:rsidR="00F267C0" w:rsidRPr="000E11DD" w:rsidRDefault="00F267C0" w:rsidP="00B901A9">
            <w:pPr>
              <w:rPr>
                <w:b/>
                <w:sz w:val="23"/>
                <w:szCs w:val="23"/>
              </w:rPr>
            </w:pPr>
            <w:r w:rsidRPr="000E11DD">
              <w:rPr>
                <w:b/>
                <w:sz w:val="23"/>
                <w:szCs w:val="23"/>
              </w:rPr>
              <w:t xml:space="preserve">Муниципальная программа «Повышение безопасности дорожного движения и снижение дорожно- транспортного травматизма </w:t>
            </w:r>
            <w:proofErr w:type="gramStart"/>
            <w:r w:rsidRPr="000E11DD">
              <w:rPr>
                <w:b/>
                <w:sz w:val="23"/>
                <w:szCs w:val="23"/>
              </w:rPr>
              <w:t>в</w:t>
            </w:r>
            <w:proofErr w:type="gramEnd"/>
            <w:r w:rsidRPr="000E11DD">
              <w:rPr>
                <w:b/>
                <w:sz w:val="23"/>
                <w:szCs w:val="23"/>
              </w:rPr>
              <w:t xml:space="preserve"> ЗАТО г.</w:t>
            </w:r>
            <w:r w:rsidR="009A6148">
              <w:rPr>
                <w:b/>
                <w:sz w:val="23"/>
                <w:szCs w:val="23"/>
              </w:rPr>
              <w:t xml:space="preserve"> </w:t>
            </w:r>
            <w:r w:rsidRPr="000E11DD">
              <w:rPr>
                <w:b/>
                <w:sz w:val="23"/>
                <w:szCs w:val="23"/>
              </w:rPr>
              <w:t>Североморск» на 2014-2020 годы</w:t>
            </w:r>
          </w:p>
        </w:tc>
        <w:tc>
          <w:tcPr>
            <w:tcW w:w="1560" w:type="dxa"/>
            <w:gridSpan w:val="2"/>
            <w:vAlign w:val="center"/>
          </w:tcPr>
          <w:p w:rsidR="00F267C0" w:rsidRPr="000E11DD" w:rsidRDefault="009A6148" w:rsidP="009A6148"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2</w:t>
            </w:r>
            <w:r w:rsidR="00F267C0" w:rsidRPr="000E11DD">
              <w:rPr>
                <w:b/>
                <w:sz w:val="23"/>
                <w:szCs w:val="23"/>
              </w:rPr>
              <w:t> </w:t>
            </w:r>
            <w:r>
              <w:rPr>
                <w:b/>
                <w:sz w:val="23"/>
                <w:szCs w:val="23"/>
              </w:rPr>
              <w:t>893</w:t>
            </w:r>
            <w:r w:rsidR="00F267C0" w:rsidRPr="000E11DD">
              <w:rPr>
                <w:b/>
                <w:sz w:val="23"/>
                <w:szCs w:val="23"/>
              </w:rPr>
              <w:t>,</w:t>
            </w:r>
            <w:r>
              <w:rPr>
                <w:b/>
                <w:sz w:val="23"/>
                <w:szCs w:val="23"/>
              </w:rPr>
              <w:t>76</w:t>
            </w:r>
          </w:p>
        </w:tc>
        <w:tc>
          <w:tcPr>
            <w:tcW w:w="1559" w:type="dxa"/>
            <w:gridSpan w:val="2"/>
            <w:vAlign w:val="center"/>
          </w:tcPr>
          <w:p w:rsidR="00F267C0" w:rsidRPr="000E11DD" w:rsidRDefault="009A6148" w:rsidP="009A6148"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2</w:t>
            </w:r>
            <w:r w:rsidR="003164C9" w:rsidRPr="000E11DD">
              <w:rPr>
                <w:b/>
                <w:sz w:val="23"/>
                <w:szCs w:val="23"/>
              </w:rPr>
              <w:t> </w:t>
            </w:r>
            <w:r>
              <w:rPr>
                <w:b/>
                <w:sz w:val="23"/>
                <w:szCs w:val="23"/>
              </w:rPr>
              <w:t>893</w:t>
            </w:r>
            <w:r w:rsidR="00F267C0" w:rsidRPr="000E11DD">
              <w:rPr>
                <w:b/>
                <w:sz w:val="23"/>
                <w:szCs w:val="23"/>
              </w:rPr>
              <w:t>,</w:t>
            </w:r>
            <w:r>
              <w:rPr>
                <w:b/>
                <w:sz w:val="23"/>
                <w:szCs w:val="23"/>
              </w:rPr>
              <w:t>76</w:t>
            </w:r>
          </w:p>
        </w:tc>
        <w:tc>
          <w:tcPr>
            <w:tcW w:w="1275" w:type="dxa"/>
            <w:vAlign w:val="center"/>
          </w:tcPr>
          <w:p w:rsidR="00F267C0" w:rsidRPr="000E11DD" w:rsidRDefault="009A6148" w:rsidP="009A6148"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</w:t>
            </w:r>
            <w:r w:rsidR="00F267C0" w:rsidRPr="000E11DD">
              <w:rPr>
                <w:b/>
                <w:sz w:val="23"/>
                <w:szCs w:val="23"/>
              </w:rPr>
              <w:t>0,</w:t>
            </w:r>
            <w:r>
              <w:rPr>
                <w:b/>
                <w:sz w:val="23"/>
                <w:szCs w:val="23"/>
              </w:rPr>
              <w:t>00</w:t>
            </w:r>
            <w:r w:rsidR="003164C9" w:rsidRPr="000E11DD">
              <w:rPr>
                <w:b/>
                <w:sz w:val="23"/>
                <w:szCs w:val="23"/>
              </w:rPr>
              <w:t>%</w:t>
            </w:r>
          </w:p>
        </w:tc>
      </w:tr>
      <w:tr w:rsidR="00932B46" w:rsidRPr="000E11DD" w:rsidTr="009B79E2">
        <w:tc>
          <w:tcPr>
            <w:tcW w:w="739" w:type="dxa"/>
            <w:vAlign w:val="center"/>
          </w:tcPr>
          <w:p w:rsidR="00932B46" w:rsidRPr="000E11DD" w:rsidRDefault="00932B46" w:rsidP="0021602A">
            <w:pPr>
              <w:jc w:val="center"/>
              <w:rPr>
                <w:b/>
                <w:sz w:val="23"/>
                <w:szCs w:val="23"/>
              </w:rPr>
            </w:pPr>
            <w:r w:rsidRPr="000E11DD">
              <w:rPr>
                <w:b/>
                <w:sz w:val="23"/>
                <w:szCs w:val="23"/>
              </w:rPr>
              <w:t>10.</w:t>
            </w:r>
          </w:p>
        </w:tc>
        <w:tc>
          <w:tcPr>
            <w:tcW w:w="5323" w:type="dxa"/>
            <w:vAlign w:val="center"/>
          </w:tcPr>
          <w:p w:rsidR="00932B46" w:rsidRPr="000E11DD" w:rsidRDefault="00932B46" w:rsidP="00CB7F81">
            <w:pPr>
              <w:rPr>
                <w:b/>
                <w:sz w:val="23"/>
                <w:szCs w:val="23"/>
              </w:rPr>
            </w:pPr>
            <w:r w:rsidRPr="000E11DD">
              <w:rPr>
                <w:b/>
                <w:sz w:val="23"/>
                <w:szCs w:val="23"/>
              </w:rPr>
              <w:t xml:space="preserve">Муниципальная программа «Профилактика терроризма, экстремизма и ликвидация последствий проявлений терроризма и экстремизма на </w:t>
            </w:r>
            <w:proofErr w:type="gramStart"/>
            <w:r w:rsidRPr="000E11DD">
              <w:rPr>
                <w:b/>
                <w:sz w:val="23"/>
                <w:szCs w:val="23"/>
              </w:rPr>
              <w:t>территории</w:t>
            </w:r>
            <w:proofErr w:type="gramEnd"/>
            <w:r w:rsidRPr="000E11DD">
              <w:rPr>
                <w:b/>
                <w:sz w:val="23"/>
                <w:szCs w:val="23"/>
              </w:rPr>
              <w:t xml:space="preserve"> ЗАТО г.</w:t>
            </w:r>
            <w:r w:rsidR="009A6148">
              <w:rPr>
                <w:b/>
                <w:sz w:val="23"/>
                <w:szCs w:val="23"/>
              </w:rPr>
              <w:t xml:space="preserve"> </w:t>
            </w:r>
            <w:r w:rsidRPr="000E11DD">
              <w:rPr>
                <w:b/>
                <w:sz w:val="23"/>
                <w:szCs w:val="23"/>
              </w:rPr>
              <w:t>Североморск</w:t>
            </w:r>
            <w:r w:rsidR="00CB7F81" w:rsidRPr="000E11DD">
              <w:rPr>
                <w:b/>
                <w:sz w:val="23"/>
                <w:szCs w:val="23"/>
              </w:rPr>
              <w:t xml:space="preserve"> на 2018-2020 годы»</w:t>
            </w:r>
            <w:r w:rsidRPr="000E11DD">
              <w:rPr>
                <w:b/>
                <w:sz w:val="23"/>
                <w:szCs w:val="23"/>
              </w:rPr>
              <w:t xml:space="preserve"> </w:t>
            </w:r>
          </w:p>
        </w:tc>
        <w:tc>
          <w:tcPr>
            <w:tcW w:w="1560" w:type="dxa"/>
            <w:gridSpan w:val="2"/>
            <w:vAlign w:val="center"/>
          </w:tcPr>
          <w:p w:rsidR="00932B46" w:rsidRPr="000E11DD" w:rsidRDefault="00324547" w:rsidP="0021602A"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9</w:t>
            </w:r>
            <w:r w:rsidR="00932B46" w:rsidRPr="000E11DD"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559" w:type="dxa"/>
            <w:gridSpan w:val="2"/>
            <w:vAlign w:val="center"/>
          </w:tcPr>
          <w:p w:rsidR="00932B46" w:rsidRPr="000E11DD" w:rsidRDefault="00324547" w:rsidP="0021602A"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9</w:t>
            </w:r>
            <w:r w:rsidR="00932B46" w:rsidRPr="000E11DD"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5" w:type="dxa"/>
            <w:vAlign w:val="center"/>
          </w:tcPr>
          <w:p w:rsidR="00932B46" w:rsidRPr="000E11DD" w:rsidRDefault="003164C9" w:rsidP="0064520D">
            <w:pPr>
              <w:jc w:val="center"/>
              <w:rPr>
                <w:b/>
                <w:sz w:val="23"/>
                <w:szCs w:val="23"/>
              </w:rPr>
            </w:pPr>
            <w:r w:rsidRPr="000E11DD">
              <w:rPr>
                <w:sz w:val="23"/>
                <w:szCs w:val="23"/>
              </w:rPr>
              <w:t>100,00%</w:t>
            </w:r>
          </w:p>
        </w:tc>
      </w:tr>
      <w:tr w:rsidR="00C423DC" w:rsidRPr="000E11DD" w:rsidTr="00C423DC">
        <w:tc>
          <w:tcPr>
            <w:tcW w:w="6062" w:type="dxa"/>
            <w:gridSpan w:val="2"/>
            <w:vAlign w:val="center"/>
          </w:tcPr>
          <w:p w:rsidR="00C423DC" w:rsidRPr="000E11DD" w:rsidRDefault="00C423DC" w:rsidP="0073021A">
            <w:pPr>
              <w:jc w:val="center"/>
              <w:rPr>
                <w:b/>
                <w:sz w:val="23"/>
                <w:szCs w:val="23"/>
              </w:rPr>
            </w:pPr>
            <w:r w:rsidRPr="000E11DD">
              <w:rPr>
                <w:b/>
                <w:sz w:val="23"/>
                <w:szCs w:val="23"/>
              </w:rPr>
              <w:t>Всего</w:t>
            </w:r>
          </w:p>
        </w:tc>
        <w:tc>
          <w:tcPr>
            <w:tcW w:w="1551" w:type="dxa"/>
            <w:vAlign w:val="center"/>
          </w:tcPr>
          <w:p w:rsidR="00C423DC" w:rsidRPr="000E11DD" w:rsidRDefault="00324547" w:rsidP="00324547">
            <w:pPr>
              <w:jc w:val="center"/>
              <w:outlineLvl w:val="2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4</w:t>
            </w:r>
            <w:r w:rsidR="00C423DC" w:rsidRPr="000E11DD">
              <w:rPr>
                <w:b/>
                <w:bCs/>
                <w:sz w:val="23"/>
                <w:szCs w:val="23"/>
              </w:rPr>
              <w:t> </w:t>
            </w:r>
            <w:r w:rsidR="003164C9" w:rsidRPr="000E11DD">
              <w:rPr>
                <w:b/>
                <w:bCs/>
                <w:sz w:val="23"/>
                <w:szCs w:val="23"/>
              </w:rPr>
              <w:t>0</w:t>
            </w:r>
            <w:r>
              <w:rPr>
                <w:b/>
                <w:bCs/>
                <w:sz w:val="23"/>
                <w:szCs w:val="23"/>
              </w:rPr>
              <w:t>48</w:t>
            </w:r>
            <w:r w:rsidR="00C423DC" w:rsidRPr="000E11DD">
              <w:rPr>
                <w:b/>
                <w:bCs/>
                <w:sz w:val="23"/>
                <w:szCs w:val="23"/>
              </w:rPr>
              <w:t> </w:t>
            </w:r>
            <w:r>
              <w:rPr>
                <w:b/>
                <w:bCs/>
                <w:sz w:val="23"/>
                <w:szCs w:val="23"/>
              </w:rPr>
              <w:t>640</w:t>
            </w:r>
            <w:r w:rsidR="00C423DC" w:rsidRPr="000E11DD">
              <w:rPr>
                <w:b/>
                <w:bCs/>
                <w:sz w:val="23"/>
                <w:szCs w:val="23"/>
              </w:rPr>
              <w:t>,</w:t>
            </w:r>
            <w:r>
              <w:rPr>
                <w:b/>
                <w:bCs/>
                <w:sz w:val="23"/>
                <w:szCs w:val="23"/>
              </w:rPr>
              <w:t>0</w:t>
            </w:r>
            <w:r w:rsidR="003164C9" w:rsidRPr="000E11DD">
              <w:rPr>
                <w:b/>
                <w:bCs/>
                <w:sz w:val="23"/>
                <w:szCs w:val="23"/>
              </w:rPr>
              <w:t>0</w:t>
            </w:r>
          </w:p>
        </w:tc>
        <w:tc>
          <w:tcPr>
            <w:tcW w:w="1559" w:type="dxa"/>
            <w:gridSpan w:val="2"/>
            <w:vAlign w:val="center"/>
          </w:tcPr>
          <w:p w:rsidR="00C423DC" w:rsidRPr="000E11DD" w:rsidRDefault="003164C9" w:rsidP="00324547">
            <w:pPr>
              <w:jc w:val="center"/>
              <w:outlineLvl w:val="2"/>
              <w:rPr>
                <w:b/>
                <w:bCs/>
                <w:sz w:val="23"/>
                <w:szCs w:val="23"/>
              </w:rPr>
            </w:pPr>
            <w:r w:rsidRPr="000E11DD">
              <w:rPr>
                <w:b/>
                <w:bCs/>
                <w:sz w:val="23"/>
                <w:szCs w:val="23"/>
              </w:rPr>
              <w:t>3</w:t>
            </w:r>
            <w:r w:rsidR="00C423DC" w:rsidRPr="000E11DD">
              <w:rPr>
                <w:b/>
                <w:bCs/>
                <w:sz w:val="23"/>
                <w:szCs w:val="23"/>
              </w:rPr>
              <w:t> </w:t>
            </w:r>
            <w:r w:rsidR="00324547">
              <w:rPr>
                <w:b/>
                <w:bCs/>
                <w:sz w:val="23"/>
                <w:szCs w:val="23"/>
              </w:rPr>
              <w:t>987</w:t>
            </w:r>
            <w:r w:rsidR="00C423DC" w:rsidRPr="000E11DD">
              <w:rPr>
                <w:b/>
                <w:bCs/>
                <w:sz w:val="23"/>
                <w:szCs w:val="23"/>
              </w:rPr>
              <w:t> </w:t>
            </w:r>
            <w:r w:rsidR="00324547">
              <w:rPr>
                <w:b/>
                <w:bCs/>
                <w:sz w:val="23"/>
                <w:szCs w:val="23"/>
              </w:rPr>
              <w:t>600</w:t>
            </w:r>
            <w:r w:rsidR="00C423DC" w:rsidRPr="000E11DD">
              <w:rPr>
                <w:b/>
                <w:bCs/>
                <w:sz w:val="23"/>
                <w:szCs w:val="23"/>
              </w:rPr>
              <w:t>,</w:t>
            </w:r>
            <w:r w:rsidR="00324547">
              <w:rPr>
                <w:b/>
                <w:bCs/>
                <w:sz w:val="23"/>
                <w:szCs w:val="23"/>
              </w:rPr>
              <w:t>60</w:t>
            </w:r>
          </w:p>
        </w:tc>
        <w:tc>
          <w:tcPr>
            <w:tcW w:w="1284" w:type="dxa"/>
            <w:gridSpan w:val="2"/>
            <w:vAlign w:val="center"/>
          </w:tcPr>
          <w:p w:rsidR="00C423DC" w:rsidRPr="000E11DD" w:rsidRDefault="003164C9" w:rsidP="00324547">
            <w:pPr>
              <w:jc w:val="center"/>
              <w:outlineLvl w:val="2"/>
              <w:rPr>
                <w:b/>
                <w:bCs/>
                <w:sz w:val="23"/>
                <w:szCs w:val="23"/>
              </w:rPr>
            </w:pPr>
            <w:r w:rsidRPr="000E11DD">
              <w:rPr>
                <w:b/>
                <w:bCs/>
                <w:sz w:val="23"/>
                <w:szCs w:val="23"/>
              </w:rPr>
              <w:t>98</w:t>
            </w:r>
            <w:r w:rsidR="00C423DC" w:rsidRPr="000E11DD">
              <w:rPr>
                <w:b/>
                <w:bCs/>
                <w:sz w:val="23"/>
                <w:szCs w:val="23"/>
              </w:rPr>
              <w:t>,</w:t>
            </w:r>
            <w:r w:rsidR="00324547">
              <w:rPr>
                <w:b/>
                <w:bCs/>
                <w:sz w:val="23"/>
                <w:szCs w:val="23"/>
              </w:rPr>
              <w:t>49</w:t>
            </w:r>
            <w:r w:rsidR="00C423DC" w:rsidRPr="000E11DD">
              <w:rPr>
                <w:b/>
                <w:bCs/>
                <w:sz w:val="23"/>
                <w:szCs w:val="23"/>
              </w:rPr>
              <w:t>%</w:t>
            </w:r>
          </w:p>
        </w:tc>
      </w:tr>
    </w:tbl>
    <w:p w:rsidR="005626D5" w:rsidRPr="000E11DD" w:rsidRDefault="005626D5" w:rsidP="006510C1">
      <w:pPr>
        <w:ind w:firstLine="709"/>
        <w:jc w:val="both"/>
      </w:pPr>
    </w:p>
    <w:p w:rsidR="00A54A7C" w:rsidRPr="000E11DD" w:rsidRDefault="00A54A7C" w:rsidP="00A54A7C">
      <w:pPr>
        <w:ind w:firstLine="851"/>
        <w:jc w:val="both"/>
      </w:pPr>
      <w:r w:rsidRPr="000E11DD">
        <w:lastRenderedPageBreak/>
        <w:t xml:space="preserve">Оценка эффективности реализации муниципальных программ (подпрограмм) проведена в соответствии с приложением №5 к Методическим указаниям по разработке, реализации и оценке эффективности муниципальных </w:t>
      </w:r>
      <w:proofErr w:type="gramStart"/>
      <w:r w:rsidRPr="000E11DD">
        <w:t>программ</w:t>
      </w:r>
      <w:proofErr w:type="gramEnd"/>
      <w:r w:rsidRPr="000E11DD">
        <w:t xml:space="preserve"> ЗАТО г. Североморск, утвержденным постановлением администрации ЗАТО г.</w:t>
      </w:r>
      <w:r w:rsidR="000C4AD3">
        <w:t xml:space="preserve"> </w:t>
      </w:r>
      <w:r w:rsidRPr="000E11DD">
        <w:t>Североморск от 28.08.2013 № 870.</w:t>
      </w:r>
    </w:p>
    <w:p w:rsidR="00A54A7C" w:rsidRPr="000E11DD" w:rsidRDefault="00A54A7C" w:rsidP="00A54A7C">
      <w:pPr>
        <w:ind w:firstLine="709"/>
        <w:jc w:val="both"/>
      </w:pPr>
      <w:r w:rsidRPr="000E11DD">
        <w:t>Результаты реализации муниципальных программ и входящих в них подпрограмм и оценки эффективности их реализации представлены ниже по каждой из программ (подпрограмм).</w:t>
      </w:r>
    </w:p>
    <w:p w:rsidR="00A55417" w:rsidRPr="000E11DD" w:rsidRDefault="00A55417">
      <w:r w:rsidRPr="000E11DD">
        <w:br w:type="page"/>
      </w:r>
    </w:p>
    <w:p w:rsidR="00E87B3C" w:rsidRPr="000E11DD" w:rsidRDefault="006310A1" w:rsidP="00E700DE">
      <w:pPr>
        <w:ind w:firstLine="709"/>
        <w:jc w:val="center"/>
        <w:rPr>
          <w:b/>
          <w:sz w:val="28"/>
          <w:szCs w:val="28"/>
        </w:rPr>
      </w:pPr>
      <w:r w:rsidRPr="000E11DD">
        <w:rPr>
          <w:b/>
        </w:rPr>
        <w:lastRenderedPageBreak/>
        <w:t xml:space="preserve">1. </w:t>
      </w:r>
      <w:r w:rsidR="00E87B3C" w:rsidRPr="000E11DD">
        <w:rPr>
          <w:b/>
          <w:sz w:val="28"/>
          <w:szCs w:val="28"/>
        </w:rPr>
        <w:t xml:space="preserve">Отчет о реализации </w:t>
      </w:r>
      <w:r w:rsidR="00E4743B" w:rsidRPr="000E11DD">
        <w:rPr>
          <w:b/>
          <w:sz w:val="28"/>
          <w:szCs w:val="28"/>
        </w:rPr>
        <w:t>муниципальной</w:t>
      </w:r>
      <w:r w:rsidR="00E87B3C" w:rsidRPr="000E11DD">
        <w:rPr>
          <w:b/>
          <w:sz w:val="28"/>
          <w:szCs w:val="28"/>
        </w:rPr>
        <w:t xml:space="preserve"> программы</w:t>
      </w:r>
    </w:p>
    <w:p w:rsidR="00F41344" w:rsidRPr="000E11DD" w:rsidRDefault="00E87B3C" w:rsidP="00E700DE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0E11DD">
        <w:rPr>
          <w:b/>
          <w:sz w:val="28"/>
          <w:szCs w:val="28"/>
          <w:u w:val="single"/>
        </w:rPr>
        <w:t>«</w:t>
      </w:r>
      <w:r w:rsidR="00B14867" w:rsidRPr="000E11DD">
        <w:rPr>
          <w:b/>
          <w:sz w:val="28"/>
          <w:szCs w:val="28"/>
          <w:u w:val="single"/>
        </w:rPr>
        <w:t>Улучшение кач</w:t>
      </w:r>
      <w:r w:rsidR="004005D5" w:rsidRPr="000E11DD">
        <w:rPr>
          <w:b/>
          <w:sz w:val="28"/>
          <w:szCs w:val="28"/>
          <w:u w:val="single"/>
        </w:rPr>
        <w:t>е</w:t>
      </w:r>
      <w:r w:rsidR="00B14867" w:rsidRPr="000E11DD">
        <w:rPr>
          <w:b/>
          <w:sz w:val="28"/>
          <w:szCs w:val="28"/>
          <w:u w:val="single"/>
        </w:rPr>
        <w:t xml:space="preserve">ства и безопасности жизни </w:t>
      </w:r>
      <w:r w:rsidR="005E2B4E" w:rsidRPr="000E11DD">
        <w:rPr>
          <w:b/>
          <w:sz w:val="28"/>
          <w:szCs w:val="28"/>
          <w:u w:val="single"/>
        </w:rPr>
        <w:t>населения»</w:t>
      </w:r>
    </w:p>
    <w:p w:rsidR="00E87B3C" w:rsidRPr="000E11DD" w:rsidRDefault="00E87B3C" w:rsidP="00E700DE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0E11DD">
        <w:rPr>
          <w:b/>
          <w:bCs/>
          <w:sz w:val="28"/>
          <w:szCs w:val="28"/>
          <w:u w:val="single"/>
        </w:rPr>
        <w:t>на 20</w:t>
      </w:r>
      <w:r w:rsidR="00E40E95" w:rsidRPr="000E11DD">
        <w:rPr>
          <w:b/>
          <w:bCs/>
          <w:sz w:val="28"/>
          <w:szCs w:val="28"/>
          <w:u w:val="single"/>
        </w:rPr>
        <w:t>1</w:t>
      </w:r>
      <w:r w:rsidR="005E2B4E" w:rsidRPr="000E11DD">
        <w:rPr>
          <w:b/>
          <w:bCs/>
          <w:sz w:val="28"/>
          <w:szCs w:val="28"/>
          <w:u w:val="single"/>
        </w:rPr>
        <w:t>4</w:t>
      </w:r>
      <w:r w:rsidRPr="000E11DD">
        <w:rPr>
          <w:b/>
          <w:bCs/>
          <w:sz w:val="28"/>
          <w:szCs w:val="28"/>
          <w:u w:val="single"/>
        </w:rPr>
        <w:t>-20</w:t>
      </w:r>
      <w:r w:rsidR="00DE2DD4" w:rsidRPr="000E11DD">
        <w:rPr>
          <w:b/>
          <w:bCs/>
          <w:sz w:val="28"/>
          <w:szCs w:val="28"/>
          <w:u w:val="single"/>
        </w:rPr>
        <w:t>20</w:t>
      </w:r>
      <w:r w:rsidR="00B36B5A" w:rsidRPr="000E11DD">
        <w:rPr>
          <w:b/>
          <w:bCs/>
          <w:sz w:val="28"/>
          <w:szCs w:val="28"/>
          <w:u w:val="single"/>
        </w:rPr>
        <w:t xml:space="preserve"> </w:t>
      </w:r>
      <w:r w:rsidR="005E2B4E" w:rsidRPr="000E11DD">
        <w:rPr>
          <w:b/>
          <w:bCs/>
          <w:sz w:val="28"/>
          <w:szCs w:val="28"/>
          <w:u w:val="single"/>
        </w:rPr>
        <w:t>годы.</w:t>
      </w:r>
    </w:p>
    <w:p w:rsidR="006F01E0" w:rsidRPr="000E11DD" w:rsidRDefault="006F01E0" w:rsidP="006F01E0">
      <w:pPr>
        <w:pStyle w:val="a6"/>
        <w:widowControl w:val="0"/>
        <w:tabs>
          <w:tab w:val="left" w:pos="709"/>
        </w:tabs>
        <w:suppressAutoHyphens/>
        <w:spacing w:line="240" w:lineRule="auto"/>
        <w:ind w:firstLine="709"/>
        <w:rPr>
          <w:i/>
          <w:sz w:val="24"/>
          <w:szCs w:val="24"/>
        </w:rPr>
      </w:pPr>
    </w:p>
    <w:p w:rsidR="006F01E0" w:rsidRPr="000E11DD" w:rsidRDefault="006F01E0" w:rsidP="005A40D9">
      <w:pPr>
        <w:pStyle w:val="a6"/>
        <w:widowControl w:val="0"/>
        <w:tabs>
          <w:tab w:val="left" w:pos="709"/>
        </w:tabs>
        <w:suppressAutoHyphens/>
        <w:spacing w:line="240" w:lineRule="auto"/>
        <w:ind w:firstLine="709"/>
        <w:rPr>
          <w:sz w:val="24"/>
          <w:szCs w:val="24"/>
        </w:rPr>
      </w:pPr>
      <w:r w:rsidRPr="000E11DD">
        <w:rPr>
          <w:i/>
          <w:sz w:val="24"/>
          <w:szCs w:val="24"/>
        </w:rPr>
        <w:t>Цель Программы:</w:t>
      </w:r>
      <w:r w:rsidRPr="000E11DD">
        <w:rPr>
          <w:sz w:val="24"/>
          <w:szCs w:val="24"/>
        </w:rPr>
        <w:t xml:space="preserve"> </w:t>
      </w:r>
      <w:r w:rsidR="005E2B4E" w:rsidRPr="000E11DD">
        <w:rPr>
          <w:sz w:val="24"/>
          <w:szCs w:val="24"/>
        </w:rPr>
        <w:t>формирование условий, способствующих улучшению качества и безопасности жизни населения, повышени</w:t>
      </w:r>
      <w:r w:rsidR="00E700DE" w:rsidRPr="000E11DD">
        <w:rPr>
          <w:sz w:val="24"/>
          <w:szCs w:val="24"/>
        </w:rPr>
        <w:t>е</w:t>
      </w:r>
      <w:r w:rsidR="005E2B4E" w:rsidRPr="000E11DD">
        <w:rPr>
          <w:sz w:val="24"/>
          <w:szCs w:val="24"/>
        </w:rPr>
        <w:t xml:space="preserve"> уровня экологической безопасности, снижени</w:t>
      </w:r>
      <w:r w:rsidR="00E700DE" w:rsidRPr="000E11DD">
        <w:rPr>
          <w:sz w:val="24"/>
          <w:szCs w:val="24"/>
        </w:rPr>
        <w:t>е</w:t>
      </w:r>
      <w:r w:rsidR="005E2B4E" w:rsidRPr="000E11DD">
        <w:rPr>
          <w:sz w:val="24"/>
          <w:szCs w:val="24"/>
        </w:rPr>
        <w:t xml:space="preserve"> уровня преступности, </w:t>
      </w:r>
      <w:r w:rsidR="001C71DB" w:rsidRPr="000E11DD">
        <w:rPr>
          <w:sz w:val="24"/>
          <w:szCs w:val="24"/>
        </w:rPr>
        <w:t>обеспечение мер социальной защиты граждан,</w:t>
      </w:r>
      <w:r w:rsidR="005E2B4E" w:rsidRPr="000E11DD">
        <w:rPr>
          <w:sz w:val="24"/>
          <w:szCs w:val="24"/>
        </w:rPr>
        <w:t xml:space="preserve"> развити</w:t>
      </w:r>
      <w:r w:rsidR="00E700DE" w:rsidRPr="000E11DD">
        <w:rPr>
          <w:sz w:val="24"/>
          <w:szCs w:val="24"/>
        </w:rPr>
        <w:t>е</w:t>
      </w:r>
      <w:r w:rsidR="005E2B4E" w:rsidRPr="000E11DD">
        <w:rPr>
          <w:sz w:val="24"/>
          <w:szCs w:val="24"/>
        </w:rPr>
        <w:t xml:space="preserve"> </w:t>
      </w:r>
      <w:r w:rsidR="001C71DB" w:rsidRPr="000E11DD">
        <w:rPr>
          <w:sz w:val="24"/>
          <w:szCs w:val="24"/>
        </w:rPr>
        <w:t xml:space="preserve">их </w:t>
      </w:r>
      <w:r w:rsidR="005E2B4E" w:rsidRPr="000E11DD">
        <w:rPr>
          <w:sz w:val="24"/>
          <w:szCs w:val="24"/>
        </w:rPr>
        <w:t>творческого</w:t>
      </w:r>
      <w:r w:rsidR="001C71DB" w:rsidRPr="000E11DD">
        <w:rPr>
          <w:sz w:val="24"/>
          <w:szCs w:val="24"/>
        </w:rPr>
        <w:t xml:space="preserve"> и интеллектуального потенциала</w:t>
      </w:r>
      <w:r w:rsidR="005E2B4E" w:rsidRPr="000E11DD">
        <w:rPr>
          <w:sz w:val="24"/>
          <w:szCs w:val="24"/>
        </w:rPr>
        <w:t>, улучшени</w:t>
      </w:r>
      <w:r w:rsidR="00E700DE" w:rsidRPr="000E11DD">
        <w:rPr>
          <w:sz w:val="24"/>
          <w:szCs w:val="24"/>
        </w:rPr>
        <w:t>е</w:t>
      </w:r>
      <w:r w:rsidR="005E2B4E" w:rsidRPr="000E11DD">
        <w:rPr>
          <w:sz w:val="24"/>
          <w:szCs w:val="24"/>
        </w:rPr>
        <w:t xml:space="preserve"> жилищных условий </w:t>
      </w:r>
      <w:proofErr w:type="gramStart"/>
      <w:r w:rsidR="005E2B4E" w:rsidRPr="000E11DD">
        <w:rPr>
          <w:sz w:val="24"/>
          <w:szCs w:val="24"/>
        </w:rPr>
        <w:t>граждан</w:t>
      </w:r>
      <w:proofErr w:type="gramEnd"/>
      <w:r w:rsidRPr="000E11DD">
        <w:rPr>
          <w:sz w:val="24"/>
          <w:szCs w:val="24"/>
        </w:rPr>
        <w:t xml:space="preserve"> ЗАТО г.</w:t>
      </w:r>
      <w:r w:rsidR="00E2096F">
        <w:rPr>
          <w:sz w:val="24"/>
          <w:szCs w:val="24"/>
        </w:rPr>
        <w:t xml:space="preserve"> </w:t>
      </w:r>
      <w:r w:rsidRPr="000E11DD">
        <w:rPr>
          <w:sz w:val="24"/>
          <w:szCs w:val="24"/>
        </w:rPr>
        <w:t>Североморск.</w:t>
      </w:r>
    </w:p>
    <w:p w:rsidR="0045277F" w:rsidRPr="000E11DD" w:rsidRDefault="0045277F" w:rsidP="005A40D9">
      <w:pPr>
        <w:pStyle w:val="a6"/>
        <w:widowControl w:val="0"/>
        <w:tabs>
          <w:tab w:val="left" w:pos="709"/>
        </w:tabs>
        <w:suppressAutoHyphens/>
        <w:spacing w:line="240" w:lineRule="auto"/>
        <w:ind w:firstLine="709"/>
        <w:rPr>
          <w:b/>
          <w:sz w:val="24"/>
          <w:szCs w:val="24"/>
        </w:rPr>
      </w:pPr>
      <w:r w:rsidRPr="000E11DD">
        <w:rPr>
          <w:b/>
          <w:sz w:val="24"/>
          <w:szCs w:val="24"/>
        </w:rPr>
        <w:t xml:space="preserve">Заказчиком - координатором Программы является </w:t>
      </w:r>
      <w:proofErr w:type="gramStart"/>
      <w:r w:rsidR="005E2B4E" w:rsidRPr="000E11DD">
        <w:rPr>
          <w:b/>
          <w:sz w:val="24"/>
          <w:szCs w:val="24"/>
        </w:rPr>
        <w:t>Администрация</w:t>
      </w:r>
      <w:proofErr w:type="gramEnd"/>
      <w:r w:rsidR="005E2B4E" w:rsidRPr="000E11DD">
        <w:rPr>
          <w:b/>
          <w:sz w:val="24"/>
          <w:szCs w:val="24"/>
        </w:rPr>
        <w:t xml:space="preserve"> ЗАТО г.</w:t>
      </w:r>
      <w:r w:rsidR="00E2096F">
        <w:rPr>
          <w:b/>
          <w:sz w:val="24"/>
          <w:szCs w:val="24"/>
        </w:rPr>
        <w:t xml:space="preserve"> </w:t>
      </w:r>
      <w:r w:rsidR="005E2B4E" w:rsidRPr="000E11DD">
        <w:rPr>
          <w:b/>
          <w:sz w:val="24"/>
          <w:szCs w:val="24"/>
        </w:rPr>
        <w:t>Североморск</w:t>
      </w:r>
      <w:r w:rsidRPr="000E11DD">
        <w:rPr>
          <w:b/>
          <w:sz w:val="24"/>
          <w:szCs w:val="24"/>
        </w:rPr>
        <w:t>, заказчик</w:t>
      </w:r>
      <w:r w:rsidR="001C7B01" w:rsidRPr="000E11DD">
        <w:rPr>
          <w:b/>
          <w:sz w:val="24"/>
          <w:szCs w:val="24"/>
        </w:rPr>
        <w:t>а</w:t>
      </w:r>
      <w:r w:rsidRPr="000E11DD">
        <w:rPr>
          <w:b/>
          <w:sz w:val="24"/>
          <w:szCs w:val="24"/>
        </w:rPr>
        <w:t>м</w:t>
      </w:r>
      <w:r w:rsidR="001C7B01" w:rsidRPr="000E11DD">
        <w:rPr>
          <w:b/>
          <w:sz w:val="24"/>
          <w:szCs w:val="24"/>
        </w:rPr>
        <w:t>и</w:t>
      </w:r>
      <w:r w:rsidR="00243104" w:rsidRPr="000E11DD">
        <w:rPr>
          <w:b/>
          <w:sz w:val="24"/>
          <w:szCs w:val="24"/>
        </w:rPr>
        <w:t xml:space="preserve"> </w:t>
      </w:r>
      <w:r w:rsidR="001C7B01" w:rsidRPr="000E11DD">
        <w:rPr>
          <w:b/>
          <w:sz w:val="24"/>
          <w:szCs w:val="24"/>
        </w:rPr>
        <w:t>–</w:t>
      </w:r>
      <w:r w:rsidR="008A0C35" w:rsidRPr="000E11DD">
        <w:rPr>
          <w:b/>
          <w:sz w:val="24"/>
          <w:szCs w:val="24"/>
        </w:rPr>
        <w:t xml:space="preserve"> </w:t>
      </w:r>
      <w:r w:rsidR="00E700DE" w:rsidRPr="000E11DD">
        <w:rPr>
          <w:b/>
          <w:sz w:val="24"/>
          <w:szCs w:val="24"/>
        </w:rPr>
        <w:t>Администрация ЗАТО г.</w:t>
      </w:r>
      <w:r w:rsidR="00E2096F">
        <w:rPr>
          <w:b/>
          <w:sz w:val="24"/>
          <w:szCs w:val="24"/>
        </w:rPr>
        <w:t xml:space="preserve"> </w:t>
      </w:r>
      <w:r w:rsidR="005E2B4E" w:rsidRPr="000E11DD">
        <w:rPr>
          <w:b/>
          <w:sz w:val="24"/>
          <w:szCs w:val="24"/>
        </w:rPr>
        <w:t>Североморск в лице отдел</w:t>
      </w:r>
      <w:r w:rsidR="00175437" w:rsidRPr="000E11DD">
        <w:rPr>
          <w:b/>
          <w:sz w:val="24"/>
          <w:szCs w:val="24"/>
        </w:rPr>
        <w:t>а</w:t>
      </w:r>
      <w:r w:rsidR="005E2B4E" w:rsidRPr="000E11DD">
        <w:rPr>
          <w:b/>
          <w:sz w:val="24"/>
          <w:szCs w:val="24"/>
        </w:rPr>
        <w:t xml:space="preserve"> по</w:t>
      </w:r>
      <w:r w:rsidR="001C71DB" w:rsidRPr="000E11DD">
        <w:rPr>
          <w:b/>
          <w:sz w:val="24"/>
          <w:szCs w:val="24"/>
        </w:rPr>
        <w:t xml:space="preserve"> работе с граждан</w:t>
      </w:r>
      <w:r w:rsidR="00482356" w:rsidRPr="000E11DD">
        <w:rPr>
          <w:b/>
          <w:sz w:val="24"/>
          <w:szCs w:val="24"/>
        </w:rPr>
        <w:t>ами</w:t>
      </w:r>
      <w:r w:rsidR="00175437" w:rsidRPr="000E11DD">
        <w:rPr>
          <w:b/>
          <w:sz w:val="24"/>
          <w:szCs w:val="24"/>
        </w:rPr>
        <w:t xml:space="preserve">, а также </w:t>
      </w:r>
      <w:r w:rsidR="001C7B01" w:rsidRPr="000E11DD">
        <w:rPr>
          <w:b/>
          <w:sz w:val="24"/>
          <w:szCs w:val="24"/>
        </w:rPr>
        <w:t>К</w:t>
      </w:r>
      <w:r w:rsidR="00E700DE" w:rsidRPr="000E11DD">
        <w:rPr>
          <w:b/>
          <w:sz w:val="24"/>
          <w:szCs w:val="24"/>
        </w:rPr>
        <w:t>омитет по развитию городского хозяйств</w:t>
      </w:r>
      <w:r w:rsidR="00482356" w:rsidRPr="000E11DD">
        <w:rPr>
          <w:b/>
          <w:sz w:val="24"/>
          <w:szCs w:val="24"/>
        </w:rPr>
        <w:t xml:space="preserve">а </w:t>
      </w:r>
      <w:r w:rsidR="00E21629" w:rsidRPr="000E11DD">
        <w:rPr>
          <w:b/>
          <w:sz w:val="24"/>
          <w:szCs w:val="24"/>
        </w:rPr>
        <w:t>и</w:t>
      </w:r>
      <w:r w:rsidR="001C7B01" w:rsidRPr="000E11DD">
        <w:rPr>
          <w:b/>
          <w:sz w:val="24"/>
          <w:szCs w:val="24"/>
        </w:rPr>
        <w:t xml:space="preserve"> </w:t>
      </w:r>
      <w:r w:rsidR="008A0C35" w:rsidRPr="000E11DD">
        <w:rPr>
          <w:b/>
          <w:sz w:val="24"/>
          <w:szCs w:val="24"/>
        </w:rPr>
        <w:t xml:space="preserve">Управление </w:t>
      </w:r>
      <w:r w:rsidR="00175437" w:rsidRPr="000E11DD">
        <w:rPr>
          <w:b/>
          <w:sz w:val="24"/>
          <w:szCs w:val="24"/>
        </w:rPr>
        <w:t>культуры</w:t>
      </w:r>
      <w:r w:rsidR="00482356" w:rsidRPr="000E11DD">
        <w:rPr>
          <w:b/>
          <w:sz w:val="24"/>
          <w:szCs w:val="24"/>
        </w:rPr>
        <w:t>, спорта молодежной политике</w:t>
      </w:r>
      <w:r w:rsidR="00175437" w:rsidRPr="000E11DD">
        <w:rPr>
          <w:b/>
          <w:sz w:val="24"/>
          <w:szCs w:val="24"/>
        </w:rPr>
        <w:t xml:space="preserve"> и международных связей</w:t>
      </w:r>
      <w:r w:rsidR="008A0C35" w:rsidRPr="000E11DD">
        <w:rPr>
          <w:b/>
          <w:sz w:val="24"/>
          <w:szCs w:val="24"/>
        </w:rPr>
        <w:t>.</w:t>
      </w:r>
    </w:p>
    <w:p w:rsidR="00175437" w:rsidRPr="000E11DD" w:rsidRDefault="00175437" w:rsidP="005A40D9">
      <w:pPr>
        <w:pStyle w:val="a6"/>
        <w:widowControl w:val="0"/>
        <w:tabs>
          <w:tab w:val="left" w:pos="709"/>
        </w:tabs>
        <w:suppressAutoHyphens/>
        <w:spacing w:line="240" w:lineRule="auto"/>
        <w:ind w:firstLine="709"/>
        <w:rPr>
          <w:b/>
          <w:sz w:val="24"/>
          <w:szCs w:val="24"/>
        </w:rPr>
      </w:pPr>
      <w:r w:rsidRPr="000E11DD">
        <w:rPr>
          <w:b/>
          <w:sz w:val="24"/>
          <w:szCs w:val="24"/>
        </w:rPr>
        <w:t xml:space="preserve">В состав муниципальной программы входят </w:t>
      </w:r>
      <w:r w:rsidR="00574001" w:rsidRPr="000E11DD">
        <w:rPr>
          <w:b/>
          <w:sz w:val="24"/>
          <w:szCs w:val="24"/>
        </w:rPr>
        <w:t>восемь</w:t>
      </w:r>
      <w:r w:rsidRPr="000E11DD">
        <w:rPr>
          <w:b/>
          <w:sz w:val="24"/>
          <w:szCs w:val="24"/>
        </w:rPr>
        <w:t xml:space="preserve"> подпрограмм:</w:t>
      </w:r>
    </w:p>
    <w:p w:rsidR="00175437" w:rsidRPr="000E11DD" w:rsidRDefault="00175437" w:rsidP="00DA15EA">
      <w:pPr>
        <w:pStyle w:val="a6"/>
        <w:widowControl w:val="0"/>
        <w:tabs>
          <w:tab w:val="left" w:pos="709"/>
        </w:tabs>
        <w:suppressAutoHyphens/>
        <w:spacing w:line="240" w:lineRule="auto"/>
        <w:ind w:firstLine="0"/>
        <w:rPr>
          <w:bCs/>
          <w:sz w:val="24"/>
          <w:szCs w:val="24"/>
        </w:rPr>
      </w:pPr>
      <w:r w:rsidRPr="000E11DD">
        <w:rPr>
          <w:b/>
          <w:sz w:val="24"/>
          <w:szCs w:val="24"/>
        </w:rPr>
        <w:t xml:space="preserve">- </w:t>
      </w:r>
      <w:r w:rsidRPr="000E11DD">
        <w:rPr>
          <w:sz w:val="24"/>
          <w:szCs w:val="24"/>
        </w:rPr>
        <w:t xml:space="preserve">Подпрограмма </w:t>
      </w:r>
      <w:r w:rsidRPr="000E11DD">
        <w:rPr>
          <w:bCs/>
          <w:sz w:val="24"/>
          <w:szCs w:val="24"/>
        </w:rPr>
        <w:t>«Молодежь Североморска» на 201</w:t>
      </w:r>
      <w:r w:rsidR="00430A8D" w:rsidRPr="000E11DD">
        <w:rPr>
          <w:bCs/>
          <w:sz w:val="24"/>
          <w:szCs w:val="24"/>
        </w:rPr>
        <w:t>6</w:t>
      </w:r>
      <w:r w:rsidRPr="000E11DD">
        <w:rPr>
          <w:bCs/>
          <w:sz w:val="24"/>
          <w:szCs w:val="24"/>
        </w:rPr>
        <w:t>-20</w:t>
      </w:r>
      <w:r w:rsidR="00DE2DD4" w:rsidRPr="000E11DD">
        <w:rPr>
          <w:bCs/>
          <w:sz w:val="24"/>
          <w:szCs w:val="24"/>
        </w:rPr>
        <w:t>20</w:t>
      </w:r>
      <w:r w:rsidRPr="000E11DD">
        <w:rPr>
          <w:bCs/>
          <w:sz w:val="24"/>
          <w:szCs w:val="24"/>
        </w:rPr>
        <w:t xml:space="preserve"> годы</w:t>
      </w:r>
      <w:r w:rsidR="00B40E6C" w:rsidRPr="000E11DD">
        <w:rPr>
          <w:bCs/>
          <w:sz w:val="24"/>
          <w:szCs w:val="24"/>
        </w:rPr>
        <w:t>;</w:t>
      </w:r>
    </w:p>
    <w:p w:rsidR="00175437" w:rsidRPr="000E11DD" w:rsidRDefault="00175437" w:rsidP="00DA15EA">
      <w:pPr>
        <w:pStyle w:val="a6"/>
        <w:widowControl w:val="0"/>
        <w:tabs>
          <w:tab w:val="left" w:pos="709"/>
        </w:tabs>
        <w:suppressAutoHyphens/>
        <w:spacing w:line="240" w:lineRule="auto"/>
        <w:ind w:firstLine="0"/>
        <w:rPr>
          <w:bCs/>
          <w:sz w:val="24"/>
          <w:szCs w:val="24"/>
        </w:rPr>
      </w:pPr>
      <w:r w:rsidRPr="000E11DD">
        <w:rPr>
          <w:b/>
          <w:sz w:val="24"/>
          <w:szCs w:val="24"/>
        </w:rPr>
        <w:t xml:space="preserve">- </w:t>
      </w:r>
      <w:r w:rsidR="00796144" w:rsidRPr="000E11DD">
        <w:rPr>
          <w:sz w:val="24"/>
          <w:szCs w:val="24"/>
        </w:rPr>
        <w:t xml:space="preserve">Подпрограмма </w:t>
      </w:r>
      <w:r w:rsidRPr="000E11DD">
        <w:rPr>
          <w:bCs/>
          <w:sz w:val="24"/>
          <w:szCs w:val="24"/>
        </w:rPr>
        <w:t xml:space="preserve">«Развитие физической культуры и спорта и формирование здорового образа жизни </w:t>
      </w:r>
      <w:proofErr w:type="gramStart"/>
      <w:r w:rsidRPr="000E11DD">
        <w:rPr>
          <w:bCs/>
          <w:sz w:val="24"/>
          <w:szCs w:val="24"/>
        </w:rPr>
        <w:t>в</w:t>
      </w:r>
      <w:proofErr w:type="gramEnd"/>
      <w:r w:rsidRPr="000E11DD">
        <w:rPr>
          <w:bCs/>
          <w:sz w:val="24"/>
          <w:szCs w:val="24"/>
        </w:rPr>
        <w:t xml:space="preserve"> ЗАТО г.Североморск» на 201</w:t>
      </w:r>
      <w:r w:rsidR="00430A8D" w:rsidRPr="000E11DD">
        <w:rPr>
          <w:bCs/>
          <w:sz w:val="24"/>
          <w:szCs w:val="24"/>
        </w:rPr>
        <w:t>6</w:t>
      </w:r>
      <w:r w:rsidRPr="000E11DD">
        <w:rPr>
          <w:bCs/>
          <w:sz w:val="24"/>
          <w:szCs w:val="24"/>
        </w:rPr>
        <w:t>-20</w:t>
      </w:r>
      <w:r w:rsidR="00DE2DD4" w:rsidRPr="000E11DD">
        <w:rPr>
          <w:bCs/>
          <w:sz w:val="24"/>
          <w:szCs w:val="24"/>
        </w:rPr>
        <w:t>20</w:t>
      </w:r>
      <w:r w:rsidRPr="000E11DD">
        <w:rPr>
          <w:bCs/>
          <w:sz w:val="24"/>
          <w:szCs w:val="24"/>
        </w:rPr>
        <w:t xml:space="preserve"> годы</w:t>
      </w:r>
      <w:r w:rsidR="00B40E6C" w:rsidRPr="000E11DD">
        <w:rPr>
          <w:bCs/>
          <w:sz w:val="24"/>
          <w:szCs w:val="24"/>
        </w:rPr>
        <w:t>;</w:t>
      </w:r>
    </w:p>
    <w:p w:rsidR="00DE2DD4" w:rsidRPr="000E11DD" w:rsidRDefault="00796144" w:rsidP="00DA15EA">
      <w:pPr>
        <w:pStyle w:val="a6"/>
        <w:widowControl w:val="0"/>
        <w:tabs>
          <w:tab w:val="left" w:pos="709"/>
        </w:tabs>
        <w:suppressAutoHyphens/>
        <w:spacing w:line="240" w:lineRule="auto"/>
        <w:ind w:firstLine="0"/>
        <w:rPr>
          <w:sz w:val="24"/>
          <w:szCs w:val="24"/>
        </w:rPr>
      </w:pPr>
      <w:r w:rsidRPr="000E11DD">
        <w:rPr>
          <w:bCs/>
          <w:sz w:val="24"/>
          <w:szCs w:val="24"/>
        </w:rPr>
        <w:t>-</w:t>
      </w:r>
      <w:r w:rsidR="006510C1" w:rsidRPr="000E11DD">
        <w:rPr>
          <w:bCs/>
          <w:sz w:val="24"/>
          <w:szCs w:val="24"/>
        </w:rPr>
        <w:t> </w:t>
      </w:r>
      <w:r w:rsidRPr="000E11DD">
        <w:rPr>
          <w:sz w:val="24"/>
          <w:szCs w:val="24"/>
        </w:rPr>
        <w:t>Подпрограмма «Профилактика наркомании, алког</w:t>
      </w:r>
      <w:r w:rsidR="00E700DE" w:rsidRPr="000E11DD">
        <w:rPr>
          <w:sz w:val="24"/>
          <w:szCs w:val="24"/>
        </w:rPr>
        <w:t>олизма и т</w:t>
      </w:r>
      <w:r w:rsidR="00161309" w:rsidRPr="000E11DD">
        <w:rPr>
          <w:sz w:val="24"/>
          <w:szCs w:val="24"/>
        </w:rPr>
        <w:t>о</w:t>
      </w:r>
      <w:r w:rsidR="00E700DE" w:rsidRPr="000E11DD">
        <w:rPr>
          <w:sz w:val="24"/>
          <w:szCs w:val="24"/>
        </w:rPr>
        <w:t xml:space="preserve">ксикомании </w:t>
      </w:r>
      <w:proofErr w:type="gramStart"/>
      <w:r w:rsidR="00E700DE" w:rsidRPr="000E11DD">
        <w:rPr>
          <w:sz w:val="24"/>
          <w:szCs w:val="24"/>
        </w:rPr>
        <w:t>в</w:t>
      </w:r>
      <w:proofErr w:type="gramEnd"/>
      <w:r w:rsidR="00E700DE" w:rsidRPr="000E11DD">
        <w:rPr>
          <w:sz w:val="24"/>
          <w:szCs w:val="24"/>
        </w:rPr>
        <w:t xml:space="preserve"> ЗАТО г.</w:t>
      </w:r>
      <w:r w:rsidR="00E2096F">
        <w:rPr>
          <w:sz w:val="24"/>
          <w:szCs w:val="24"/>
        </w:rPr>
        <w:t xml:space="preserve"> </w:t>
      </w:r>
      <w:r w:rsidRPr="000E11DD">
        <w:rPr>
          <w:sz w:val="24"/>
          <w:szCs w:val="24"/>
        </w:rPr>
        <w:t>Североморск</w:t>
      </w:r>
      <w:r w:rsidR="00A74A25" w:rsidRPr="000E11DD">
        <w:rPr>
          <w:sz w:val="24"/>
          <w:szCs w:val="24"/>
        </w:rPr>
        <w:t xml:space="preserve">» </w:t>
      </w:r>
      <w:r w:rsidRPr="000E11DD">
        <w:rPr>
          <w:sz w:val="24"/>
          <w:szCs w:val="24"/>
        </w:rPr>
        <w:t>на 201</w:t>
      </w:r>
      <w:r w:rsidR="00430A8D" w:rsidRPr="000E11DD">
        <w:rPr>
          <w:sz w:val="24"/>
          <w:szCs w:val="24"/>
        </w:rPr>
        <w:t>6</w:t>
      </w:r>
      <w:r w:rsidRPr="000E11DD">
        <w:rPr>
          <w:sz w:val="24"/>
          <w:szCs w:val="24"/>
        </w:rPr>
        <w:t>-20</w:t>
      </w:r>
      <w:r w:rsidR="00DE2DD4" w:rsidRPr="000E11DD">
        <w:rPr>
          <w:sz w:val="24"/>
          <w:szCs w:val="24"/>
        </w:rPr>
        <w:t xml:space="preserve">20 </w:t>
      </w:r>
      <w:r w:rsidRPr="000E11DD">
        <w:rPr>
          <w:sz w:val="24"/>
          <w:szCs w:val="24"/>
        </w:rPr>
        <w:t>годы</w:t>
      </w:r>
      <w:r w:rsidR="00B40E6C" w:rsidRPr="000E11DD">
        <w:rPr>
          <w:sz w:val="24"/>
          <w:szCs w:val="24"/>
        </w:rPr>
        <w:t>;</w:t>
      </w:r>
    </w:p>
    <w:p w:rsidR="00796144" w:rsidRPr="000E11DD" w:rsidRDefault="00DE2DD4" w:rsidP="00DA15EA">
      <w:pPr>
        <w:pStyle w:val="a6"/>
        <w:widowControl w:val="0"/>
        <w:tabs>
          <w:tab w:val="left" w:pos="709"/>
        </w:tabs>
        <w:suppressAutoHyphens/>
        <w:spacing w:line="240" w:lineRule="auto"/>
        <w:ind w:firstLine="0"/>
        <w:rPr>
          <w:bCs/>
          <w:sz w:val="24"/>
          <w:szCs w:val="24"/>
        </w:rPr>
      </w:pPr>
      <w:r w:rsidRPr="000E11DD">
        <w:rPr>
          <w:sz w:val="24"/>
          <w:szCs w:val="24"/>
        </w:rPr>
        <w:t>-</w:t>
      </w:r>
      <w:r w:rsidR="006510C1" w:rsidRPr="000E11DD">
        <w:rPr>
          <w:sz w:val="24"/>
          <w:szCs w:val="24"/>
        </w:rPr>
        <w:t> </w:t>
      </w:r>
      <w:r w:rsidR="00796144" w:rsidRPr="000E11DD">
        <w:rPr>
          <w:sz w:val="24"/>
          <w:szCs w:val="24"/>
        </w:rPr>
        <w:t>Подпрограмма «Дополнительные меры с</w:t>
      </w:r>
      <w:r w:rsidR="00796144" w:rsidRPr="000E11DD">
        <w:rPr>
          <w:bCs/>
          <w:sz w:val="24"/>
          <w:szCs w:val="24"/>
        </w:rPr>
        <w:t xml:space="preserve">оциальной поддержки отдельных категорий </w:t>
      </w:r>
      <w:proofErr w:type="gramStart"/>
      <w:r w:rsidR="00796144" w:rsidRPr="000E11DD">
        <w:rPr>
          <w:bCs/>
          <w:sz w:val="24"/>
          <w:szCs w:val="24"/>
        </w:rPr>
        <w:t>граждан</w:t>
      </w:r>
      <w:proofErr w:type="gramEnd"/>
      <w:r w:rsidR="00796144" w:rsidRPr="000E11DD">
        <w:rPr>
          <w:bCs/>
          <w:sz w:val="24"/>
          <w:szCs w:val="24"/>
        </w:rPr>
        <w:t xml:space="preserve"> ЗАТО г.Североморск» на 2014-20</w:t>
      </w:r>
      <w:r w:rsidRPr="000E11DD">
        <w:rPr>
          <w:bCs/>
          <w:sz w:val="24"/>
          <w:szCs w:val="24"/>
        </w:rPr>
        <w:t>20</w:t>
      </w:r>
      <w:r w:rsidR="00796144" w:rsidRPr="000E11DD">
        <w:rPr>
          <w:bCs/>
          <w:sz w:val="24"/>
          <w:szCs w:val="24"/>
        </w:rPr>
        <w:t xml:space="preserve"> годы</w:t>
      </w:r>
      <w:r w:rsidR="00B40E6C" w:rsidRPr="000E11DD">
        <w:rPr>
          <w:bCs/>
          <w:sz w:val="24"/>
          <w:szCs w:val="24"/>
        </w:rPr>
        <w:t>;</w:t>
      </w:r>
    </w:p>
    <w:p w:rsidR="00796144" w:rsidRPr="000E11DD" w:rsidRDefault="00796144" w:rsidP="00DA15EA">
      <w:pPr>
        <w:pStyle w:val="a6"/>
        <w:widowControl w:val="0"/>
        <w:tabs>
          <w:tab w:val="left" w:pos="709"/>
        </w:tabs>
        <w:suppressAutoHyphens/>
        <w:spacing w:line="240" w:lineRule="auto"/>
        <w:ind w:firstLine="0"/>
        <w:rPr>
          <w:sz w:val="24"/>
          <w:szCs w:val="24"/>
        </w:rPr>
      </w:pPr>
      <w:r w:rsidRPr="000E11DD">
        <w:rPr>
          <w:bCs/>
          <w:sz w:val="24"/>
          <w:szCs w:val="24"/>
        </w:rPr>
        <w:t>-</w:t>
      </w:r>
      <w:r w:rsidR="00562E3D" w:rsidRPr="000E11DD">
        <w:rPr>
          <w:sz w:val="24"/>
          <w:szCs w:val="24"/>
        </w:rPr>
        <w:t xml:space="preserve"> Подпрогра</w:t>
      </w:r>
      <w:r w:rsidR="00B40E6C" w:rsidRPr="000E11DD">
        <w:rPr>
          <w:sz w:val="24"/>
          <w:szCs w:val="24"/>
        </w:rPr>
        <w:t xml:space="preserve">мма «Доступная среда </w:t>
      </w:r>
      <w:proofErr w:type="gramStart"/>
      <w:r w:rsidR="00B40E6C" w:rsidRPr="000E11DD">
        <w:rPr>
          <w:sz w:val="24"/>
          <w:szCs w:val="24"/>
        </w:rPr>
        <w:t>в</w:t>
      </w:r>
      <w:proofErr w:type="gramEnd"/>
      <w:r w:rsidR="00B40E6C" w:rsidRPr="000E11DD">
        <w:rPr>
          <w:sz w:val="24"/>
          <w:szCs w:val="24"/>
        </w:rPr>
        <w:t xml:space="preserve"> ЗАТО г.</w:t>
      </w:r>
      <w:r w:rsidR="00562E3D" w:rsidRPr="000E11DD">
        <w:rPr>
          <w:sz w:val="24"/>
          <w:szCs w:val="24"/>
        </w:rPr>
        <w:t>Североморск» на 2014-20</w:t>
      </w:r>
      <w:r w:rsidR="00DE2DD4" w:rsidRPr="000E11DD">
        <w:rPr>
          <w:sz w:val="24"/>
          <w:szCs w:val="24"/>
        </w:rPr>
        <w:t>20</w:t>
      </w:r>
      <w:r w:rsidR="00562E3D" w:rsidRPr="000E11DD">
        <w:rPr>
          <w:sz w:val="24"/>
          <w:szCs w:val="24"/>
        </w:rPr>
        <w:t xml:space="preserve"> годы</w:t>
      </w:r>
      <w:r w:rsidR="00B40E6C" w:rsidRPr="000E11DD">
        <w:rPr>
          <w:sz w:val="24"/>
          <w:szCs w:val="24"/>
        </w:rPr>
        <w:t>;</w:t>
      </w:r>
    </w:p>
    <w:p w:rsidR="00844BEE" w:rsidRPr="000E11DD" w:rsidRDefault="00844BEE" w:rsidP="00844BEE">
      <w:pPr>
        <w:pStyle w:val="a6"/>
        <w:widowControl w:val="0"/>
        <w:tabs>
          <w:tab w:val="left" w:pos="709"/>
        </w:tabs>
        <w:suppressAutoHyphens/>
        <w:spacing w:line="240" w:lineRule="auto"/>
        <w:ind w:firstLine="0"/>
        <w:rPr>
          <w:sz w:val="24"/>
          <w:szCs w:val="24"/>
        </w:rPr>
      </w:pPr>
      <w:r w:rsidRPr="000E11DD">
        <w:rPr>
          <w:bCs/>
          <w:sz w:val="24"/>
          <w:szCs w:val="24"/>
        </w:rPr>
        <w:t xml:space="preserve">- </w:t>
      </w:r>
      <w:r w:rsidRPr="000E11DD">
        <w:rPr>
          <w:sz w:val="24"/>
          <w:szCs w:val="24"/>
        </w:rPr>
        <w:t xml:space="preserve">Подпрограмма «Профилактика правонарушений </w:t>
      </w:r>
      <w:proofErr w:type="gramStart"/>
      <w:r w:rsidRPr="000E11DD">
        <w:rPr>
          <w:sz w:val="24"/>
          <w:szCs w:val="24"/>
        </w:rPr>
        <w:t>в</w:t>
      </w:r>
      <w:proofErr w:type="gramEnd"/>
      <w:r w:rsidRPr="000E11DD">
        <w:rPr>
          <w:sz w:val="24"/>
          <w:szCs w:val="24"/>
        </w:rPr>
        <w:t xml:space="preserve"> ЗАТО г.Североморск» на 2014-2020 годы.</w:t>
      </w:r>
    </w:p>
    <w:p w:rsidR="006510C1" w:rsidRPr="000E11DD" w:rsidRDefault="006510C1" w:rsidP="00DA15EA">
      <w:pPr>
        <w:pStyle w:val="a6"/>
        <w:widowControl w:val="0"/>
        <w:tabs>
          <w:tab w:val="left" w:pos="709"/>
        </w:tabs>
        <w:suppressAutoHyphens/>
        <w:spacing w:line="240" w:lineRule="auto"/>
        <w:ind w:firstLine="0"/>
        <w:rPr>
          <w:sz w:val="24"/>
          <w:szCs w:val="24"/>
        </w:rPr>
      </w:pPr>
      <w:r w:rsidRPr="000E11DD">
        <w:rPr>
          <w:sz w:val="24"/>
          <w:szCs w:val="24"/>
        </w:rPr>
        <w:t xml:space="preserve">- Подпрограмма «Транспортная </w:t>
      </w:r>
      <w:proofErr w:type="gramStart"/>
      <w:r w:rsidRPr="000E11DD">
        <w:rPr>
          <w:sz w:val="24"/>
          <w:szCs w:val="24"/>
        </w:rPr>
        <w:t>инфраструктура</w:t>
      </w:r>
      <w:proofErr w:type="gramEnd"/>
      <w:r w:rsidRPr="000E11DD">
        <w:rPr>
          <w:sz w:val="24"/>
          <w:szCs w:val="24"/>
        </w:rPr>
        <w:t xml:space="preserve"> ЗАТО г.Североморск» на 2018-2020 годы;</w:t>
      </w:r>
    </w:p>
    <w:p w:rsidR="00562E3D" w:rsidRPr="000E11DD" w:rsidRDefault="00562E3D" w:rsidP="00DA15EA">
      <w:pPr>
        <w:pStyle w:val="a6"/>
        <w:widowControl w:val="0"/>
        <w:tabs>
          <w:tab w:val="left" w:pos="709"/>
        </w:tabs>
        <w:suppressAutoHyphens/>
        <w:spacing w:line="240" w:lineRule="auto"/>
        <w:ind w:firstLine="0"/>
        <w:rPr>
          <w:bCs/>
          <w:sz w:val="24"/>
          <w:szCs w:val="24"/>
        </w:rPr>
      </w:pPr>
      <w:r w:rsidRPr="000E11DD">
        <w:rPr>
          <w:sz w:val="24"/>
          <w:szCs w:val="24"/>
        </w:rPr>
        <w:t>- Подпрограмма «</w:t>
      </w:r>
      <w:r w:rsidR="00E700DE" w:rsidRPr="000E11DD">
        <w:rPr>
          <w:bCs/>
          <w:sz w:val="24"/>
          <w:szCs w:val="24"/>
        </w:rPr>
        <w:t xml:space="preserve">Охрана окружающей </w:t>
      </w:r>
      <w:proofErr w:type="gramStart"/>
      <w:r w:rsidR="00E700DE" w:rsidRPr="000E11DD">
        <w:rPr>
          <w:bCs/>
          <w:sz w:val="24"/>
          <w:szCs w:val="24"/>
        </w:rPr>
        <w:t>среды</w:t>
      </w:r>
      <w:proofErr w:type="gramEnd"/>
      <w:r w:rsidR="00E700DE" w:rsidRPr="000E11DD">
        <w:rPr>
          <w:bCs/>
          <w:sz w:val="24"/>
          <w:szCs w:val="24"/>
        </w:rPr>
        <w:t xml:space="preserve"> ЗАТО г.</w:t>
      </w:r>
      <w:r w:rsidRPr="000E11DD">
        <w:rPr>
          <w:bCs/>
          <w:sz w:val="24"/>
          <w:szCs w:val="24"/>
        </w:rPr>
        <w:t xml:space="preserve">Североморск» на 2014 </w:t>
      </w:r>
      <w:r w:rsidR="00DE2DD4" w:rsidRPr="000E11DD">
        <w:rPr>
          <w:bCs/>
          <w:sz w:val="24"/>
          <w:szCs w:val="24"/>
        </w:rPr>
        <w:t xml:space="preserve">-2020 </w:t>
      </w:r>
      <w:r w:rsidRPr="000E11DD">
        <w:rPr>
          <w:bCs/>
          <w:sz w:val="24"/>
          <w:szCs w:val="24"/>
        </w:rPr>
        <w:t>год</w:t>
      </w:r>
      <w:r w:rsidR="00DE2DD4" w:rsidRPr="000E11DD">
        <w:rPr>
          <w:bCs/>
          <w:sz w:val="24"/>
          <w:szCs w:val="24"/>
        </w:rPr>
        <w:t>ы</w:t>
      </w:r>
      <w:r w:rsidR="00B40E6C" w:rsidRPr="000E11DD">
        <w:rPr>
          <w:bCs/>
          <w:sz w:val="24"/>
          <w:szCs w:val="24"/>
        </w:rPr>
        <w:t>;</w:t>
      </w:r>
    </w:p>
    <w:p w:rsidR="006310A1" w:rsidRPr="00F0761E" w:rsidRDefault="00EB57C6" w:rsidP="00A74A25">
      <w:pPr>
        <w:pStyle w:val="a6"/>
        <w:widowControl w:val="0"/>
        <w:tabs>
          <w:tab w:val="left" w:pos="709"/>
        </w:tabs>
        <w:suppressAutoHyphens/>
        <w:spacing w:line="240" w:lineRule="auto"/>
        <w:ind w:firstLine="709"/>
        <w:rPr>
          <w:b/>
          <w:sz w:val="24"/>
          <w:szCs w:val="24"/>
        </w:rPr>
      </w:pPr>
      <w:r w:rsidRPr="00F0761E">
        <w:rPr>
          <w:b/>
          <w:sz w:val="24"/>
          <w:szCs w:val="24"/>
        </w:rPr>
        <w:t>За</w:t>
      </w:r>
      <w:r w:rsidR="006310A1" w:rsidRPr="00F0761E">
        <w:rPr>
          <w:b/>
          <w:sz w:val="24"/>
          <w:szCs w:val="24"/>
        </w:rPr>
        <w:t xml:space="preserve"> 20</w:t>
      </w:r>
      <w:r w:rsidR="000C4AD3" w:rsidRPr="00F0761E">
        <w:rPr>
          <w:b/>
          <w:sz w:val="24"/>
          <w:szCs w:val="24"/>
        </w:rPr>
        <w:t>20</w:t>
      </w:r>
      <w:r w:rsidR="006310A1" w:rsidRPr="00F0761E">
        <w:rPr>
          <w:b/>
          <w:sz w:val="24"/>
          <w:szCs w:val="24"/>
        </w:rPr>
        <w:t xml:space="preserve"> год</w:t>
      </w:r>
      <w:r w:rsidR="00A74A25" w:rsidRPr="00F0761E">
        <w:rPr>
          <w:sz w:val="24"/>
          <w:szCs w:val="24"/>
        </w:rPr>
        <w:t xml:space="preserve"> </w:t>
      </w:r>
      <w:r w:rsidR="00A74A25" w:rsidRPr="00F0761E">
        <w:rPr>
          <w:b/>
          <w:bCs/>
          <w:sz w:val="24"/>
          <w:szCs w:val="24"/>
        </w:rPr>
        <w:t>из</w:t>
      </w:r>
      <w:r w:rsidR="00D560E4" w:rsidRPr="00F0761E">
        <w:rPr>
          <w:b/>
          <w:bCs/>
          <w:sz w:val="24"/>
          <w:szCs w:val="24"/>
        </w:rPr>
        <w:t xml:space="preserve"> </w:t>
      </w:r>
      <w:r w:rsidR="000C4AD3" w:rsidRPr="00F0761E">
        <w:rPr>
          <w:b/>
          <w:bCs/>
          <w:sz w:val="24"/>
          <w:szCs w:val="24"/>
        </w:rPr>
        <w:t>60</w:t>
      </w:r>
      <w:r w:rsidR="001B5974" w:rsidRPr="00F0761E">
        <w:rPr>
          <w:b/>
          <w:bCs/>
          <w:sz w:val="24"/>
          <w:szCs w:val="24"/>
        </w:rPr>
        <w:t> </w:t>
      </w:r>
      <w:r w:rsidR="000C4AD3" w:rsidRPr="00F0761E">
        <w:rPr>
          <w:b/>
          <w:bCs/>
          <w:sz w:val="24"/>
          <w:szCs w:val="24"/>
        </w:rPr>
        <w:t>153</w:t>
      </w:r>
      <w:r w:rsidR="001B5974" w:rsidRPr="00F0761E">
        <w:rPr>
          <w:b/>
          <w:bCs/>
          <w:sz w:val="24"/>
          <w:szCs w:val="24"/>
        </w:rPr>
        <w:t>,</w:t>
      </w:r>
      <w:r w:rsidR="00482356" w:rsidRPr="00F0761E">
        <w:rPr>
          <w:b/>
          <w:bCs/>
          <w:sz w:val="24"/>
          <w:szCs w:val="24"/>
        </w:rPr>
        <w:t>0</w:t>
      </w:r>
      <w:r w:rsidR="000C4AD3" w:rsidRPr="00F0761E">
        <w:rPr>
          <w:b/>
          <w:bCs/>
          <w:sz w:val="24"/>
          <w:szCs w:val="24"/>
        </w:rPr>
        <w:t>6</w:t>
      </w:r>
      <w:r w:rsidR="008E63F3" w:rsidRPr="00F0761E">
        <w:rPr>
          <w:b/>
          <w:bCs/>
          <w:sz w:val="24"/>
          <w:szCs w:val="24"/>
        </w:rPr>
        <w:t> </w:t>
      </w:r>
      <w:r w:rsidR="00D560E4" w:rsidRPr="00F0761E">
        <w:rPr>
          <w:b/>
          <w:bCs/>
          <w:sz w:val="24"/>
          <w:szCs w:val="24"/>
        </w:rPr>
        <w:t>тыс</w:t>
      </w:r>
      <w:r w:rsidR="00D560E4" w:rsidRPr="00F0761E">
        <w:rPr>
          <w:b/>
          <w:sz w:val="24"/>
          <w:szCs w:val="24"/>
        </w:rPr>
        <w:t>.</w:t>
      </w:r>
      <w:r w:rsidR="00577D06">
        <w:rPr>
          <w:b/>
          <w:sz w:val="24"/>
          <w:szCs w:val="24"/>
        </w:rPr>
        <w:t xml:space="preserve"> </w:t>
      </w:r>
      <w:r w:rsidR="00D560E4" w:rsidRPr="00F0761E">
        <w:rPr>
          <w:b/>
          <w:sz w:val="24"/>
          <w:szCs w:val="24"/>
        </w:rPr>
        <w:t>руб.</w:t>
      </w:r>
      <w:r w:rsidR="00D560E4" w:rsidRPr="00F0761E">
        <w:rPr>
          <w:sz w:val="24"/>
          <w:szCs w:val="24"/>
        </w:rPr>
        <w:t>,</w:t>
      </w:r>
      <w:r w:rsidR="000B58E7" w:rsidRPr="00F0761E">
        <w:rPr>
          <w:sz w:val="24"/>
          <w:szCs w:val="24"/>
        </w:rPr>
        <w:t xml:space="preserve"> </w:t>
      </w:r>
      <w:r w:rsidR="00A74A25" w:rsidRPr="00F0761E">
        <w:rPr>
          <w:sz w:val="24"/>
          <w:szCs w:val="24"/>
        </w:rPr>
        <w:t xml:space="preserve">предусмотренных на муниципальную программу было освоено </w:t>
      </w:r>
      <w:r w:rsidR="000C4AD3" w:rsidRPr="00F0761E">
        <w:rPr>
          <w:b/>
          <w:sz w:val="24"/>
          <w:szCs w:val="24"/>
        </w:rPr>
        <w:t>59</w:t>
      </w:r>
      <w:r w:rsidR="00AC0043" w:rsidRPr="00F0761E">
        <w:rPr>
          <w:b/>
          <w:bCs/>
          <w:sz w:val="24"/>
          <w:szCs w:val="24"/>
        </w:rPr>
        <w:t> </w:t>
      </w:r>
      <w:r w:rsidR="000C4AD3" w:rsidRPr="00F0761E">
        <w:rPr>
          <w:b/>
          <w:bCs/>
          <w:sz w:val="24"/>
          <w:szCs w:val="24"/>
        </w:rPr>
        <w:t>176</w:t>
      </w:r>
      <w:r w:rsidR="0094710C" w:rsidRPr="00F0761E">
        <w:rPr>
          <w:b/>
          <w:bCs/>
          <w:sz w:val="24"/>
          <w:szCs w:val="24"/>
        </w:rPr>
        <w:t>,</w:t>
      </w:r>
      <w:r w:rsidR="000C4AD3" w:rsidRPr="00F0761E">
        <w:rPr>
          <w:b/>
          <w:bCs/>
          <w:sz w:val="24"/>
          <w:szCs w:val="24"/>
        </w:rPr>
        <w:t>11</w:t>
      </w:r>
      <w:r w:rsidR="008E63F3" w:rsidRPr="00F0761E">
        <w:rPr>
          <w:b/>
          <w:sz w:val="24"/>
          <w:szCs w:val="24"/>
        </w:rPr>
        <w:t> </w:t>
      </w:r>
      <w:r w:rsidR="00A74A25" w:rsidRPr="00F0761E">
        <w:rPr>
          <w:b/>
          <w:sz w:val="24"/>
          <w:szCs w:val="24"/>
        </w:rPr>
        <w:t>тыс. руб</w:t>
      </w:r>
      <w:r w:rsidR="00A74A25" w:rsidRPr="00F0761E">
        <w:rPr>
          <w:sz w:val="24"/>
          <w:szCs w:val="24"/>
        </w:rPr>
        <w:t xml:space="preserve">., т.е. </w:t>
      </w:r>
      <w:r w:rsidR="00482356" w:rsidRPr="00F0761E">
        <w:rPr>
          <w:b/>
          <w:sz w:val="24"/>
          <w:szCs w:val="24"/>
        </w:rPr>
        <w:t>98</w:t>
      </w:r>
      <w:r w:rsidR="00AC0043" w:rsidRPr="00F0761E">
        <w:rPr>
          <w:b/>
          <w:sz w:val="24"/>
          <w:szCs w:val="24"/>
        </w:rPr>
        <w:t>,</w:t>
      </w:r>
      <w:r w:rsidR="000C4AD3" w:rsidRPr="00F0761E">
        <w:rPr>
          <w:b/>
          <w:sz w:val="24"/>
          <w:szCs w:val="24"/>
        </w:rPr>
        <w:t>3</w:t>
      </w:r>
      <w:r w:rsidR="00482356" w:rsidRPr="00F0761E">
        <w:rPr>
          <w:b/>
          <w:sz w:val="24"/>
          <w:szCs w:val="24"/>
        </w:rPr>
        <w:t>8</w:t>
      </w:r>
      <w:r w:rsidR="00A74A25" w:rsidRPr="00F0761E">
        <w:rPr>
          <w:b/>
          <w:sz w:val="24"/>
          <w:szCs w:val="24"/>
        </w:rPr>
        <w:t>%.</w:t>
      </w:r>
    </w:p>
    <w:p w:rsidR="00137DCC" w:rsidRPr="00F0761E" w:rsidRDefault="00137DCC" w:rsidP="00A74A25">
      <w:pPr>
        <w:pStyle w:val="a6"/>
        <w:widowControl w:val="0"/>
        <w:tabs>
          <w:tab w:val="left" w:pos="709"/>
        </w:tabs>
        <w:suppressAutoHyphens/>
        <w:spacing w:line="240" w:lineRule="auto"/>
        <w:ind w:firstLine="709"/>
        <w:rPr>
          <w:bCs/>
          <w:sz w:val="24"/>
          <w:szCs w:val="24"/>
        </w:rPr>
      </w:pPr>
      <w:r w:rsidRPr="00F0761E">
        <w:rPr>
          <w:sz w:val="24"/>
          <w:szCs w:val="24"/>
        </w:rPr>
        <w:t xml:space="preserve">Освоение средств </w:t>
      </w:r>
      <w:r w:rsidRPr="00F0761E">
        <w:rPr>
          <w:sz w:val="24"/>
          <w:szCs w:val="24"/>
          <w:u w:val="single"/>
        </w:rPr>
        <w:t>по подпрограмме «</w:t>
      </w:r>
      <w:r w:rsidR="00112107" w:rsidRPr="00F0761E">
        <w:rPr>
          <w:sz w:val="24"/>
          <w:szCs w:val="24"/>
          <w:u w:val="single"/>
        </w:rPr>
        <w:t xml:space="preserve">Профилактика правонарушений </w:t>
      </w:r>
      <w:proofErr w:type="gramStart"/>
      <w:r w:rsidR="00112107" w:rsidRPr="00F0761E">
        <w:rPr>
          <w:sz w:val="24"/>
          <w:szCs w:val="24"/>
          <w:u w:val="single"/>
        </w:rPr>
        <w:t>в</w:t>
      </w:r>
      <w:proofErr w:type="gramEnd"/>
      <w:r w:rsidR="00112107" w:rsidRPr="00F0761E">
        <w:rPr>
          <w:sz w:val="24"/>
          <w:szCs w:val="24"/>
          <w:u w:val="single"/>
        </w:rPr>
        <w:t xml:space="preserve"> ЗАТО г.Североморск</w:t>
      </w:r>
      <w:r w:rsidRPr="00F0761E">
        <w:rPr>
          <w:bCs/>
          <w:sz w:val="24"/>
          <w:szCs w:val="24"/>
          <w:u w:val="single"/>
        </w:rPr>
        <w:t>»</w:t>
      </w:r>
      <w:r w:rsidRPr="00F0761E">
        <w:rPr>
          <w:bCs/>
          <w:sz w:val="24"/>
          <w:szCs w:val="24"/>
        </w:rPr>
        <w:t xml:space="preserve"> составило </w:t>
      </w:r>
      <w:r w:rsidR="002972B3" w:rsidRPr="00F0761E">
        <w:rPr>
          <w:bCs/>
          <w:sz w:val="24"/>
          <w:szCs w:val="24"/>
        </w:rPr>
        <w:t>1023</w:t>
      </w:r>
      <w:r w:rsidRPr="00F0761E">
        <w:rPr>
          <w:bCs/>
          <w:sz w:val="24"/>
          <w:szCs w:val="24"/>
        </w:rPr>
        <w:t>,3</w:t>
      </w:r>
      <w:r w:rsidR="002972B3" w:rsidRPr="00F0761E">
        <w:rPr>
          <w:bCs/>
          <w:sz w:val="24"/>
          <w:szCs w:val="24"/>
        </w:rPr>
        <w:t>4</w:t>
      </w:r>
      <w:r w:rsidRPr="00F0761E">
        <w:rPr>
          <w:bCs/>
          <w:sz w:val="24"/>
          <w:szCs w:val="24"/>
        </w:rPr>
        <w:t xml:space="preserve"> тыс.</w:t>
      </w:r>
      <w:r w:rsidR="004631DD" w:rsidRPr="00F0761E">
        <w:rPr>
          <w:bCs/>
          <w:sz w:val="24"/>
          <w:szCs w:val="24"/>
        </w:rPr>
        <w:t xml:space="preserve"> </w:t>
      </w:r>
      <w:r w:rsidRPr="00F0761E">
        <w:rPr>
          <w:bCs/>
          <w:sz w:val="24"/>
          <w:szCs w:val="24"/>
        </w:rPr>
        <w:t xml:space="preserve">руб. или </w:t>
      </w:r>
      <w:r w:rsidR="00112107" w:rsidRPr="00F0761E">
        <w:rPr>
          <w:bCs/>
          <w:sz w:val="24"/>
          <w:szCs w:val="24"/>
        </w:rPr>
        <w:t>94,36</w:t>
      </w:r>
      <w:r w:rsidRPr="00F0761E">
        <w:rPr>
          <w:bCs/>
          <w:sz w:val="24"/>
          <w:szCs w:val="24"/>
        </w:rPr>
        <w:t>% от запланированного на год финансирования.</w:t>
      </w:r>
    </w:p>
    <w:p w:rsidR="00137DCC" w:rsidRPr="00F0761E" w:rsidRDefault="00137DCC" w:rsidP="00EE577C">
      <w:pPr>
        <w:pStyle w:val="a6"/>
        <w:widowControl w:val="0"/>
        <w:tabs>
          <w:tab w:val="left" w:pos="709"/>
        </w:tabs>
        <w:suppressAutoHyphens/>
        <w:spacing w:line="240" w:lineRule="auto"/>
        <w:ind w:firstLine="709"/>
        <w:rPr>
          <w:bCs/>
          <w:sz w:val="24"/>
          <w:szCs w:val="24"/>
        </w:rPr>
      </w:pPr>
      <w:r w:rsidRPr="00F0761E">
        <w:rPr>
          <w:bCs/>
          <w:sz w:val="24"/>
          <w:szCs w:val="24"/>
        </w:rPr>
        <w:t>По остальным подпрограммам освоение средств составило от 9</w:t>
      </w:r>
      <w:r w:rsidR="00112107" w:rsidRPr="00F0761E">
        <w:rPr>
          <w:bCs/>
          <w:sz w:val="24"/>
          <w:szCs w:val="24"/>
        </w:rPr>
        <w:t>7,6</w:t>
      </w:r>
      <w:r w:rsidRPr="00F0761E">
        <w:rPr>
          <w:bCs/>
          <w:sz w:val="24"/>
          <w:szCs w:val="24"/>
        </w:rPr>
        <w:t xml:space="preserve">% до </w:t>
      </w:r>
      <w:r w:rsidR="00112107" w:rsidRPr="00F0761E">
        <w:rPr>
          <w:bCs/>
          <w:sz w:val="24"/>
          <w:szCs w:val="24"/>
        </w:rPr>
        <w:t>100</w:t>
      </w:r>
      <w:r w:rsidRPr="00F0761E">
        <w:rPr>
          <w:bCs/>
          <w:sz w:val="24"/>
          <w:szCs w:val="24"/>
        </w:rPr>
        <w:t>%.</w:t>
      </w:r>
    </w:p>
    <w:p w:rsidR="00D355DB" w:rsidRDefault="009A07E4" w:rsidP="00EE577C">
      <w:pPr>
        <w:pStyle w:val="a6"/>
        <w:widowControl w:val="0"/>
        <w:tabs>
          <w:tab w:val="left" w:pos="709"/>
        </w:tabs>
        <w:suppressAutoHyphens/>
        <w:spacing w:line="240" w:lineRule="auto"/>
        <w:ind w:firstLine="70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</w:t>
      </w:r>
      <w:r w:rsidR="00D355DB" w:rsidRPr="007A794C">
        <w:rPr>
          <w:b/>
          <w:bCs/>
          <w:sz w:val="24"/>
          <w:szCs w:val="24"/>
        </w:rPr>
        <w:t xml:space="preserve"> подпрограмм</w:t>
      </w:r>
      <w:r>
        <w:rPr>
          <w:b/>
          <w:bCs/>
          <w:sz w:val="24"/>
          <w:szCs w:val="24"/>
        </w:rPr>
        <w:t xml:space="preserve"> реализованы</w:t>
      </w:r>
      <w:r w:rsidR="00D355DB" w:rsidRPr="007A794C">
        <w:rPr>
          <w:b/>
          <w:bCs/>
          <w:sz w:val="24"/>
          <w:szCs w:val="24"/>
        </w:rPr>
        <w:t xml:space="preserve"> со средним уровнем эффективности:</w:t>
      </w:r>
    </w:p>
    <w:p w:rsidR="0001368A" w:rsidRDefault="009A07E4" w:rsidP="009A07E4">
      <w:pPr>
        <w:pStyle w:val="a6"/>
        <w:widowControl w:val="0"/>
        <w:tabs>
          <w:tab w:val="left" w:pos="709"/>
        </w:tabs>
        <w:suppressAutoHyphens/>
        <w:spacing w:line="240" w:lineRule="auto"/>
        <w:ind w:firstLine="709"/>
        <w:rPr>
          <w:bCs/>
          <w:sz w:val="24"/>
          <w:szCs w:val="24"/>
        </w:rPr>
      </w:pPr>
      <w:r w:rsidRPr="00F0761E">
        <w:rPr>
          <w:bCs/>
          <w:sz w:val="24"/>
          <w:szCs w:val="24"/>
          <w:u w:val="single"/>
        </w:rPr>
        <w:t xml:space="preserve">Подпрограмма «Охрана окружающей </w:t>
      </w:r>
      <w:proofErr w:type="gramStart"/>
      <w:r w:rsidRPr="00F0761E">
        <w:rPr>
          <w:bCs/>
          <w:sz w:val="24"/>
          <w:szCs w:val="24"/>
          <w:u w:val="single"/>
        </w:rPr>
        <w:t>среды</w:t>
      </w:r>
      <w:proofErr w:type="gramEnd"/>
      <w:r w:rsidRPr="00F0761E">
        <w:rPr>
          <w:bCs/>
          <w:sz w:val="24"/>
          <w:szCs w:val="24"/>
          <w:u w:val="single"/>
        </w:rPr>
        <w:t xml:space="preserve"> ЗАТО г.Североморск» на 2014 -2020 годы</w:t>
      </w:r>
      <w:r>
        <w:rPr>
          <w:bCs/>
          <w:sz w:val="24"/>
          <w:szCs w:val="24"/>
        </w:rPr>
        <w:t xml:space="preserve"> </w:t>
      </w:r>
    </w:p>
    <w:p w:rsidR="009A07E4" w:rsidRPr="00852A4D" w:rsidRDefault="009A07E4" w:rsidP="009A07E4">
      <w:pPr>
        <w:pStyle w:val="a6"/>
        <w:widowControl w:val="0"/>
        <w:tabs>
          <w:tab w:val="left" w:pos="709"/>
        </w:tabs>
        <w:suppressAutoHyphens/>
        <w:spacing w:line="240" w:lineRule="auto"/>
        <w:ind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по причине выполнения</w:t>
      </w:r>
      <w:r w:rsidRPr="004D7B1D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показателя </w:t>
      </w:r>
      <w:r w:rsidRPr="004D7B1D">
        <w:rPr>
          <w:bCs/>
          <w:i/>
          <w:sz w:val="24"/>
          <w:szCs w:val="24"/>
        </w:rPr>
        <w:t xml:space="preserve">Объем ликвидированных несанкционированных </w:t>
      </w:r>
      <w:r w:rsidRPr="00852A4D">
        <w:rPr>
          <w:bCs/>
          <w:i/>
          <w:sz w:val="24"/>
          <w:szCs w:val="24"/>
        </w:rPr>
        <w:t>свалок</w:t>
      </w:r>
      <w:r w:rsidRPr="00852A4D">
        <w:rPr>
          <w:bCs/>
          <w:sz w:val="24"/>
          <w:szCs w:val="24"/>
        </w:rPr>
        <w:t xml:space="preserve"> на 41% при полном использовании запланированного финансирования.</w:t>
      </w:r>
      <w:r w:rsidR="00852A4D" w:rsidRPr="00852A4D">
        <w:rPr>
          <w:sz w:val="24"/>
          <w:szCs w:val="24"/>
        </w:rPr>
        <w:t xml:space="preserve"> </w:t>
      </w:r>
      <w:r w:rsidR="00AE75B7">
        <w:rPr>
          <w:sz w:val="24"/>
          <w:szCs w:val="24"/>
        </w:rPr>
        <w:t>Выделенный объем</w:t>
      </w:r>
      <w:r w:rsidR="00852A4D" w:rsidRPr="00852A4D">
        <w:rPr>
          <w:sz w:val="24"/>
          <w:szCs w:val="24"/>
        </w:rPr>
        <w:t xml:space="preserve"> ассигнований</w:t>
      </w:r>
      <w:r w:rsidR="00AE75B7">
        <w:rPr>
          <w:sz w:val="24"/>
          <w:szCs w:val="24"/>
        </w:rPr>
        <w:t xml:space="preserve"> на данное мероприятие позволил ликвидировать 221,03 куб. м</w:t>
      </w:r>
      <w:r w:rsidR="00852A4D" w:rsidRPr="00852A4D">
        <w:rPr>
          <w:sz w:val="24"/>
          <w:szCs w:val="24"/>
        </w:rPr>
        <w:t>.</w:t>
      </w:r>
      <w:r w:rsidR="00AE75B7">
        <w:rPr>
          <w:sz w:val="24"/>
          <w:szCs w:val="24"/>
        </w:rPr>
        <w:t xml:space="preserve"> исходя из удорожания работ.</w:t>
      </w:r>
    </w:p>
    <w:p w:rsidR="0001368A" w:rsidRDefault="009A07E4" w:rsidP="009A07E4">
      <w:pPr>
        <w:pStyle w:val="a6"/>
        <w:widowControl w:val="0"/>
        <w:tabs>
          <w:tab w:val="left" w:pos="709"/>
        </w:tabs>
        <w:suppressAutoHyphens/>
        <w:spacing w:line="240" w:lineRule="auto"/>
        <w:ind w:firstLine="709"/>
        <w:rPr>
          <w:bCs/>
          <w:sz w:val="24"/>
          <w:szCs w:val="24"/>
          <w:u w:val="single"/>
        </w:rPr>
      </w:pPr>
      <w:r>
        <w:rPr>
          <w:bCs/>
          <w:sz w:val="24"/>
          <w:szCs w:val="24"/>
          <w:u w:val="single"/>
        </w:rPr>
        <w:t>П</w:t>
      </w:r>
      <w:r w:rsidR="00EE577C" w:rsidRPr="007A794C">
        <w:rPr>
          <w:bCs/>
          <w:sz w:val="24"/>
          <w:szCs w:val="24"/>
          <w:u w:val="single"/>
        </w:rPr>
        <w:t>одпрограмм</w:t>
      </w:r>
      <w:r>
        <w:rPr>
          <w:bCs/>
          <w:sz w:val="24"/>
          <w:szCs w:val="24"/>
          <w:u w:val="single"/>
        </w:rPr>
        <w:t>ы</w:t>
      </w:r>
      <w:r w:rsidR="00EE577C" w:rsidRPr="007A794C">
        <w:rPr>
          <w:bCs/>
          <w:sz w:val="24"/>
          <w:szCs w:val="24"/>
          <w:u w:val="single"/>
        </w:rPr>
        <w:t xml:space="preserve"> </w:t>
      </w:r>
      <w:r w:rsidR="003A0B26" w:rsidRPr="003A0B26">
        <w:rPr>
          <w:bCs/>
          <w:sz w:val="24"/>
          <w:szCs w:val="24"/>
          <w:u w:val="single"/>
        </w:rPr>
        <w:t xml:space="preserve">«Доступная среда </w:t>
      </w:r>
      <w:proofErr w:type="gramStart"/>
      <w:r w:rsidR="003A0B26" w:rsidRPr="003A0B26">
        <w:rPr>
          <w:bCs/>
          <w:sz w:val="24"/>
          <w:szCs w:val="24"/>
          <w:u w:val="single"/>
        </w:rPr>
        <w:t>в</w:t>
      </w:r>
      <w:proofErr w:type="gramEnd"/>
      <w:r w:rsidR="003A0B26" w:rsidRPr="003A0B26">
        <w:rPr>
          <w:bCs/>
          <w:sz w:val="24"/>
          <w:szCs w:val="24"/>
          <w:u w:val="single"/>
        </w:rPr>
        <w:t xml:space="preserve"> ЗАТО г.Североморск» на 2014-2020 годы</w:t>
      </w:r>
      <w:r w:rsidR="003A0B26">
        <w:rPr>
          <w:bCs/>
          <w:sz w:val="24"/>
          <w:szCs w:val="24"/>
          <w:u w:val="single"/>
        </w:rPr>
        <w:t>,</w:t>
      </w:r>
      <w:r w:rsidR="003A0B26" w:rsidRPr="003A0B26">
        <w:rPr>
          <w:bCs/>
          <w:sz w:val="24"/>
          <w:szCs w:val="24"/>
          <w:u w:val="single"/>
        </w:rPr>
        <w:t xml:space="preserve"> </w:t>
      </w:r>
      <w:r w:rsidR="00286FB5" w:rsidRPr="00286FB5">
        <w:rPr>
          <w:bCs/>
          <w:sz w:val="24"/>
          <w:szCs w:val="24"/>
          <w:u w:val="single"/>
        </w:rPr>
        <w:t xml:space="preserve">«Профилактика наркомании, алкоголизма и токсикомании в ЗАТО г. Североморск» на 2016-2020 годы </w:t>
      </w:r>
      <w:r w:rsidR="00286FB5">
        <w:rPr>
          <w:bCs/>
          <w:sz w:val="24"/>
          <w:szCs w:val="24"/>
          <w:u w:val="single"/>
        </w:rPr>
        <w:t xml:space="preserve">и </w:t>
      </w:r>
      <w:r w:rsidR="00EE577C" w:rsidRPr="007A794C">
        <w:rPr>
          <w:bCs/>
          <w:sz w:val="24"/>
          <w:szCs w:val="24"/>
          <w:u w:val="single"/>
        </w:rPr>
        <w:t>«Развитие физической культуры и спорта и формирование здорового образа жизни в ЗАТО г.Североморск» на 2016-2020 годы</w:t>
      </w:r>
      <w:r w:rsidR="0001368A">
        <w:rPr>
          <w:bCs/>
          <w:sz w:val="24"/>
          <w:szCs w:val="24"/>
          <w:u w:val="single"/>
        </w:rPr>
        <w:t>:</w:t>
      </w:r>
    </w:p>
    <w:p w:rsidR="00EE577C" w:rsidRPr="009A07E4" w:rsidRDefault="009A07E4" w:rsidP="009A07E4">
      <w:pPr>
        <w:pStyle w:val="a6"/>
        <w:widowControl w:val="0"/>
        <w:tabs>
          <w:tab w:val="left" w:pos="709"/>
        </w:tabs>
        <w:suppressAutoHyphens/>
        <w:spacing w:line="240" w:lineRule="auto"/>
        <w:ind w:firstLine="709"/>
        <w:rPr>
          <w:sz w:val="24"/>
          <w:szCs w:val="24"/>
        </w:rPr>
      </w:pPr>
      <w:r>
        <w:rPr>
          <w:bCs/>
          <w:sz w:val="24"/>
          <w:szCs w:val="24"/>
        </w:rPr>
        <w:t xml:space="preserve">по причине </w:t>
      </w:r>
      <w:r w:rsidR="005B443F" w:rsidRPr="009A07E4">
        <w:rPr>
          <w:sz w:val="24"/>
          <w:szCs w:val="24"/>
        </w:rPr>
        <w:t>невыполнени</w:t>
      </w:r>
      <w:r>
        <w:rPr>
          <w:sz w:val="24"/>
          <w:szCs w:val="24"/>
        </w:rPr>
        <w:t>я</w:t>
      </w:r>
      <w:r w:rsidR="005B443F" w:rsidRPr="009A07E4">
        <w:rPr>
          <w:sz w:val="24"/>
          <w:szCs w:val="24"/>
        </w:rPr>
        <w:t xml:space="preserve"> запланированных показателей в части проведения массовых</w:t>
      </w:r>
      <w:r w:rsidR="00286FB5" w:rsidRPr="009A07E4">
        <w:rPr>
          <w:sz w:val="24"/>
          <w:szCs w:val="24"/>
        </w:rPr>
        <w:t>, в т.</w:t>
      </w:r>
      <w:r>
        <w:rPr>
          <w:sz w:val="24"/>
          <w:szCs w:val="24"/>
        </w:rPr>
        <w:t xml:space="preserve"> </w:t>
      </w:r>
      <w:r w:rsidR="00286FB5" w:rsidRPr="009A07E4">
        <w:rPr>
          <w:sz w:val="24"/>
          <w:szCs w:val="24"/>
        </w:rPr>
        <w:t>ч.</w:t>
      </w:r>
      <w:r w:rsidR="005B443F" w:rsidRPr="009A07E4">
        <w:rPr>
          <w:sz w:val="24"/>
          <w:szCs w:val="24"/>
        </w:rPr>
        <w:t xml:space="preserve"> спортивных мероприятий</w:t>
      </w:r>
      <w:r>
        <w:rPr>
          <w:sz w:val="24"/>
          <w:szCs w:val="24"/>
        </w:rPr>
        <w:t>. Э</w:t>
      </w:r>
      <w:r w:rsidR="000F707C" w:rsidRPr="009A07E4">
        <w:rPr>
          <w:sz w:val="24"/>
          <w:szCs w:val="24"/>
        </w:rPr>
        <w:t>то обусловлено</w:t>
      </w:r>
      <w:r w:rsidR="005B443F" w:rsidRPr="009A07E4">
        <w:rPr>
          <w:sz w:val="24"/>
          <w:szCs w:val="24"/>
        </w:rPr>
        <w:t xml:space="preserve"> </w:t>
      </w:r>
      <w:r w:rsidR="00EE577C" w:rsidRPr="009A07E4">
        <w:rPr>
          <w:sz w:val="24"/>
          <w:szCs w:val="24"/>
        </w:rPr>
        <w:t>ограничительными мерами по предупреждению распространени</w:t>
      </w:r>
      <w:r w:rsidR="000F707C" w:rsidRPr="009A07E4">
        <w:rPr>
          <w:sz w:val="24"/>
          <w:szCs w:val="24"/>
        </w:rPr>
        <w:t xml:space="preserve">я новой коронавирусной инфекции </w:t>
      </w:r>
      <w:r w:rsidR="00EE577C" w:rsidRPr="009A07E4">
        <w:rPr>
          <w:sz w:val="24"/>
          <w:szCs w:val="24"/>
        </w:rPr>
        <w:t>СО</w:t>
      </w:r>
      <w:r w:rsidR="00EE577C" w:rsidRPr="009A07E4">
        <w:rPr>
          <w:sz w:val="24"/>
          <w:szCs w:val="24"/>
          <w:lang w:val="en-US"/>
        </w:rPr>
        <w:t>VID</w:t>
      </w:r>
      <w:r w:rsidR="00EE577C" w:rsidRPr="009A07E4">
        <w:rPr>
          <w:sz w:val="24"/>
          <w:szCs w:val="24"/>
        </w:rPr>
        <w:t xml:space="preserve">-19. </w:t>
      </w:r>
    </w:p>
    <w:p w:rsidR="00AC35A9" w:rsidRPr="0031778F" w:rsidRDefault="0001368A" w:rsidP="00EE577C">
      <w:pPr>
        <w:widowControl w:val="0"/>
        <w:ind w:firstLine="709"/>
        <w:jc w:val="both"/>
      </w:pPr>
      <w:r>
        <w:rPr>
          <w:u w:val="single"/>
        </w:rPr>
        <w:t>П</w:t>
      </w:r>
      <w:r w:rsidR="00AC35A9" w:rsidRPr="009A07E4">
        <w:rPr>
          <w:u w:val="single"/>
        </w:rPr>
        <w:t>одпрограмм</w:t>
      </w:r>
      <w:r>
        <w:rPr>
          <w:u w:val="single"/>
        </w:rPr>
        <w:t>а</w:t>
      </w:r>
      <w:r w:rsidR="00AC35A9" w:rsidRPr="009A07E4">
        <w:rPr>
          <w:u w:val="single"/>
        </w:rPr>
        <w:t xml:space="preserve"> </w:t>
      </w:r>
      <w:r w:rsidR="0031778F" w:rsidRPr="009A07E4">
        <w:rPr>
          <w:u w:val="single"/>
        </w:rPr>
        <w:t xml:space="preserve">«Транспортная </w:t>
      </w:r>
      <w:proofErr w:type="gramStart"/>
      <w:r w:rsidR="0031778F" w:rsidRPr="009A07E4">
        <w:rPr>
          <w:u w:val="single"/>
        </w:rPr>
        <w:t>инфраструктура</w:t>
      </w:r>
      <w:proofErr w:type="gramEnd"/>
      <w:r w:rsidR="0031778F" w:rsidRPr="009A07E4">
        <w:rPr>
          <w:u w:val="single"/>
        </w:rPr>
        <w:t xml:space="preserve"> ЗАТО г.Североморск</w:t>
      </w:r>
      <w:r w:rsidR="0031778F" w:rsidRPr="0031778F">
        <w:rPr>
          <w:u w:val="single"/>
        </w:rPr>
        <w:t>» на 2018-2020 годы</w:t>
      </w:r>
      <w:r>
        <w:rPr>
          <w:u w:val="single"/>
        </w:rPr>
        <w:t xml:space="preserve">: </w:t>
      </w:r>
    </w:p>
    <w:p w:rsidR="00AC35A9" w:rsidRPr="00EE577C" w:rsidRDefault="0001368A" w:rsidP="00AC35A9">
      <w:pPr>
        <w:widowControl w:val="0"/>
        <w:ind w:firstLine="709"/>
        <w:jc w:val="both"/>
      </w:pPr>
      <w:r>
        <w:t>По причине</w:t>
      </w:r>
      <w:r w:rsidR="008E56F0">
        <w:t xml:space="preserve"> исполнени</w:t>
      </w:r>
      <w:r>
        <w:t>я</w:t>
      </w:r>
      <w:r w:rsidR="008E56F0">
        <w:t xml:space="preserve"> </w:t>
      </w:r>
      <w:r w:rsidR="0031778F">
        <w:t>показател</w:t>
      </w:r>
      <w:r>
        <w:t>я</w:t>
      </w:r>
      <w:r w:rsidR="00AC35A9">
        <w:t xml:space="preserve"> </w:t>
      </w:r>
      <w:r w:rsidR="0031778F">
        <w:rPr>
          <w:i/>
        </w:rPr>
        <w:t>К</w:t>
      </w:r>
      <w:r w:rsidR="00AC35A9" w:rsidRPr="0031778F">
        <w:rPr>
          <w:i/>
        </w:rPr>
        <w:t>оличество проданных транспортных карт обучающихся, ед.</w:t>
      </w:r>
      <w:r w:rsidR="0031778F">
        <w:t xml:space="preserve"> </w:t>
      </w:r>
      <w:r w:rsidR="008E56F0">
        <w:t xml:space="preserve">на </w:t>
      </w:r>
      <w:r w:rsidR="00AC35A9">
        <w:t xml:space="preserve">58%, </w:t>
      </w:r>
      <w:r w:rsidR="0031778F">
        <w:t xml:space="preserve">или </w:t>
      </w:r>
      <w:r w:rsidR="00AC35A9">
        <w:t>754 ед.</w:t>
      </w:r>
      <w:r w:rsidR="0031778F">
        <w:t xml:space="preserve"> Это</w:t>
      </w:r>
      <w:r w:rsidR="00AC35A9">
        <w:t xml:space="preserve"> </w:t>
      </w:r>
      <w:r w:rsidR="001C3930">
        <w:t>обусловлено</w:t>
      </w:r>
      <w:r w:rsidR="00AC35A9">
        <w:t xml:space="preserve"> </w:t>
      </w:r>
      <w:r w:rsidR="008E56F0">
        <w:t xml:space="preserve">с </w:t>
      </w:r>
      <w:r w:rsidR="008E56F0" w:rsidRPr="0031778F">
        <w:t>ограничительными мерами по предупреждению распространения новой коронавирусной инфекции</w:t>
      </w:r>
      <w:r w:rsidR="008E56F0">
        <w:t xml:space="preserve">, а именно </w:t>
      </w:r>
      <w:r w:rsidR="00AC35A9">
        <w:t>с переходом обучающихся общеобразовательных учреждений на дистанционное обучение</w:t>
      </w:r>
      <w:r w:rsidR="0031778F">
        <w:t>. С</w:t>
      </w:r>
      <w:r w:rsidR="00AC35A9">
        <w:t xml:space="preserve"> апреля-мая 2020 года транспортные карты не приобретались.</w:t>
      </w:r>
    </w:p>
    <w:p w:rsidR="00137DCC" w:rsidRDefault="00137DCC" w:rsidP="0042412E">
      <w:pPr>
        <w:pStyle w:val="a6"/>
        <w:widowControl w:val="0"/>
        <w:tabs>
          <w:tab w:val="left" w:pos="709"/>
        </w:tabs>
        <w:suppressAutoHyphens/>
        <w:spacing w:line="240" w:lineRule="auto"/>
        <w:ind w:firstLine="851"/>
        <w:rPr>
          <w:sz w:val="24"/>
          <w:szCs w:val="24"/>
        </w:rPr>
      </w:pPr>
      <w:r w:rsidRPr="000E11DD">
        <w:rPr>
          <w:bCs/>
          <w:sz w:val="24"/>
          <w:szCs w:val="24"/>
        </w:rPr>
        <w:t xml:space="preserve">Две подпрограммы реализованы </w:t>
      </w:r>
      <w:r w:rsidR="00E11738">
        <w:rPr>
          <w:sz w:val="24"/>
          <w:szCs w:val="24"/>
        </w:rPr>
        <w:t xml:space="preserve">с приемлемым </w:t>
      </w:r>
      <w:r w:rsidRPr="000E11DD">
        <w:rPr>
          <w:sz w:val="24"/>
          <w:szCs w:val="24"/>
        </w:rPr>
        <w:t xml:space="preserve">уровнем </w:t>
      </w:r>
      <w:r w:rsidRPr="00C968BB">
        <w:rPr>
          <w:sz w:val="24"/>
          <w:szCs w:val="24"/>
        </w:rPr>
        <w:t xml:space="preserve">эффективности </w:t>
      </w:r>
      <w:r w:rsidR="00E11738" w:rsidRPr="00C968BB">
        <w:rPr>
          <w:sz w:val="24"/>
          <w:szCs w:val="24"/>
        </w:rPr>
        <w:t>(</w:t>
      </w:r>
      <w:r w:rsidR="00E11738" w:rsidRPr="00C968BB">
        <w:rPr>
          <w:bCs/>
          <w:sz w:val="24"/>
          <w:szCs w:val="24"/>
        </w:rPr>
        <w:t>«</w:t>
      </w:r>
      <w:r w:rsidR="00E11738" w:rsidRPr="00E11738">
        <w:rPr>
          <w:bCs/>
          <w:sz w:val="24"/>
          <w:szCs w:val="24"/>
        </w:rPr>
        <w:t>Молодежь Североморска» на 2016-2020 годы</w:t>
      </w:r>
      <w:r w:rsidR="001740F4" w:rsidRPr="000E11DD">
        <w:rPr>
          <w:bCs/>
          <w:sz w:val="24"/>
          <w:szCs w:val="24"/>
        </w:rPr>
        <w:t xml:space="preserve"> </w:t>
      </w:r>
      <w:r w:rsidRPr="000E11DD">
        <w:rPr>
          <w:bCs/>
          <w:sz w:val="24"/>
          <w:szCs w:val="24"/>
        </w:rPr>
        <w:t xml:space="preserve">и </w:t>
      </w:r>
      <w:r w:rsidR="001740F4" w:rsidRPr="000E11DD">
        <w:rPr>
          <w:sz w:val="24"/>
          <w:szCs w:val="24"/>
        </w:rPr>
        <w:t>«</w:t>
      </w:r>
      <w:r w:rsidR="00E11738" w:rsidRPr="00E11738">
        <w:rPr>
          <w:sz w:val="24"/>
          <w:szCs w:val="24"/>
        </w:rPr>
        <w:t xml:space="preserve">Профилактика правонарушений </w:t>
      </w:r>
      <w:proofErr w:type="gramStart"/>
      <w:r w:rsidR="00E11738" w:rsidRPr="00E11738">
        <w:rPr>
          <w:sz w:val="24"/>
          <w:szCs w:val="24"/>
        </w:rPr>
        <w:t>в</w:t>
      </w:r>
      <w:proofErr w:type="gramEnd"/>
      <w:r w:rsidR="00E11738" w:rsidRPr="00E11738">
        <w:rPr>
          <w:sz w:val="24"/>
          <w:szCs w:val="24"/>
        </w:rPr>
        <w:t xml:space="preserve"> ЗАТО г.Североморск» на 2014-2020 годы</w:t>
      </w:r>
      <w:r w:rsidR="00F00031" w:rsidRPr="000E11DD">
        <w:rPr>
          <w:sz w:val="24"/>
          <w:szCs w:val="24"/>
        </w:rPr>
        <w:t>)</w:t>
      </w:r>
      <w:r w:rsidR="00E11738">
        <w:rPr>
          <w:bCs/>
          <w:sz w:val="24"/>
          <w:szCs w:val="24"/>
        </w:rPr>
        <w:t xml:space="preserve">, </w:t>
      </w:r>
      <w:r w:rsidRPr="000E11DD">
        <w:rPr>
          <w:sz w:val="24"/>
          <w:szCs w:val="24"/>
        </w:rPr>
        <w:t>подпрограмм</w:t>
      </w:r>
      <w:r w:rsidR="00E11738">
        <w:rPr>
          <w:sz w:val="24"/>
          <w:szCs w:val="24"/>
        </w:rPr>
        <w:t>а</w:t>
      </w:r>
      <w:r w:rsidRPr="000E11DD">
        <w:rPr>
          <w:sz w:val="24"/>
          <w:szCs w:val="24"/>
        </w:rPr>
        <w:t xml:space="preserve"> </w:t>
      </w:r>
      <w:r w:rsidR="00E11738">
        <w:rPr>
          <w:sz w:val="24"/>
          <w:szCs w:val="24"/>
        </w:rPr>
        <w:t>«</w:t>
      </w:r>
      <w:r w:rsidR="00E11738" w:rsidRPr="00E11738">
        <w:rPr>
          <w:sz w:val="24"/>
          <w:szCs w:val="24"/>
        </w:rPr>
        <w:t>Дополнительные меры с</w:t>
      </w:r>
      <w:r w:rsidR="00E11738" w:rsidRPr="00E11738">
        <w:rPr>
          <w:bCs/>
          <w:sz w:val="24"/>
          <w:szCs w:val="24"/>
        </w:rPr>
        <w:t xml:space="preserve">оциальной поддержки отдельных </w:t>
      </w:r>
      <w:r w:rsidR="00E11738" w:rsidRPr="00E11738">
        <w:rPr>
          <w:bCs/>
          <w:sz w:val="24"/>
          <w:szCs w:val="24"/>
        </w:rPr>
        <w:lastRenderedPageBreak/>
        <w:t>категорий граждан ЗАТО г.Североморск» на 2014-2020 годы</w:t>
      </w:r>
      <w:r w:rsidR="00E11738" w:rsidRPr="00E11738">
        <w:rPr>
          <w:sz w:val="24"/>
          <w:szCs w:val="24"/>
        </w:rPr>
        <w:t xml:space="preserve"> </w:t>
      </w:r>
      <w:r w:rsidRPr="000E11DD">
        <w:rPr>
          <w:sz w:val="24"/>
          <w:szCs w:val="24"/>
        </w:rPr>
        <w:t>реализован</w:t>
      </w:r>
      <w:r w:rsidR="00E11738">
        <w:rPr>
          <w:sz w:val="24"/>
          <w:szCs w:val="24"/>
        </w:rPr>
        <w:t>а</w:t>
      </w:r>
      <w:r w:rsidRPr="000E11DD">
        <w:rPr>
          <w:sz w:val="24"/>
          <w:szCs w:val="24"/>
        </w:rPr>
        <w:t xml:space="preserve"> с высоким уровнем эффективности.</w:t>
      </w:r>
    </w:p>
    <w:p w:rsidR="008E56F0" w:rsidRDefault="008E56F0" w:rsidP="0042412E">
      <w:pPr>
        <w:pStyle w:val="a6"/>
        <w:widowControl w:val="0"/>
        <w:tabs>
          <w:tab w:val="left" w:pos="709"/>
        </w:tabs>
        <w:suppressAutoHyphens/>
        <w:spacing w:line="240" w:lineRule="auto"/>
        <w:ind w:firstLine="851"/>
        <w:rPr>
          <w:sz w:val="24"/>
          <w:szCs w:val="24"/>
        </w:rPr>
      </w:pPr>
    </w:p>
    <w:p w:rsidR="008E56F0" w:rsidRDefault="0042412E" w:rsidP="0042412E">
      <w:pPr>
        <w:ind w:firstLine="851"/>
        <w:jc w:val="center"/>
        <w:rPr>
          <w:b/>
        </w:rPr>
      </w:pPr>
      <w:r>
        <w:rPr>
          <w:b/>
        </w:rPr>
        <w:t>В</w:t>
      </w:r>
      <w:r w:rsidR="008E56F0">
        <w:rPr>
          <w:b/>
        </w:rPr>
        <w:t xml:space="preserve"> 2020 году</w:t>
      </w:r>
      <w:r w:rsidR="008E56F0" w:rsidRPr="00A80514">
        <w:rPr>
          <w:b/>
        </w:rPr>
        <w:t xml:space="preserve"> муниципальная программа</w:t>
      </w:r>
      <w:r w:rsidR="008E56F0" w:rsidRPr="00A80514">
        <w:rPr>
          <w:bCs/>
        </w:rPr>
        <w:t xml:space="preserve"> </w:t>
      </w:r>
      <w:r w:rsidR="008E56F0" w:rsidRPr="008E56F0">
        <w:rPr>
          <w:b/>
        </w:rPr>
        <w:t>«Улучшение качества и безопасности жизни населения»</w:t>
      </w:r>
      <w:r w:rsidR="008E56F0">
        <w:rPr>
          <w:b/>
        </w:rPr>
        <w:t xml:space="preserve"> на 201</w:t>
      </w:r>
      <w:r w:rsidR="007925D4">
        <w:rPr>
          <w:b/>
        </w:rPr>
        <w:t>4</w:t>
      </w:r>
      <w:r w:rsidR="008E56F0">
        <w:rPr>
          <w:b/>
        </w:rPr>
        <w:t xml:space="preserve">-2020 годы реализована с </w:t>
      </w:r>
      <w:r w:rsidR="008E56F0" w:rsidRPr="000067E6">
        <w:rPr>
          <w:b/>
          <w:u w:val="single"/>
        </w:rPr>
        <w:t>приемлемым уровнем эффективности</w:t>
      </w:r>
      <w:r w:rsidR="008E56F0">
        <w:rPr>
          <w:b/>
        </w:rPr>
        <w:t>.</w:t>
      </w:r>
    </w:p>
    <w:p w:rsidR="008E56F0" w:rsidRDefault="008E56F0" w:rsidP="0042412E">
      <w:pPr>
        <w:ind w:firstLine="851"/>
        <w:jc w:val="center"/>
        <w:rPr>
          <w:b/>
        </w:rPr>
      </w:pPr>
    </w:p>
    <w:tbl>
      <w:tblPr>
        <w:tblW w:w="25200" w:type="dxa"/>
        <w:tblInd w:w="95" w:type="dxa"/>
        <w:tblLook w:val="04A0" w:firstRow="1" w:lastRow="0" w:firstColumn="1" w:lastColumn="0" w:noHBand="0" w:noVBand="1"/>
      </w:tblPr>
      <w:tblGrid>
        <w:gridCol w:w="1431"/>
        <w:gridCol w:w="4100"/>
        <w:gridCol w:w="15125"/>
        <w:gridCol w:w="352"/>
        <w:gridCol w:w="3686"/>
        <w:gridCol w:w="62"/>
        <w:gridCol w:w="222"/>
        <w:gridCol w:w="222"/>
      </w:tblGrid>
      <w:tr w:rsidR="008E56F0" w:rsidRPr="001E6D7C" w:rsidTr="00B52685">
        <w:trPr>
          <w:gridAfter w:val="3"/>
          <w:wAfter w:w="506" w:type="dxa"/>
          <w:trHeight w:val="330"/>
        </w:trPr>
        <w:tc>
          <w:tcPr>
            <w:tcW w:w="143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56F0" w:rsidRPr="001E6D7C" w:rsidRDefault="008E56F0" w:rsidP="00F0761E">
            <w:pPr>
              <w:ind w:firstLine="472"/>
              <w:jc w:val="center"/>
            </w:pPr>
            <w:r w:rsidRPr="001E6D7C">
              <w:t>ДИП =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56F0" w:rsidRPr="001E6D7C" w:rsidRDefault="008E56F0" w:rsidP="004479A2">
            <w:pPr>
              <w:ind w:firstLine="601"/>
              <w:jc w:val="center"/>
            </w:pPr>
            <w:r>
              <w:t>9,</w:t>
            </w:r>
            <w:r w:rsidR="004479A2">
              <w:t>22</w:t>
            </w:r>
            <w:r w:rsidRPr="001E6D7C">
              <w:t xml:space="preserve"> (степень достижения цели)</w:t>
            </w:r>
          </w:p>
        </w:tc>
        <w:tc>
          <w:tcPr>
            <w:tcW w:w="1512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tbl>
            <w:tblPr>
              <w:tblW w:w="13898" w:type="dxa"/>
              <w:tblInd w:w="95" w:type="dxa"/>
              <w:tblLook w:val="04A0" w:firstRow="1" w:lastRow="0" w:firstColumn="1" w:lastColumn="0" w:noHBand="0" w:noVBand="1"/>
            </w:tblPr>
            <w:tblGrid>
              <w:gridCol w:w="375"/>
              <w:gridCol w:w="13523"/>
            </w:tblGrid>
            <w:tr w:rsidR="008E56F0" w:rsidRPr="001E6D7C" w:rsidTr="00B52685">
              <w:trPr>
                <w:trHeight w:val="330"/>
              </w:trPr>
              <w:tc>
                <w:tcPr>
                  <w:tcW w:w="3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E56F0" w:rsidRPr="001E6D7C" w:rsidRDefault="008E56F0" w:rsidP="0042412E">
                  <w:pPr>
                    <w:ind w:firstLine="851"/>
                    <w:jc w:val="center"/>
                  </w:pPr>
                  <w:r w:rsidRPr="001E6D7C">
                    <w:t>=</w:t>
                  </w:r>
                </w:p>
              </w:tc>
              <w:tc>
                <w:tcPr>
                  <w:tcW w:w="135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479A2" w:rsidRDefault="0042412E" w:rsidP="004479A2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= </w:t>
                  </w:r>
                  <w:r w:rsidR="008E56F0">
                    <w:rPr>
                      <w:b/>
                      <w:bCs/>
                    </w:rPr>
                    <w:t>1</w:t>
                  </w:r>
                  <w:r w:rsidR="008E56F0" w:rsidRPr="001E6D7C">
                    <w:rPr>
                      <w:b/>
                      <w:bCs/>
                    </w:rPr>
                    <w:t>,</w:t>
                  </w:r>
                  <w:r w:rsidR="008E56F0">
                    <w:rPr>
                      <w:b/>
                      <w:bCs/>
                    </w:rPr>
                    <w:t>1</w:t>
                  </w:r>
                  <w:r w:rsidR="004479A2">
                    <w:rPr>
                      <w:b/>
                      <w:bCs/>
                    </w:rPr>
                    <w:t>5</w:t>
                  </w:r>
                  <w:r w:rsidR="008E56F0" w:rsidRPr="001E6D7C">
                    <w:rPr>
                      <w:b/>
                      <w:bCs/>
                    </w:rPr>
                    <w:t xml:space="preserve"> средняя результативность</w:t>
                  </w:r>
                  <w:r w:rsidR="004479A2">
                    <w:rPr>
                      <w:b/>
                      <w:bCs/>
                    </w:rPr>
                    <w:t xml:space="preserve"> </w:t>
                  </w:r>
                </w:p>
                <w:p w:rsidR="008E56F0" w:rsidRPr="004479A2" w:rsidRDefault="004479A2" w:rsidP="004479A2">
                  <w:pPr>
                    <w:rPr>
                      <w:bCs/>
                    </w:rPr>
                  </w:pPr>
                  <w:r w:rsidRPr="004479A2">
                    <w:rPr>
                      <w:bCs/>
                    </w:rPr>
                    <w:t>(перевыполнение плана)</w:t>
                  </w:r>
                  <w:r w:rsidR="008E56F0" w:rsidRPr="004479A2">
                    <w:rPr>
                      <w:bCs/>
                    </w:rPr>
                    <w:t xml:space="preserve"> </w:t>
                  </w:r>
                </w:p>
              </w:tc>
            </w:tr>
          </w:tbl>
          <w:p w:rsidR="008E56F0" w:rsidRPr="001E6D7C" w:rsidRDefault="008E56F0" w:rsidP="0042412E">
            <w:pPr>
              <w:ind w:firstLine="851"/>
              <w:jc w:val="center"/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E56F0" w:rsidRPr="001E6D7C" w:rsidRDefault="008E56F0" w:rsidP="0042412E">
            <w:pPr>
              <w:ind w:firstLine="851"/>
              <w:jc w:val="center"/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E56F0" w:rsidRPr="001E6D7C" w:rsidRDefault="008E56F0" w:rsidP="0042412E">
            <w:pPr>
              <w:ind w:firstLine="851"/>
              <w:rPr>
                <w:b/>
                <w:bCs/>
              </w:rPr>
            </w:pPr>
          </w:p>
        </w:tc>
      </w:tr>
      <w:tr w:rsidR="008E56F0" w:rsidRPr="001E6D7C" w:rsidTr="00B52685">
        <w:trPr>
          <w:trHeight w:val="300"/>
        </w:trPr>
        <w:tc>
          <w:tcPr>
            <w:tcW w:w="143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56F0" w:rsidRPr="001E6D7C" w:rsidRDefault="008E56F0" w:rsidP="0042412E">
            <w:pPr>
              <w:ind w:firstLine="851"/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56F0" w:rsidRPr="001E6D7C" w:rsidRDefault="008E56F0" w:rsidP="0042412E">
            <w:pPr>
              <w:ind w:firstLine="851"/>
              <w:jc w:val="center"/>
            </w:pPr>
            <w:r>
              <w:t>8</w:t>
            </w:r>
          </w:p>
        </w:tc>
        <w:tc>
          <w:tcPr>
            <w:tcW w:w="1512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56F0" w:rsidRPr="001E6D7C" w:rsidRDefault="008E56F0" w:rsidP="0042412E">
            <w:pPr>
              <w:ind w:firstLine="851"/>
            </w:pPr>
          </w:p>
        </w:tc>
        <w:tc>
          <w:tcPr>
            <w:tcW w:w="41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56F0" w:rsidRPr="001E6D7C" w:rsidRDefault="008E56F0" w:rsidP="0042412E">
            <w:pPr>
              <w:ind w:firstLine="851"/>
              <w:jc w:val="center"/>
            </w:pPr>
            <w:r w:rsidRPr="001E6D7C">
              <w:t>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56F0" w:rsidRPr="001E6D7C" w:rsidRDefault="008E56F0" w:rsidP="0042412E">
            <w:pPr>
              <w:ind w:firstLine="851"/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56F0" w:rsidRPr="001E6D7C" w:rsidRDefault="008E56F0" w:rsidP="0042412E">
            <w:pPr>
              <w:ind w:firstLine="851"/>
              <w:rPr>
                <w:b/>
                <w:bCs/>
              </w:rPr>
            </w:pPr>
          </w:p>
        </w:tc>
      </w:tr>
    </w:tbl>
    <w:p w:rsidR="008E56F0" w:rsidRPr="001E6D7C" w:rsidRDefault="008E56F0" w:rsidP="0042412E">
      <w:pPr>
        <w:pStyle w:val="ConsPlusNonformat"/>
        <w:widowControl/>
        <w:tabs>
          <w:tab w:val="left" w:pos="432"/>
        </w:tabs>
        <w:ind w:firstLine="851"/>
        <w:jc w:val="both"/>
        <w:rPr>
          <w:rFonts w:ascii="Times New Roman" w:hAnsi="Times New Roman" w:cs="Times New Roman"/>
          <w:sz w:val="16"/>
          <w:szCs w:val="16"/>
        </w:rPr>
      </w:pPr>
    </w:p>
    <w:p w:rsidR="008E56F0" w:rsidRDefault="008E56F0" w:rsidP="0042412E">
      <w:pPr>
        <w:pStyle w:val="ConsPlusNonformat"/>
        <w:widowControl/>
        <w:tabs>
          <w:tab w:val="left" w:pos="432"/>
        </w:tabs>
        <w:ind w:left="851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E6D7C">
        <w:rPr>
          <w:rFonts w:ascii="Times New Roman" w:hAnsi="Times New Roman" w:cs="Times New Roman"/>
          <w:sz w:val="24"/>
          <w:szCs w:val="24"/>
        </w:rPr>
        <w:t xml:space="preserve">Оценка полноты </w:t>
      </w:r>
      <w:proofErr w:type="gramStart"/>
      <w:r w:rsidRPr="001E6D7C">
        <w:rPr>
          <w:rFonts w:ascii="Times New Roman" w:hAnsi="Times New Roman" w:cs="Times New Roman"/>
          <w:sz w:val="24"/>
          <w:szCs w:val="24"/>
        </w:rPr>
        <w:t xml:space="preserve">финансирования:   </w:t>
      </w:r>
      <w:proofErr w:type="gramEnd"/>
      <w:r w:rsidRPr="001E6D7C">
        <w:rPr>
          <w:rFonts w:ascii="Times New Roman" w:hAnsi="Times New Roman" w:cs="Times New Roman"/>
          <w:sz w:val="24"/>
          <w:szCs w:val="24"/>
        </w:rPr>
        <w:t xml:space="preserve"> ПФ =  </w:t>
      </w:r>
      <w:r w:rsidRPr="00A80514">
        <w:rPr>
          <w:rFonts w:ascii="Times New Roman" w:hAnsi="Times New Roman" w:cs="Times New Roman"/>
          <w:b/>
          <w:sz w:val="24"/>
          <w:szCs w:val="24"/>
        </w:rPr>
        <w:t>0,</w:t>
      </w:r>
      <w:r>
        <w:rPr>
          <w:rFonts w:ascii="Times New Roman" w:hAnsi="Times New Roman" w:cs="Times New Roman"/>
          <w:b/>
          <w:sz w:val="24"/>
          <w:szCs w:val="24"/>
        </w:rPr>
        <w:t>99</w:t>
      </w:r>
      <w:r w:rsidRPr="001E6D7C">
        <w:rPr>
          <w:rFonts w:ascii="Times New Roman" w:hAnsi="Times New Roman" w:cs="Times New Roman"/>
          <w:sz w:val="24"/>
          <w:szCs w:val="24"/>
        </w:rPr>
        <w:t xml:space="preserve"> - </w:t>
      </w:r>
      <w:r w:rsidRPr="001E6D7C">
        <w:rPr>
          <w:rFonts w:ascii="Times New Roman" w:hAnsi="Times New Roman" w:cs="Times New Roman"/>
          <w:b/>
          <w:sz w:val="24"/>
          <w:szCs w:val="24"/>
        </w:rPr>
        <w:t>полное финансирование</w:t>
      </w:r>
      <w:r w:rsidRPr="001E6D7C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42412E" w:rsidRDefault="0042412E" w:rsidP="0042412E">
      <w:pPr>
        <w:pStyle w:val="ConsPlusNonformat"/>
        <w:widowControl/>
        <w:tabs>
          <w:tab w:val="left" w:pos="432"/>
        </w:tabs>
        <w:ind w:left="851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42412E" w:rsidRDefault="00D20911" w:rsidP="0042412E">
      <w:pPr>
        <w:pStyle w:val="ConsPlusNonformat"/>
        <w:widowControl/>
        <w:tabs>
          <w:tab w:val="left" w:pos="432"/>
        </w:tabs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4A8C">
        <w:rPr>
          <w:rFonts w:ascii="Times New Roman" w:hAnsi="Times New Roman" w:cs="Times New Roman"/>
          <w:b/>
          <w:sz w:val="24"/>
          <w:szCs w:val="24"/>
        </w:rPr>
        <w:t>Исполнение м</w:t>
      </w:r>
      <w:r w:rsidRPr="00D20911">
        <w:rPr>
          <w:rFonts w:ascii="Times New Roman" w:hAnsi="Times New Roman" w:cs="Times New Roman"/>
          <w:b/>
          <w:sz w:val="24"/>
          <w:szCs w:val="24"/>
        </w:rPr>
        <w:t>униципальн</w:t>
      </w:r>
      <w:r w:rsidR="006C4A8C">
        <w:rPr>
          <w:rFonts w:ascii="Times New Roman" w:hAnsi="Times New Roman" w:cs="Times New Roman"/>
          <w:b/>
          <w:sz w:val="24"/>
          <w:szCs w:val="24"/>
        </w:rPr>
        <w:t>ой</w:t>
      </w:r>
      <w:r w:rsidRPr="00D20911">
        <w:rPr>
          <w:rFonts w:ascii="Times New Roman" w:hAnsi="Times New Roman" w:cs="Times New Roman"/>
          <w:b/>
          <w:sz w:val="24"/>
          <w:szCs w:val="24"/>
        </w:rPr>
        <w:t xml:space="preserve"> программ</w:t>
      </w:r>
      <w:r w:rsidR="006C4A8C">
        <w:rPr>
          <w:rFonts w:ascii="Times New Roman" w:hAnsi="Times New Roman" w:cs="Times New Roman"/>
          <w:b/>
          <w:sz w:val="24"/>
          <w:szCs w:val="24"/>
        </w:rPr>
        <w:t>ы за весь период действия</w:t>
      </w:r>
      <w:r w:rsidR="0042412E">
        <w:rPr>
          <w:rFonts w:ascii="Times New Roman" w:hAnsi="Times New Roman" w:cs="Times New Roman"/>
          <w:b/>
          <w:sz w:val="24"/>
          <w:szCs w:val="24"/>
        </w:rPr>
        <w:t>:</w:t>
      </w:r>
    </w:p>
    <w:p w:rsidR="00865CB4" w:rsidRPr="0042412E" w:rsidRDefault="0042412E" w:rsidP="0042412E">
      <w:pPr>
        <w:pStyle w:val="ConsPlusNonformat"/>
        <w:widowControl/>
        <w:tabs>
          <w:tab w:val="left" w:pos="432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2412E">
        <w:rPr>
          <w:rFonts w:ascii="Times New Roman" w:hAnsi="Times New Roman" w:cs="Times New Roman"/>
          <w:sz w:val="24"/>
          <w:szCs w:val="24"/>
        </w:rPr>
        <w:t>4 – реализована с приемлемым уровнем эффективности.</w:t>
      </w:r>
    </w:p>
    <w:p w:rsidR="0042412E" w:rsidRPr="0042412E" w:rsidRDefault="0042412E" w:rsidP="0042412E">
      <w:pPr>
        <w:pStyle w:val="ConsPlusNonformat"/>
        <w:widowControl/>
        <w:tabs>
          <w:tab w:val="left" w:pos="432"/>
        </w:tabs>
        <w:ind w:left="851" w:firstLine="851"/>
        <w:jc w:val="center"/>
        <w:rPr>
          <w:rFonts w:ascii="Times New Roman" w:hAnsi="Times New Roman" w:cs="Times New Roman"/>
          <w:sz w:val="24"/>
          <w:szCs w:val="24"/>
        </w:rPr>
      </w:pPr>
    </w:p>
    <w:p w:rsidR="008E56F0" w:rsidRPr="0042412E" w:rsidRDefault="008E56F0" w:rsidP="0042412E">
      <w:pPr>
        <w:pStyle w:val="a6"/>
        <w:widowControl w:val="0"/>
        <w:tabs>
          <w:tab w:val="left" w:pos="709"/>
        </w:tabs>
        <w:suppressAutoHyphens/>
        <w:spacing w:line="240" w:lineRule="auto"/>
        <w:ind w:firstLine="851"/>
        <w:rPr>
          <w:bCs/>
          <w:sz w:val="24"/>
          <w:szCs w:val="24"/>
        </w:rPr>
      </w:pPr>
    </w:p>
    <w:p w:rsidR="00842A8B" w:rsidRPr="000E11DD" w:rsidRDefault="00842A8B" w:rsidP="0042412E">
      <w:pPr>
        <w:pStyle w:val="a6"/>
        <w:widowControl w:val="0"/>
        <w:tabs>
          <w:tab w:val="left" w:pos="709"/>
        </w:tabs>
        <w:suppressAutoHyphens/>
        <w:spacing w:line="240" w:lineRule="auto"/>
        <w:ind w:firstLine="851"/>
        <w:rPr>
          <w:sz w:val="24"/>
          <w:szCs w:val="24"/>
        </w:rPr>
      </w:pPr>
      <w:r w:rsidRPr="000E11DD">
        <w:rPr>
          <w:sz w:val="24"/>
          <w:szCs w:val="24"/>
        </w:rPr>
        <w:t>Подробный перечень мероприятий подпрограмм, входящих в состав муниципальной программы, сведения об освоении объемов финансирования и достижении установленных значений целевых индикаторов каждой из подпрограмм представлены в нижеследующих таблицах.</w:t>
      </w:r>
    </w:p>
    <w:p w:rsidR="006005E3" w:rsidRPr="000E11DD" w:rsidRDefault="006005E3" w:rsidP="0042412E">
      <w:pPr>
        <w:pStyle w:val="a6"/>
        <w:widowControl w:val="0"/>
        <w:tabs>
          <w:tab w:val="left" w:pos="709"/>
        </w:tabs>
        <w:suppressAutoHyphens/>
        <w:spacing w:line="240" w:lineRule="auto"/>
        <w:ind w:firstLine="851"/>
        <w:rPr>
          <w:sz w:val="24"/>
          <w:szCs w:val="24"/>
        </w:rPr>
      </w:pPr>
    </w:p>
    <w:p w:rsidR="00E87315" w:rsidRPr="000E11DD" w:rsidRDefault="00E87315" w:rsidP="00EB57C6">
      <w:pPr>
        <w:pStyle w:val="a6"/>
        <w:widowControl w:val="0"/>
        <w:tabs>
          <w:tab w:val="left" w:pos="709"/>
        </w:tabs>
        <w:suppressAutoHyphens/>
        <w:spacing w:line="240" w:lineRule="auto"/>
        <w:ind w:firstLine="709"/>
        <w:rPr>
          <w:sz w:val="24"/>
          <w:szCs w:val="24"/>
        </w:rPr>
        <w:sectPr w:rsidR="00E87315" w:rsidRPr="000E11DD" w:rsidSect="0042412E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568" w:right="849" w:bottom="993" w:left="1134" w:header="709" w:footer="709" w:gutter="0"/>
          <w:cols w:space="708"/>
          <w:docGrid w:linePitch="360"/>
        </w:sectPr>
      </w:pPr>
    </w:p>
    <w:p w:rsidR="008B60AA" w:rsidRDefault="008B60AA" w:rsidP="008B60AA">
      <w:pPr>
        <w:widowControl w:val="0"/>
        <w:numPr>
          <w:ilvl w:val="0"/>
          <w:numId w:val="9"/>
        </w:numPr>
        <w:tabs>
          <w:tab w:val="left" w:pos="709"/>
          <w:tab w:val="left" w:pos="4536"/>
        </w:tabs>
        <w:suppressAutoHyphens/>
        <w:jc w:val="center"/>
        <w:rPr>
          <w:b/>
          <w:bCs/>
        </w:rPr>
      </w:pPr>
      <w:r w:rsidRPr="000E11DD">
        <w:rPr>
          <w:b/>
        </w:rPr>
        <w:lastRenderedPageBreak/>
        <w:t xml:space="preserve">Подпрограмма </w:t>
      </w:r>
      <w:r w:rsidRPr="000E11DD">
        <w:rPr>
          <w:b/>
          <w:bCs/>
        </w:rPr>
        <w:t>«Молодежь Североморска» на 2016-2020 годы</w:t>
      </w:r>
    </w:p>
    <w:p w:rsidR="000C4AD3" w:rsidRPr="0032695F" w:rsidRDefault="000C4AD3" w:rsidP="000C4AD3">
      <w:pPr>
        <w:widowControl w:val="0"/>
        <w:tabs>
          <w:tab w:val="left" w:pos="709"/>
          <w:tab w:val="left" w:pos="4536"/>
        </w:tabs>
        <w:suppressAutoHyphens/>
        <w:jc w:val="center"/>
        <w:rPr>
          <w:b/>
          <w:bCs/>
          <w:sz w:val="16"/>
          <w:szCs w:val="16"/>
        </w:rPr>
      </w:pPr>
    </w:p>
    <w:tbl>
      <w:tblPr>
        <w:tblStyle w:val="a5"/>
        <w:tblW w:w="15276" w:type="dxa"/>
        <w:tblLayout w:type="fixed"/>
        <w:tblLook w:val="04A0" w:firstRow="1" w:lastRow="0" w:firstColumn="1" w:lastColumn="0" w:noHBand="0" w:noVBand="1"/>
      </w:tblPr>
      <w:tblGrid>
        <w:gridCol w:w="622"/>
        <w:gridCol w:w="3455"/>
        <w:gridCol w:w="851"/>
        <w:gridCol w:w="992"/>
        <w:gridCol w:w="1163"/>
        <w:gridCol w:w="902"/>
        <w:gridCol w:w="895"/>
        <w:gridCol w:w="1718"/>
        <w:gridCol w:w="584"/>
        <w:gridCol w:w="586"/>
        <w:gridCol w:w="1071"/>
        <w:gridCol w:w="2437"/>
      </w:tblGrid>
      <w:tr w:rsidR="000C4AD3" w:rsidRPr="000C4AD3" w:rsidTr="0032695F">
        <w:trPr>
          <w:trHeight w:val="660"/>
        </w:trPr>
        <w:tc>
          <w:tcPr>
            <w:tcW w:w="622" w:type="dxa"/>
            <w:vMerge w:val="restart"/>
            <w:noWrap/>
            <w:hideMark/>
          </w:tcPr>
          <w:p w:rsidR="000C4AD3" w:rsidRPr="000C4AD3" w:rsidRDefault="000C4AD3" w:rsidP="000C4AD3">
            <w:pPr>
              <w:widowControl w:val="0"/>
              <w:tabs>
                <w:tab w:val="left" w:pos="709"/>
                <w:tab w:val="left" w:pos="4536"/>
              </w:tabs>
              <w:suppressAutoHyphens/>
              <w:jc w:val="center"/>
              <w:rPr>
                <w:b/>
                <w:bCs/>
                <w:sz w:val="16"/>
                <w:szCs w:val="16"/>
              </w:rPr>
            </w:pPr>
            <w:r w:rsidRPr="000C4AD3">
              <w:rPr>
                <w:b/>
                <w:bCs/>
                <w:sz w:val="16"/>
                <w:szCs w:val="16"/>
              </w:rPr>
              <w:t>№ п/п</w:t>
            </w:r>
          </w:p>
        </w:tc>
        <w:tc>
          <w:tcPr>
            <w:tcW w:w="3455" w:type="dxa"/>
            <w:vMerge w:val="restart"/>
            <w:hideMark/>
          </w:tcPr>
          <w:p w:rsidR="000C4AD3" w:rsidRPr="000C4AD3" w:rsidRDefault="000C4AD3" w:rsidP="000C4AD3">
            <w:pPr>
              <w:widowControl w:val="0"/>
              <w:tabs>
                <w:tab w:val="left" w:pos="709"/>
                <w:tab w:val="left" w:pos="4536"/>
              </w:tabs>
              <w:suppressAutoHyphens/>
              <w:jc w:val="center"/>
              <w:rPr>
                <w:b/>
                <w:bCs/>
                <w:sz w:val="16"/>
                <w:szCs w:val="16"/>
              </w:rPr>
            </w:pPr>
            <w:r w:rsidRPr="000C4AD3">
              <w:rPr>
                <w:b/>
                <w:bCs/>
                <w:sz w:val="16"/>
                <w:szCs w:val="16"/>
              </w:rPr>
              <w:t>Цель, задачи, мероприятия</w:t>
            </w:r>
          </w:p>
        </w:tc>
        <w:tc>
          <w:tcPr>
            <w:tcW w:w="851" w:type="dxa"/>
            <w:vMerge w:val="restart"/>
            <w:hideMark/>
          </w:tcPr>
          <w:p w:rsidR="000C4AD3" w:rsidRPr="000C4AD3" w:rsidRDefault="000C4AD3" w:rsidP="000C4AD3">
            <w:pPr>
              <w:widowControl w:val="0"/>
              <w:tabs>
                <w:tab w:val="left" w:pos="709"/>
                <w:tab w:val="left" w:pos="4536"/>
              </w:tabs>
              <w:suppressAutoHyphens/>
              <w:jc w:val="center"/>
              <w:rPr>
                <w:b/>
                <w:bCs/>
                <w:sz w:val="16"/>
                <w:szCs w:val="16"/>
              </w:rPr>
            </w:pPr>
            <w:r w:rsidRPr="000C4AD3">
              <w:rPr>
                <w:b/>
                <w:bCs/>
                <w:sz w:val="16"/>
                <w:szCs w:val="16"/>
              </w:rPr>
              <w:t>Срок выполнения (квартал, год)</w:t>
            </w:r>
          </w:p>
        </w:tc>
        <w:tc>
          <w:tcPr>
            <w:tcW w:w="992" w:type="dxa"/>
            <w:vMerge w:val="restart"/>
            <w:hideMark/>
          </w:tcPr>
          <w:p w:rsidR="000C4AD3" w:rsidRPr="000C4AD3" w:rsidRDefault="000C4AD3" w:rsidP="000C4AD3">
            <w:pPr>
              <w:widowControl w:val="0"/>
              <w:tabs>
                <w:tab w:val="left" w:pos="709"/>
                <w:tab w:val="left" w:pos="4536"/>
              </w:tabs>
              <w:suppressAutoHyphens/>
              <w:jc w:val="center"/>
              <w:rPr>
                <w:b/>
                <w:bCs/>
                <w:sz w:val="16"/>
                <w:szCs w:val="16"/>
              </w:rPr>
            </w:pPr>
            <w:r w:rsidRPr="000C4AD3">
              <w:rPr>
                <w:b/>
                <w:bCs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2065" w:type="dxa"/>
            <w:gridSpan w:val="2"/>
            <w:hideMark/>
          </w:tcPr>
          <w:p w:rsidR="00B35A1F" w:rsidRDefault="000C4AD3" w:rsidP="000C4AD3">
            <w:pPr>
              <w:widowControl w:val="0"/>
              <w:tabs>
                <w:tab w:val="left" w:pos="709"/>
                <w:tab w:val="left" w:pos="4536"/>
              </w:tabs>
              <w:suppressAutoHyphens/>
              <w:jc w:val="center"/>
              <w:rPr>
                <w:b/>
                <w:bCs/>
                <w:sz w:val="16"/>
                <w:szCs w:val="16"/>
              </w:rPr>
            </w:pPr>
            <w:r w:rsidRPr="000C4AD3">
              <w:rPr>
                <w:b/>
                <w:bCs/>
                <w:sz w:val="16"/>
                <w:szCs w:val="16"/>
              </w:rPr>
              <w:t xml:space="preserve">Объемы финансирования, </w:t>
            </w:r>
          </w:p>
          <w:p w:rsidR="000C4AD3" w:rsidRPr="000C4AD3" w:rsidRDefault="000C4AD3" w:rsidP="000C4AD3">
            <w:pPr>
              <w:widowControl w:val="0"/>
              <w:tabs>
                <w:tab w:val="left" w:pos="709"/>
                <w:tab w:val="left" w:pos="4536"/>
              </w:tabs>
              <w:suppressAutoHyphens/>
              <w:jc w:val="center"/>
              <w:rPr>
                <w:b/>
                <w:bCs/>
                <w:sz w:val="16"/>
                <w:szCs w:val="16"/>
              </w:rPr>
            </w:pPr>
            <w:r w:rsidRPr="000C4AD3">
              <w:rPr>
                <w:b/>
                <w:bCs/>
                <w:sz w:val="16"/>
                <w:szCs w:val="16"/>
              </w:rPr>
              <w:t>тыс.</w:t>
            </w:r>
            <w:r w:rsidR="00B35A1F">
              <w:rPr>
                <w:b/>
                <w:bCs/>
                <w:sz w:val="16"/>
                <w:szCs w:val="16"/>
              </w:rPr>
              <w:t xml:space="preserve"> </w:t>
            </w:r>
            <w:r w:rsidRPr="000C4AD3">
              <w:rPr>
                <w:b/>
                <w:bCs/>
                <w:sz w:val="16"/>
                <w:szCs w:val="16"/>
              </w:rPr>
              <w:t>руб.</w:t>
            </w:r>
          </w:p>
        </w:tc>
        <w:tc>
          <w:tcPr>
            <w:tcW w:w="895" w:type="dxa"/>
            <w:vMerge w:val="restart"/>
            <w:hideMark/>
          </w:tcPr>
          <w:p w:rsidR="000C4AD3" w:rsidRPr="000C4AD3" w:rsidRDefault="000C4AD3" w:rsidP="000C4AD3">
            <w:pPr>
              <w:widowControl w:val="0"/>
              <w:tabs>
                <w:tab w:val="left" w:pos="709"/>
                <w:tab w:val="left" w:pos="4536"/>
              </w:tabs>
              <w:suppressAutoHyphens/>
              <w:jc w:val="center"/>
              <w:rPr>
                <w:b/>
                <w:bCs/>
                <w:sz w:val="16"/>
                <w:szCs w:val="16"/>
              </w:rPr>
            </w:pPr>
            <w:r w:rsidRPr="000C4AD3">
              <w:rPr>
                <w:b/>
                <w:bCs/>
                <w:sz w:val="16"/>
                <w:szCs w:val="16"/>
              </w:rPr>
              <w:t>Процент освоения, % (гр.6/гр.5)</w:t>
            </w:r>
          </w:p>
        </w:tc>
        <w:tc>
          <w:tcPr>
            <w:tcW w:w="3959" w:type="dxa"/>
            <w:gridSpan w:val="4"/>
            <w:hideMark/>
          </w:tcPr>
          <w:p w:rsidR="000C4AD3" w:rsidRPr="000C4AD3" w:rsidRDefault="000C4AD3" w:rsidP="000C4AD3">
            <w:pPr>
              <w:widowControl w:val="0"/>
              <w:tabs>
                <w:tab w:val="left" w:pos="709"/>
                <w:tab w:val="left" w:pos="4536"/>
              </w:tabs>
              <w:suppressAutoHyphens/>
              <w:jc w:val="center"/>
              <w:rPr>
                <w:b/>
                <w:bCs/>
                <w:sz w:val="16"/>
                <w:szCs w:val="16"/>
              </w:rPr>
            </w:pPr>
            <w:r w:rsidRPr="000C4AD3">
              <w:rPr>
                <w:b/>
                <w:bCs/>
                <w:sz w:val="16"/>
                <w:szCs w:val="16"/>
              </w:rPr>
              <w:t>Показатели (индикаторы) результативности выполнения мероприятий</w:t>
            </w:r>
          </w:p>
        </w:tc>
        <w:tc>
          <w:tcPr>
            <w:tcW w:w="2437" w:type="dxa"/>
            <w:vMerge w:val="restart"/>
            <w:hideMark/>
          </w:tcPr>
          <w:p w:rsidR="000C4AD3" w:rsidRPr="000C4AD3" w:rsidRDefault="000C4AD3" w:rsidP="000C4AD3">
            <w:pPr>
              <w:widowControl w:val="0"/>
              <w:tabs>
                <w:tab w:val="left" w:pos="709"/>
                <w:tab w:val="left" w:pos="4536"/>
              </w:tabs>
              <w:suppressAutoHyphens/>
              <w:jc w:val="center"/>
              <w:rPr>
                <w:b/>
                <w:bCs/>
                <w:sz w:val="16"/>
                <w:szCs w:val="16"/>
              </w:rPr>
            </w:pPr>
            <w:r w:rsidRPr="000C4AD3">
              <w:rPr>
                <w:b/>
                <w:bCs/>
                <w:sz w:val="16"/>
                <w:szCs w:val="16"/>
              </w:rPr>
              <w:t>Исполнители, перечень организаций, участвующих в реализации мероприятий</w:t>
            </w:r>
          </w:p>
        </w:tc>
      </w:tr>
      <w:tr w:rsidR="0032695F" w:rsidRPr="000C4AD3" w:rsidTr="0032695F">
        <w:trPr>
          <w:trHeight w:val="762"/>
        </w:trPr>
        <w:tc>
          <w:tcPr>
            <w:tcW w:w="622" w:type="dxa"/>
            <w:vMerge/>
            <w:hideMark/>
          </w:tcPr>
          <w:p w:rsidR="000C4AD3" w:rsidRPr="000C4AD3" w:rsidRDefault="000C4AD3" w:rsidP="000C4AD3">
            <w:pPr>
              <w:widowControl w:val="0"/>
              <w:tabs>
                <w:tab w:val="left" w:pos="709"/>
                <w:tab w:val="left" w:pos="4536"/>
              </w:tabs>
              <w:suppressAutoHyphens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55" w:type="dxa"/>
            <w:vMerge/>
            <w:hideMark/>
          </w:tcPr>
          <w:p w:rsidR="000C4AD3" w:rsidRPr="000C4AD3" w:rsidRDefault="000C4AD3" w:rsidP="000C4AD3">
            <w:pPr>
              <w:widowControl w:val="0"/>
              <w:tabs>
                <w:tab w:val="left" w:pos="709"/>
                <w:tab w:val="left" w:pos="4536"/>
              </w:tabs>
              <w:suppressAutoHyphens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hideMark/>
          </w:tcPr>
          <w:p w:rsidR="000C4AD3" w:rsidRPr="000C4AD3" w:rsidRDefault="000C4AD3" w:rsidP="000C4AD3">
            <w:pPr>
              <w:widowControl w:val="0"/>
              <w:tabs>
                <w:tab w:val="left" w:pos="709"/>
                <w:tab w:val="left" w:pos="4536"/>
              </w:tabs>
              <w:suppressAutoHyphens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Merge/>
            <w:hideMark/>
          </w:tcPr>
          <w:p w:rsidR="000C4AD3" w:rsidRPr="000C4AD3" w:rsidRDefault="000C4AD3" w:rsidP="000C4AD3">
            <w:pPr>
              <w:widowControl w:val="0"/>
              <w:tabs>
                <w:tab w:val="left" w:pos="709"/>
                <w:tab w:val="left" w:pos="4536"/>
              </w:tabs>
              <w:suppressAutoHyphens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3" w:type="dxa"/>
            <w:hideMark/>
          </w:tcPr>
          <w:p w:rsidR="000C4AD3" w:rsidRPr="000C4AD3" w:rsidRDefault="000C4AD3" w:rsidP="000C4AD3">
            <w:pPr>
              <w:widowControl w:val="0"/>
              <w:tabs>
                <w:tab w:val="left" w:pos="709"/>
                <w:tab w:val="left" w:pos="4536"/>
              </w:tabs>
              <w:suppressAutoHyphens/>
              <w:jc w:val="center"/>
              <w:rPr>
                <w:b/>
                <w:bCs/>
                <w:sz w:val="16"/>
                <w:szCs w:val="16"/>
              </w:rPr>
            </w:pPr>
            <w:r w:rsidRPr="000C4AD3">
              <w:rPr>
                <w:b/>
                <w:bCs/>
                <w:sz w:val="16"/>
                <w:szCs w:val="16"/>
              </w:rPr>
              <w:t>Уточненные бюджетные ассигнования на год</w:t>
            </w:r>
          </w:p>
        </w:tc>
        <w:tc>
          <w:tcPr>
            <w:tcW w:w="902" w:type="dxa"/>
            <w:hideMark/>
          </w:tcPr>
          <w:p w:rsidR="000C4AD3" w:rsidRPr="000C4AD3" w:rsidRDefault="000C4AD3" w:rsidP="000C4AD3">
            <w:pPr>
              <w:widowControl w:val="0"/>
              <w:tabs>
                <w:tab w:val="left" w:pos="709"/>
                <w:tab w:val="left" w:pos="4536"/>
              </w:tabs>
              <w:suppressAutoHyphens/>
              <w:jc w:val="center"/>
              <w:rPr>
                <w:b/>
                <w:bCs/>
                <w:sz w:val="16"/>
                <w:szCs w:val="16"/>
              </w:rPr>
            </w:pPr>
            <w:r w:rsidRPr="000C4AD3">
              <w:rPr>
                <w:b/>
                <w:bCs/>
                <w:sz w:val="16"/>
                <w:szCs w:val="16"/>
              </w:rPr>
              <w:t>Кассовый расход</w:t>
            </w:r>
          </w:p>
        </w:tc>
        <w:tc>
          <w:tcPr>
            <w:tcW w:w="895" w:type="dxa"/>
            <w:vMerge/>
            <w:hideMark/>
          </w:tcPr>
          <w:p w:rsidR="000C4AD3" w:rsidRPr="000C4AD3" w:rsidRDefault="000C4AD3" w:rsidP="000C4AD3">
            <w:pPr>
              <w:widowControl w:val="0"/>
              <w:tabs>
                <w:tab w:val="left" w:pos="709"/>
                <w:tab w:val="left" w:pos="4536"/>
              </w:tabs>
              <w:suppressAutoHyphens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718" w:type="dxa"/>
            <w:hideMark/>
          </w:tcPr>
          <w:p w:rsidR="000C4AD3" w:rsidRPr="000C4AD3" w:rsidRDefault="000C4AD3" w:rsidP="000C4AD3">
            <w:pPr>
              <w:widowControl w:val="0"/>
              <w:tabs>
                <w:tab w:val="left" w:pos="709"/>
                <w:tab w:val="left" w:pos="4536"/>
              </w:tabs>
              <w:suppressAutoHyphens/>
              <w:jc w:val="center"/>
              <w:rPr>
                <w:b/>
                <w:bCs/>
                <w:sz w:val="16"/>
                <w:szCs w:val="16"/>
              </w:rPr>
            </w:pPr>
            <w:r w:rsidRPr="000C4AD3">
              <w:rPr>
                <w:b/>
                <w:bCs/>
                <w:sz w:val="16"/>
                <w:szCs w:val="16"/>
              </w:rPr>
              <w:t>Наименование, ед.</w:t>
            </w:r>
            <w:r w:rsidR="00B35A1F">
              <w:rPr>
                <w:b/>
                <w:bCs/>
                <w:sz w:val="16"/>
                <w:szCs w:val="16"/>
              </w:rPr>
              <w:t xml:space="preserve"> </w:t>
            </w:r>
            <w:r w:rsidRPr="000C4AD3">
              <w:rPr>
                <w:b/>
                <w:bCs/>
                <w:sz w:val="16"/>
                <w:szCs w:val="16"/>
              </w:rPr>
              <w:t>измерения</w:t>
            </w:r>
          </w:p>
        </w:tc>
        <w:tc>
          <w:tcPr>
            <w:tcW w:w="584" w:type="dxa"/>
            <w:hideMark/>
          </w:tcPr>
          <w:p w:rsidR="000C4AD3" w:rsidRPr="000C4AD3" w:rsidRDefault="000C4AD3" w:rsidP="000C4AD3">
            <w:pPr>
              <w:widowControl w:val="0"/>
              <w:tabs>
                <w:tab w:val="left" w:pos="709"/>
                <w:tab w:val="left" w:pos="4536"/>
              </w:tabs>
              <w:suppressAutoHyphens/>
              <w:jc w:val="center"/>
              <w:rPr>
                <w:b/>
                <w:bCs/>
                <w:sz w:val="16"/>
                <w:szCs w:val="16"/>
              </w:rPr>
            </w:pPr>
            <w:r w:rsidRPr="000C4AD3">
              <w:rPr>
                <w:b/>
                <w:bCs/>
                <w:sz w:val="16"/>
                <w:szCs w:val="16"/>
              </w:rPr>
              <w:t>План</w:t>
            </w:r>
          </w:p>
        </w:tc>
        <w:tc>
          <w:tcPr>
            <w:tcW w:w="586" w:type="dxa"/>
            <w:hideMark/>
          </w:tcPr>
          <w:p w:rsidR="000C4AD3" w:rsidRPr="000C4AD3" w:rsidRDefault="000C4AD3" w:rsidP="000C4AD3">
            <w:pPr>
              <w:widowControl w:val="0"/>
              <w:tabs>
                <w:tab w:val="left" w:pos="709"/>
                <w:tab w:val="left" w:pos="4536"/>
              </w:tabs>
              <w:suppressAutoHyphens/>
              <w:jc w:val="center"/>
              <w:rPr>
                <w:b/>
                <w:bCs/>
                <w:sz w:val="16"/>
                <w:szCs w:val="16"/>
              </w:rPr>
            </w:pPr>
            <w:r w:rsidRPr="000C4AD3">
              <w:rPr>
                <w:b/>
                <w:bCs/>
                <w:sz w:val="16"/>
                <w:szCs w:val="16"/>
              </w:rPr>
              <w:t>Факт</w:t>
            </w:r>
          </w:p>
        </w:tc>
        <w:tc>
          <w:tcPr>
            <w:tcW w:w="1071" w:type="dxa"/>
            <w:hideMark/>
          </w:tcPr>
          <w:p w:rsidR="000C4AD3" w:rsidRPr="000C4AD3" w:rsidRDefault="000C4AD3" w:rsidP="000C4AD3">
            <w:pPr>
              <w:widowControl w:val="0"/>
              <w:tabs>
                <w:tab w:val="left" w:pos="709"/>
                <w:tab w:val="left" w:pos="4536"/>
              </w:tabs>
              <w:suppressAutoHyphens/>
              <w:jc w:val="center"/>
              <w:rPr>
                <w:b/>
                <w:bCs/>
                <w:sz w:val="16"/>
                <w:szCs w:val="16"/>
              </w:rPr>
            </w:pPr>
            <w:r w:rsidRPr="000C4AD3">
              <w:rPr>
                <w:b/>
                <w:bCs/>
                <w:sz w:val="16"/>
                <w:szCs w:val="16"/>
              </w:rPr>
              <w:t>Процент исполнения, %</w:t>
            </w:r>
          </w:p>
        </w:tc>
        <w:tc>
          <w:tcPr>
            <w:tcW w:w="2437" w:type="dxa"/>
            <w:vMerge/>
            <w:hideMark/>
          </w:tcPr>
          <w:p w:rsidR="000C4AD3" w:rsidRPr="000C4AD3" w:rsidRDefault="000C4AD3" w:rsidP="000C4AD3">
            <w:pPr>
              <w:widowControl w:val="0"/>
              <w:tabs>
                <w:tab w:val="left" w:pos="709"/>
                <w:tab w:val="left" w:pos="4536"/>
              </w:tabs>
              <w:suppressAutoHyphens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32695F" w:rsidRPr="000C4AD3" w:rsidTr="0032695F">
        <w:trPr>
          <w:trHeight w:val="300"/>
        </w:trPr>
        <w:tc>
          <w:tcPr>
            <w:tcW w:w="622" w:type="dxa"/>
            <w:noWrap/>
            <w:hideMark/>
          </w:tcPr>
          <w:p w:rsidR="000C4AD3" w:rsidRPr="000C4AD3" w:rsidRDefault="000C4AD3" w:rsidP="000C4AD3">
            <w:pPr>
              <w:widowControl w:val="0"/>
              <w:tabs>
                <w:tab w:val="left" w:pos="709"/>
                <w:tab w:val="left" w:pos="4536"/>
              </w:tabs>
              <w:suppressAutoHyphens/>
              <w:jc w:val="center"/>
              <w:rPr>
                <w:b/>
                <w:bCs/>
                <w:sz w:val="16"/>
                <w:szCs w:val="16"/>
              </w:rPr>
            </w:pPr>
            <w:r w:rsidRPr="000C4AD3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455" w:type="dxa"/>
            <w:noWrap/>
            <w:hideMark/>
          </w:tcPr>
          <w:p w:rsidR="000C4AD3" w:rsidRPr="000C4AD3" w:rsidRDefault="000C4AD3" w:rsidP="000C4AD3">
            <w:pPr>
              <w:widowControl w:val="0"/>
              <w:tabs>
                <w:tab w:val="left" w:pos="709"/>
                <w:tab w:val="left" w:pos="4536"/>
              </w:tabs>
              <w:suppressAutoHyphens/>
              <w:jc w:val="center"/>
              <w:rPr>
                <w:b/>
                <w:bCs/>
                <w:sz w:val="16"/>
                <w:szCs w:val="16"/>
              </w:rPr>
            </w:pPr>
            <w:r w:rsidRPr="000C4AD3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851" w:type="dxa"/>
            <w:noWrap/>
            <w:hideMark/>
          </w:tcPr>
          <w:p w:rsidR="000C4AD3" w:rsidRPr="000C4AD3" w:rsidRDefault="000C4AD3" w:rsidP="000C4AD3">
            <w:pPr>
              <w:widowControl w:val="0"/>
              <w:tabs>
                <w:tab w:val="left" w:pos="709"/>
                <w:tab w:val="left" w:pos="4536"/>
              </w:tabs>
              <w:suppressAutoHyphens/>
              <w:jc w:val="center"/>
              <w:rPr>
                <w:b/>
                <w:bCs/>
                <w:sz w:val="16"/>
                <w:szCs w:val="16"/>
              </w:rPr>
            </w:pPr>
            <w:r w:rsidRPr="000C4AD3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hideMark/>
          </w:tcPr>
          <w:p w:rsidR="000C4AD3" w:rsidRPr="000C4AD3" w:rsidRDefault="000C4AD3" w:rsidP="000C4AD3">
            <w:pPr>
              <w:widowControl w:val="0"/>
              <w:tabs>
                <w:tab w:val="left" w:pos="709"/>
                <w:tab w:val="left" w:pos="4536"/>
              </w:tabs>
              <w:suppressAutoHyphens/>
              <w:jc w:val="center"/>
              <w:rPr>
                <w:b/>
                <w:bCs/>
                <w:sz w:val="16"/>
                <w:szCs w:val="16"/>
              </w:rPr>
            </w:pPr>
            <w:r w:rsidRPr="000C4AD3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163" w:type="dxa"/>
            <w:noWrap/>
            <w:hideMark/>
          </w:tcPr>
          <w:p w:rsidR="000C4AD3" w:rsidRPr="000C4AD3" w:rsidRDefault="000C4AD3" w:rsidP="000C4AD3">
            <w:pPr>
              <w:widowControl w:val="0"/>
              <w:tabs>
                <w:tab w:val="left" w:pos="709"/>
                <w:tab w:val="left" w:pos="4536"/>
              </w:tabs>
              <w:suppressAutoHyphens/>
              <w:jc w:val="center"/>
              <w:rPr>
                <w:b/>
                <w:bCs/>
                <w:sz w:val="16"/>
                <w:szCs w:val="16"/>
              </w:rPr>
            </w:pPr>
            <w:r w:rsidRPr="000C4AD3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902" w:type="dxa"/>
            <w:noWrap/>
            <w:hideMark/>
          </w:tcPr>
          <w:p w:rsidR="000C4AD3" w:rsidRPr="000C4AD3" w:rsidRDefault="000C4AD3" w:rsidP="000C4AD3">
            <w:pPr>
              <w:widowControl w:val="0"/>
              <w:tabs>
                <w:tab w:val="left" w:pos="709"/>
                <w:tab w:val="left" w:pos="4536"/>
              </w:tabs>
              <w:suppressAutoHyphens/>
              <w:jc w:val="center"/>
              <w:rPr>
                <w:b/>
                <w:bCs/>
                <w:sz w:val="16"/>
                <w:szCs w:val="16"/>
              </w:rPr>
            </w:pPr>
            <w:r w:rsidRPr="000C4AD3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895" w:type="dxa"/>
            <w:noWrap/>
            <w:hideMark/>
          </w:tcPr>
          <w:p w:rsidR="000C4AD3" w:rsidRPr="000C4AD3" w:rsidRDefault="000C4AD3" w:rsidP="000C4AD3">
            <w:pPr>
              <w:widowControl w:val="0"/>
              <w:tabs>
                <w:tab w:val="left" w:pos="709"/>
                <w:tab w:val="left" w:pos="4536"/>
              </w:tabs>
              <w:suppressAutoHyphens/>
              <w:jc w:val="center"/>
              <w:rPr>
                <w:b/>
                <w:bCs/>
                <w:sz w:val="16"/>
                <w:szCs w:val="16"/>
              </w:rPr>
            </w:pPr>
            <w:r w:rsidRPr="000C4AD3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718" w:type="dxa"/>
            <w:noWrap/>
            <w:hideMark/>
          </w:tcPr>
          <w:p w:rsidR="000C4AD3" w:rsidRPr="000C4AD3" w:rsidRDefault="000C4AD3" w:rsidP="000C4AD3">
            <w:pPr>
              <w:widowControl w:val="0"/>
              <w:tabs>
                <w:tab w:val="left" w:pos="709"/>
                <w:tab w:val="left" w:pos="4536"/>
              </w:tabs>
              <w:suppressAutoHyphens/>
              <w:jc w:val="center"/>
              <w:rPr>
                <w:b/>
                <w:bCs/>
                <w:sz w:val="16"/>
                <w:szCs w:val="16"/>
              </w:rPr>
            </w:pPr>
            <w:r w:rsidRPr="000C4AD3"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584" w:type="dxa"/>
            <w:noWrap/>
            <w:hideMark/>
          </w:tcPr>
          <w:p w:rsidR="000C4AD3" w:rsidRPr="000C4AD3" w:rsidRDefault="000C4AD3" w:rsidP="000C4AD3">
            <w:pPr>
              <w:widowControl w:val="0"/>
              <w:tabs>
                <w:tab w:val="left" w:pos="709"/>
                <w:tab w:val="left" w:pos="4536"/>
              </w:tabs>
              <w:suppressAutoHyphens/>
              <w:jc w:val="center"/>
              <w:rPr>
                <w:b/>
                <w:bCs/>
                <w:sz w:val="16"/>
                <w:szCs w:val="16"/>
              </w:rPr>
            </w:pPr>
            <w:r w:rsidRPr="000C4AD3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586" w:type="dxa"/>
            <w:noWrap/>
            <w:hideMark/>
          </w:tcPr>
          <w:p w:rsidR="000C4AD3" w:rsidRPr="000C4AD3" w:rsidRDefault="000C4AD3" w:rsidP="000C4AD3">
            <w:pPr>
              <w:widowControl w:val="0"/>
              <w:tabs>
                <w:tab w:val="left" w:pos="709"/>
                <w:tab w:val="left" w:pos="4536"/>
              </w:tabs>
              <w:suppressAutoHyphens/>
              <w:jc w:val="center"/>
              <w:rPr>
                <w:b/>
                <w:bCs/>
                <w:sz w:val="16"/>
                <w:szCs w:val="16"/>
              </w:rPr>
            </w:pPr>
            <w:r w:rsidRPr="000C4AD3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71" w:type="dxa"/>
            <w:noWrap/>
            <w:hideMark/>
          </w:tcPr>
          <w:p w:rsidR="000C4AD3" w:rsidRPr="000C4AD3" w:rsidRDefault="000C4AD3" w:rsidP="000C4AD3">
            <w:pPr>
              <w:widowControl w:val="0"/>
              <w:tabs>
                <w:tab w:val="left" w:pos="709"/>
                <w:tab w:val="left" w:pos="4536"/>
              </w:tabs>
              <w:suppressAutoHyphens/>
              <w:jc w:val="center"/>
              <w:rPr>
                <w:b/>
                <w:bCs/>
                <w:sz w:val="16"/>
                <w:szCs w:val="16"/>
              </w:rPr>
            </w:pPr>
            <w:r w:rsidRPr="000C4AD3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2437" w:type="dxa"/>
            <w:noWrap/>
            <w:hideMark/>
          </w:tcPr>
          <w:p w:rsidR="000C4AD3" w:rsidRPr="000C4AD3" w:rsidRDefault="000C4AD3" w:rsidP="000C4AD3">
            <w:pPr>
              <w:widowControl w:val="0"/>
              <w:tabs>
                <w:tab w:val="left" w:pos="709"/>
                <w:tab w:val="left" w:pos="4536"/>
              </w:tabs>
              <w:suppressAutoHyphens/>
              <w:jc w:val="center"/>
              <w:rPr>
                <w:b/>
                <w:bCs/>
                <w:sz w:val="16"/>
                <w:szCs w:val="16"/>
              </w:rPr>
            </w:pPr>
            <w:r w:rsidRPr="000C4AD3">
              <w:rPr>
                <w:b/>
                <w:bCs/>
                <w:sz w:val="16"/>
                <w:szCs w:val="16"/>
              </w:rPr>
              <w:t>12</w:t>
            </w:r>
          </w:p>
        </w:tc>
      </w:tr>
      <w:tr w:rsidR="000C4AD3" w:rsidRPr="000C4AD3" w:rsidTr="0032695F">
        <w:trPr>
          <w:trHeight w:val="187"/>
        </w:trPr>
        <w:tc>
          <w:tcPr>
            <w:tcW w:w="15276" w:type="dxa"/>
            <w:gridSpan w:val="12"/>
            <w:hideMark/>
          </w:tcPr>
          <w:p w:rsidR="000C4AD3" w:rsidRPr="000C4AD3" w:rsidRDefault="000C4AD3" w:rsidP="000C4AD3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/>
                <w:bCs/>
                <w:sz w:val="16"/>
                <w:szCs w:val="16"/>
              </w:rPr>
            </w:pPr>
            <w:r w:rsidRPr="000C4AD3">
              <w:rPr>
                <w:b/>
                <w:bCs/>
                <w:sz w:val="16"/>
                <w:szCs w:val="16"/>
              </w:rPr>
              <w:t>Цель: Развитие творческого и интеллектуального потенциала детей и молодежи.</w:t>
            </w:r>
          </w:p>
        </w:tc>
      </w:tr>
      <w:tr w:rsidR="007A3604" w:rsidRPr="000C4AD3" w:rsidTr="0032695F">
        <w:trPr>
          <w:trHeight w:val="235"/>
        </w:trPr>
        <w:tc>
          <w:tcPr>
            <w:tcW w:w="15276" w:type="dxa"/>
            <w:gridSpan w:val="12"/>
            <w:hideMark/>
          </w:tcPr>
          <w:p w:rsidR="007A3604" w:rsidRPr="000C4AD3" w:rsidRDefault="007A3604" w:rsidP="00F85DC4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/>
                <w:bCs/>
                <w:sz w:val="16"/>
                <w:szCs w:val="16"/>
              </w:rPr>
            </w:pPr>
            <w:r w:rsidRPr="000C4AD3">
              <w:rPr>
                <w:b/>
                <w:bCs/>
                <w:sz w:val="16"/>
                <w:szCs w:val="16"/>
              </w:rPr>
              <w:t>Задача 1: Поддержка деятельности детских и молодёжных общественных объединений</w:t>
            </w:r>
          </w:p>
        </w:tc>
      </w:tr>
      <w:tr w:rsidR="0032695F" w:rsidRPr="000C4AD3" w:rsidTr="0032695F">
        <w:trPr>
          <w:trHeight w:val="450"/>
        </w:trPr>
        <w:tc>
          <w:tcPr>
            <w:tcW w:w="622" w:type="dxa"/>
            <w:hideMark/>
          </w:tcPr>
          <w:p w:rsidR="000C4AD3" w:rsidRPr="0077391A" w:rsidRDefault="000C4AD3" w:rsidP="000C4AD3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/>
                <w:bCs/>
                <w:sz w:val="16"/>
                <w:szCs w:val="16"/>
              </w:rPr>
            </w:pPr>
            <w:r w:rsidRPr="0077391A">
              <w:rPr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3455" w:type="dxa"/>
            <w:hideMark/>
          </w:tcPr>
          <w:p w:rsidR="000C4AD3" w:rsidRPr="0077391A" w:rsidRDefault="000C4AD3" w:rsidP="000C4AD3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/>
                <w:bCs/>
                <w:sz w:val="16"/>
                <w:szCs w:val="16"/>
              </w:rPr>
            </w:pPr>
            <w:r w:rsidRPr="0077391A">
              <w:rPr>
                <w:b/>
                <w:bCs/>
                <w:sz w:val="16"/>
                <w:szCs w:val="16"/>
              </w:rPr>
              <w:t>Основное мероприятие 1: Обеспечение организации и проведения мероприятий в области молодежной политики</w:t>
            </w:r>
          </w:p>
        </w:tc>
        <w:tc>
          <w:tcPr>
            <w:tcW w:w="851" w:type="dxa"/>
            <w:hideMark/>
          </w:tcPr>
          <w:p w:rsidR="000C4AD3" w:rsidRPr="0077391A" w:rsidRDefault="000C4AD3" w:rsidP="000C4AD3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/>
                <w:bCs/>
                <w:sz w:val="16"/>
                <w:szCs w:val="16"/>
              </w:rPr>
            </w:pPr>
            <w:r w:rsidRPr="0077391A">
              <w:rPr>
                <w:b/>
                <w:bCs/>
                <w:sz w:val="16"/>
                <w:szCs w:val="16"/>
              </w:rPr>
              <w:t>2020 год</w:t>
            </w:r>
          </w:p>
        </w:tc>
        <w:tc>
          <w:tcPr>
            <w:tcW w:w="992" w:type="dxa"/>
            <w:hideMark/>
          </w:tcPr>
          <w:p w:rsidR="000C4AD3" w:rsidRPr="0077391A" w:rsidRDefault="000C4AD3" w:rsidP="000C4AD3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/>
                <w:bCs/>
                <w:sz w:val="16"/>
                <w:szCs w:val="16"/>
              </w:rPr>
            </w:pPr>
            <w:r w:rsidRPr="0077391A">
              <w:rPr>
                <w:b/>
                <w:bCs/>
                <w:sz w:val="16"/>
                <w:szCs w:val="16"/>
              </w:rPr>
              <w:t>Всего: местный бюджет</w:t>
            </w:r>
          </w:p>
        </w:tc>
        <w:tc>
          <w:tcPr>
            <w:tcW w:w="1163" w:type="dxa"/>
            <w:hideMark/>
          </w:tcPr>
          <w:p w:rsidR="000C4AD3" w:rsidRPr="0077391A" w:rsidRDefault="000C4AD3" w:rsidP="000C4AD3">
            <w:pPr>
              <w:widowControl w:val="0"/>
              <w:tabs>
                <w:tab w:val="left" w:pos="709"/>
                <w:tab w:val="left" w:pos="4536"/>
              </w:tabs>
              <w:suppressAutoHyphens/>
              <w:jc w:val="center"/>
              <w:rPr>
                <w:b/>
                <w:bCs/>
                <w:sz w:val="16"/>
                <w:szCs w:val="16"/>
              </w:rPr>
            </w:pPr>
            <w:r w:rsidRPr="0077391A">
              <w:rPr>
                <w:b/>
                <w:bCs/>
                <w:sz w:val="16"/>
                <w:szCs w:val="16"/>
              </w:rPr>
              <w:t>8 767,06</w:t>
            </w:r>
          </w:p>
        </w:tc>
        <w:tc>
          <w:tcPr>
            <w:tcW w:w="902" w:type="dxa"/>
            <w:hideMark/>
          </w:tcPr>
          <w:p w:rsidR="000C4AD3" w:rsidRPr="0077391A" w:rsidRDefault="000C4AD3" w:rsidP="000C4AD3">
            <w:pPr>
              <w:widowControl w:val="0"/>
              <w:tabs>
                <w:tab w:val="left" w:pos="709"/>
                <w:tab w:val="left" w:pos="4536"/>
              </w:tabs>
              <w:suppressAutoHyphens/>
              <w:jc w:val="center"/>
              <w:rPr>
                <w:b/>
                <w:bCs/>
                <w:sz w:val="16"/>
                <w:szCs w:val="16"/>
              </w:rPr>
            </w:pPr>
            <w:r w:rsidRPr="0077391A">
              <w:rPr>
                <w:b/>
                <w:bCs/>
                <w:sz w:val="16"/>
                <w:szCs w:val="16"/>
              </w:rPr>
              <w:t>8 767,06</w:t>
            </w:r>
          </w:p>
        </w:tc>
        <w:tc>
          <w:tcPr>
            <w:tcW w:w="895" w:type="dxa"/>
            <w:hideMark/>
          </w:tcPr>
          <w:p w:rsidR="000C4AD3" w:rsidRPr="0077391A" w:rsidRDefault="000C4AD3" w:rsidP="000C4AD3">
            <w:pPr>
              <w:widowControl w:val="0"/>
              <w:tabs>
                <w:tab w:val="left" w:pos="709"/>
                <w:tab w:val="left" w:pos="4536"/>
              </w:tabs>
              <w:suppressAutoHyphens/>
              <w:jc w:val="center"/>
              <w:rPr>
                <w:b/>
                <w:bCs/>
                <w:sz w:val="16"/>
                <w:szCs w:val="16"/>
              </w:rPr>
            </w:pPr>
            <w:r w:rsidRPr="0077391A">
              <w:rPr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718" w:type="dxa"/>
            <w:hideMark/>
          </w:tcPr>
          <w:p w:rsidR="000C4AD3" w:rsidRPr="0077391A" w:rsidRDefault="000C4AD3" w:rsidP="000C4AD3">
            <w:pPr>
              <w:widowControl w:val="0"/>
              <w:tabs>
                <w:tab w:val="left" w:pos="709"/>
                <w:tab w:val="left" w:pos="4536"/>
              </w:tabs>
              <w:suppressAutoHyphens/>
              <w:jc w:val="center"/>
              <w:rPr>
                <w:b/>
                <w:bCs/>
                <w:sz w:val="16"/>
                <w:szCs w:val="16"/>
              </w:rPr>
            </w:pPr>
            <w:r w:rsidRPr="0077391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4" w:type="dxa"/>
            <w:hideMark/>
          </w:tcPr>
          <w:p w:rsidR="000C4AD3" w:rsidRPr="0077391A" w:rsidRDefault="000C4AD3" w:rsidP="000C4AD3">
            <w:pPr>
              <w:widowControl w:val="0"/>
              <w:tabs>
                <w:tab w:val="left" w:pos="709"/>
                <w:tab w:val="left" w:pos="4536"/>
              </w:tabs>
              <w:suppressAutoHyphens/>
              <w:jc w:val="center"/>
              <w:rPr>
                <w:b/>
                <w:bCs/>
                <w:sz w:val="16"/>
                <w:szCs w:val="16"/>
              </w:rPr>
            </w:pPr>
            <w:r w:rsidRPr="0077391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6" w:type="dxa"/>
            <w:hideMark/>
          </w:tcPr>
          <w:p w:rsidR="000C4AD3" w:rsidRPr="0077391A" w:rsidRDefault="000C4AD3" w:rsidP="000C4AD3">
            <w:pPr>
              <w:widowControl w:val="0"/>
              <w:tabs>
                <w:tab w:val="left" w:pos="709"/>
                <w:tab w:val="left" w:pos="4536"/>
              </w:tabs>
              <w:suppressAutoHyphens/>
              <w:jc w:val="center"/>
              <w:rPr>
                <w:b/>
                <w:bCs/>
                <w:sz w:val="16"/>
                <w:szCs w:val="16"/>
              </w:rPr>
            </w:pPr>
            <w:r w:rsidRPr="0077391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71" w:type="dxa"/>
            <w:hideMark/>
          </w:tcPr>
          <w:p w:rsidR="000C4AD3" w:rsidRPr="0077391A" w:rsidRDefault="000C4AD3" w:rsidP="000C4AD3">
            <w:pPr>
              <w:widowControl w:val="0"/>
              <w:tabs>
                <w:tab w:val="left" w:pos="709"/>
                <w:tab w:val="left" w:pos="4536"/>
              </w:tabs>
              <w:suppressAutoHyphens/>
              <w:jc w:val="center"/>
              <w:rPr>
                <w:b/>
                <w:bCs/>
                <w:sz w:val="16"/>
                <w:szCs w:val="16"/>
              </w:rPr>
            </w:pPr>
            <w:r w:rsidRPr="0077391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437" w:type="dxa"/>
            <w:hideMark/>
          </w:tcPr>
          <w:p w:rsidR="000C4AD3" w:rsidRPr="0077391A" w:rsidRDefault="000C4AD3" w:rsidP="000C4AD3">
            <w:pPr>
              <w:widowControl w:val="0"/>
              <w:tabs>
                <w:tab w:val="left" w:pos="709"/>
                <w:tab w:val="left" w:pos="4536"/>
              </w:tabs>
              <w:suppressAutoHyphens/>
              <w:jc w:val="center"/>
              <w:rPr>
                <w:b/>
                <w:bCs/>
                <w:sz w:val="16"/>
                <w:szCs w:val="16"/>
              </w:rPr>
            </w:pPr>
            <w:r w:rsidRPr="0077391A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32695F" w:rsidRPr="000C4AD3" w:rsidTr="0032695F">
        <w:trPr>
          <w:trHeight w:val="600"/>
        </w:trPr>
        <w:tc>
          <w:tcPr>
            <w:tcW w:w="622" w:type="dxa"/>
            <w:hideMark/>
          </w:tcPr>
          <w:p w:rsidR="000C4AD3" w:rsidRPr="000C4AD3" w:rsidRDefault="000C4AD3" w:rsidP="000C4AD3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Cs/>
                <w:sz w:val="16"/>
                <w:szCs w:val="16"/>
              </w:rPr>
            </w:pPr>
            <w:r w:rsidRPr="000C4AD3">
              <w:rPr>
                <w:bCs/>
                <w:sz w:val="16"/>
                <w:szCs w:val="16"/>
              </w:rPr>
              <w:t>1.1.</w:t>
            </w:r>
          </w:p>
        </w:tc>
        <w:tc>
          <w:tcPr>
            <w:tcW w:w="3455" w:type="dxa"/>
            <w:hideMark/>
          </w:tcPr>
          <w:p w:rsidR="000C4AD3" w:rsidRPr="000C4AD3" w:rsidRDefault="000C4AD3" w:rsidP="000C4AD3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Cs/>
                <w:sz w:val="16"/>
                <w:szCs w:val="16"/>
              </w:rPr>
            </w:pPr>
            <w:r w:rsidRPr="000C4AD3">
              <w:rPr>
                <w:bCs/>
                <w:sz w:val="16"/>
                <w:szCs w:val="16"/>
              </w:rPr>
              <w:t>Прочие направления расходов муниципальной программы</w:t>
            </w:r>
          </w:p>
        </w:tc>
        <w:tc>
          <w:tcPr>
            <w:tcW w:w="851" w:type="dxa"/>
            <w:hideMark/>
          </w:tcPr>
          <w:p w:rsidR="000C4AD3" w:rsidRPr="000C4AD3" w:rsidRDefault="000C4AD3" w:rsidP="000C4AD3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Cs/>
                <w:sz w:val="16"/>
                <w:szCs w:val="16"/>
              </w:rPr>
            </w:pPr>
            <w:r w:rsidRPr="000C4AD3">
              <w:rPr>
                <w:bCs/>
                <w:sz w:val="16"/>
                <w:szCs w:val="16"/>
              </w:rPr>
              <w:t>2020 год</w:t>
            </w:r>
          </w:p>
        </w:tc>
        <w:tc>
          <w:tcPr>
            <w:tcW w:w="992" w:type="dxa"/>
            <w:hideMark/>
          </w:tcPr>
          <w:p w:rsidR="000C4AD3" w:rsidRPr="000C4AD3" w:rsidRDefault="000C4AD3" w:rsidP="000C4AD3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Cs/>
                <w:sz w:val="16"/>
                <w:szCs w:val="16"/>
              </w:rPr>
            </w:pPr>
            <w:r w:rsidRPr="000C4AD3">
              <w:rPr>
                <w:bCs/>
                <w:sz w:val="16"/>
                <w:szCs w:val="16"/>
              </w:rPr>
              <w:t>Всего: местный бюджет</w:t>
            </w:r>
          </w:p>
        </w:tc>
        <w:tc>
          <w:tcPr>
            <w:tcW w:w="1163" w:type="dxa"/>
            <w:hideMark/>
          </w:tcPr>
          <w:p w:rsidR="000C4AD3" w:rsidRPr="000C4AD3" w:rsidRDefault="000C4AD3" w:rsidP="000C4AD3">
            <w:pPr>
              <w:widowControl w:val="0"/>
              <w:tabs>
                <w:tab w:val="left" w:pos="709"/>
                <w:tab w:val="left" w:pos="4536"/>
              </w:tabs>
              <w:suppressAutoHyphens/>
              <w:jc w:val="center"/>
              <w:rPr>
                <w:bCs/>
                <w:sz w:val="16"/>
                <w:szCs w:val="16"/>
              </w:rPr>
            </w:pPr>
            <w:r w:rsidRPr="000C4AD3">
              <w:rPr>
                <w:bCs/>
                <w:sz w:val="16"/>
                <w:szCs w:val="16"/>
              </w:rPr>
              <w:t>126,16</w:t>
            </w:r>
          </w:p>
        </w:tc>
        <w:tc>
          <w:tcPr>
            <w:tcW w:w="902" w:type="dxa"/>
            <w:hideMark/>
          </w:tcPr>
          <w:p w:rsidR="000C4AD3" w:rsidRPr="000C4AD3" w:rsidRDefault="000C4AD3" w:rsidP="000C4AD3">
            <w:pPr>
              <w:widowControl w:val="0"/>
              <w:tabs>
                <w:tab w:val="left" w:pos="709"/>
                <w:tab w:val="left" w:pos="4536"/>
              </w:tabs>
              <w:suppressAutoHyphens/>
              <w:jc w:val="center"/>
              <w:rPr>
                <w:bCs/>
                <w:sz w:val="16"/>
                <w:szCs w:val="16"/>
              </w:rPr>
            </w:pPr>
            <w:r w:rsidRPr="000C4AD3">
              <w:rPr>
                <w:bCs/>
                <w:sz w:val="16"/>
                <w:szCs w:val="16"/>
              </w:rPr>
              <w:t>126,16</w:t>
            </w:r>
          </w:p>
        </w:tc>
        <w:tc>
          <w:tcPr>
            <w:tcW w:w="895" w:type="dxa"/>
            <w:hideMark/>
          </w:tcPr>
          <w:p w:rsidR="000C4AD3" w:rsidRPr="000C4AD3" w:rsidRDefault="000C4AD3" w:rsidP="000C4AD3">
            <w:pPr>
              <w:widowControl w:val="0"/>
              <w:tabs>
                <w:tab w:val="left" w:pos="709"/>
                <w:tab w:val="left" w:pos="4536"/>
              </w:tabs>
              <w:suppressAutoHyphens/>
              <w:jc w:val="center"/>
              <w:rPr>
                <w:bCs/>
                <w:sz w:val="16"/>
                <w:szCs w:val="16"/>
              </w:rPr>
            </w:pPr>
            <w:r w:rsidRPr="000C4AD3">
              <w:rPr>
                <w:bCs/>
                <w:sz w:val="16"/>
                <w:szCs w:val="16"/>
              </w:rPr>
              <w:t>100,00</w:t>
            </w:r>
          </w:p>
        </w:tc>
        <w:tc>
          <w:tcPr>
            <w:tcW w:w="1718" w:type="dxa"/>
            <w:hideMark/>
          </w:tcPr>
          <w:p w:rsidR="000C4AD3" w:rsidRPr="000C4AD3" w:rsidRDefault="000C4AD3" w:rsidP="000C4AD3">
            <w:pPr>
              <w:widowControl w:val="0"/>
              <w:tabs>
                <w:tab w:val="left" w:pos="709"/>
                <w:tab w:val="left" w:pos="4536"/>
              </w:tabs>
              <w:suppressAutoHyphens/>
              <w:jc w:val="center"/>
              <w:rPr>
                <w:bCs/>
                <w:sz w:val="16"/>
                <w:szCs w:val="16"/>
              </w:rPr>
            </w:pPr>
            <w:r w:rsidRPr="000C4AD3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584" w:type="dxa"/>
            <w:hideMark/>
          </w:tcPr>
          <w:p w:rsidR="000C4AD3" w:rsidRPr="000C4AD3" w:rsidRDefault="000C4AD3" w:rsidP="000C4AD3">
            <w:pPr>
              <w:widowControl w:val="0"/>
              <w:tabs>
                <w:tab w:val="left" w:pos="709"/>
                <w:tab w:val="left" w:pos="4536"/>
              </w:tabs>
              <w:suppressAutoHyphens/>
              <w:jc w:val="center"/>
              <w:rPr>
                <w:bCs/>
                <w:sz w:val="16"/>
                <w:szCs w:val="16"/>
              </w:rPr>
            </w:pPr>
            <w:r w:rsidRPr="000C4AD3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586" w:type="dxa"/>
            <w:hideMark/>
          </w:tcPr>
          <w:p w:rsidR="000C4AD3" w:rsidRPr="000C4AD3" w:rsidRDefault="000C4AD3" w:rsidP="000C4AD3">
            <w:pPr>
              <w:widowControl w:val="0"/>
              <w:tabs>
                <w:tab w:val="left" w:pos="709"/>
                <w:tab w:val="left" w:pos="4536"/>
              </w:tabs>
              <w:suppressAutoHyphens/>
              <w:jc w:val="center"/>
              <w:rPr>
                <w:bCs/>
                <w:sz w:val="16"/>
                <w:szCs w:val="16"/>
              </w:rPr>
            </w:pPr>
            <w:r w:rsidRPr="000C4AD3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071" w:type="dxa"/>
            <w:hideMark/>
          </w:tcPr>
          <w:p w:rsidR="000C4AD3" w:rsidRPr="000C4AD3" w:rsidRDefault="000C4AD3" w:rsidP="000C4AD3">
            <w:pPr>
              <w:widowControl w:val="0"/>
              <w:tabs>
                <w:tab w:val="left" w:pos="709"/>
                <w:tab w:val="left" w:pos="4536"/>
              </w:tabs>
              <w:suppressAutoHyphens/>
              <w:jc w:val="center"/>
              <w:rPr>
                <w:bCs/>
                <w:sz w:val="16"/>
                <w:szCs w:val="16"/>
              </w:rPr>
            </w:pPr>
            <w:r w:rsidRPr="000C4AD3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2437" w:type="dxa"/>
            <w:hideMark/>
          </w:tcPr>
          <w:p w:rsidR="000C4AD3" w:rsidRPr="000C4AD3" w:rsidRDefault="000C4AD3" w:rsidP="000C4AD3">
            <w:pPr>
              <w:widowControl w:val="0"/>
              <w:tabs>
                <w:tab w:val="left" w:pos="709"/>
                <w:tab w:val="left" w:pos="4536"/>
              </w:tabs>
              <w:suppressAutoHyphens/>
              <w:jc w:val="center"/>
              <w:rPr>
                <w:bCs/>
                <w:sz w:val="16"/>
                <w:szCs w:val="16"/>
              </w:rPr>
            </w:pPr>
            <w:r w:rsidRPr="000C4AD3">
              <w:rPr>
                <w:bCs/>
                <w:sz w:val="16"/>
                <w:szCs w:val="16"/>
              </w:rPr>
              <w:t> </w:t>
            </w:r>
          </w:p>
        </w:tc>
      </w:tr>
      <w:tr w:rsidR="0032695F" w:rsidRPr="000C4AD3" w:rsidTr="0032695F">
        <w:trPr>
          <w:trHeight w:val="1139"/>
        </w:trPr>
        <w:tc>
          <w:tcPr>
            <w:tcW w:w="622" w:type="dxa"/>
            <w:hideMark/>
          </w:tcPr>
          <w:p w:rsidR="000C4AD3" w:rsidRPr="000C4AD3" w:rsidRDefault="000C4AD3" w:rsidP="000C4AD3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Cs/>
                <w:sz w:val="16"/>
                <w:szCs w:val="16"/>
              </w:rPr>
            </w:pPr>
            <w:r w:rsidRPr="000C4AD3">
              <w:rPr>
                <w:bCs/>
                <w:sz w:val="16"/>
                <w:szCs w:val="16"/>
              </w:rPr>
              <w:t>1.1.1</w:t>
            </w:r>
          </w:p>
        </w:tc>
        <w:tc>
          <w:tcPr>
            <w:tcW w:w="3455" w:type="dxa"/>
            <w:hideMark/>
          </w:tcPr>
          <w:p w:rsidR="000C4AD3" w:rsidRPr="000C4AD3" w:rsidRDefault="000C4AD3" w:rsidP="000C4AD3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Cs/>
                <w:sz w:val="16"/>
                <w:szCs w:val="16"/>
              </w:rPr>
            </w:pPr>
            <w:r w:rsidRPr="000C4AD3">
              <w:rPr>
                <w:bCs/>
                <w:sz w:val="16"/>
                <w:szCs w:val="16"/>
              </w:rPr>
              <w:t>Поддержка детских, молодёжных и студенческих общественных объединений: подготовка специалистов, поддержка в проведении городских мероприятий силами объединений, содействие в участии в мероприятиях, связанных с реализацией молодежной политики в РФ</w:t>
            </w:r>
          </w:p>
        </w:tc>
        <w:tc>
          <w:tcPr>
            <w:tcW w:w="851" w:type="dxa"/>
            <w:hideMark/>
          </w:tcPr>
          <w:p w:rsidR="000C4AD3" w:rsidRPr="000C4AD3" w:rsidRDefault="000C4AD3" w:rsidP="000C4AD3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Cs/>
                <w:sz w:val="16"/>
                <w:szCs w:val="16"/>
              </w:rPr>
            </w:pPr>
            <w:r w:rsidRPr="000C4AD3">
              <w:rPr>
                <w:bCs/>
                <w:sz w:val="16"/>
                <w:szCs w:val="16"/>
              </w:rPr>
              <w:t>2020 год</w:t>
            </w:r>
          </w:p>
        </w:tc>
        <w:tc>
          <w:tcPr>
            <w:tcW w:w="992" w:type="dxa"/>
            <w:hideMark/>
          </w:tcPr>
          <w:p w:rsidR="000C4AD3" w:rsidRPr="000C4AD3" w:rsidRDefault="000C4AD3" w:rsidP="000C4AD3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Cs/>
                <w:sz w:val="16"/>
                <w:szCs w:val="16"/>
              </w:rPr>
            </w:pPr>
            <w:r w:rsidRPr="000C4AD3">
              <w:rPr>
                <w:bCs/>
                <w:sz w:val="16"/>
                <w:szCs w:val="16"/>
              </w:rPr>
              <w:t>Всего: местный бюджет</w:t>
            </w:r>
          </w:p>
        </w:tc>
        <w:tc>
          <w:tcPr>
            <w:tcW w:w="1163" w:type="dxa"/>
            <w:hideMark/>
          </w:tcPr>
          <w:p w:rsidR="000C4AD3" w:rsidRPr="000C4AD3" w:rsidRDefault="000C4AD3" w:rsidP="000C4AD3">
            <w:pPr>
              <w:widowControl w:val="0"/>
              <w:tabs>
                <w:tab w:val="left" w:pos="709"/>
                <w:tab w:val="left" w:pos="4536"/>
              </w:tabs>
              <w:suppressAutoHyphens/>
              <w:jc w:val="center"/>
              <w:rPr>
                <w:bCs/>
                <w:sz w:val="16"/>
                <w:szCs w:val="16"/>
              </w:rPr>
            </w:pPr>
            <w:r w:rsidRPr="000C4AD3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902" w:type="dxa"/>
            <w:hideMark/>
          </w:tcPr>
          <w:p w:rsidR="000C4AD3" w:rsidRPr="000C4AD3" w:rsidRDefault="000C4AD3" w:rsidP="000C4AD3">
            <w:pPr>
              <w:widowControl w:val="0"/>
              <w:tabs>
                <w:tab w:val="left" w:pos="709"/>
                <w:tab w:val="left" w:pos="4536"/>
              </w:tabs>
              <w:suppressAutoHyphens/>
              <w:jc w:val="center"/>
              <w:rPr>
                <w:bCs/>
                <w:sz w:val="16"/>
                <w:szCs w:val="16"/>
              </w:rPr>
            </w:pPr>
            <w:r w:rsidRPr="000C4AD3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895" w:type="dxa"/>
            <w:hideMark/>
          </w:tcPr>
          <w:p w:rsidR="000C4AD3" w:rsidRPr="000C4AD3" w:rsidRDefault="000C4AD3" w:rsidP="000C4AD3">
            <w:pPr>
              <w:widowControl w:val="0"/>
              <w:tabs>
                <w:tab w:val="left" w:pos="709"/>
                <w:tab w:val="left" w:pos="4536"/>
              </w:tabs>
              <w:suppressAutoHyphens/>
              <w:jc w:val="center"/>
              <w:rPr>
                <w:bCs/>
                <w:sz w:val="16"/>
                <w:szCs w:val="16"/>
              </w:rPr>
            </w:pPr>
            <w:r w:rsidRPr="000C4AD3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718" w:type="dxa"/>
            <w:hideMark/>
          </w:tcPr>
          <w:p w:rsidR="000C4AD3" w:rsidRPr="000C4AD3" w:rsidRDefault="000C4AD3" w:rsidP="0077391A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Cs/>
                <w:sz w:val="16"/>
                <w:szCs w:val="16"/>
              </w:rPr>
            </w:pPr>
            <w:r w:rsidRPr="000C4AD3">
              <w:rPr>
                <w:bCs/>
                <w:sz w:val="16"/>
                <w:szCs w:val="16"/>
              </w:rPr>
              <w:t>кол-во детских и общественных организаций, шт.</w:t>
            </w:r>
          </w:p>
        </w:tc>
        <w:tc>
          <w:tcPr>
            <w:tcW w:w="584" w:type="dxa"/>
            <w:hideMark/>
          </w:tcPr>
          <w:p w:rsidR="000C4AD3" w:rsidRPr="000C4AD3" w:rsidRDefault="000C4AD3" w:rsidP="0077391A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Cs/>
                <w:sz w:val="16"/>
                <w:szCs w:val="16"/>
              </w:rPr>
            </w:pPr>
            <w:r w:rsidRPr="000C4AD3">
              <w:rPr>
                <w:bCs/>
                <w:sz w:val="16"/>
                <w:szCs w:val="16"/>
              </w:rPr>
              <w:t>15</w:t>
            </w:r>
          </w:p>
        </w:tc>
        <w:tc>
          <w:tcPr>
            <w:tcW w:w="586" w:type="dxa"/>
            <w:hideMark/>
          </w:tcPr>
          <w:p w:rsidR="000C4AD3" w:rsidRPr="000C4AD3" w:rsidRDefault="000C4AD3" w:rsidP="0077391A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Cs/>
                <w:sz w:val="16"/>
                <w:szCs w:val="16"/>
              </w:rPr>
            </w:pPr>
            <w:r w:rsidRPr="000C4AD3">
              <w:rPr>
                <w:bCs/>
                <w:sz w:val="16"/>
                <w:szCs w:val="16"/>
              </w:rPr>
              <w:t>15</w:t>
            </w:r>
          </w:p>
        </w:tc>
        <w:tc>
          <w:tcPr>
            <w:tcW w:w="1071" w:type="dxa"/>
            <w:hideMark/>
          </w:tcPr>
          <w:p w:rsidR="000C4AD3" w:rsidRPr="000C4AD3" w:rsidRDefault="000C4AD3" w:rsidP="0077391A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Cs/>
                <w:sz w:val="16"/>
                <w:szCs w:val="16"/>
              </w:rPr>
            </w:pPr>
            <w:r w:rsidRPr="000C4AD3">
              <w:rPr>
                <w:bCs/>
                <w:sz w:val="16"/>
                <w:szCs w:val="16"/>
              </w:rPr>
              <w:t>100,00</w:t>
            </w:r>
          </w:p>
        </w:tc>
        <w:tc>
          <w:tcPr>
            <w:tcW w:w="2437" w:type="dxa"/>
            <w:hideMark/>
          </w:tcPr>
          <w:p w:rsidR="000C4AD3" w:rsidRPr="000C4AD3" w:rsidRDefault="000C4AD3" w:rsidP="0077391A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Cs/>
                <w:sz w:val="16"/>
                <w:szCs w:val="16"/>
              </w:rPr>
            </w:pPr>
            <w:r w:rsidRPr="000C4AD3">
              <w:rPr>
                <w:bCs/>
                <w:sz w:val="16"/>
                <w:szCs w:val="16"/>
              </w:rPr>
              <w:t xml:space="preserve">Управление культуры, спорта, молодежной политики и международных связей </w:t>
            </w:r>
            <w:proofErr w:type="gramStart"/>
            <w:r w:rsidRPr="000C4AD3">
              <w:rPr>
                <w:bCs/>
                <w:sz w:val="16"/>
                <w:szCs w:val="16"/>
              </w:rPr>
              <w:t>администрации</w:t>
            </w:r>
            <w:proofErr w:type="gramEnd"/>
            <w:r w:rsidRPr="000C4AD3">
              <w:rPr>
                <w:bCs/>
                <w:sz w:val="16"/>
                <w:szCs w:val="16"/>
              </w:rPr>
              <w:t xml:space="preserve"> ЗАТО г.Североморск</w:t>
            </w:r>
          </w:p>
        </w:tc>
      </w:tr>
      <w:tr w:rsidR="000C4AD3" w:rsidRPr="000C4AD3" w:rsidTr="0032695F">
        <w:trPr>
          <w:trHeight w:val="173"/>
        </w:trPr>
        <w:tc>
          <w:tcPr>
            <w:tcW w:w="15276" w:type="dxa"/>
            <w:gridSpan w:val="12"/>
            <w:hideMark/>
          </w:tcPr>
          <w:p w:rsidR="000C4AD3" w:rsidRPr="0077391A" w:rsidRDefault="000C4AD3" w:rsidP="0077391A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/>
                <w:bCs/>
                <w:sz w:val="16"/>
                <w:szCs w:val="16"/>
              </w:rPr>
            </w:pPr>
            <w:r w:rsidRPr="0077391A">
              <w:rPr>
                <w:b/>
                <w:bCs/>
                <w:sz w:val="16"/>
                <w:szCs w:val="16"/>
              </w:rPr>
              <w:t>Задача 2: Формирование у молодёжи активной жизненной позиции, готовности к участию в общественно-политической жизни страны</w:t>
            </w:r>
          </w:p>
        </w:tc>
      </w:tr>
      <w:tr w:rsidR="0032695F" w:rsidRPr="000C4AD3" w:rsidTr="0032695F">
        <w:trPr>
          <w:trHeight w:val="1092"/>
        </w:trPr>
        <w:tc>
          <w:tcPr>
            <w:tcW w:w="622" w:type="dxa"/>
            <w:hideMark/>
          </w:tcPr>
          <w:p w:rsidR="000C4AD3" w:rsidRPr="000C4AD3" w:rsidRDefault="000C4AD3" w:rsidP="000C4AD3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Cs/>
                <w:sz w:val="16"/>
                <w:szCs w:val="16"/>
              </w:rPr>
            </w:pPr>
            <w:r w:rsidRPr="000C4AD3">
              <w:rPr>
                <w:bCs/>
                <w:sz w:val="16"/>
                <w:szCs w:val="16"/>
              </w:rPr>
              <w:t>1.1.2.</w:t>
            </w:r>
          </w:p>
        </w:tc>
        <w:tc>
          <w:tcPr>
            <w:tcW w:w="3455" w:type="dxa"/>
            <w:hideMark/>
          </w:tcPr>
          <w:p w:rsidR="000C4AD3" w:rsidRPr="000C4AD3" w:rsidRDefault="000C4AD3" w:rsidP="000C4AD3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Cs/>
                <w:sz w:val="16"/>
                <w:szCs w:val="16"/>
              </w:rPr>
            </w:pPr>
            <w:r w:rsidRPr="000C4AD3">
              <w:rPr>
                <w:bCs/>
                <w:sz w:val="16"/>
                <w:szCs w:val="16"/>
              </w:rPr>
              <w:t xml:space="preserve">Поддержка и развитие форм и методов воспитания, способствующих формированию у молодёжи активной жизненной позиции. Пропаганда здорового образа жизни и готовности к участию в общественно-политической жизни страны </w:t>
            </w:r>
          </w:p>
        </w:tc>
        <w:tc>
          <w:tcPr>
            <w:tcW w:w="851" w:type="dxa"/>
            <w:hideMark/>
          </w:tcPr>
          <w:p w:rsidR="000C4AD3" w:rsidRPr="000C4AD3" w:rsidRDefault="000C4AD3" w:rsidP="000C4AD3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Cs/>
                <w:sz w:val="16"/>
                <w:szCs w:val="16"/>
              </w:rPr>
            </w:pPr>
            <w:r w:rsidRPr="000C4AD3">
              <w:rPr>
                <w:bCs/>
                <w:sz w:val="16"/>
                <w:szCs w:val="16"/>
              </w:rPr>
              <w:t>2020 год</w:t>
            </w:r>
          </w:p>
        </w:tc>
        <w:tc>
          <w:tcPr>
            <w:tcW w:w="992" w:type="dxa"/>
            <w:hideMark/>
          </w:tcPr>
          <w:p w:rsidR="000C4AD3" w:rsidRPr="000C4AD3" w:rsidRDefault="000C4AD3" w:rsidP="000C4AD3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Cs/>
                <w:sz w:val="16"/>
                <w:szCs w:val="16"/>
              </w:rPr>
            </w:pPr>
            <w:r w:rsidRPr="000C4AD3">
              <w:rPr>
                <w:bCs/>
                <w:sz w:val="16"/>
                <w:szCs w:val="16"/>
              </w:rPr>
              <w:t>Всего: местный бюджет</w:t>
            </w:r>
          </w:p>
        </w:tc>
        <w:tc>
          <w:tcPr>
            <w:tcW w:w="1163" w:type="dxa"/>
            <w:hideMark/>
          </w:tcPr>
          <w:p w:rsidR="000C4AD3" w:rsidRPr="000C4AD3" w:rsidRDefault="000C4AD3" w:rsidP="000C4AD3">
            <w:pPr>
              <w:widowControl w:val="0"/>
              <w:tabs>
                <w:tab w:val="left" w:pos="709"/>
                <w:tab w:val="left" w:pos="4536"/>
              </w:tabs>
              <w:suppressAutoHyphens/>
              <w:jc w:val="center"/>
              <w:rPr>
                <w:bCs/>
                <w:sz w:val="16"/>
                <w:szCs w:val="16"/>
              </w:rPr>
            </w:pPr>
            <w:r w:rsidRPr="000C4AD3">
              <w:rPr>
                <w:bCs/>
                <w:sz w:val="16"/>
                <w:szCs w:val="16"/>
              </w:rPr>
              <w:t>126,16</w:t>
            </w:r>
          </w:p>
        </w:tc>
        <w:tc>
          <w:tcPr>
            <w:tcW w:w="902" w:type="dxa"/>
            <w:hideMark/>
          </w:tcPr>
          <w:p w:rsidR="000C4AD3" w:rsidRPr="000C4AD3" w:rsidRDefault="000C4AD3" w:rsidP="000C4AD3">
            <w:pPr>
              <w:widowControl w:val="0"/>
              <w:tabs>
                <w:tab w:val="left" w:pos="709"/>
                <w:tab w:val="left" w:pos="4536"/>
              </w:tabs>
              <w:suppressAutoHyphens/>
              <w:jc w:val="center"/>
              <w:rPr>
                <w:bCs/>
                <w:sz w:val="16"/>
                <w:szCs w:val="16"/>
              </w:rPr>
            </w:pPr>
            <w:r w:rsidRPr="000C4AD3">
              <w:rPr>
                <w:bCs/>
                <w:sz w:val="16"/>
                <w:szCs w:val="16"/>
              </w:rPr>
              <w:t>126,16</w:t>
            </w:r>
          </w:p>
        </w:tc>
        <w:tc>
          <w:tcPr>
            <w:tcW w:w="895" w:type="dxa"/>
            <w:hideMark/>
          </w:tcPr>
          <w:p w:rsidR="000C4AD3" w:rsidRPr="000C4AD3" w:rsidRDefault="000C4AD3" w:rsidP="000C4AD3">
            <w:pPr>
              <w:widowControl w:val="0"/>
              <w:tabs>
                <w:tab w:val="left" w:pos="709"/>
                <w:tab w:val="left" w:pos="4536"/>
              </w:tabs>
              <w:suppressAutoHyphens/>
              <w:jc w:val="center"/>
              <w:rPr>
                <w:bCs/>
                <w:sz w:val="16"/>
                <w:szCs w:val="16"/>
              </w:rPr>
            </w:pPr>
            <w:r w:rsidRPr="000C4AD3">
              <w:rPr>
                <w:bCs/>
                <w:sz w:val="16"/>
                <w:szCs w:val="16"/>
              </w:rPr>
              <w:t>100,00</w:t>
            </w:r>
          </w:p>
        </w:tc>
        <w:tc>
          <w:tcPr>
            <w:tcW w:w="1718" w:type="dxa"/>
            <w:hideMark/>
          </w:tcPr>
          <w:p w:rsidR="000C4AD3" w:rsidRPr="000C4AD3" w:rsidRDefault="000C4AD3" w:rsidP="0077391A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Cs/>
                <w:sz w:val="16"/>
                <w:szCs w:val="16"/>
              </w:rPr>
            </w:pPr>
            <w:r w:rsidRPr="000C4AD3">
              <w:rPr>
                <w:bCs/>
                <w:sz w:val="16"/>
                <w:szCs w:val="16"/>
              </w:rPr>
              <w:t>число молодых людей - участников мероприятии, шт.</w:t>
            </w:r>
          </w:p>
        </w:tc>
        <w:tc>
          <w:tcPr>
            <w:tcW w:w="584" w:type="dxa"/>
            <w:hideMark/>
          </w:tcPr>
          <w:p w:rsidR="000C4AD3" w:rsidRPr="00716163" w:rsidRDefault="000C4AD3" w:rsidP="0077391A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Cs/>
                <w:sz w:val="16"/>
                <w:szCs w:val="16"/>
                <w:highlight w:val="yellow"/>
              </w:rPr>
            </w:pPr>
            <w:r w:rsidRPr="00716163">
              <w:rPr>
                <w:bCs/>
                <w:sz w:val="16"/>
                <w:szCs w:val="16"/>
                <w:highlight w:val="yellow"/>
              </w:rPr>
              <w:t>600</w:t>
            </w:r>
          </w:p>
        </w:tc>
        <w:tc>
          <w:tcPr>
            <w:tcW w:w="586" w:type="dxa"/>
            <w:hideMark/>
          </w:tcPr>
          <w:p w:rsidR="000C4AD3" w:rsidRPr="00716163" w:rsidRDefault="000C4AD3" w:rsidP="0077391A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Cs/>
                <w:sz w:val="16"/>
                <w:szCs w:val="16"/>
                <w:highlight w:val="yellow"/>
              </w:rPr>
            </w:pPr>
            <w:r w:rsidRPr="00716163">
              <w:rPr>
                <w:bCs/>
                <w:sz w:val="16"/>
                <w:szCs w:val="16"/>
                <w:highlight w:val="yellow"/>
              </w:rPr>
              <w:t>9142</w:t>
            </w:r>
          </w:p>
        </w:tc>
        <w:tc>
          <w:tcPr>
            <w:tcW w:w="1071" w:type="dxa"/>
            <w:hideMark/>
          </w:tcPr>
          <w:p w:rsidR="000C4AD3" w:rsidRPr="00716163" w:rsidRDefault="000C4AD3" w:rsidP="0077391A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Cs/>
                <w:sz w:val="16"/>
                <w:szCs w:val="16"/>
                <w:highlight w:val="yellow"/>
              </w:rPr>
            </w:pPr>
            <w:r w:rsidRPr="00716163">
              <w:rPr>
                <w:bCs/>
                <w:sz w:val="16"/>
                <w:szCs w:val="16"/>
                <w:highlight w:val="yellow"/>
              </w:rPr>
              <w:t>1523,67</w:t>
            </w:r>
          </w:p>
        </w:tc>
        <w:tc>
          <w:tcPr>
            <w:tcW w:w="2437" w:type="dxa"/>
            <w:hideMark/>
          </w:tcPr>
          <w:p w:rsidR="000C4AD3" w:rsidRPr="000C4AD3" w:rsidRDefault="000C4AD3" w:rsidP="0077391A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Cs/>
                <w:sz w:val="16"/>
                <w:szCs w:val="16"/>
              </w:rPr>
            </w:pPr>
            <w:r w:rsidRPr="000C4AD3">
              <w:rPr>
                <w:bCs/>
                <w:sz w:val="16"/>
                <w:szCs w:val="16"/>
              </w:rPr>
              <w:t xml:space="preserve">Управление культуры, спорта, молодежной политики и международных связей </w:t>
            </w:r>
            <w:proofErr w:type="gramStart"/>
            <w:r w:rsidRPr="000C4AD3">
              <w:rPr>
                <w:bCs/>
                <w:sz w:val="16"/>
                <w:szCs w:val="16"/>
              </w:rPr>
              <w:t>администрации</w:t>
            </w:r>
            <w:proofErr w:type="gramEnd"/>
            <w:r w:rsidRPr="000C4AD3">
              <w:rPr>
                <w:bCs/>
                <w:sz w:val="16"/>
                <w:szCs w:val="16"/>
              </w:rPr>
              <w:t xml:space="preserve"> ЗАТО г.Североморск</w:t>
            </w:r>
          </w:p>
        </w:tc>
      </w:tr>
      <w:tr w:rsidR="000C4AD3" w:rsidRPr="000C4AD3" w:rsidTr="0032695F">
        <w:trPr>
          <w:trHeight w:val="223"/>
        </w:trPr>
        <w:tc>
          <w:tcPr>
            <w:tcW w:w="15276" w:type="dxa"/>
            <w:gridSpan w:val="12"/>
            <w:hideMark/>
          </w:tcPr>
          <w:p w:rsidR="000C4AD3" w:rsidRPr="0077391A" w:rsidRDefault="000C4AD3" w:rsidP="0077391A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/>
                <w:bCs/>
                <w:sz w:val="16"/>
                <w:szCs w:val="16"/>
              </w:rPr>
            </w:pPr>
            <w:r w:rsidRPr="0077391A">
              <w:rPr>
                <w:b/>
                <w:bCs/>
                <w:sz w:val="16"/>
                <w:szCs w:val="16"/>
              </w:rPr>
              <w:t xml:space="preserve">Задача </w:t>
            </w:r>
            <w:proofErr w:type="gramStart"/>
            <w:r w:rsidRPr="0077391A">
              <w:rPr>
                <w:b/>
                <w:bCs/>
                <w:sz w:val="16"/>
                <w:szCs w:val="16"/>
              </w:rPr>
              <w:t>3:  Гражданско</w:t>
            </w:r>
            <w:proofErr w:type="gramEnd"/>
            <w:r w:rsidRPr="0077391A">
              <w:rPr>
                <w:b/>
                <w:bCs/>
                <w:sz w:val="16"/>
                <w:szCs w:val="16"/>
              </w:rPr>
              <w:t>-патриотическое воспитание молодежи.</w:t>
            </w:r>
          </w:p>
        </w:tc>
      </w:tr>
      <w:tr w:rsidR="0032695F" w:rsidRPr="000C4AD3" w:rsidTr="0032695F">
        <w:trPr>
          <w:trHeight w:val="810"/>
        </w:trPr>
        <w:tc>
          <w:tcPr>
            <w:tcW w:w="622" w:type="dxa"/>
            <w:hideMark/>
          </w:tcPr>
          <w:p w:rsidR="000C4AD3" w:rsidRPr="000C4AD3" w:rsidRDefault="000C4AD3" w:rsidP="000C4AD3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Cs/>
                <w:sz w:val="16"/>
                <w:szCs w:val="16"/>
              </w:rPr>
            </w:pPr>
            <w:r w:rsidRPr="000C4AD3">
              <w:rPr>
                <w:bCs/>
                <w:sz w:val="16"/>
                <w:szCs w:val="16"/>
              </w:rPr>
              <w:t>1.1.3.</w:t>
            </w:r>
          </w:p>
        </w:tc>
        <w:tc>
          <w:tcPr>
            <w:tcW w:w="3455" w:type="dxa"/>
            <w:hideMark/>
          </w:tcPr>
          <w:p w:rsidR="000C4AD3" w:rsidRPr="000C4AD3" w:rsidRDefault="000C4AD3" w:rsidP="000C4AD3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Cs/>
                <w:sz w:val="16"/>
                <w:szCs w:val="16"/>
              </w:rPr>
            </w:pPr>
            <w:r w:rsidRPr="000C4AD3">
              <w:rPr>
                <w:bCs/>
                <w:sz w:val="16"/>
                <w:szCs w:val="16"/>
              </w:rPr>
              <w:t xml:space="preserve"> Гражданско-патриотическое воспитание молодежи</w:t>
            </w:r>
          </w:p>
        </w:tc>
        <w:tc>
          <w:tcPr>
            <w:tcW w:w="851" w:type="dxa"/>
            <w:hideMark/>
          </w:tcPr>
          <w:p w:rsidR="000C4AD3" w:rsidRPr="000C4AD3" w:rsidRDefault="000C4AD3" w:rsidP="000C4AD3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Cs/>
                <w:sz w:val="16"/>
                <w:szCs w:val="16"/>
              </w:rPr>
            </w:pPr>
            <w:r w:rsidRPr="000C4AD3">
              <w:rPr>
                <w:bCs/>
                <w:sz w:val="16"/>
                <w:szCs w:val="16"/>
              </w:rPr>
              <w:t>2020 год</w:t>
            </w:r>
          </w:p>
        </w:tc>
        <w:tc>
          <w:tcPr>
            <w:tcW w:w="992" w:type="dxa"/>
            <w:hideMark/>
          </w:tcPr>
          <w:p w:rsidR="000C4AD3" w:rsidRPr="000C4AD3" w:rsidRDefault="000C4AD3" w:rsidP="000C4AD3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Cs/>
                <w:sz w:val="16"/>
                <w:szCs w:val="16"/>
              </w:rPr>
            </w:pPr>
            <w:r w:rsidRPr="000C4AD3">
              <w:rPr>
                <w:bCs/>
                <w:sz w:val="16"/>
                <w:szCs w:val="16"/>
              </w:rPr>
              <w:t>Всего: местный бюджет</w:t>
            </w:r>
          </w:p>
        </w:tc>
        <w:tc>
          <w:tcPr>
            <w:tcW w:w="1163" w:type="dxa"/>
            <w:hideMark/>
          </w:tcPr>
          <w:p w:rsidR="000C4AD3" w:rsidRPr="000C4AD3" w:rsidRDefault="000C4AD3" w:rsidP="000C4AD3">
            <w:pPr>
              <w:widowControl w:val="0"/>
              <w:tabs>
                <w:tab w:val="left" w:pos="709"/>
                <w:tab w:val="left" w:pos="4536"/>
              </w:tabs>
              <w:suppressAutoHyphens/>
              <w:jc w:val="center"/>
              <w:rPr>
                <w:bCs/>
                <w:sz w:val="16"/>
                <w:szCs w:val="16"/>
              </w:rPr>
            </w:pPr>
            <w:r w:rsidRPr="000C4AD3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902" w:type="dxa"/>
            <w:hideMark/>
          </w:tcPr>
          <w:p w:rsidR="000C4AD3" w:rsidRPr="000C4AD3" w:rsidRDefault="000C4AD3" w:rsidP="000C4AD3">
            <w:pPr>
              <w:widowControl w:val="0"/>
              <w:tabs>
                <w:tab w:val="left" w:pos="709"/>
                <w:tab w:val="left" w:pos="4536"/>
              </w:tabs>
              <w:suppressAutoHyphens/>
              <w:jc w:val="center"/>
              <w:rPr>
                <w:bCs/>
                <w:sz w:val="16"/>
                <w:szCs w:val="16"/>
              </w:rPr>
            </w:pPr>
            <w:r w:rsidRPr="000C4AD3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895" w:type="dxa"/>
            <w:hideMark/>
          </w:tcPr>
          <w:p w:rsidR="000C4AD3" w:rsidRPr="000C4AD3" w:rsidRDefault="000C4AD3" w:rsidP="000C4AD3">
            <w:pPr>
              <w:widowControl w:val="0"/>
              <w:tabs>
                <w:tab w:val="left" w:pos="709"/>
                <w:tab w:val="left" w:pos="4536"/>
              </w:tabs>
              <w:suppressAutoHyphens/>
              <w:jc w:val="center"/>
              <w:rPr>
                <w:bCs/>
                <w:sz w:val="16"/>
                <w:szCs w:val="16"/>
              </w:rPr>
            </w:pPr>
            <w:r w:rsidRPr="000C4AD3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718" w:type="dxa"/>
            <w:hideMark/>
          </w:tcPr>
          <w:p w:rsidR="000C4AD3" w:rsidRPr="000C4AD3" w:rsidRDefault="000C4AD3" w:rsidP="0077391A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Cs/>
                <w:sz w:val="16"/>
                <w:szCs w:val="16"/>
              </w:rPr>
            </w:pPr>
            <w:r w:rsidRPr="000C4AD3">
              <w:rPr>
                <w:bCs/>
                <w:sz w:val="16"/>
                <w:szCs w:val="16"/>
              </w:rPr>
              <w:t>кол-во меропр</w:t>
            </w:r>
            <w:r w:rsidR="005B578D">
              <w:rPr>
                <w:bCs/>
                <w:sz w:val="16"/>
                <w:szCs w:val="16"/>
              </w:rPr>
              <w:t>иятий</w:t>
            </w:r>
            <w:r w:rsidRPr="000C4AD3">
              <w:rPr>
                <w:bCs/>
                <w:sz w:val="16"/>
                <w:szCs w:val="16"/>
              </w:rPr>
              <w:t>, шт.</w:t>
            </w:r>
          </w:p>
        </w:tc>
        <w:tc>
          <w:tcPr>
            <w:tcW w:w="584" w:type="dxa"/>
            <w:hideMark/>
          </w:tcPr>
          <w:p w:rsidR="000C4AD3" w:rsidRPr="000C4AD3" w:rsidRDefault="000C4AD3" w:rsidP="0077391A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Cs/>
                <w:sz w:val="16"/>
                <w:szCs w:val="16"/>
              </w:rPr>
            </w:pPr>
            <w:r w:rsidRPr="000C4AD3">
              <w:rPr>
                <w:bCs/>
                <w:sz w:val="16"/>
                <w:szCs w:val="16"/>
              </w:rPr>
              <w:t>5</w:t>
            </w:r>
          </w:p>
        </w:tc>
        <w:tc>
          <w:tcPr>
            <w:tcW w:w="586" w:type="dxa"/>
            <w:hideMark/>
          </w:tcPr>
          <w:p w:rsidR="000C4AD3" w:rsidRPr="000C4AD3" w:rsidRDefault="000C4AD3" w:rsidP="0077391A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Cs/>
                <w:sz w:val="16"/>
                <w:szCs w:val="16"/>
              </w:rPr>
            </w:pPr>
            <w:r w:rsidRPr="000C4AD3">
              <w:rPr>
                <w:bCs/>
                <w:sz w:val="16"/>
                <w:szCs w:val="16"/>
              </w:rPr>
              <w:t>5</w:t>
            </w:r>
          </w:p>
        </w:tc>
        <w:tc>
          <w:tcPr>
            <w:tcW w:w="1071" w:type="dxa"/>
            <w:hideMark/>
          </w:tcPr>
          <w:p w:rsidR="000C4AD3" w:rsidRPr="000C4AD3" w:rsidRDefault="000C4AD3" w:rsidP="0077391A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Cs/>
                <w:sz w:val="16"/>
                <w:szCs w:val="16"/>
              </w:rPr>
            </w:pPr>
            <w:r w:rsidRPr="000C4AD3">
              <w:rPr>
                <w:bCs/>
                <w:sz w:val="16"/>
                <w:szCs w:val="16"/>
              </w:rPr>
              <w:t>100,00</w:t>
            </w:r>
          </w:p>
        </w:tc>
        <w:tc>
          <w:tcPr>
            <w:tcW w:w="2437" w:type="dxa"/>
            <w:hideMark/>
          </w:tcPr>
          <w:p w:rsidR="000C4AD3" w:rsidRPr="000C4AD3" w:rsidRDefault="000C4AD3" w:rsidP="0077391A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Cs/>
                <w:sz w:val="16"/>
                <w:szCs w:val="16"/>
              </w:rPr>
            </w:pPr>
            <w:r w:rsidRPr="000C4AD3">
              <w:rPr>
                <w:bCs/>
                <w:sz w:val="16"/>
                <w:szCs w:val="16"/>
              </w:rPr>
              <w:t xml:space="preserve">Управление культуры, спорта, молодежной политики и международных связей </w:t>
            </w:r>
            <w:proofErr w:type="gramStart"/>
            <w:r w:rsidRPr="000C4AD3">
              <w:rPr>
                <w:bCs/>
                <w:sz w:val="16"/>
                <w:szCs w:val="16"/>
              </w:rPr>
              <w:t>администрации</w:t>
            </w:r>
            <w:proofErr w:type="gramEnd"/>
            <w:r w:rsidRPr="000C4AD3">
              <w:rPr>
                <w:bCs/>
                <w:sz w:val="16"/>
                <w:szCs w:val="16"/>
              </w:rPr>
              <w:t xml:space="preserve"> ЗАТО г.Североморск</w:t>
            </w:r>
          </w:p>
        </w:tc>
      </w:tr>
      <w:tr w:rsidR="000C4AD3" w:rsidRPr="000C4AD3" w:rsidTr="0032695F">
        <w:trPr>
          <w:trHeight w:val="211"/>
        </w:trPr>
        <w:tc>
          <w:tcPr>
            <w:tcW w:w="15276" w:type="dxa"/>
            <w:gridSpan w:val="12"/>
            <w:hideMark/>
          </w:tcPr>
          <w:p w:rsidR="000C4AD3" w:rsidRPr="0077391A" w:rsidRDefault="000C4AD3" w:rsidP="0077391A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/>
                <w:bCs/>
                <w:sz w:val="16"/>
                <w:szCs w:val="16"/>
              </w:rPr>
            </w:pPr>
            <w:r w:rsidRPr="0077391A">
              <w:rPr>
                <w:b/>
                <w:bCs/>
                <w:sz w:val="16"/>
                <w:szCs w:val="16"/>
              </w:rPr>
              <w:t xml:space="preserve">Задача </w:t>
            </w:r>
            <w:proofErr w:type="gramStart"/>
            <w:r w:rsidRPr="0077391A">
              <w:rPr>
                <w:b/>
                <w:bCs/>
                <w:sz w:val="16"/>
                <w:szCs w:val="16"/>
              </w:rPr>
              <w:t>4:  Обеспечение</w:t>
            </w:r>
            <w:proofErr w:type="gramEnd"/>
            <w:r w:rsidRPr="0077391A">
              <w:rPr>
                <w:b/>
                <w:bCs/>
                <w:sz w:val="16"/>
                <w:szCs w:val="16"/>
              </w:rPr>
              <w:t xml:space="preserve"> предоставления услуг в сфере молодежной политики</w:t>
            </w:r>
          </w:p>
        </w:tc>
      </w:tr>
      <w:tr w:rsidR="0032695F" w:rsidRPr="000C4AD3" w:rsidTr="0032695F">
        <w:trPr>
          <w:trHeight w:val="859"/>
        </w:trPr>
        <w:tc>
          <w:tcPr>
            <w:tcW w:w="622" w:type="dxa"/>
            <w:hideMark/>
          </w:tcPr>
          <w:p w:rsidR="000C4AD3" w:rsidRPr="000C4AD3" w:rsidRDefault="000C4AD3" w:rsidP="000C4AD3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Cs/>
                <w:sz w:val="16"/>
                <w:szCs w:val="16"/>
              </w:rPr>
            </w:pPr>
            <w:r w:rsidRPr="000C4AD3">
              <w:rPr>
                <w:bCs/>
                <w:sz w:val="16"/>
                <w:szCs w:val="16"/>
              </w:rPr>
              <w:t>1.1.4.</w:t>
            </w:r>
          </w:p>
        </w:tc>
        <w:tc>
          <w:tcPr>
            <w:tcW w:w="3455" w:type="dxa"/>
            <w:hideMark/>
          </w:tcPr>
          <w:p w:rsidR="000C4AD3" w:rsidRPr="000C4AD3" w:rsidRDefault="000C4AD3" w:rsidP="000C4AD3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Cs/>
                <w:sz w:val="16"/>
                <w:szCs w:val="16"/>
              </w:rPr>
            </w:pPr>
            <w:r w:rsidRPr="000C4AD3">
              <w:rPr>
                <w:bCs/>
                <w:sz w:val="16"/>
                <w:szCs w:val="16"/>
              </w:rPr>
              <w:t>Создание молодежного пространства</w:t>
            </w:r>
          </w:p>
        </w:tc>
        <w:tc>
          <w:tcPr>
            <w:tcW w:w="851" w:type="dxa"/>
            <w:hideMark/>
          </w:tcPr>
          <w:p w:rsidR="000C4AD3" w:rsidRPr="000C4AD3" w:rsidRDefault="000C4AD3" w:rsidP="000C4AD3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Cs/>
                <w:sz w:val="16"/>
                <w:szCs w:val="16"/>
              </w:rPr>
            </w:pPr>
            <w:r w:rsidRPr="000C4AD3">
              <w:rPr>
                <w:bCs/>
                <w:sz w:val="16"/>
                <w:szCs w:val="16"/>
              </w:rPr>
              <w:t>2020 год</w:t>
            </w:r>
          </w:p>
        </w:tc>
        <w:tc>
          <w:tcPr>
            <w:tcW w:w="992" w:type="dxa"/>
            <w:hideMark/>
          </w:tcPr>
          <w:p w:rsidR="000C4AD3" w:rsidRPr="000C4AD3" w:rsidRDefault="000C4AD3" w:rsidP="000C4AD3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Cs/>
                <w:sz w:val="16"/>
                <w:szCs w:val="16"/>
              </w:rPr>
            </w:pPr>
            <w:r w:rsidRPr="000C4AD3">
              <w:rPr>
                <w:bCs/>
                <w:sz w:val="16"/>
                <w:szCs w:val="16"/>
              </w:rPr>
              <w:t>Всего: местный бюджет</w:t>
            </w:r>
          </w:p>
        </w:tc>
        <w:tc>
          <w:tcPr>
            <w:tcW w:w="1163" w:type="dxa"/>
            <w:hideMark/>
          </w:tcPr>
          <w:p w:rsidR="000C4AD3" w:rsidRPr="000C4AD3" w:rsidRDefault="000C4AD3" w:rsidP="000C4AD3">
            <w:pPr>
              <w:widowControl w:val="0"/>
              <w:tabs>
                <w:tab w:val="left" w:pos="709"/>
                <w:tab w:val="left" w:pos="4536"/>
              </w:tabs>
              <w:suppressAutoHyphens/>
              <w:jc w:val="center"/>
              <w:rPr>
                <w:bCs/>
                <w:sz w:val="16"/>
                <w:szCs w:val="16"/>
              </w:rPr>
            </w:pPr>
            <w:r w:rsidRPr="000C4AD3">
              <w:rPr>
                <w:bCs/>
                <w:sz w:val="16"/>
                <w:szCs w:val="16"/>
              </w:rPr>
              <w:t>223,84</w:t>
            </w:r>
          </w:p>
        </w:tc>
        <w:tc>
          <w:tcPr>
            <w:tcW w:w="902" w:type="dxa"/>
            <w:hideMark/>
          </w:tcPr>
          <w:p w:rsidR="000C4AD3" w:rsidRPr="000C4AD3" w:rsidRDefault="000C4AD3" w:rsidP="000C4AD3">
            <w:pPr>
              <w:widowControl w:val="0"/>
              <w:tabs>
                <w:tab w:val="left" w:pos="709"/>
                <w:tab w:val="left" w:pos="4536"/>
              </w:tabs>
              <w:suppressAutoHyphens/>
              <w:jc w:val="center"/>
              <w:rPr>
                <w:bCs/>
                <w:sz w:val="16"/>
                <w:szCs w:val="16"/>
              </w:rPr>
            </w:pPr>
            <w:r w:rsidRPr="000C4AD3">
              <w:rPr>
                <w:bCs/>
                <w:sz w:val="16"/>
                <w:szCs w:val="16"/>
              </w:rPr>
              <w:t>223,84</w:t>
            </w:r>
          </w:p>
        </w:tc>
        <w:tc>
          <w:tcPr>
            <w:tcW w:w="895" w:type="dxa"/>
            <w:hideMark/>
          </w:tcPr>
          <w:p w:rsidR="000C4AD3" w:rsidRPr="000C4AD3" w:rsidRDefault="000C4AD3" w:rsidP="000C4AD3">
            <w:pPr>
              <w:widowControl w:val="0"/>
              <w:tabs>
                <w:tab w:val="left" w:pos="709"/>
                <w:tab w:val="left" w:pos="4536"/>
              </w:tabs>
              <w:suppressAutoHyphens/>
              <w:jc w:val="center"/>
              <w:rPr>
                <w:bCs/>
                <w:sz w:val="16"/>
                <w:szCs w:val="16"/>
              </w:rPr>
            </w:pPr>
            <w:r w:rsidRPr="000C4AD3">
              <w:rPr>
                <w:bCs/>
                <w:sz w:val="16"/>
                <w:szCs w:val="16"/>
              </w:rPr>
              <w:t>100,00</w:t>
            </w:r>
          </w:p>
        </w:tc>
        <w:tc>
          <w:tcPr>
            <w:tcW w:w="1718" w:type="dxa"/>
            <w:hideMark/>
          </w:tcPr>
          <w:p w:rsidR="000C4AD3" w:rsidRPr="000C4AD3" w:rsidRDefault="000C4AD3" w:rsidP="0077391A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Cs/>
                <w:sz w:val="16"/>
                <w:szCs w:val="16"/>
              </w:rPr>
            </w:pPr>
            <w:r w:rsidRPr="000C4AD3">
              <w:rPr>
                <w:bCs/>
                <w:sz w:val="16"/>
                <w:szCs w:val="16"/>
              </w:rPr>
              <w:t>организация многофункциональной зоны для реализации потребностей молодежи</w:t>
            </w:r>
          </w:p>
        </w:tc>
        <w:tc>
          <w:tcPr>
            <w:tcW w:w="584" w:type="dxa"/>
            <w:hideMark/>
          </w:tcPr>
          <w:p w:rsidR="000C4AD3" w:rsidRPr="000C4AD3" w:rsidRDefault="000C4AD3" w:rsidP="0077391A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Cs/>
                <w:sz w:val="16"/>
                <w:szCs w:val="16"/>
              </w:rPr>
            </w:pPr>
            <w:r w:rsidRPr="000C4AD3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586" w:type="dxa"/>
            <w:hideMark/>
          </w:tcPr>
          <w:p w:rsidR="000C4AD3" w:rsidRPr="000C4AD3" w:rsidRDefault="000C4AD3" w:rsidP="0077391A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Cs/>
                <w:sz w:val="16"/>
                <w:szCs w:val="16"/>
              </w:rPr>
            </w:pPr>
            <w:r w:rsidRPr="000C4AD3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071" w:type="dxa"/>
            <w:hideMark/>
          </w:tcPr>
          <w:p w:rsidR="000C4AD3" w:rsidRPr="000C4AD3" w:rsidRDefault="000C4AD3" w:rsidP="0077391A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Cs/>
                <w:sz w:val="16"/>
                <w:szCs w:val="16"/>
              </w:rPr>
            </w:pPr>
            <w:r w:rsidRPr="000C4AD3">
              <w:rPr>
                <w:bCs/>
                <w:sz w:val="16"/>
                <w:szCs w:val="16"/>
              </w:rPr>
              <w:t>100,00</w:t>
            </w:r>
          </w:p>
        </w:tc>
        <w:tc>
          <w:tcPr>
            <w:tcW w:w="2437" w:type="dxa"/>
            <w:hideMark/>
          </w:tcPr>
          <w:p w:rsidR="000C4AD3" w:rsidRPr="000C4AD3" w:rsidRDefault="000C4AD3" w:rsidP="0077391A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Cs/>
                <w:sz w:val="16"/>
                <w:szCs w:val="16"/>
              </w:rPr>
            </w:pPr>
            <w:r w:rsidRPr="000C4AD3">
              <w:rPr>
                <w:bCs/>
                <w:sz w:val="16"/>
                <w:szCs w:val="16"/>
              </w:rPr>
              <w:t xml:space="preserve">Управление культуры, спорта, молодежной политики и международных связей </w:t>
            </w:r>
            <w:proofErr w:type="gramStart"/>
            <w:r w:rsidRPr="000C4AD3">
              <w:rPr>
                <w:bCs/>
                <w:sz w:val="16"/>
                <w:szCs w:val="16"/>
              </w:rPr>
              <w:t>администрации</w:t>
            </w:r>
            <w:proofErr w:type="gramEnd"/>
            <w:r w:rsidRPr="000C4AD3">
              <w:rPr>
                <w:bCs/>
                <w:sz w:val="16"/>
                <w:szCs w:val="16"/>
              </w:rPr>
              <w:t xml:space="preserve"> ЗАТО г.Североморск</w:t>
            </w:r>
          </w:p>
        </w:tc>
      </w:tr>
      <w:tr w:rsidR="0032695F" w:rsidRPr="000C4AD3" w:rsidTr="0032695F">
        <w:trPr>
          <w:trHeight w:val="575"/>
        </w:trPr>
        <w:tc>
          <w:tcPr>
            <w:tcW w:w="622" w:type="dxa"/>
            <w:noWrap/>
            <w:hideMark/>
          </w:tcPr>
          <w:p w:rsidR="000C4AD3" w:rsidRPr="000C4AD3" w:rsidRDefault="000C4AD3" w:rsidP="000C4AD3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Cs/>
                <w:sz w:val="16"/>
                <w:szCs w:val="16"/>
              </w:rPr>
            </w:pPr>
            <w:r w:rsidRPr="000C4AD3">
              <w:rPr>
                <w:bCs/>
                <w:sz w:val="16"/>
                <w:szCs w:val="16"/>
              </w:rPr>
              <w:lastRenderedPageBreak/>
              <w:t>1.2</w:t>
            </w:r>
          </w:p>
        </w:tc>
        <w:tc>
          <w:tcPr>
            <w:tcW w:w="3455" w:type="dxa"/>
            <w:hideMark/>
          </w:tcPr>
          <w:p w:rsidR="000C4AD3" w:rsidRPr="000C4AD3" w:rsidRDefault="000C4AD3" w:rsidP="000C4AD3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Cs/>
                <w:sz w:val="16"/>
                <w:szCs w:val="16"/>
              </w:rPr>
            </w:pPr>
            <w:r w:rsidRPr="000C4AD3">
              <w:rPr>
                <w:bCs/>
                <w:sz w:val="16"/>
                <w:szCs w:val="16"/>
              </w:rPr>
              <w:t>Расходы муниципальных бюджетных и автономных учреждений на оплату труда и начисления на выплаты по оплате труда</w:t>
            </w:r>
          </w:p>
        </w:tc>
        <w:tc>
          <w:tcPr>
            <w:tcW w:w="851" w:type="dxa"/>
            <w:noWrap/>
            <w:hideMark/>
          </w:tcPr>
          <w:p w:rsidR="000C4AD3" w:rsidRPr="000C4AD3" w:rsidRDefault="000C4AD3" w:rsidP="000C4AD3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Cs/>
                <w:sz w:val="16"/>
                <w:szCs w:val="16"/>
              </w:rPr>
            </w:pPr>
            <w:r w:rsidRPr="000C4AD3">
              <w:rPr>
                <w:bCs/>
                <w:sz w:val="16"/>
                <w:szCs w:val="16"/>
              </w:rPr>
              <w:t>2020 год</w:t>
            </w:r>
          </w:p>
        </w:tc>
        <w:tc>
          <w:tcPr>
            <w:tcW w:w="992" w:type="dxa"/>
            <w:hideMark/>
          </w:tcPr>
          <w:p w:rsidR="000C4AD3" w:rsidRPr="000C4AD3" w:rsidRDefault="000C4AD3" w:rsidP="000C4AD3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Cs/>
                <w:sz w:val="16"/>
                <w:szCs w:val="16"/>
              </w:rPr>
            </w:pPr>
            <w:r w:rsidRPr="000C4AD3">
              <w:rPr>
                <w:bCs/>
                <w:sz w:val="16"/>
                <w:szCs w:val="16"/>
              </w:rPr>
              <w:t>Местный бюджет</w:t>
            </w:r>
          </w:p>
        </w:tc>
        <w:tc>
          <w:tcPr>
            <w:tcW w:w="1163" w:type="dxa"/>
            <w:noWrap/>
            <w:hideMark/>
          </w:tcPr>
          <w:p w:rsidR="000C4AD3" w:rsidRPr="000C4AD3" w:rsidRDefault="000C4AD3" w:rsidP="000C4AD3">
            <w:pPr>
              <w:widowControl w:val="0"/>
              <w:tabs>
                <w:tab w:val="left" w:pos="709"/>
                <w:tab w:val="left" w:pos="4536"/>
              </w:tabs>
              <w:suppressAutoHyphens/>
              <w:jc w:val="center"/>
              <w:rPr>
                <w:bCs/>
                <w:sz w:val="16"/>
                <w:szCs w:val="16"/>
              </w:rPr>
            </w:pPr>
            <w:r w:rsidRPr="000C4AD3">
              <w:rPr>
                <w:bCs/>
                <w:sz w:val="16"/>
                <w:szCs w:val="16"/>
              </w:rPr>
              <w:t>6 680,07</w:t>
            </w:r>
          </w:p>
        </w:tc>
        <w:tc>
          <w:tcPr>
            <w:tcW w:w="902" w:type="dxa"/>
            <w:noWrap/>
            <w:hideMark/>
          </w:tcPr>
          <w:p w:rsidR="000C4AD3" w:rsidRPr="000C4AD3" w:rsidRDefault="000C4AD3" w:rsidP="000C4AD3">
            <w:pPr>
              <w:widowControl w:val="0"/>
              <w:tabs>
                <w:tab w:val="left" w:pos="709"/>
                <w:tab w:val="left" w:pos="4536"/>
              </w:tabs>
              <w:suppressAutoHyphens/>
              <w:jc w:val="center"/>
              <w:rPr>
                <w:bCs/>
                <w:sz w:val="16"/>
                <w:szCs w:val="16"/>
              </w:rPr>
            </w:pPr>
            <w:r w:rsidRPr="000C4AD3">
              <w:rPr>
                <w:bCs/>
                <w:sz w:val="16"/>
                <w:szCs w:val="16"/>
              </w:rPr>
              <w:t>6 680,07</w:t>
            </w:r>
          </w:p>
        </w:tc>
        <w:tc>
          <w:tcPr>
            <w:tcW w:w="895" w:type="dxa"/>
            <w:noWrap/>
            <w:hideMark/>
          </w:tcPr>
          <w:p w:rsidR="000C4AD3" w:rsidRPr="000C4AD3" w:rsidRDefault="000C4AD3" w:rsidP="000C4AD3">
            <w:pPr>
              <w:widowControl w:val="0"/>
              <w:tabs>
                <w:tab w:val="left" w:pos="709"/>
                <w:tab w:val="left" w:pos="4536"/>
              </w:tabs>
              <w:suppressAutoHyphens/>
              <w:jc w:val="center"/>
              <w:rPr>
                <w:bCs/>
                <w:sz w:val="16"/>
                <w:szCs w:val="16"/>
              </w:rPr>
            </w:pPr>
            <w:r w:rsidRPr="000C4AD3">
              <w:rPr>
                <w:bCs/>
                <w:sz w:val="16"/>
                <w:szCs w:val="16"/>
              </w:rPr>
              <w:t>100,00</w:t>
            </w:r>
          </w:p>
        </w:tc>
        <w:tc>
          <w:tcPr>
            <w:tcW w:w="1718" w:type="dxa"/>
            <w:vMerge w:val="restart"/>
            <w:hideMark/>
          </w:tcPr>
          <w:p w:rsidR="000C4AD3" w:rsidRPr="000C4AD3" w:rsidRDefault="000C4AD3" w:rsidP="0077391A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Cs/>
                <w:sz w:val="16"/>
                <w:szCs w:val="16"/>
              </w:rPr>
            </w:pPr>
            <w:r w:rsidRPr="000C4AD3">
              <w:rPr>
                <w:bCs/>
                <w:sz w:val="16"/>
                <w:szCs w:val="16"/>
              </w:rPr>
              <w:t>Доля социально интегрированных участников, эффективно реализующих потенциальные возможности, в рамках государственной молодежной политики от общего количества привлеченной молодежи, %</w:t>
            </w:r>
          </w:p>
        </w:tc>
        <w:tc>
          <w:tcPr>
            <w:tcW w:w="584" w:type="dxa"/>
            <w:vMerge w:val="restart"/>
            <w:hideMark/>
          </w:tcPr>
          <w:p w:rsidR="000C4AD3" w:rsidRPr="000C4AD3" w:rsidRDefault="000C4AD3" w:rsidP="0077391A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Cs/>
                <w:sz w:val="16"/>
                <w:szCs w:val="16"/>
              </w:rPr>
            </w:pPr>
            <w:r w:rsidRPr="000C4AD3">
              <w:rPr>
                <w:bCs/>
                <w:sz w:val="16"/>
                <w:szCs w:val="16"/>
              </w:rPr>
              <w:t>100</w:t>
            </w:r>
          </w:p>
        </w:tc>
        <w:tc>
          <w:tcPr>
            <w:tcW w:w="586" w:type="dxa"/>
            <w:vMerge w:val="restart"/>
            <w:hideMark/>
          </w:tcPr>
          <w:p w:rsidR="000C4AD3" w:rsidRPr="000C4AD3" w:rsidRDefault="000C4AD3" w:rsidP="0077391A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Cs/>
                <w:sz w:val="16"/>
                <w:szCs w:val="16"/>
              </w:rPr>
            </w:pPr>
            <w:r w:rsidRPr="000C4AD3">
              <w:rPr>
                <w:bCs/>
                <w:sz w:val="16"/>
                <w:szCs w:val="16"/>
              </w:rPr>
              <w:t>100</w:t>
            </w:r>
          </w:p>
        </w:tc>
        <w:tc>
          <w:tcPr>
            <w:tcW w:w="1071" w:type="dxa"/>
            <w:vMerge w:val="restart"/>
            <w:hideMark/>
          </w:tcPr>
          <w:p w:rsidR="000C4AD3" w:rsidRPr="000C4AD3" w:rsidRDefault="000C4AD3" w:rsidP="0077391A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Cs/>
                <w:sz w:val="16"/>
                <w:szCs w:val="16"/>
              </w:rPr>
            </w:pPr>
            <w:r w:rsidRPr="000C4AD3">
              <w:rPr>
                <w:bCs/>
                <w:sz w:val="16"/>
                <w:szCs w:val="16"/>
              </w:rPr>
              <w:t>100,00</w:t>
            </w:r>
          </w:p>
        </w:tc>
        <w:tc>
          <w:tcPr>
            <w:tcW w:w="2437" w:type="dxa"/>
            <w:vMerge w:val="restart"/>
            <w:hideMark/>
          </w:tcPr>
          <w:p w:rsidR="000C4AD3" w:rsidRPr="000C4AD3" w:rsidRDefault="000C4AD3" w:rsidP="0077391A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Cs/>
                <w:sz w:val="16"/>
                <w:szCs w:val="16"/>
              </w:rPr>
            </w:pPr>
            <w:proofErr w:type="spellStart"/>
            <w:r w:rsidRPr="000C4AD3">
              <w:rPr>
                <w:bCs/>
                <w:sz w:val="16"/>
                <w:szCs w:val="16"/>
              </w:rPr>
              <w:t>УКСМПиМС</w:t>
            </w:r>
            <w:proofErr w:type="spellEnd"/>
            <w:r w:rsidRPr="000C4AD3">
              <w:rPr>
                <w:bCs/>
                <w:sz w:val="16"/>
                <w:szCs w:val="16"/>
              </w:rPr>
              <w:t xml:space="preserve"> администрации г.Североморск (МБУ СИАЦ)</w:t>
            </w:r>
          </w:p>
        </w:tc>
      </w:tr>
      <w:tr w:rsidR="0032695F" w:rsidRPr="000C4AD3" w:rsidTr="0032695F">
        <w:trPr>
          <w:trHeight w:val="600"/>
        </w:trPr>
        <w:tc>
          <w:tcPr>
            <w:tcW w:w="622" w:type="dxa"/>
            <w:noWrap/>
            <w:hideMark/>
          </w:tcPr>
          <w:p w:rsidR="000C4AD3" w:rsidRPr="000C4AD3" w:rsidRDefault="000C4AD3" w:rsidP="000C4AD3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Cs/>
                <w:sz w:val="16"/>
                <w:szCs w:val="16"/>
              </w:rPr>
            </w:pPr>
            <w:r w:rsidRPr="000C4AD3">
              <w:rPr>
                <w:bCs/>
                <w:sz w:val="16"/>
                <w:szCs w:val="16"/>
              </w:rPr>
              <w:t>1.3</w:t>
            </w:r>
          </w:p>
        </w:tc>
        <w:tc>
          <w:tcPr>
            <w:tcW w:w="3455" w:type="dxa"/>
            <w:hideMark/>
          </w:tcPr>
          <w:p w:rsidR="000C4AD3" w:rsidRPr="000C4AD3" w:rsidRDefault="000C4AD3" w:rsidP="000C4AD3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Cs/>
                <w:sz w:val="16"/>
                <w:szCs w:val="16"/>
              </w:rPr>
            </w:pPr>
            <w:r w:rsidRPr="000C4AD3">
              <w:rPr>
                <w:bCs/>
                <w:sz w:val="16"/>
                <w:szCs w:val="16"/>
              </w:rPr>
              <w:t>Расходы муниципальных бюджетных и автономных учреждений на содержание имущества</w:t>
            </w:r>
          </w:p>
        </w:tc>
        <w:tc>
          <w:tcPr>
            <w:tcW w:w="851" w:type="dxa"/>
            <w:noWrap/>
            <w:hideMark/>
          </w:tcPr>
          <w:p w:rsidR="000C4AD3" w:rsidRPr="000C4AD3" w:rsidRDefault="000C4AD3" w:rsidP="000C4AD3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Cs/>
                <w:sz w:val="16"/>
                <w:szCs w:val="16"/>
              </w:rPr>
            </w:pPr>
            <w:r w:rsidRPr="000C4AD3">
              <w:rPr>
                <w:bCs/>
                <w:sz w:val="16"/>
                <w:szCs w:val="16"/>
              </w:rPr>
              <w:t>2020 год</w:t>
            </w:r>
          </w:p>
        </w:tc>
        <w:tc>
          <w:tcPr>
            <w:tcW w:w="992" w:type="dxa"/>
            <w:hideMark/>
          </w:tcPr>
          <w:p w:rsidR="000C4AD3" w:rsidRPr="000C4AD3" w:rsidRDefault="000C4AD3" w:rsidP="000C4AD3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Cs/>
                <w:sz w:val="16"/>
                <w:szCs w:val="16"/>
              </w:rPr>
            </w:pPr>
            <w:r w:rsidRPr="000C4AD3">
              <w:rPr>
                <w:bCs/>
                <w:sz w:val="16"/>
                <w:szCs w:val="16"/>
              </w:rPr>
              <w:t>Местный бюджет</w:t>
            </w:r>
          </w:p>
        </w:tc>
        <w:tc>
          <w:tcPr>
            <w:tcW w:w="1163" w:type="dxa"/>
            <w:noWrap/>
            <w:hideMark/>
          </w:tcPr>
          <w:p w:rsidR="000C4AD3" w:rsidRPr="000C4AD3" w:rsidRDefault="000C4AD3" w:rsidP="000C4AD3">
            <w:pPr>
              <w:widowControl w:val="0"/>
              <w:tabs>
                <w:tab w:val="left" w:pos="709"/>
                <w:tab w:val="left" w:pos="4536"/>
              </w:tabs>
              <w:suppressAutoHyphens/>
              <w:jc w:val="center"/>
              <w:rPr>
                <w:bCs/>
                <w:sz w:val="16"/>
                <w:szCs w:val="16"/>
              </w:rPr>
            </w:pPr>
            <w:r w:rsidRPr="000C4AD3">
              <w:rPr>
                <w:bCs/>
                <w:sz w:val="16"/>
                <w:szCs w:val="16"/>
              </w:rPr>
              <w:t>513,28</w:t>
            </w:r>
          </w:p>
        </w:tc>
        <w:tc>
          <w:tcPr>
            <w:tcW w:w="902" w:type="dxa"/>
            <w:noWrap/>
            <w:hideMark/>
          </w:tcPr>
          <w:p w:rsidR="000C4AD3" w:rsidRPr="000C4AD3" w:rsidRDefault="000C4AD3" w:rsidP="000C4AD3">
            <w:pPr>
              <w:widowControl w:val="0"/>
              <w:tabs>
                <w:tab w:val="left" w:pos="709"/>
                <w:tab w:val="left" w:pos="4536"/>
              </w:tabs>
              <w:suppressAutoHyphens/>
              <w:jc w:val="center"/>
              <w:rPr>
                <w:bCs/>
                <w:sz w:val="16"/>
                <w:szCs w:val="16"/>
              </w:rPr>
            </w:pPr>
            <w:r w:rsidRPr="000C4AD3">
              <w:rPr>
                <w:bCs/>
                <w:sz w:val="16"/>
                <w:szCs w:val="16"/>
              </w:rPr>
              <w:t>513,28</w:t>
            </w:r>
          </w:p>
        </w:tc>
        <w:tc>
          <w:tcPr>
            <w:tcW w:w="895" w:type="dxa"/>
            <w:noWrap/>
            <w:hideMark/>
          </w:tcPr>
          <w:p w:rsidR="000C4AD3" w:rsidRPr="000C4AD3" w:rsidRDefault="000C4AD3" w:rsidP="000C4AD3">
            <w:pPr>
              <w:widowControl w:val="0"/>
              <w:tabs>
                <w:tab w:val="left" w:pos="709"/>
                <w:tab w:val="left" w:pos="4536"/>
              </w:tabs>
              <w:suppressAutoHyphens/>
              <w:jc w:val="center"/>
              <w:rPr>
                <w:bCs/>
                <w:sz w:val="16"/>
                <w:szCs w:val="16"/>
              </w:rPr>
            </w:pPr>
            <w:r w:rsidRPr="000C4AD3">
              <w:rPr>
                <w:bCs/>
                <w:sz w:val="16"/>
                <w:szCs w:val="16"/>
              </w:rPr>
              <w:t>100,00</w:t>
            </w:r>
          </w:p>
        </w:tc>
        <w:tc>
          <w:tcPr>
            <w:tcW w:w="1718" w:type="dxa"/>
            <w:vMerge/>
            <w:hideMark/>
          </w:tcPr>
          <w:p w:rsidR="000C4AD3" w:rsidRPr="000C4AD3" w:rsidRDefault="000C4AD3" w:rsidP="0077391A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584" w:type="dxa"/>
            <w:vMerge/>
            <w:hideMark/>
          </w:tcPr>
          <w:p w:rsidR="000C4AD3" w:rsidRPr="000C4AD3" w:rsidRDefault="000C4AD3" w:rsidP="0077391A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586" w:type="dxa"/>
            <w:vMerge/>
            <w:hideMark/>
          </w:tcPr>
          <w:p w:rsidR="000C4AD3" w:rsidRPr="000C4AD3" w:rsidRDefault="000C4AD3" w:rsidP="0077391A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1071" w:type="dxa"/>
            <w:vMerge/>
            <w:hideMark/>
          </w:tcPr>
          <w:p w:rsidR="000C4AD3" w:rsidRPr="000C4AD3" w:rsidRDefault="000C4AD3" w:rsidP="0077391A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2437" w:type="dxa"/>
            <w:vMerge/>
            <w:hideMark/>
          </w:tcPr>
          <w:p w:rsidR="000C4AD3" w:rsidRPr="000C4AD3" w:rsidRDefault="000C4AD3" w:rsidP="0077391A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Cs/>
                <w:sz w:val="16"/>
                <w:szCs w:val="16"/>
              </w:rPr>
            </w:pPr>
          </w:p>
        </w:tc>
      </w:tr>
      <w:tr w:rsidR="0032695F" w:rsidRPr="000C4AD3" w:rsidTr="0032695F">
        <w:trPr>
          <w:trHeight w:val="570"/>
        </w:trPr>
        <w:tc>
          <w:tcPr>
            <w:tcW w:w="622" w:type="dxa"/>
            <w:noWrap/>
            <w:hideMark/>
          </w:tcPr>
          <w:p w:rsidR="000C4AD3" w:rsidRPr="000C4AD3" w:rsidRDefault="000C4AD3" w:rsidP="000C4AD3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Cs/>
                <w:sz w:val="16"/>
                <w:szCs w:val="16"/>
              </w:rPr>
            </w:pPr>
            <w:r w:rsidRPr="000C4AD3">
              <w:rPr>
                <w:bCs/>
                <w:sz w:val="16"/>
                <w:szCs w:val="16"/>
              </w:rPr>
              <w:t>1.4</w:t>
            </w:r>
          </w:p>
        </w:tc>
        <w:tc>
          <w:tcPr>
            <w:tcW w:w="3455" w:type="dxa"/>
            <w:hideMark/>
          </w:tcPr>
          <w:p w:rsidR="000C4AD3" w:rsidRPr="000C4AD3" w:rsidRDefault="000C4AD3" w:rsidP="000C4AD3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Cs/>
                <w:sz w:val="16"/>
                <w:szCs w:val="16"/>
              </w:rPr>
            </w:pPr>
            <w:r w:rsidRPr="000C4AD3">
              <w:rPr>
                <w:bCs/>
                <w:sz w:val="16"/>
                <w:szCs w:val="16"/>
              </w:rPr>
              <w:t>Расходы муниципальных бюджетных и автономных учреждений на оплату коммунальных услуг</w:t>
            </w:r>
          </w:p>
        </w:tc>
        <w:tc>
          <w:tcPr>
            <w:tcW w:w="851" w:type="dxa"/>
            <w:noWrap/>
            <w:hideMark/>
          </w:tcPr>
          <w:p w:rsidR="000C4AD3" w:rsidRPr="000C4AD3" w:rsidRDefault="000C4AD3" w:rsidP="000C4AD3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Cs/>
                <w:sz w:val="16"/>
                <w:szCs w:val="16"/>
              </w:rPr>
            </w:pPr>
            <w:r w:rsidRPr="000C4AD3">
              <w:rPr>
                <w:bCs/>
                <w:sz w:val="16"/>
                <w:szCs w:val="16"/>
              </w:rPr>
              <w:t>2020 год</w:t>
            </w:r>
          </w:p>
        </w:tc>
        <w:tc>
          <w:tcPr>
            <w:tcW w:w="992" w:type="dxa"/>
            <w:hideMark/>
          </w:tcPr>
          <w:p w:rsidR="000C4AD3" w:rsidRPr="000C4AD3" w:rsidRDefault="000C4AD3" w:rsidP="000C4AD3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Cs/>
                <w:sz w:val="16"/>
                <w:szCs w:val="16"/>
              </w:rPr>
            </w:pPr>
            <w:r w:rsidRPr="000C4AD3">
              <w:rPr>
                <w:bCs/>
                <w:sz w:val="16"/>
                <w:szCs w:val="16"/>
              </w:rPr>
              <w:t>Местный бюджет</w:t>
            </w:r>
          </w:p>
        </w:tc>
        <w:tc>
          <w:tcPr>
            <w:tcW w:w="1163" w:type="dxa"/>
            <w:noWrap/>
            <w:hideMark/>
          </w:tcPr>
          <w:p w:rsidR="000C4AD3" w:rsidRPr="000C4AD3" w:rsidRDefault="000C4AD3" w:rsidP="000C4AD3">
            <w:pPr>
              <w:widowControl w:val="0"/>
              <w:tabs>
                <w:tab w:val="left" w:pos="709"/>
                <w:tab w:val="left" w:pos="4536"/>
              </w:tabs>
              <w:suppressAutoHyphens/>
              <w:jc w:val="center"/>
              <w:rPr>
                <w:bCs/>
                <w:sz w:val="16"/>
                <w:szCs w:val="16"/>
              </w:rPr>
            </w:pPr>
            <w:r w:rsidRPr="000C4AD3">
              <w:rPr>
                <w:bCs/>
                <w:sz w:val="16"/>
                <w:szCs w:val="16"/>
              </w:rPr>
              <w:t>401,04</w:t>
            </w:r>
          </w:p>
        </w:tc>
        <w:tc>
          <w:tcPr>
            <w:tcW w:w="902" w:type="dxa"/>
            <w:noWrap/>
            <w:hideMark/>
          </w:tcPr>
          <w:p w:rsidR="000C4AD3" w:rsidRPr="000C4AD3" w:rsidRDefault="000C4AD3" w:rsidP="000C4AD3">
            <w:pPr>
              <w:widowControl w:val="0"/>
              <w:tabs>
                <w:tab w:val="left" w:pos="709"/>
                <w:tab w:val="left" w:pos="4536"/>
              </w:tabs>
              <w:suppressAutoHyphens/>
              <w:jc w:val="center"/>
              <w:rPr>
                <w:bCs/>
                <w:sz w:val="16"/>
                <w:szCs w:val="16"/>
              </w:rPr>
            </w:pPr>
            <w:r w:rsidRPr="000C4AD3">
              <w:rPr>
                <w:bCs/>
                <w:sz w:val="16"/>
                <w:szCs w:val="16"/>
              </w:rPr>
              <w:t>401,04</w:t>
            </w:r>
          </w:p>
        </w:tc>
        <w:tc>
          <w:tcPr>
            <w:tcW w:w="895" w:type="dxa"/>
            <w:noWrap/>
            <w:hideMark/>
          </w:tcPr>
          <w:p w:rsidR="000C4AD3" w:rsidRPr="000C4AD3" w:rsidRDefault="000C4AD3" w:rsidP="000C4AD3">
            <w:pPr>
              <w:widowControl w:val="0"/>
              <w:tabs>
                <w:tab w:val="left" w:pos="709"/>
                <w:tab w:val="left" w:pos="4536"/>
              </w:tabs>
              <w:suppressAutoHyphens/>
              <w:jc w:val="center"/>
              <w:rPr>
                <w:bCs/>
                <w:sz w:val="16"/>
                <w:szCs w:val="16"/>
              </w:rPr>
            </w:pPr>
            <w:r w:rsidRPr="000C4AD3">
              <w:rPr>
                <w:bCs/>
                <w:sz w:val="16"/>
                <w:szCs w:val="16"/>
              </w:rPr>
              <w:t>100,00</w:t>
            </w:r>
          </w:p>
        </w:tc>
        <w:tc>
          <w:tcPr>
            <w:tcW w:w="1718" w:type="dxa"/>
            <w:vMerge/>
            <w:hideMark/>
          </w:tcPr>
          <w:p w:rsidR="000C4AD3" w:rsidRPr="000C4AD3" w:rsidRDefault="000C4AD3" w:rsidP="0077391A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584" w:type="dxa"/>
            <w:vMerge/>
            <w:hideMark/>
          </w:tcPr>
          <w:p w:rsidR="000C4AD3" w:rsidRPr="000C4AD3" w:rsidRDefault="000C4AD3" w:rsidP="0077391A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586" w:type="dxa"/>
            <w:vMerge/>
            <w:hideMark/>
          </w:tcPr>
          <w:p w:rsidR="000C4AD3" w:rsidRPr="000C4AD3" w:rsidRDefault="000C4AD3" w:rsidP="0077391A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1071" w:type="dxa"/>
            <w:vMerge/>
            <w:hideMark/>
          </w:tcPr>
          <w:p w:rsidR="000C4AD3" w:rsidRPr="000C4AD3" w:rsidRDefault="000C4AD3" w:rsidP="0077391A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2437" w:type="dxa"/>
            <w:vMerge/>
            <w:hideMark/>
          </w:tcPr>
          <w:p w:rsidR="000C4AD3" w:rsidRPr="000C4AD3" w:rsidRDefault="000C4AD3" w:rsidP="0077391A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Cs/>
                <w:sz w:val="16"/>
                <w:szCs w:val="16"/>
              </w:rPr>
            </w:pPr>
          </w:p>
        </w:tc>
      </w:tr>
      <w:tr w:rsidR="0032695F" w:rsidRPr="000C4AD3" w:rsidTr="0032695F">
        <w:trPr>
          <w:trHeight w:val="570"/>
        </w:trPr>
        <w:tc>
          <w:tcPr>
            <w:tcW w:w="622" w:type="dxa"/>
            <w:noWrap/>
            <w:hideMark/>
          </w:tcPr>
          <w:p w:rsidR="000C4AD3" w:rsidRPr="000C4AD3" w:rsidRDefault="000C4AD3" w:rsidP="000C4AD3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Cs/>
                <w:sz w:val="16"/>
                <w:szCs w:val="16"/>
              </w:rPr>
            </w:pPr>
            <w:r w:rsidRPr="000C4AD3">
              <w:rPr>
                <w:bCs/>
                <w:sz w:val="16"/>
                <w:szCs w:val="16"/>
              </w:rPr>
              <w:t>1.5</w:t>
            </w:r>
          </w:p>
        </w:tc>
        <w:tc>
          <w:tcPr>
            <w:tcW w:w="3455" w:type="dxa"/>
            <w:hideMark/>
          </w:tcPr>
          <w:p w:rsidR="000C4AD3" w:rsidRPr="000C4AD3" w:rsidRDefault="000C4AD3" w:rsidP="000C4AD3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Cs/>
                <w:sz w:val="16"/>
                <w:szCs w:val="16"/>
              </w:rPr>
            </w:pPr>
            <w:r w:rsidRPr="000C4AD3">
              <w:rPr>
                <w:bCs/>
                <w:sz w:val="16"/>
                <w:szCs w:val="16"/>
              </w:rPr>
              <w:t>Прочие расходы муниципальных бюджетных и автономных учреждений на обеспечение деятельности (оказание услуг)</w:t>
            </w:r>
          </w:p>
        </w:tc>
        <w:tc>
          <w:tcPr>
            <w:tcW w:w="851" w:type="dxa"/>
            <w:noWrap/>
            <w:hideMark/>
          </w:tcPr>
          <w:p w:rsidR="000C4AD3" w:rsidRPr="000C4AD3" w:rsidRDefault="000C4AD3" w:rsidP="000C4AD3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Cs/>
                <w:sz w:val="16"/>
                <w:szCs w:val="16"/>
              </w:rPr>
            </w:pPr>
            <w:r w:rsidRPr="000C4AD3">
              <w:rPr>
                <w:bCs/>
                <w:sz w:val="16"/>
                <w:szCs w:val="16"/>
              </w:rPr>
              <w:t>2020 год</w:t>
            </w:r>
          </w:p>
        </w:tc>
        <w:tc>
          <w:tcPr>
            <w:tcW w:w="992" w:type="dxa"/>
            <w:hideMark/>
          </w:tcPr>
          <w:p w:rsidR="000C4AD3" w:rsidRPr="000C4AD3" w:rsidRDefault="000C4AD3" w:rsidP="000C4AD3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Cs/>
                <w:sz w:val="16"/>
                <w:szCs w:val="16"/>
              </w:rPr>
            </w:pPr>
            <w:r w:rsidRPr="000C4AD3">
              <w:rPr>
                <w:bCs/>
                <w:sz w:val="16"/>
                <w:szCs w:val="16"/>
              </w:rPr>
              <w:t>Местный бюджет</w:t>
            </w:r>
          </w:p>
        </w:tc>
        <w:tc>
          <w:tcPr>
            <w:tcW w:w="1163" w:type="dxa"/>
            <w:noWrap/>
            <w:hideMark/>
          </w:tcPr>
          <w:p w:rsidR="000C4AD3" w:rsidRPr="000C4AD3" w:rsidRDefault="000C4AD3" w:rsidP="000C4AD3">
            <w:pPr>
              <w:widowControl w:val="0"/>
              <w:tabs>
                <w:tab w:val="left" w:pos="709"/>
                <w:tab w:val="left" w:pos="4536"/>
              </w:tabs>
              <w:suppressAutoHyphens/>
              <w:jc w:val="center"/>
              <w:rPr>
                <w:bCs/>
                <w:sz w:val="16"/>
                <w:szCs w:val="16"/>
              </w:rPr>
            </w:pPr>
            <w:r w:rsidRPr="000C4AD3">
              <w:rPr>
                <w:bCs/>
                <w:sz w:val="16"/>
                <w:szCs w:val="16"/>
              </w:rPr>
              <w:t>772,67</w:t>
            </w:r>
          </w:p>
        </w:tc>
        <w:tc>
          <w:tcPr>
            <w:tcW w:w="902" w:type="dxa"/>
            <w:noWrap/>
            <w:hideMark/>
          </w:tcPr>
          <w:p w:rsidR="000C4AD3" w:rsidRPr="000C4AD3" w:rsidRDefault="000C4AD3" w:rsidP="000C4AD3">
            <w:pPr>
              <w:widowControl w:val="0"/>
              <w:tabs>
                <w:tab w:val="left" w:pos="709"/>
                <w:tab w:val="left" w:pos="4536"/>
              </w:tabs>
              <w:suppressAutoHyphens/>
              <w:jc w:val="center"/>
              <w:rPr>
                <w:bCs/>
                <w:sz w:val="16"/>
                <w:szCs w:val="16"/>
              </w:rPr>
            </w:pPr>
            <w:r w:rsidRPr="000C4AD3">
              <w:rPr>
                <w:bCs/>
                <w:sz w:val="16"/>
                <w:szCs w:val="16"/>
              </w:rPr>
              <w:t>772,67</w:t>
            </w:r>
          </w:p>
        </w:tc>
        <w:tc>
          <w:tcPr>
            <w:tcW w:w="895" w:type="dxa"/>
            <w:noWrap/>
            <w:hideMark/>
          </w:tcPr>
          <w:p w:rsidR="000C4AD3" w:rsidRPr="000C4AD3" w:rsidRDefault="000C4AD3" w:rsidP="000C4AD3">
            <w:pPr>
              <w:widowControl w:val="0"/>
              <w:tabs>
                <w:tab w:val="left" w:pos="709"/>
                <w:tab w:val="left" w:pos="4536"/>
              </w:tabs>
              <w:suppressAutoHyphens/>
              <w:jc w:val="center"/>
              <w:rPr>
                <w:bCs/>
                <w:sz w:val="16"/>
                <w:szCs w:val="16"/>
              </w:rPr>
            </w:pPr>
            <w:r w:rsidRPr="000C4AD3">
              <w:rPr>
                <w:bCs/>
                <w:sz w:val="16"/>
                <w:szCs w:val="16"/>
              </w:rPr>
              <w:t>100,00</w:t>
            </w:r>
          </w:p>
        </w:tc>
        <w:tc>
          <w:tcPr>
            <w:tcW w:w="1718" w:type="dxa"/>
            <w:vMerge/>
            <w:hideMark/>
          </w:tcPr>
          <w:p w:rsidR="000C4AD3" w:rsidRPr="000C4AD3" w:rsidRDefault="000C4AD3" w:rsidP="0077391A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584" w:type="dxa"/>
            <w:vMerge/>
            <w:hideMark/>
          </w:tcPr>
          <w:p w:rsidR="000C4AD3" w:rsidRPr="000C4AD3" w:rsidRDefault="000C4AD3" w:rsidP="0077391A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586" w:type="dxa"/>
            <w:vMerge/>
            <w:hideMark/>
          </w:tcPr>
          <w:p w:rsidR="000C4AD3" w:rsidRPr="000C4AD3" w:rsidRDefault="000C4AD3" w:rsidP="0077391A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1071" w:type="dxa"/>
            <w:vMerge/>
            <w:hideMark/>
          </w:tcPr>
          <w:p w:rsidR="000C4AD3" w:rsidRPr="000C4AD3" w:rsidRDefault="000C4AD3" w:rsidP="0077391A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2437" w:type="dxa"/>
            <w:vMerge/>
            <w:hideMark/>
          </w:tcPr>
          <w:p w:rsidR="000C4AD3" w:rsidRPr="000C4AD3" w:rsidRDefault="000C4AD3" w:rsidP="0077391A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Cs/>
                <w:sz w:val="16"/>
                <w:szCs w:val="16"/>
              </w:rPr>
            </w:pPr>
          </w:p>
        </w:tc>
      </w:tr>
      <w:tr w:rsidR="0032695F" w:rsidRPr="000C4AD3" w:rsidTr="0032695F">
        <w:trPr>
          <w:trHeight w:val="908"/>
        </w:trPr>
        <w:tc>
          <w:tcPr>
            <w:tcW w:w="622" w:type="dxa"/>
            <w:noWrap/>
            <w:hideMark/>
          </w:tcPr>
          <w:p w:rsidR="000C4AD3" w:rsidRPr="000C4AD3" w:rsidRDefault="000C4AD3" w:rsidP="000C4AD3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Cs/>
                <w:sz w:val="16"/>
                <w:szCs w:val="16"/>
              </w:rPr>
            </w:pPr>
            <w:r w:rsidRPr="000C4AD3">
              <w:rPr>
                <w:bCs/>
                <w:sz w:val="16"/>
                <w:szCs w:val="16"/>
              </w:rPr>
              <w:t>1.6</w:t>
            </w:r>
          </w:p>
        </w:tc>
        <w:tc>
          <w:tcPr>
            <w:tcW w:w="3455" w:type="dxa"/>
            <w:hideMark/>
          </w:tcPr>
          <w:p w:rsidR="000C4AD3" w:rsidRPr="000C4AD3" w:rsidRDefault="000C4AD3" w:rsidP="000C4AD3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Cs/>
                <w:sz w:val="16"/>
                <w:szCs w:val="16"/>
              </w:rPr>
            </w:pPr>
            <w:r w:rsidRPr="000C4AD3">
              <w:rPr>
                <w:bCs/>
                <w:sz w:val="16"/>
                <w:szCs w:val="16"/>
              </w:rPr>
              <w:t xml:space="preserve">Компенсация расходов на оплату стоимости проезда и провоза багажа к месту использования </w:t>
            </w:r>
            <w:proofErr w:type="spellStart"/>
            <w:r w:rsidRPr="000C4AD3">
              <w:rPr>
                <w:bCs/>
                <w:sz w:val="16"/>
                <w:szCs w:val="16"/>
              </w:rPr>
              <w:t>отуска</w:t>
            </w:r>
            <w:proofErr w:type="spellEnd"/>
            <w:r w:rsidRPr="000C4AD3">
              <w:rPr>
                <w:bCs/>
                <w:sz w:val="16"/>
                <w:szCs w:val="16"/>
              </w:rPr>
              <w:t xml:space="preserve"> и обратно лицам, работающим в организациях, финансируемых из местного бюджета</w:t>
            </w:r>
          </w:p>
        </w:tc>
        <w:tc>
          <w:tcPr>
            <w:tcW w:w="851" w:type="dxa"/>
            <w:hideMark/>
          </w:tcPr>
          <w:p w:rsidR="000C4AD3" w:rsidRPr="000C4AD3" w:rsidRDefault="000C4AD3" w:rsidP="000C4AD3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Cs/>
                <w:sz w:val="16"/>
                <w:szCs w:val="16"/>
              </w:rPr>
            </w:pPr>
            <w:r w:rsidRPr="000C4AD3">
              <w:rPr>
                <w:bCs/>
                <w:sz w:val="16"/>
                <w:szCs w:val="16"/>
              </w:rPr>
              <w:t>2020 год</w:t>
            </w:r>
          </w:p>
        </w:tc>
        <w:tc>
          <w:tcPr>
            <w:tcW w:w="992" w:type="dxa"/>
            <w:hideMark/>
          </w:tcPr>
          <w:p w:rsidR="000C4AD3" w:rsidRPr="000C4AD3" w:rsidRDefault="000C4AD3" w:rsidP="000C4AD3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Cs/>
                <w:sz w:val="16"/>
                <w:szCs w:val="16"/>
              </w:rPr>
            </w:pPr>
            <w:r w:rsidRPr="000C4AD3">
              <w:rPr>
                <w:bCs/>
                <w:sz w:val="16"/>
                <w:szCs w:val="16"/>
              </w:rPr>
              <w:t>Местный бюджет</w:t>
            </w:r>
          </w:p>
        </w:tc>
        <w:tc>
          <w:tcPr>
            <w:tcW w:w="1163" w:type="dxa"/>
            <w:noWrap/>
            <w:hideMark/>
          </w:tcPr>
          <w:p w:rsidR="000C4AD3" w:rsidRPr="000C4AD3" w:rsidRDefault="000C4AD3" w:rsidP="000C4AD3">
            <w:pPr>
              <w:widowControl w:val="0"/>
              <w:tabs>
                <w:tab w:val="left" w:pos="709"/>
                <w:tab w:val="left" w:pos="4536"/>
              </w:tabs>
              <w:suppressAutoHyphens/>
              <w:jc w:val="center"/>
              <w:rPr>
                <w:bCs/>
                <w:sz w:val="16"/>
                <w:szCs w:val="16"/>
              </w:rPr>
            </w:pPr>
            <w:r w:rsidRPr="000C4AD3">
              <w:rPr>
                <w:bCs/>
                <w:sz w:val="16"/>
                <w:szCs w:val="16"/>
              </w:rPr>
              <w:t>50,00</w:t>
            </w:r>
          </w:p>
        </w:tc>
        <w:tc>
          <w:tcPr>
            <w:tcW w:w="902" w:type="dxa"/>
            <w:noWrap/>
            <w:hideMark/>
          </w:tcPr>
          <w:p w:rsidR="000C4AD3" w:rsidRPr="000C4AD3" w:rsidRDefault="000C4AD3" w:rsidP="000C4AD3">
            <w:pPr>
              <w:widowControl w:val="0"/>
              <w:tabs>
                <w:tab w:val="left" w:pos="709"/>
                <w:tab w:val="left" w:pos="4536"/>
              </w:tabs>
              <w:suppressAutoHyphens/>
              <w:jc w:val="center"/>
              <w:rPr>
                <w:bCs/>
                <w:sz w:val="16"/>
                <w:szCs w:val="16"/>
              </w:rPr>
            </w:pPr>
            <w:r w:rsidRPr="000C4AD3">
              <w:rPr>
                <w:bCs/>
                <w:sz w:val="16"/>
                <w:szCs w:val="16"/>
              </w:rPr>
              <w:t>50,00</w:t>
            </w:r>
          </w:p>
        </w:tc>
        <w:tc>
          <w:tcPr>
            <w:tcW w:w="895" w:type="dxa"/>
            <w:noWrap/>
            <w:hideMark/>
          </w:tcPr>
          <w:p w:rsidR="000C4AD3" w:rsidRPr="000C4AD3" w:rsidRDefault="000C4AD3" w:rsidP="000C4AD3">
            <w:pPr>
              <w:widowControl w:val="0"/>
              <w:tabs>
                <w:tab w:val="left" w:pos="709"/>
                <w:tab w:val="left" w:pos="4536"/>
              </w:tabs>
              <w:suppressAutoHyphens/>
              <w:jc w:val="center"/>
              <w:rPr>
                <w:bCs/>
                <w:sz w:val="16"/>
                <w:szCs w:val="16"/>
              </w:rPr>
            </w:pPr>
            <w:r w:rsidRPr="000C4AD3">
              <w:rPr>
                <w:bCs/>
                <w:sz w:val="16"/>
                <w:szCs w:val="16"/>
              </w:rPr>
              <w:t>100,00</w:t>
            </w:r>
          </w:p>
        </w:tc>
        <w:tc>
          <w:tcPr>
            <w:tcW w:w="1718" w:type="dxa"/>
            <w:noWrap/>
            <w:hideMark/>
          </w:tcPr>
          <w:p w:rsidR="000C4AD3" w:rsidRPr="000C4AD3" w:rsidRDefault="000C4AD3" w:rsidP="0077391A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Cs/>
                <w:sz w:val="16"/>
                <w:szCs w:val="16"/>
              </w:rPr>
            </w:pPr>
            <w:r w:rsidRPr="000C4AD3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584" w:type="dxa"/>
            <w:noWrap/>
            <w:hideMark/>
          </w:tcPr>
          <w:p w:rsidR="000C4AD3" w:rsidRPr="000C4AD3" w:rsidRDefault="000C4AD3" w:rsidP="0077391A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Cs/>
                <w:sz w:val="16"/>
                <w:szCs w:val="16"/>
              </w:rPr>
            </w:pPr>
            <w:r w:rsidRPr="000C4AD3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586" w:type="dxa"/>
            <w:noWrap/>
            <w:hideMark/>
          </w:tcPr>
          <w:p w:rsidR="000C4AD3" w:rsidRPr="000C4AD3" w:rsidRDefault="000C4AD3" w:rsidP="0077391A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Cs/>
                <w:sz w:val="16"/>
                <w:szCs w:val="16"/>
              </w:rPr>
            </w:pPr>
            <w:r w:rsidRPr="000C4AD3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071" w:type="dxa"/>
            <w:hideMark/>
          </w:tcPr>
          <w:p w:rsidR="000C4AD3" w:rsidRPr="000C4AD3" w:rsidRDefault="000C4AD3" w:rsidP="0077391A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Cs/>
                <w:sz w:val="16"/>
                <w:szCs w:val="16"/>
              </w:rPr>
            </w:pPr>
            <w:r w:rsidRPr="000C4AD3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2437" w:type="dxa"/>
            <w:vMerge/>
            <w:hideMark/>
          </w:tcPr>
          <w:p w:rsidR="000C4AD3" w:rsidRPr="000C4AD3" w:rsidRDefault="000C4AD3" w:rsidP="0077391A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Cs/>
                <w:sz w:val="16"/>
                <w:szCs w:val="16"/>
              </w:rPr>
            </w:pPr>
          </w:p>
        </w:tc>
      </w:tr>
      <w:tr w:rsidR="0077391A" w:rsidRPr="000C4AD3" w:rsidTr="0032695F">
        <w:trPr>
          <w:trHeight w:val="525"/>
        </w:trPr>
        <w:tc>
          <w:tcPr>
            <w:tcW w:w="622" w:type="dxa"/>
            <w:noWrap/>
          </w:tcPr>
          <w:p w:rsidR="0077391A" w:rsidRPr="0077391A" w:rsidRDefault="0077391A" w:rsidP="0077391A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/>
                <w:bCs/>
                <w:sz w:val="16"/>
                <w:szCs w:val="16"/>
              </w:rPr>
            </w:pPr>
            <w:r w:rsidRPr="0077391A">
              <w:rPr>
                <w:b/>
                <w:bCs/>
                <w:sz w:val="16"/>
                <w:szCs w:val="16"/>
              </w:rPr>
              <w:t>2.</w:t>
            </w:r>
          </w:p>
        </w:tc>
        <w:tc>
          <w:tcPr>
            <w:tcW w:w="3455" w:type="dxa"/>
          </w:tcPr>
          <w:p w:rsidR="0077391A" w:rsidRPr="0077391A" w:rsidRDefault="0077391A" w:rsidP="0077391A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/>
                <w:bCs/>
                <w:sz w:val="16"/>
                <w:szCs w:val="16"/>
              </w:rPr>
            </w:pPr>
            <w:r w:rsidRPr="0077391A">
              <w:rPr>
                <w:b/>
                <w:bCs/>
                <w:sz w:val="16"/>
                <w:szCs w:val="16"/>
              </w:rPr>
              <w:t>Основное мероприятие 2: Укрепление материально-технической базы</w:t>
            </w:r>
          </w:p>
        </w:tc>
        <w:tc>
          <w:tcPr>
            <w:tcW w:w="851" w:type="dxa"/>
          </w:tcPr>
          <w:p w:rsidR="0077391A" w:rsidRPr="0077391A" w:rsidRDefault="0077391A" w:rsidP="0077391A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/>
                <w:bCs/>
                <w:sz w:val="16"/>
                <w:szCs w:val="16"/>
              </w:rPr>
            </w:pPr>
            <w:r w:rsidRPr="0077391A">
              <w:rPr>
                <w:b/>
                <w:bCs/>
                <w:sz w:val="16"/>
                <w:szCs w:val="16"/>
              </w:rPr>
              <w:t>2020 год</w:t>
            </w:r>
          </w:p>
        </w:tc>
        <w:tc>
          <w:tcPr>
            <w:tcW w:w="992" w:type="dxa"/>
          </w:tcPr>
          <w:p w:rsidR="0077391A" w:rsidRPr="0077391A" w:rsidRDefault="0077391A" w:rsidP="0077391A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/>
                <w:bCs/>
                <w:sz w:val="16"/>
                <w:szCs w:val="16"/>
              </w:rPr>
            </w:pPr>
            <w:r w:rsidRPr="0077391A">
              <w:rPr>
                <w:b/>
                <w:bCs/>
                <w:sz w:val="16"/>
                <w:szCs w:val="16"/>
              </w:rPr>
              <w:t>Местный бюджет</w:t>
            </w:r>
          </w:p>
        </w:tc>
        <w:tc>
          <w:tcPr>
            <w:tcW w:w="1163" w:type="dxa"/>
          </w:tcPr>
          <w:p w:rsidR="0077391A" w:rsidRPr="0077391A" w:rsidRDefault="0077391A" w:rsidP="0077391A">
            <w:pPr>
              <w:widowControl w:val="0"/>
              <w:tabs>
                <w:tab w:val="left" w:pos="709"/>
                <w:tab w:val="left" w:pos="4536"/>
              </w:tabs>
              <w:suppressAutoHyphens/>
              <w:jc w:val="center"/>
              <w:rPr>
                <w:b/>
                <w:bCs/>
                <w:sz w:val="16"/>
                <w:szCs w:val="16"/>
              </w:rPr>
            </w:pPr>
            <w:r w:rsidRPr="0077391A">
              <w:rPr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902" w:type="dxa"/>
          </w:tcPr>
          <w:p w:rsidR="0077391A" w:rsidRPr="0077391A" w:rsidRDefault="0077391A" w:rsidP="0077391A">
            <w:pPr>
              <w:widowControl w:val="0"/>
              <w:tabs>
                <w:tab w:val="left" w:pos="709"/>
                <w:tab w:val="left" w:pos="4536"/>
              </w:tabs>
              <w:suppressAutoHyphens/>
              <w:jc w:val="center"/>
              <w:rPr>
                <w:b/>
                <w:bCs/>
                <w:sz w:val="16"/>
                <w:szCs w:val="16"/>
              </w:rPr>
            </w:pPr>
            <w:r w:rsidRPr="0077391A">
              <w:rPr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895" w:type="dxa"/>
          </w:tcPr>
          <w:p w:rsidR="0077391A" w:rsidRPr="0077391A" w:rsidRDefault="005B578D" w:rsidP="0077391A">
            <w:pPr>
              <w:widowControl w:val="0"/>
              <w:tabs>
                <w:tab w:val="left" w:pos="709"/>
                <w:tab w:val="left" w:pos="4536"/>
              </w:tabs>
              <w:suppressAutoHyphens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  <w:r w:rsidR="0077391A" w:rsidRPr="0077391A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18" w:type="dxa"/>
          </w:tcPr>
          <w:p w:rsidR="0077391A" w:rsidRPr="0077391A" w:rsidRDefault="0077391A" w:rsidP="0077391A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/>
                <w:bCs/>
                <w:sz w:val="16"/>
                <w:szCs w:val="16"/>
              </w:rPr>
            </w:pPr>
            <w:r w:rsidRPr="0077391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4" w:type="dxa"/>
          </w:tcPr>
          <w:p w:rsidR="0077391A" w:rsidRPr="0077391A" w:rsidRDefault="0077391A" w:rsidP="0077391A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/>
                <w:bCs/>
                <w:sz w:val="16"/>
                <w:szCs w:val="16"/>
              </w:rPr>
            </w:pPr>
            <w:r w:rsidRPr="0077391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6" w:type="dxa"/>
          </w:tcPr>
          <w:p w:rsidR="0077391A" w:rsidRPr="0077391A" w:rsidRDefault="0077391A" w:rsidP="0077391A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/>
                <w:bCs/>
                <w:sz w:val="16"/>
                <w:szCs w:val="16"/>
              </w:rPr>
            </w:pPr>
            <w:r w:rsidRPr="0077391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71" w:type="dxa"/>
          </w:tcPr>
          <w:p w:rsidR="0077391A" w:rsidRPr="0077391A" w:rsidRDefault="0077391A" w:rsidP="0077391A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/>
                <w:bCs/>
                <w:sz w:val="16"/>
                <w:szCs w:val="16"/>
              </w:rPr>
            </w:pPr>
            <w:r w:rsidRPr="0077391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437" w:type="dxa"/>
          </w:tcPr>
          <w:p w:rsidR="0077391A" w:rsidRPr="0077391A" w:rsidRDefault="0077391A" w:rsidP="0077391A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/>
                <w:bCs/>
                <w:sz w:val="16"/>
                <w:szCs w:val="16"/>
              </w:rPr>
            </w:pPr>
            <w:proofErr w:type="spellStart"/>
            <w:r w:rsidRPr="0077391A">
              <w:rPr>
                <w:b/>
                <w:bCs/>
                <w:sz w:val="16"/>
                <w:szCs w:val="16"/>
              </w:rPr>
              <w:t>УКСМПиМС</w:t>
            </w:r>
            <w:proofErr w:type="spellEnd"/>
            <w:r w:rsidRPr="0077391A">
              <w:rPr>
                <w:b/>
                <w:bCs/>
                <w:sz w:val="16"/>
                <w:szCs w:val="16"/>
              </w:rPr>
              <w:t xml:space="preserve"> администрации г.Североморск (МБУ СИАЦ)</w:t>
            </w:r>
          </w:p>
        </w:tc>
      </w:tr>
      <w:tr w:rsidR="0032695F" w:rsidRPr="000C4AD3" w:rsidTr="0032695F">
        <w:trPr>
          <w:trHeight w:val="525"/>
        </w:trPr>
        <w:tc>
          <w:tcPr>
            <w:tcW w:w="622" w:type="dxa"/>
            <w:noWrap/>
            <w:hideMark/>
          </w:tcPr>
          <w:p w:rsidR="0077391A" w:rsidRPr="000C4AD3" w:rsidRDefault="0077391A" w:rsidP="0077391A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Cs/>
                <w:sz w:val="16"/>
                <w:szCs w:val="16"/>
              </w:rPr>
            </w:pPr>
            <w:r w:rsidRPr="000C4AD3">
              <w:rPr>
                <w:bCs/>
                <w:sz w:val="16"/>
                <w:szCs w:val="16"/>
              </w:rPr>
              <w:t>2.1</w:t>
            </w:r>
          </w:p>
        </w:tc>
        <w:tc>
          <w:tcPr>
            <w:tcW w:w="3455" w:type="dxa"/>
            <w:hideMark/>
          </w:tcPr>
          <w:p w:rsidR="0077391A" w:rsidRPr="000C4AD3" w:rsidRDefault="0077391A" w:rsidP="0077391A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Cs/>
                <w:sz w:val="16"/>
                <w:szCs w:val="16"/>
              </w:rPr>
            </w:pPr>
            <w:r w:rsidRPr="000C4AD3">
              <w:rPr>
                <w:bCs/>
                <w:sz w:val="16"/>
                <w:szCs w:val="16"/>
              </w:rPr>
              <w:t>Приобретение основных средств для оснащения МБУ СИАЦ</w:t>
            </w:r>
          </w:p>
        </w:tc>
        <w:tc>
          <w:tcPr>
            <w:tcW w:w="851" w:type="dxa"/>
            <w:hideMark/>
          </w:tcPr>
          <w:p w:rsidR="0077391A" w:rsidRPr="000C4AD3" w:rsidRDefault="0077391A" w:rsidP="0077391A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Cs/>
                <w:sz w:val="16"/>
                <w:szCs w:val="16"/>
              </w:rPr>
            </w:pPr>
            <w:r w:rsidRPr="000C4AD3">
              <w:rPr>
                <w:bCs/>
                <w:sz w:val="16"/>
                <w:szCs w:val="16"/>
              </w:rPr>
              <w:t>2020 год</w:t>
            </w:r>
          </w:p>
        </w:tc>
        <w:tc>
          <w:tcPr>
            <w:tcW w:w="992" w:type="dxa"/>
            <w:hideMark/>
          </w:tcPr>
          <w:p w:rsidR="0077391A" w:rsidRPr="000C4AD3" w:rsidRDefault="0077391A" w:rsidP="0077391A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Cs/>
                <w:sz w:val="16"/>
                <w:szCs w:val="16"/>
              </w:rPr>
            </w:pPr>
            <w:r w:rsidRPr="000C4AD3">
              <w:rPr>
                <w:bCs/>
                <w:sz w:val="16"/>
                <w:szCs w:val="16"/>
              </w:rPr>
              <w:t>Местный бюджет</w:t>
            </w:r>
          </w:p>
        </w:tc>
        <w:tc>
          <w:tcPr>
            <w:tcW w:w="1163" w:type="dxa"/>
            <w:hideMark/>
          </w:tcPr>
          <w:p w:rsidR="0077391A" w:rsidRPr="000C4AD3" w:rsidRDefault="0077391A" w:rsidP="0077391A">
            <w:pPr>
              <w:widowControl w:val="0"/>
              <w:tabs>
                <w:tab w:val="left" w:pos="709"/>
                <w:tab w:val="left" w:pos="4536"/>
              </w:tabs>
              <w:suppressAutoHyphens/>
              <w:jc w:val="center"/>
              <w:rPr>
                <w:bCs/>
                <w:sz w:val="16"/>
                <w:szCs w:val="16"/>
              </w:rPr>
            </w:pPr>
            <w:r w:rsidRPr="000C4AD3">
              <w:rPr>
                <w:bCs/>
                <w:sz w:val="16"/>
                <w:szCs w:val="16"/>
              </w:rPr>
              <w:t>200,00</w:t>
            </w:r>
          </w:p>
        </w:tc>
        <w:tc>
          <w:tcPr>
            <w:tcW w:w="902" w:type="dxa"/>
            <w:hideMark/>
          </w:tcPr>
          <w:p w:rsidR="0077391A" w:rsidRPr="000C4AD3" w:rsidRDefault="0077391A" w:rsidP="0077391A">
            <w:pPr>
              <w:widowControl w:val="0"/>
              <w:tabs>
                <w:tab w:val="left" w:pos="709"/>
                <w:tab w:val="left" w:pos="4536"/>
              </w:tabs>
              <w:suppressAutoHyphens/>
              <w:jc w:val="center"/>
              <w:rPr>
                <w:bCs/>
                <w:sz w:val="16"/>
                <w:szCs w:val="16"/>
              </w:rPr>
            </w:pPr>
            <w:r w:rsidRPr="000C4AD3">
              <w:rPr>
                <w:bCs/>
                <w:sz w:val="16"/>
                <w:szCs w:val="16"/>
              </w:rPr>
              <w:t>200,00</w:t>
            </w:r>
          </w:p>
        </w:tc>
        <w:tc>
          <w:tcPr>
            <w:tcW w:w="895" w:type="dxa"/>
            <w:hideMark/>
          </w:tcPr>
          <w:p w:rsidR="0077391A" w:rsidRPr="000C4AD3" w:rsidRDefault="005B578D" w:rsidP="0077391A">
            <w:pPr>
              <w:widowControl w:val="0"/>
              <w:tabs>
                <w:tab w:val="left" w:pos="709"/>
                <w:tab w:val="left" w:pos="4536"/>
              </w:tabs>
              <w:suppressAutoHyphens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10</w:t>
            </w:r>
            <w:r w:rsidR="0077391A" w:rsidRPr="000C4AD3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1718" w:type="dxa"/>
            <w:hideMark/>
          </w:tcPr>
          <w:p w:rsidR="0077391A" w:rsidRPr="000C4AD3" w:rsidRDefault="0077391A" w:rsidP="0077391A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Cs/>
                <w:sz w:val="16"/>
                <w:szCs w:val="16"/>
              </w:rPr>
            </w:pPr>
            <w:r w:rsidRPr="000C4AD3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584" w:type="dxa"/>
            <w:hideMark/>
          </w:tcPr>
          <w:p w:rsidR="0077391A" w:rsidRPr="000C4AD3" w:rsidRDefault="0077391A" w:rsidP="0077391A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Cs/>
                <w:sz w:val="16"/>
                <w:szCs w:val="16"/>
              </w:rPr>
            </w:pPr>
            <w:r w:rsidRPr="000C4AD3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586" w:type="dxa"/>
            <w:hideMark/>
          </w:tcPr>
          <w:p w:rsidR="0077391A" w:rsidRPr="000C4AD3" w:rsidRDefault="0077391A" w:rsidP="0077391A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Cs/>
                <w:sz w:val="16"/>
                <w:szCs w:val="16"/>
              </w:rPr>
            </w:pPr>
            <w:r w:rsidRPr="000C4AD3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071" w:type="dxa"/>
            <w:hideMark/>
          </w:tcPr>
          <w:p w:rsidR="0077391A" w:rsidRPr="000C4AD3" w:rsidRDefault="0077391A" w:rsidP="0077391A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Cs/>
                <w:sz w:val="16"/>
                <w:szCs w:val="16"/>
              </w:rPr>
            </w:pPr>
            <w:r w:rsidRPr="000C4AD3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2437" w:type="dxa"/>
            <w:hideMark/>
          </w:tcPr>
          <w:p w:rsidR="0077391A" w:rsidRPr="000C4AD3" w:rsidRDefault="0077391A" w:rsidP="0077391A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Cs/>
                <w:sz w:val="16"/>
                <w:szCs w:val="16"/>
              </w:rPr>
            </w:pPr>
            <w:proofErr w:type="spellStart"/>
            <w:r w:rsidRPr="000C4AD3">
              <w:rPr>
                <w:bCs/>
                <w:sz w:val="16"/>
                <w:szCs w:val="16"/>
              </w:rPr>
              <w:t>УКСМПиМС</w:t>
            </w:r>
            <w:proofErr w:type="spellEnd"/>
            <w:r w:rsidRPr="000C4AD3">
              <w:rPr>
                <w:bCs/>
                <w:sz w:val="16"/>
                <w:szCs w:val="16"/>
              </w:rPr>
              <w:t xml:space="preserve"> администрации г.Североморск (МБУ СИАЦ)</w:t>
            </w:r>
          </w:p>
        </w:tc>
      </w:tr>
      <w:tr w:rsidR="0032695F" w:rsidRPr="000C4AD3" w:rsidTr="0032695F">
        <w:trPr>
          <w:trHeight w:val="282"/>
        </w:trPr>
        <w:tc>
          <w:tcPr>
            <w:tcW w:w="622" w:type="dxa"/>
            <w:vMerge w:val="restart"/>
            <w:noWrap/>
            <w:hideMark/>
          </w:tcPr>
          <w:p w:rsidR="0077391A" w:rsidRPr="0002323B" w:rsidRDefault="0077391A" w:rsidP="0077391A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/>
                <w:bCs/>
                <w:sz w:val="16"/>
                <w:szCs w:val="16"/>
              </w:rPr>
            </w:pPr>
            <w:r w:rsidRPr="0002323B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455" w:type="dxa"/>
            <w:vMerge w:val="restart"/>
            <w:hideMark/>
          </w:tcPr>
          <w:p w:rsidR="0077391A" w:rsidRPr="0002323B" w:rsidRDefault="0077391A" w:rsidP="0077391A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/>
                <w:bCs/>
                <w:sz w:val="16"/>
                <w:szCs w:val="16"/>
              </w:rPr>
            </w:pPr>
            <w:r w:rsidRPr="0002323B">
              <w:rPr>
                <w:b/>
                <w:bCs/>
                <w:sz w:val="16"/>
                <w:szCs w:val="16"/>
              </w:rPr>
              <w:t>Всего по программе (подпрограмме</w:t>
            </w:r>
            <w:proofErr w:type="gramStart"/>
            <w:r w:rsidRPr="0002323B">
              <w:rPr>
                <w:b/>
                <w:bCs/>
                <w:sz w:val="16"/>
                <w:szCs w:val="16"/>
              </w:rPr>
              <w:t xml:space="preserve">),   </w:t>
            </w:r>
            <w:proofErr w:type="gramEnd"/>
            <w:r w:rsidRPr="0002323B">
              <w:rPr>
                <w:b/>
                <w:bCs/>
                <w:sz w:val="16"/>
                <w:szCs w:val="16"/>
              </w:rPr>
              <w:t xml:space="preserve">                                     в том числе:</w:t>
            </w:r>
          </w:p>
        </w:tc>
        <w:tc>
          <w:tcPr>
            <w:tcW w:w="851" w:type="dxa"/>
            <w:vMerge w:val="restart"/>
            <w:noWrap/>
            <w:hideMark/>
          </w:tcPr>
          <w:p w:rsidR="0077391A" w:rsidRPr="0002323B" w:rsidRDefault="0077391A" w:rsidP="0077391A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/>
                <w:bCs/>
                <w:sz w:val="16"/>
                <w:szCs w:val="16"/>
              </w:rPr>
            </w:pPr>
            <w:r w:rsidRPr="0002323B">
              <w:rPr>
                <w:b/>
                <w:bCs/>
                <w:sz w:val="16"/>
                <w:szCs w:val="16"/>
              </w:rPr>
              <w:t>2020 год</w:t>
            </w:r>
          </w:p>
        </w:tc>
        <w:tc>
          <w:tcPr>
            <w:tcW w:w="992" w:type="dxa"/>
            <w:hideMark/>
          </w:tcPr>
          <w:p w:rsidR="0077391A" w:rsidRPr="0002323B" w:rsidRDefault="0077391A" w:rsidP="0077391A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/>
                <w:bCs/>
                <w:sz w:val="16"/>
                <w:szCs w:val="16"/>
              </w:rPr>
            </w:pPr>
            <w:r w:rsidRPr="0002323B">
              <w:rPr>
                <w:b/>
                <w:bCs/>
                <w:sz w:val="16"/>
                <w:szCs w:val="16"/>
              </w:rPr>
              <w:t>ВСЕГО</w:t>
            </w:r>
            <w:r w:rsidR="0032695F" w:rsidRPr="0002323B">
              <w:rPr>
                <w:b/>
                <w:bCs/>
                <w:sz w:val="16"/>
                <w:szCs w:val="16"/>
              </w:rPr>
              <w:t xml:space="preserve">, в </w:t>
            </w:r>
            <w:proofErr w:type="spellStart"/>
            <w:r w:rsidR="0032695F" w:rsidRPr="0002323B">
              <w:rPr>
                <w:b/>
                <w:bCs/>
                <w:sz w:val="16"/>
                <w:szCs w:val="16"/>
              </w:rPr>
              <w:t>т.ч</w:t>
            </w:r>
            <w:proofErr w:type="spellEnd"/>
            <w:r w:rsidR="0032695F" w:rsidRPr="0002323B">
              <w:rPr>
                <w:b/>
                <w:bCs/>
                <w:sz w:val="16"/>
                <w:szCs w:val="16"/>
              </w:rPr>
              <w:t>.</w:t>
            </w:r>
            <w:r w:rsidRPr="0002323B">
              <w:rPr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1163" w:type="dxa"/>
            <w:noWrap/>
            <w:hideMark/>
          </w:tcPr>
          <w:p w:rsidR="0077391A" w:rsidRPr="0002323B" w:rsidRDefault="0077391A" w:rsidP="0077391A">
            <w:pPr>
              <w:widowControl w:val="0"/>
              <w:tabs>
                <w:tab w:val="left" w:pos="709"/>
                <w:tab w:val="left" w:pos="4536"/>
              </w:tabs>
              <w:suppressAutoHyphens/>
              <w:jc w:val="center"/>
              <w:rPr>
                <w:b/>
                <w:bCs/>
                <w:sz w:val="16"/>
                <w:szCs w:val="16"/>
              </w:rPr>
            </w:pPr>
            <w:r w:rsidRPr="0002323B">
              <w:rPr>
                <w:b/>
                <w:bCs/>
                <w:sz w:val="16"/>
                <w:szCs w:val="16"/>
              </w:rPr>
              <w:t>8 967,06</w:t>
            </w:r>
          </w:p>
        </w:tc>
        <w:tc>
          <w:tcPr>
            <w:tcW w:w="902" w:type="dxa"/>
            <w:noWrap/>
            <w:hideMark/>
          </w:tcPr>
          <w:p w:rsidR="0077391A" w:rsidRPr="0002323B" w:rsidRDefault="0077391A" w:rsidP="0077391A">
            <w:pPr>
              <w:widowControl w:val="0"/>
              <w:tabs>
                <w:tab w:val="left" w:pos="709"/>
                <w:tab w:val="left" w:pos="4536"/>
              </w:tabs>
              <w:suppressAutoHyphens/>
              <w:jc w:val="center"/>
              <w:rPr>
                <w:b/>
                <w:bCs/>
                <w:sz w:val="16"/>
                <w:szCs w:val="16"/>
              </w:rPr>
            </w:pPr>
            <w:r w:rsidRPr="0002323B">
              <w:rPr>
                <w:b/>
                <w:bCs/>
                <w:sz w:val="16"/>
                <w:szCs w:val="16"/>
              </w:rPr>
              <w:t>8 967,06</w:t>
            </w:r>
          </w:p>
        </w:tc>
        <w:tc>
          <w:tcPr>
            <w:tcW w:w="895" w:type="dxa"/>
            <w:noWrap/>
            <w:hideMark/>
          </w:tcPr>
          <w:p w:rsidR="0077391A" w:rsidRPr="0002323B" w:rsidRDefault="0077391A" w:rsidP="0077391A">
            <w:pPr>
              <w:widowControl w:val="0"/>
              <w:tabs>
                <w:tab w:val="left" w:pos="709"/>
                <w:tab w:val="left" w:pos="4536"/>
              </w:tabs>
              <w:suppressAutoHyphens/>
              <w:jc w:val="center"/>
              <w:rPr>
                <w:b/>
                <w:bCs/>
                <w:sz w:val="16"/>
                <w:szCs w:val="16"/>
              </w:rPr>
            </w:pPr>
            <w:r w:rsidRPr="0002323B">
              <w:rPr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718" w:type="dxa"/>
            <w:vMerge w:val="restart"/>
            <w:hideMark/>
          </w:tcPr>
          <w:p w:rsidR="0077391A" w:rsidRPr="000C4AD3" w:rsidRDefault="0077391A" w:rsidP="0077391A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Cs/>
                <w:sz w:val="16"/>
                <w:szCs w:val="16"/>
              </w:rPr>
            </w:pPr>
            <w:r w:rsidRPr="000C4AD3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584" w:type="dxa"/>
            <w:vMerge w:val="restart"/>
            <w:noWrap/>
            <w:hideMark/>
          </w:tcPr>
          <w:p w:rsidR="0077391A" w:rsidRPr="000C4AD3" w:rsidRDefault="0077391A" w:rsidP="0077391A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Cs/>
                <w:sz w:val="16"/>
                <w:szCs w:val="16"/>
              </w:rPr>
            </w:pPr>
            <w:r w:rsidRPr="000C4AD3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586" w:type="dxa"/>
            <w:vMerge w:val="restart"/>
            <w:noWrap/>
            <w:hideMark/>
          </w:tcPr>
          <w:p w:rsidR="0077391A" w:rsidRPr="000C4AD3" w:rsidRDefault="0077391A" w:rsidP="0077391A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Cs/>
                <w:sz w:val="16"/>
                <w:szCs w:val="16"/>
              </w:rPr>
            </w:pPr>
            <w:r w:rsidRPr="000C4AD3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071" w:type="dxa"/>
            <w:vMerge w:val="restart"/>
            <w:noWrap/>
            <w:hideMark/>
          </w:tcPr>
          <w:p w:rsidR="0077391A" w:rsidRPr="000C4AD3" w:rsidRDefault="0077391A" w:rsidP="0077391A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Cs/>
                <w:sz w:val="16"/>
                <w:szCs w:val="16"/>
              </w:rPr>
            </w:pPr>
            <w:r w:rsidRPr="000C4AD3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2437" w:type="dxa"/>
            <w:vMerge w:val="restart"/>
            <w:hideMark/>
          </w:tcPr>
          <w:p w:rsidR="0077391A" w:rsidRPr="000C4AD3" w:rsidRDefault="0077391A" w:rsidP="0077391A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Cs/>
                <w:sz w:val="16"/>
                <w:szCs w:val="16"/>
              </w:rPr>
            </w:pPr>
            <w:r w:rsidRPr="000C4AD3">
              <w:rPr>
                <w:bCs/>
                <w:sz w:val="16"/>
                <w:szCs w:val="16"/>
              </w:rPr>
              <w:t> </w:t>
            </w:r>
          </w:p>
        </w:tc>
      </w:tr>
      <w:tr w:rsidR="0032695F" w:rsidRPr="000C4AD3" w:rsidTr="0032695F">
        <w:trPr>
          <w:trHeight w:val="405"/>
        </w:trPr>
        <w:tc>
          <w:tcPr>
            <w:tcW w:w="622" w:type="dxa"/>
            <w:vMerge/>
            <w:hideMark/>
          </w:tcPr>
          <w:p w:rsidR="0077391A" w:rsidRPr="0002323B" w:rsidRDefault="0077391A" w:rsidP="0077391A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55" w:type="dxa"/>
            <w:vMerge/>
            <w:hideMark/>
          </w:tcPr>
          <w:p w:rsidR="0077391A" w:rsidRPr="0002323B" w:rsidRDefault="0077391A" w:rsidP="0077391A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hideMark/>
          </w:tcPr>
          <w:p w:rsidR="0077391A" w:rsidRPr="0002323B" w:rsidRDefault="0077391A" w:rsidP="0077391A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hideMark/>
          </w:tcPr>
          <w:p w:rsidR="0077391A" w:rsidRPr="0002323B" w:rsidRDefault="0077391A" w:rsidP="0077391A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/>
                <w:bCs/>
                <w:sz w:val="16"/>
                <w:szCs w:val="16"/>
              </w:rPr>
            </w:pPr>
            <w:r w:rsidRPr="0002323B">
              <w:rPr>
                <w:b/>
                <w:bCs/>
                <w:sz w:val="16"/>
                <w:szCs w:val="16"/>
              </w:rPr>
              <w:t>местный бюджет</w:t>
            </w:r>
          </w:p>
        </w:tc>
        <w:tc>
          <w:tcPr>
            <w:tcW w:w="1163" w:type="dxa"/>
            <w:noWrap/>
            <w:hideMark/>
          </w:tcPr>
          <w:p w:rsidR="0077391A" w:rsidRPr="0002323B" w:rsidRDefault="0077391A" w:rsidP="0077391A">
            <w:pPr>
              <w:widowControl w:val="0"/>
              <w:tabs>
                <w:tab w:val="left" w:pos="709"/>
                <w:tab w:val="left" w:pos="4536"/>
              </w:tabs>
              <w:suppressAutoHyphens/>
              <w:jc w:val="center"/>
              <w:rPr>
                <w:b/>
                <w:bCs/>
                <w:sz w:val="16"/>
                <w:szCs w:val="16"/>
              </w:rPr>
            </w:pPr>
            <w:r w:rsidRPr="0002323B">
              <w:rPr>
                <w:b/>
                <w:bCs/>
                <w:sz w:val="16"/>
                <w:szCs w:val="16"/>
              </w:rPr>
              <w:t>8 967,06</w:t>
            </w:r>
          </w:p>
        </w:tc>
        <w:tc>
          <w:tcPr>
            <w:tcW w:w="902" w:type="dxa"/>
            <w:noWrap/>
            <w:hideMark/>
          </w:tcPr>
          <w:p w:rsidR="0077391A" w:rsidRPr="0002323B" w:rsidRDefault="0077391A" w:rsidP="0077391A">
            <w:pPr>
              <w:widowControl w:val="0"/>
              <w:tabs>
                <w:tab w:val="left" w:pos="709"/>
                <w:tab w:val="left" w:pos="4536"/>
              </w:tabs>
              <w:suppressAutoHyphens/>
              <w:jc w:val="center"/>
              <w:rPr>
                <w:b/>
                <w:bCs/>
                <w:sz w:val="16"/>
                <w:szCs w:val="16"/>
              </w:rPr>
            </w:pPr>
            <w:r w:rsidRPr="0002323B">
              <w:rPr>
                <w:b/>
                <w:bCs/>
                <w:sz w:val="16"/>
                <w:szCs w:val="16"/>
              </w:rPr>
              <w:t>8 967,06</w:t>
            </w:r>
          </w:p>
        </w:tc>
        <w:tc>
          <w:tcPr>
            <w:tcW w:w="895" w:type="dxa"/>
            <w:noWrap/>
            <w:hideMark/>
          </w:tcPr>
          <w:p w:rsidR="0077391A" w:rsidRPr="0002323B" w:rsidRDefault="0077391A" w:rsidP="0077391A">
            <w:pPr>
              <w:widowControl w:val="0"/>
              <w:tabs>
                <w:tab w:val="left" w:pos="709"/>
                <w:tab w:val="left" w:pos="4536"/>
              </w:tabs>
              <w:suppressAutoHyphens/>
              <w:jc w:val="center"/>
              <w:rPr>
                <w:b/>
                <w:bCs/>
                <w:sz w:val="16"/>
                <w:szCs w:val="16"/>
              </w:rPr>
            </w:pPr>
            <w:r w:rsidRPr="0002323B">
              <w:rPr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718" w:type="dxa"/>
            <w:vMerge/>
            <w:hideMark/>
          </w:tcPr>
          <w:p w:rsidR="0077391A" w:rsidRPr="000C4AD3" w:rsidRDefault="0077391A" w:rsidP="0077391A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584" w:type="dxa"/>
            <w:vMerge/>
            <w:hideMark/>
          </w:tcPr>
          <w:p w:rsidR="0077391A" w:rsidRPr="000C4AD3" w:rsidRDefault="0077391A" w:rsidP="0077391A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586" w:type="dxa"/>
            <w:vMerge/>
            <w:hideMark/>
          </w:tcPr>
          <w:p w:rsidR="0077391A" w:rsidRPr="000C4AD3" w:rsidRDefault="0077391A" w:rsidP="0077391A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1071" w:type="dxa"/>
            <w:vMerge/>
            <w:hideMark/>
          </w:tcPr>
          <w:p w:rsidR="0077391A" w:rsidRPr="000C4AD3" w:rsidRDefault="0077391A" w:rsidP="0077391A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2437" w:type="dxa"/>
            <w:vMerge/>
            <w:hideMark/>
          </w:tcPr>
          <w:p w:rsidR="0077391A" w:rsidRPr="000C4AD3" w:rsidRDefault="0077391A" w:rsidP="0077391A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Cs/>
                <w:sz w:val="16"/>
                <w:szCs w:val="16"/>
              </w:rPr>
            </w:pPr>
          </w:p>
        </w:tc>
      </w:tr>
      <w:tr w:rsidR="0032695F" w:rsidRPr="000C4AD3" w:rsidTr="0032695F">
        <w:trPr>
          <w:trHeight w:val="540"/>
        </w:trPr>
        <w:tc>
          <w:tcPr>
            <w:tcW w:w="622" w:type="dxa"/>
            <w:vMerge/>
            <w:hideMark/>
          </w:tcPr>
          <w:p w:rsidR="0077391A" w:rsidRPr="000C4AD3" w:rsidRDefault="0077391A" w:rsidP="0077391A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3455" w:type="dxa"/>
            <w:hideMark/>
          </w:tcPr>
          <w:p w:rsidR="0077391A" w:rsidRPr="000C4AD3" w:rsidRDefault="0077391A" w:rsidP="0077391A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Cs/>
                <w:sz w:val="16"/>
                <w:szCs w:val="16"/>
              </w:rPr>
            </w:pPr>
            <w:r w:rsidRPr="000C4AD3">
              <w:rPr>
                <w:bCs/>
                <w:sz w:val="16"/>
                <w:szCs w:val="16"/>
              </w:rPr>
              <w:t xml:space="preserve">Муниципальные услуги (работы) в </w:t>
            </w:r>
            <w:proofErr w:type="spellStart"/>
            <w:r w:rsidRPr="000C4AD3">
              <w:rPr>
                <w:bCs/>
                <w:sz w:val="16"/>
                <w:szCs w:val="16"/>
              </w:rPr>
              <w:t>т.ч</w:t>
            </w:r>
            <w:proofErr w:type="spellEnd"/>
            <w:r w:rsidRPr="000C4AD3">
              <w:rPr>
                <w:bCs/>
                <w:sz w:val="16"/>
                <w:szCs w:val="16"/>
              </w:rPr>
              <w:t>.</w:t>
            </w:r>
          </w:p>
        </w:tc>
        <w:tc>
          <w:tcPr>
            <w:tcW w:w="851" w:type="dxa"/>
            <w:noWrap/>
            <w:hideMark/>
          </w:tcPr>
          <w:p w:rsidR="0077391A" w:rsidRPr="000C4AD3" w:rsidRDefault="0077391A" w:rsidP="0077391A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Cs/>
                <w:sz w:val="16"/>
                <w:szCs w:val="16"/>
              </w:rPr>
            </w:pPr>
            <w:r w:rsidRPr="000C4AD3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hideMark/>
          </w:tcPr>
          <w:p w:rsidR="0077391A" w:rsidRPr="000C4AD3" w:rsidRDefault="0077391A" w:rsidP="0077391A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Cs/>
                <w:sz w:val="16"/>
                <w:szCs w:val="16"/>
              </w:rPr>
            </w:pPr>
            <w:r w:rsidRPr="000C4AD3">
              <w:rPr>
                <w:bCs/>
                <w:sz w:val="16"/>
                <w:szCs w:val="16"/>
              </w:rPr>
              <w:t>Всего: местный бюджет</w:t>
            </w:r>
          </w:p>
        </w:tc>
        <w:tc>
          <w:tcPr>
            <w:tcW w:w="1163" w:type="dxa"/>
            <w:noWrap/>
            <w:hideMark/>
          </w:tcPr>
          <w:p w:rsidR="0077391A" w:rsidRPr="000C4AD3" w:rsidRDefault="0077391A" w:rsidP="0077391A">
            <w:pPr>
              <w:widowControl w:val="0"/>
              <w:tabs>
                <w:tab w:val="left" w:pos="709"/>
                <w:tab w:val="left" w:pos="4536"/>
              </w:tabs>
              <w:suppressAutoHyphens/>
              <w:jc w:val="center"/>
              <w:rPr>
                <w:bCs/>
                <w:sz w:val="16"/>
                <w:szCs w:val="16"/>
              </w:rPr>
            </w:pPr>
            <w:r w:rsidRPr="000C4AD3">
              <w:rPr>
                <w:bCs/>
                <w:sz w:val="16"/>
                <w:szCs w:val="16"/>
              </w:rPr>
              <w:t>8 367,06</w:t>
            </w:r>
          </w:p>
        </w:tc>
        <w:tc>
          <w:tcPr>
            <w:tcW w:w="902" w:type="dxa"/>
            <w:noWrap/>
            <w:hideMark/>
          </w:tcPr>
          <w:p w:rsidR="0077391A" w:rsidRPr="000C4AD3" w:rsidRDefault="0077391A" w:rsidP="0077391A">
            <w:pPr>
              <w:widowControl w:val="0"/>
              <w:tabs>
                <w:tab w:val="left" w:pos="709"/>
                <w:tab w:val="left" w:pos="4536"/>
              </w:tabs>
              <w:suppressAutoHyphens/>
              <w:jc w:val="center"/>
              <w:rPr>
                <w:bCs/>
                <w:sz w:val="16"/>
                <w:szCs w:val="16"/>
              </w:rPr>
            </w:pPr>
            <w:r w:rsidRPr="000C4AD3">
              <w:rPr>
                <w:bCs/>
                <w:sz w:val="16"/>
                <w:szCs w:val="16"/>
              </w:rPr>
              <w:t>8 367,06</w:t>
            </w:r>
          </w:p>
        </w:tc>
        <w:tc>
          <w:tcPr>
            <w:tcW w:w="895" w:type="dxa"/>
            <w:noWrap/>
            <w:hideMark/>
          </w:tcPr>
          <w:p w:rsidR="0077391A" w:rsidRPr="000C4AD3" w:rsidRDefault="0077391A" w:rsidP="0077391A">
            <w:pPr>
              <w:widowControl w:val="0"/>
              <w:tabs>
                <w:tab w:val="left" w:pos="709"/>
                <w:tab w:val="left" w:pos="4536"/>
              </w:tabs>
              <w:suppressAutoHyphens/>
              <w:jc w:val="center"/>
              <w:rPr>
                <w:bCs/>
                <w:sz w:val="16"/>
                <w:szCs w:val="16"/>
              </w:rPr>
            </w:pPr>
            <w:r w:rsidRPr="000C4AD3">
              <w:rPr>
                <w:bCs/>
                <w:sz w:val="16"/>
                <w:szCs w:val="16"/>
              </w:rPr>
              <w:t>100,00</w:t>
            </w:r>
          </w:p>
        </w:tc>
        <w:tc>
          <w:tcPr>
            <w:tcW w:w="1718" w:type="dxa"/>
            <w:noWrap/>
            <w:hideMark/>
          </w:tcPr>
          <w:p w:rsidR="0077391A" w:rsidRPr="000C4AD3" w:rsidRDefault="0077391A" w:rsidP="0077391A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Cs/>
                <w:sz w:val="16"/>
                <w:szCs w:val="16"/>
              </w:rPr>
            </w:pPr>
            <w:r w:rsidRPr="000C4AD3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584" w:type="dxa"/>
            <w:noWrap/>
            <w:hideMark/>
          </w:tcPr>
          <w:p w:rsidR="0077391A" w:rsidRPr="000C4AD3" w:rsidRDefault="0077391A" w:rsidP="0077391A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Cs/>
                <w:sz w:val="16"/>
                <w:szCs w:val="16"/>
              </w:rPr>
            </w:pPr>
            <w:r w:rsidRPr="000C4AD3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586" w:type="dxa"/>
            <w:noWrap/>
            <w:hideMark/>
          </w:tcPr>
          <w:p w:rsidR="0077391A" w:rsidRPr="000C4AD3" w:rsidRDefault="0077391A" w:rsidP="0077391A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Cs/>
                <w:sz w:val="16"/>
                <w:szCs w:val="16"/>
              </w:rPr>
            </w:pPr>
            <w:r w:rsidRPr="000C4AD3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77391A" w:rsidRPr="000C4AD3" w:rsidRDefault="0077391A" w:rsidP="0077391A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Cs/>
                <w:sz w:val="16"/>
                <w:szCs w:val="16"/>
              </w:rPr>
            </w:pPr>
            <w:r w:rsidRPr="000C4AD3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2437" w:type="dxa"/>
            <w:noWrap/>
            <w:hideMark/>
          </w:tcPr>
          <w:p w:rsidR="0077391A" w:rsidRPr="000C4AD3" w:rsidRDefault="0077391A" w:rsidP="0077391A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Cs/>
                <w:sz w:val="16"/>
                <w:szCs w:val="16"/>
              </w:rPr>
            </w:pPr>
            <w:r w:rsidRPr="000C4AD3">
              <w:rPr>
                <w:bCs/>
                <w:sz w:val="16"/>
                <w:szCs w:val="16"/>
              </w:rPr>
              <w:t> </w:t>
            </w:r>
          </w:p>
        </w:tc>
      </w:tr>
      <w:tr w:rsidR="0032695F" w:rsidRPr="000C4AD3" w:rsidTr="0032695F">
        <w:trPr>
          <w:trHeight w:val="555"/>
        </w:trPr>
        <w:tc>
          <w:tcPr>
            <w:tcW w:w="622" w:type="dxa"/>
            <w:vMerge/>
            <w:hideMark/>
          </w:tcPr>
          <w:p w:rsidR="0077391A" w:rsidRPr="000C4AD3" w:rsidRDefault="0077391A" w:rsidP="0077391A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3455" w:type="dxa"/>
            <w:noWrap/>
            <w:hideMark/>
          </w:tcPr>
          <w:p w:rsidR="0077391A" w:rsidRPr="000C4AD3" w:rsidRDefault="0077391A" w:rsidP="0077391A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Cs/>
                <w:sz w:val="16"/>
                <w:szCs w:val="16"/>
              </w:rPr>
            </w:pPr>
            <w:r w:rsidRPr="000C4AD3">
              <w:rPr>
                <w:bCs/>
                <w:sz w:val="16"/>
                <w:szCs w:val="16"/>
              </w:rPr>
              <w:t xml:space="preserve">Иные мероприятия в </w:t>
            </w:r>
            <w:proofErr w:type="spellStart"/>
            <w:r w:rsidRPr="000C4AD3">
              <w:rPr>
                <w:bCs/>
                <w:sz w:val="16"/>
                <w:szCs w:val="16"/>
              </w:rPr>
              <w:t>т.ч</w:t>
            </w:r>
            <w:proofErr w:type="spellEnd"/>
            <w:r w:rsidRPr="000C4AD3">
              <w:rPr>
                <w:bCs/>
                <w:sz w:val="16"/>
                <w:szCs w:val="16"/>
              </w:rPr>
              <w:t>.</w:t>
            </w:r>
          </w:p>
        </w:tc>
        <w:tc>
          <w:tcPr>
            <w:tcW w:w="851" w:type="dxa"/>
            <w:noWrap/>
            <w:hideMark/>
          </w:tcPr>
          <w:p w:rsidR="0077391A" w:rsidRPr="000C4AD3" w:rsidRDefault="0077391A" w:rsidP="0077391A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Cs/>
                <w:sz w:val="16"/>
                <w:szCs w:val="16"/>
              </w:rPr>
            </w:pPr>
            <w:r w:rsidRPr="000C4AD3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hideMark/>
          </w:tcPr>
          <w:p w:rsidR="0077391A" w:rsidRPr="000C4AD3" w:rsidRDefault="0077391A" w:rsidP="0077391A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Cs/>
                <w:sz w:val="16"/>
                <w:szCs w:val="16"/>
              </w:rPr>
            </w:pPr>
            <w:r w:rsidRPr="000C4AD3">
              <w:rPr>
                <w:bCs/>
                <w:sz w:val="16"/>
                <w:szCs w:val="16"/>
              </w:rPr>
              <w:t>Всего: местный бюджет</w:t>
            </w:r>
          </w:p>
        </w:tc>
        <w:tc>
          <w:tcPr>
            <w:tcW w:w="1163" w:type="dxa"/>
            <w:hideMark/>
          </w:tcPr>
          <w:p w:rsidR="0077391A" w:rsidRPr="000C4AD3" w:rsidRDefault="0077391A" w:rsidP="0077391A">
            <w:pPr>
              <w:widowControl w:val="0"/>
              <w:tabs>
                <w:tab w:val="left" w:pos="709"/>
                <w:tab w:val="left" w:pos="4536"/>
              </w:tabs>
              <w:suppressAutoHyphens/>
              <w:jc w:val="center"/>
              <w:rPr>
                <w:bCs/>
                <w:sz w:val="16"/>
                <w:szCs w:val="16"/>
              </w:rPr>
            </w:pPr>
            <w:r w:rsidRPr="000C4AD3">
              <w:rPr>
                <w:bCs/>
                <w:sz w:val="16"/>
                <w:szCs w:val="16"/>
              </w:rPr>
              <w:t>600,00</w:t>
            </w:r>
          </w:p>
        </w:tc>
        <w:tc>
          <w:tcPr>
            <w:tcW w:w="902" w:type="dxa"/>
            <w:hideMark/>
          </w:tcPr>
          <w:p w:rsidR="0077391A" w:rsidRPr="000C4AD3" w:rsidRDefault="0077391A" w:rsidP="0077391A">
            <w:pPr>
              <w:widowControl w:val="0"/>
              <w:tabs>
                <w:tab w:val="left" w:pos="709"/>
                <w:tab w:val="left" w:pos="4536"/>
              </w:tabs>
              <w:suppressAutoHyphens/>
              <w:jc w:val="center"/>
              <w:rPr>
                <w:bCs/>
                <w:sz w:val="16"/>
                <w:szCs w:val="16"/>
              </w:rPr>
            </w:pPr>
            <w:r w:rsidRPr="000C4AD3">
              <w:rPr>
                <w:bCs/>
                <w:sz w:val="16"/>
                <w:szCs w:val="16"/>
              </w:rPr>
              <w:t>600,00</w:t>
            </w:r>
          </w:p>
        </w:tc>
        <w:tc>
          <w:tcPr>
            <w:tcW w:w="895" w:type="dxa"/>
            <w:noWrap/>
            <w:hideMark/>
          </w:tcPr>
          <w:p w:rsidR="0077391A" w:rsidRPr="000C4AD3" w:rsidRDefault="0077391A" w:rsidP="0077391A">
            <w:pPr>
              <w:widowControl w:val="0"/>
              <w:tabs>
                <w:tab w:val="left" w:pos="709"/>
                <w:tab w:val="left" w:pos="4536"/>
              </w:tabs>
              <w:suppressAutoHyphens/>
              <w:jc w:val="center"/>
              <w:rPr>
                <w:bCs/>
                <w:sz w:val="16"/>
                <w:szCs w:val="16"/>
              </w:rPr>
            </w:pPr>
            <w:r w:rsidRPr="000C4AD3">
              <w:rPr>
                <w:bCs/>
                <w:sz w:val="16"/>
                <w:szCs w:val="16"/>
              </w:rPr>
              <w:t>100,00</w:t>
            </w:r>
          </w:p>
        </w:tc>
        <w:tc>
          <w:tcPr>
            <w:tcW w:w="1718" w:type="dxa"/>
            <w:noWrap/>
            <w:hideMark/>
          </w:tcPr>
          <w:p w:rsidR="0077391A" w:rsidRPr="000C4AD3" w:rsidRDefault="0077391A" w:rsidP="0077391A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Cs/>
                <w:sz w:val="16"/>
                <w:szCs w:val="16"/>
              </w:rPr>
            </w:pPr>
            <w:r w:rsidRPr="000C4AD3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584" w:type="dxa"/>
            <w:noWrap/>
            <w:hideMark/>
          </w:tcPr>
          <w:p w:rsidR="0077391A" w:rsidRPr="000C4AD3" w:rsidRDefault="0077391A" w:rsidP="0077391A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Cs/>
                <w:sz w:val="16"/>
                <w:szCs w:val="16"/>
              </w:rPr>
            </w:pPr>
            <w:r w:rsidRPr="000C4AD3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586" w:type="dxa"/>
            <w:noWrap/>
            <w:hideMark/>
          </w:tcPr>
          <w:p w:rsidR="0077391A" w:rsidRPr="000C4AD3" w:rsidRDefault="0077391A" w:rsidP="0077391A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Cs/>
                <w:sz w:val="16"/>
                <w:szCs w:val="16"/>
              </w:rPr>
            </w:pPr>
            <w:r w:rsidRPr="000C4AD3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77391A" w:rsidRPr="000C4AD3" w:rsidRDefault="0077391A" w:rsidP="0077391A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Cs/>
                <w:sz w:val="16"/>
                <w:szCs w:val="16"/>
              </w:rPr>
            </w:pPr>
            <w:r w:rsidRPr="000C4AD3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2437" w:type="dxa"/>
            <w:noWrap/>
            <w:hideMark/>
          </w:tcPr>
          <w:p w:rsidR="0077391A" w:rsidRPr="000C4AD3" w:rsidRDefault="0077391A" w:rsidP="0077391A">
            <w:pPr>
              <w:widowControl w:val="0"/>
              <w:tabs>
                <w:tab w:val="left" w:pos="709"/>
                <w:tab w:val="left" w:pos="4536"/>
              </w:tabs>
              <w:suppressAutoHyphens/>
              <w:jc w:val="both"/>
              <w:rPr>
                <w:bCs/>
                <w:sz w:val="16"/>
                <w:szCs w:val="16"/>
              </w:rPr>
            </w:pPr>
            <w:r w:rsidRPr="000C4AD3">
              <w:rPr>
                <w:bCs/>
                <w:sz w:val="16"/>
                <w:szCs w:val="16"/>
              </w:rPr>
              <w:t> </w:t>
            </w:r>
          </w:p>
        </w:tc>
      </w:tr>
    </w:tbl>
    <w:p w:rsidR="000C4AD3" w:rsidRPr="000C4AD3" w:rsidRDefault="000C4AD3" w:rsidP="000C4AD3">
      <w:pPr>
        <w:widowControl w:val="0"/>
        <w:tabs>
          <w:tab w:val="left" w:pos="709"/>
          <w:tab w:val="left" w:pos="4536"/>
        </w:tabs>
        <w:suppressAutoHyphens/>
        <w:jc w:val="center"/>
        <w:rPr>
          <w:bCs/>
          <w:sz w:val="16"/>
          <w:szCs w:val="16"/>
        </w:rPr>
      </w:pPr>
    </w:p>
    <w:p w:rsidR="00061EAE" w:rsidRPr="005B578D" w:rsidRDefault="00061EAE" w:rsidP="00061EAE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B578D">
        <w:rPr>
          <w:rFonts w:ascii="Times New Roman" w:hAnsi="Times New Roman" w:cs="Times New Roman"/>
          <w:sz w:val="24"/>
          <w:szCs w:val="24"/>
        </w:rPr>
        <w:t>Оценка эффективности реализации подпрограммы</w:t>
      </w:r>
      <w:r w:rsidRPr="005B578D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061EAE" w:rsidRPr="005B578D" w:rsidRDefault="00061EAE" w:rsidP="00061EAE">
      <w:pPr>
        <w:pStyle w:val="ConsPlusNonformat"/>
        <w:widowControl/>
        <w:numPr>
          <w:ilvl w:val="0"/>
          <w:numId w:val="8"/>
        </w:numPr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B578D">
        <w:rPr>
          <w:rFonts w:ascii="Times New Roman" w:hAnsi="Times New Roman" w:cs="Times New Roman"/>
          <w:sz w:val="24"/>
          <w:szCs w:val="24"/>
        </w:rPr>
        <w:t>Оценка достижения плановых значений индикаторов</w:t>
      </w:r>
    </w:p>
    <w:tbl>
      <w:tblPr>
        <w:tblW w:w="11531" w:type="dxa"/>
        <w:tblInd w:w="3461" w:type="dxa"/>
        <w:tblLook w:val="04A0" w:firstRow="1" w:lastRow="0" w:firstColumn="1" w:lastColumn="0" w:noHBand="0" w:noVBand="1"/>
      </w:tblPr>
      <w:tblGrid>
        <w:gridCol w:w="960"/>
        <w:gridCol w:w="3342"/>
        <w:gridCol w:w="336"/>
        <w:gridCol w:w="6893"/>
      </w:tblGrid>
      <w:tr w:rsidR="005B578D" w:rsidRPr="005B578D" w:rsidTr="00CD078E">
        <w:trPr>
          <w:trHeight w:val="315"/>
        </w:trPr>
        <w:tc>
          <w:tcPr>
            <w:tcW w:w="960" w:type="dxa"/>
            <w:vMerge w:val="restart"/>
            <w:shd w:val="clear" w:color="auto" w:fill="auto"/>
            <w:noWrap/>
            <w:vAlign w:val="center"/>
            <w:hideMark/>
          </w:tcPr>
          <w:p w:rsidR="00061EAE" w:rsidRPr="005B578D" w:rsidRDefault="00061EAE" w:rsidP="00C100AA">
            <w:pPr>
              <w:jc w:val="center"/>
              <w:rPr>
                <w:rFonts w:ascii="Calibri" w:hAnsi="Calibri"/>
              </w:rPr>
            </w:pPr>
            <w:r w:rsidRPr="005B578D">
              <w:t>ДИП =</w:t>
            </w:r>
          </w:p>
        </w:tc>
        <w:tc>
          <w:tcPr>
            <w:tcW w:w="334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EAE" w:rsidRPr="005B578D" w:rsidRDefault="005B578D" w:rsidP="005B578D">
            <w:pPr>
              <w:jc w:val="center"/>
            </w:pPr>
            <w:r>
              <w:t>19</w:t>
            </w:r>
            <w:r w:rsidR="00CD078E" w:rsidRPr="005B578D">
              <w:t>,2</w:t>
            </w:r>
            <w:r w:rsidR="00061EAE" w:rsidRPr="005B578D">
              <w:t xml:space="preserve"> (степень решения задач)</w:t>
            </w:r>
          </w:p>
        </w:tc>
        <w:tc>
          <w:tcPr>
            <w:tcW w:w="336" w:type="dxa"/>
            <w:vMerge w:val="restart"/>
            <w:shd w:val="clear" w:color="auto" w:fill="auto"/>
            <w:noWrap/>
            <w:vAlign w:val="center"/>
            <w:hideMark/>
          </w:tcPr>
          <w:p w:rsidR="00061EAE" w:rsidRPr="005B578D" w:rsidRDefault="00061EAE" w:rsidP="00C100AA">
            <w:pPr>
              <w:jc w:val="center"/>
              <w:rPr>
                <w:rFonts w:ascii="Calibri" w:hAnsi="Calibri"/>
              </w:rPr>
            </w:pPr>
            <w:r w:rsidRPr="005B578D">
              <w:rPr>
                <w:rFonts w:ascii="Calibri" w:hAnsi="Calibri"/>
              </w:rPr>
              <w:t>=</w:t>
            </w:r>
          </w:p>
        </w:tc>
        <w:tc>
          <w:tcPr>
            <w:tcW w:w="6893" w:type="dxa"/>
            <w:vMerge w:val="restart"/>
            <w:shd w:val="clear" w:color="auto" w:fill="auto"/>
            <w:noWrap/>
            <w:vAlign w:val="center"/>
            <w:hideMark/>
          </w:tcPr>
          <w:p w:rsidR="00061EAE" w:rsidRPr="005B578D" w:rsidRDefault="005B578D" w:rsidP="005B578D">
            <w:pPr>
              <w:jc w:val="center"/>
              <w:rPr>
                <w:rFonts w:ascii="Calibri" w:hAnsi="Calibri"/>
              </w:rPr>
            </w:pPr>
            <w:r>
              <w:rPr>
                <w:b/>
              </w:rPr>
              <w:t>3</w:t>
            </w:r>
            <w:r w:rsidR="00061EAE" w:rsidRPr="005B578D">
              <w:rPr>
                <w:b/>
              </w:rPr>
              <w:t>,</w:t>
            </w:r>
            <w:r>
              <w:rPr>
                <w:b/>
              </w:rPr>
              <w:t>84</w:t>
            </w:r>
            <w:r w:rsidR="00061EAE" w:rsidRPr="005B578D">
              <w:rPr>
                <w:b/>
              </w:rPr>
              <w:t xml:space="preserve"> </w:t>
            </w:r>
            <w:r>
              <w:rPr>
                <w:b/>
              </w:rPr>
              <w:t>низкая</w:t>
            </w:r>
            <w:r w:rsidR="00061EAE" w:rsidRPr="005B578D">
              <w:rPr>
                <w:b/>
              </w:rPr>
              <w:t xml:space="preserve"> результативность</w:t>
            </w:r>
            <w:r w:rsidR="00CD078E" w:rsidRPr="005B578D">
              <w:rPr>
                <w:b/>
              </w:rPr>
              <w:t xml:space="preserve"> (</w:t>
            </w:r>
            <w:r>
              <w:rPr>
                <w:b/>
              </w:rPr>
              <w:t xml:space="preserve">существенное </w:t>
            </w:r>
            <w:r w:rsidR="00CD078E" w:rsidRPr="005B578D">
              <w:rPr>
                <w:b/>
              </w:rPr>
              <w:t>перевыполнение плана)</w:t>
            </w:r>
          </w:p>
        </w:tc>
      </w:tr>
      <w:tr w:rsidR="00061EAE" w:rsidRPr="005B578D" w:rsidTr="00CD078E">
        <w:trPr>
          <w:trHeight w:val="300"/>
        </w:trPr>
        <w:tc>
          <w:tcPr>
            <w:tcW w:w="960" w:type="dxa"/>
            <w:vMerge/>
            <w:vAlign w:val="center"/>
            <w:hideMark/>
          </w:tcPr>
          <w:p w:rsidR="00061EAE" w:rsidRPr="005B578D" w:rsidRDefault="00061EAE" w:rsidP="00C100AA">
            <w:pPr>
              <w:rPr>
                <w:rFonts w:ascii="Calibri" w:hAnsi="Calibri"/>
              </w:rPr>
            </w:pPr>
          </w:p>
        </w:tc>
        <w:tc>
          <w:tcPr>
            <w:tcW w:w="334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EAE" w:rsidRPr="005B578D" w:rsidRDefault="005B578D" w:rsidP="00C100AA">
            <w:pPr>
              <w:jc w:val="center"/>
            </w:pPr>
            <w:r>
              <w:t>5</w:t>
            </w:r>
          </w:p>
        </w:tc>
        <w:tc>
          <w:tcPr>
            <w:tcW w:w="336" w:type="dxa"/>
            <w:vMerge/>
            <w:vAlign w:val="center"/>
            <w:hideMark/>
          </w:tcPr>
          <w:p w:rsidR="00061EAE" w:rsidRPr="005B578D" w:rsidRDefault="00061EAE" w:rsidP="00C100AA">
            <w:pPr>
              <w:rPr>
                <w:rFonts w:ascii="Calibri" w:hAnsi="Calibri"/>
              </w:rPr>
            </w:pPr>
          </w:p>
        </w:tc>
        <w:tc>
          <w:tcPr>
            <w:tcW w:w="6893" w:type="dxa"/>
            <w:vMerge/>
            <w:vAlign w:val="center"/>
            <w:hideMark/>
          </w:tcPr>
          <w:p w:rsidR="00061EAE" w:rsidRPr="005B578D" w:rsidRDefault="00061EAE" w:rsidP="00C100AA">
            <w:pPr>
              <w:rPr>
                <w:rFonts w:ascii="Calibri" w:hAnsi="Calibri"/>
              </w:rPr>
            </w:pPr>
          </w:p>
        </w:tc>
      </w:tr>
    </w:tbl>
    <w:p w:rsidR="00061EAE" w:rsidRPr="005B578D" w:rsidRDefault="00061EAE" w:rsidP="00061EAE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16"/>
          <w:szCs w:val="16"/>
        </w:rPr>
      </w:pPr>
    </w:p>
    <w:p w:rsidR="00061EAE" w:rsidRPr="005B578D" w:rsidRDefault="00061EAE" w:rsidP="00061EAE">
      <w:pPr>
        <w:pStyle w:val="ConsPlusNonformat"/>
        <w:widowControl/>
        <w:numPr>
          <w:ilvl w:val="0"/>
          <w:numId w:val="8"/>
        </w:numPr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B578D">
        <w:rPr>
          <w:rFonts w:ascii="Times New Roman" w:hAnsi="Times New Roman" w:cs="Times New Roman"/>
          <w:sz w:val="24"/>
          <w:szCs w:val="24"/>
        </w:rPr>
        <w:t>Оценка полноты финансирования</w:t>
      </w:r>
      <w:r w:rsidRPr="005B578D">
        <w:rPr>
          <w:rFonts w:ascii="Times New Roman" w:hAnsi="Times New Roman" w:cs="Times New Roman"/>
          <w:sz w:val="24"/>
          <w:szCs w:val="24"/>
          <w:lang w:val="en-US"/>
        </w:rPr>
        <w:t>:</w:t>
      </w:r>
      <w:r w:rsidRPr="005B578D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061EAE" w:rsidRPr="005B578D" w:rsidRDefault="00061EAE" w:rsidP="00061EAE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16"/>
          <w:szCs w:val="16"/>
          <w:u w:val="single"/>
        </w:rPr>
      </w:pPr>
      <w:r w:rsidRPr="005B578D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061EAE" w:rsidRPr="000E11DD" w:rsidRDefault="00061EAE" w:rsidP="00061EAE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E11DD">
        <w:rPr>
          <w:rFonts w:ascii="Times New Roman" w:hAnsi="Times New Roman" w:cs="Times New Roman"/>
          <w:sz w:val="24"/>
          <w:szCs w:val="24"/>
        </w:rPr>
        <w:t xml:space="preserve">                                         ПФ = </w:t>
      </w:r>
      <w:r w:rsidR="005B578D">
        <w:rPr>
          <w:rFonts w:ascii="Times New Roman" w:hAnsi="Times New Roman" w:cs="Times New Roman"/>
          <w:b/>
          <w:sz w:val="24"/>
          <w:szCs w:val="24"/>
        </w:rPr>
        <w:t>1,0</w:t>
      </w:r>
      <w:r w:rsidRPr="000E11DD">
        <w:rPr>
          <w:rFonts w:ascii="Times New Roman" w:hAnsi="Times New Roman" w:cs="Times New Roman"/>
          <w:sz w:val="24"/>
          <w:szCs w:val="24"/>
        </w:rPr>
        <w:t xml:space="preserve"> - </w:t>
      </w:r>
      <w:r w:rsidRPr="000E11DD">
        <w:rPr>
          <w:rFonts w:ascii="Times New Roman" w:hAnsi="Times New Roman" w:cs="Times New Roman"/>
          <w:b/>
          <w:sz w:val="24"/>
          <w:szCs w:val="24"/>
        </w:rPr>
        <w:t>полное финансирование</w:t>
      </w:r>
      <w:r w:rsidRPr="000E11DD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8B60AA" w:rsidRPr="000E11DD" w:rsidRDefault="00061EAE" w:rsidP="00613F04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b/>
          <w:bCs/>
        </w:rPr>
      </w:pPr>
      <w:r w:rsidRPr="000E11DD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0E11DD">
        <w:rPr>
          <w:rFonts w:ascii="Times New Roman" w:hAnsi="Times New Roman" w:cs="Times New Roman"/>
          <w:b/>
          <w:sz w:val="24"/>
          <w:szCs w:val="24"/>
        </w:rPr>
        <w:t>Общая оценка эффективности реализации подпрограммы</w:t>
      </w:r>
      <w:r w:rsidR="00CF024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E11DD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716163">
        <w:rPr>
          <w:rFonts w:ascii="Times New Roman" w:hAnsi="Times New Roman" w:cs="Times New Roman"/>
          <w:b/>
          <w:sz w:val="24"/>
          <w:szCs w:val="24"/>
        </w:rPr>
        <w:t>4</w:t>
      </w:r>
      <w:r w:rsidRPr="000E11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16163">
        <w:rPr>
          <w:rFonts w:ascii="Times New Roman" w:hAnsi="Times New Roman" w:cs="Times New Roman"/>
          <w:b/>
          <w:sz w:val="24"/>
          <w:szCs w:val="24"/>
        </w:rPr>
        <w:t>приемлемый</w:t>
      </w:r>
      <w:r w:rsidR="00CF024A">
        <w:rPr>
          <w:rFonts w:ascii="Times New Roman" w:hAnsi="Times New Roman" w:cs="Times New Roman"/>
          <w:b/>
          <w:sz w:val="24"/>
          <w:szCs w:val="24"/>
        </w:rPr>
        <w:t xml:space="preserve"> уровень</w:t>
      </w:r>
      <w:r w:rsidRPr="000E11DD">
        <w:rPr>
          <w:rFonts w:ascii="Times New Roman" w:hAnsi="Times New Roman" w:cs="Times New Roman"/>
          <w:b/>
          <w:sz w:val="24"/>
          <w:szCs w:val="24"/>
        </w:rPr>
        <w:t xml:space="preserve"> эффективност</w:t>
      </w:r>
      <w:r w:rsidR="00CF024A">
        <w:rPr>
          <w:rFonts w:ascii="Times New Roman" w:hAnsi="Times New Roman" w:cs="Times New Roman"/>
          <w:b/>
          <w:sz w:val="24"/>
          <w:szCs w:val="24"/>
        </w:rPr>
        <w:t>и</w:t>
      </w:r>
      <w:r w:rsidR="00613F04" w:rsidRPr="000E11DD">
        <w:rPr>
          <w:rFonts w:ascii="Times New Roman" w:hAnsi="Times New Roman" w:cs="Times New Roman"/>
          <w:sz w:val="24"/>
          <w:szCs w:val="24"/>
        </w:rPr>
        <w:t xml:space="preserve"> (необходима </w:t>
      </w:r>
      <w:r w:rsidR="007F53A0">
        <w:rPr>
          <w:rFonts w:ascii="Times New Roman" w:hAnsi="Times New Roman" w:cs="Times New Roman"/>
          <w:sz w:val="24"/>
          <w:szCs w:val="24"/>
        </w:rPr>
        <w:t xml:space="preserve">своевременная </w:t>
      </w:r>
      <w:r w:rsidR="00613F04" w:rsidRPr="000E11DD">
        <w:rPr>
          <w:rFonts w:ascii="Times New Roman" w:hAnsi="Times New Roman" w:cs="Times New Roman"/>
          <w:sz w:val="24"/>
          <w:szCs w:val="24"/>
        </w:rPr>
        <w:t>корректировка</w:t>
      </w:r>
      <w:r w:rsidR="00613F04" w:rsidRPr="000E11DD">
        <w:rPr>
          <w:rFonts w:ascii="Times New Roman" w:hAnsi="Times New Roman" w:cs="Times New Roman"/>
        </w:rPr>
        <w:t xml:space="preserve"> </w:t>
      </w:r>
      <w:r w:rsidR="00613F04" w:rsidRPr="000E11DD">
        <w:rPr>
          <w:rFonts w:ascii="Times New Roman" w:hAnsi="Times New Roman" w:cs="Times New Roman"/>
          <w:sz w:val="24"/>
          <w:szCs w:val="24"/>
        </w:rPr>
        <w:t>показателей (индикаторов))</w:t>
      </w:r>
      <w:r w:rsidR="008B60AA" w:rsidRPr="000E11DD">
        <w:rPr>
          <w:rFonts w:ascii="Times New Roman" w:hAnsi="Times New Roman" w:cs="Times New Roman"/>
          <w:b/>
          <w:bCs/>
        </w:rPr>
        <w:br w:type="page"/>
      </w:r>
    </w:p>
    <w:p w:rsidR="008B60AA" w:rsidRPr="000E11DD" w:rsidRDefault="008B60AA" w:rsidP="008B60AA">
      <w:pPr>
        <w:widowControl w:val="0"/>
        <w:tabs>
          <w:tab w:val="left" w:pos="709"/>
          <w:tab w:val="left" w:pos="4536"/>
        </w:tabs>
        <w:suppressAutoHyphens/>
        <w:contextualSpacing/>
        <w:jc w:val="center"/>
        <w:rPr>
          <w:b/>
          <w:bCs/>
        </w:rPr>
      </w:pPr>
      <w:r w:rsidRPr="000E11DD">
        <w:rPr>
          <w:b/>
          <w:iCs/>
        </w:rPr>
        <w:lastRenderedPageBreak/>
        <w:t xml:space="preserve">2. Подпрограмма </w:t>
      </w:r>
      <w:r w:rsidRPr="000E11DD">
        <w:rPr>
          <w:b/>
          <w:bCs/>
        </w:rPr>
        <w:t>«Развитие физической культуры и спорта</w:t>
      </w:r>
    </w:p>
    <w:p w:rsidR="008B60AA" w:rsidRDefault="008B60AA" w:rsidP="008B60AA">
      <w:pPr>
        <w:contextualSpacing/>
        <w:jc w:val="center"/>
        <w:rPr>
          <w:b/>
          <w:bCs/>
        </w:rPr>
      </w:pPr>
      <w:r w:rsidRPr="000E11DD">
        <w:rPr>
          <w:b/>
          <w:bCs/>
        </w:rPr>
        <w:t xml:space="preserve">и формирование здорового образа жизни </w:t>
      </w:r>
      <w:proofErr w:type="gramStart"/>
      <w:r w:rsidRPr="000E11DD">
        <w:rPr>
          <w:b/>
          <w:bCs/>
        </w:rPr>
        <w:t>в</w:t>
      </w:r>
      <w:proofErr w:type="gramEnd"/>
      <w:r w:rsidRPr="000E11DD">
        <w:rPr>
          <w:b/>
          <w:bCs/>
        </w:rPr>
        <w:t xml:space="preserve"> ЗАТО г.</w:t>
      </w:r>
      <w:r w:rsidR="00E92B25">
        <w:rPr>
          <w:b/>
          <w:bCs/>
        </w:rPr>
        <w:t xml:space="preserve"> </w:t>
      </w:r>
      <w:r w:rsidRPr="000E11DD">
        <w:rPr>
          <w:b/>
          <w:bCs/>
        </w:rPr>
        <w:t>Североморск» на 2016-2020 годы</w:t>
      </w:r>
    </w:p>
    <w:p w:rsidR="0002323B" w:rsidRDefault="0002323B" w:rsidP="008B60AA">
      <w:pPr>
        <w:contextualSpacing/>
        <w:jc w:val="center"/>
        <w:rPr>
          <w:b/>
          <w:bCs/>
        </w:rPr>
      </w:pPr>
    </w:p>
    <w:tbl>
      <w:tblPr>
        <w:tblStyle w:val="a5"/>
        <w:tblW w:w="15166" w:type="dxa"/>
        <w:tblLayout w:type="fixed"/>
        <w:tblLook w:val="04A0" w:firstRow="1" w:lastRow="0" w:firstColumn="1" w:lastColumn="0" w:noHBand="0" w:noVBand="1"/>
      </w:tblPr>
      <w:tblGrid>
        <w:gridCol w:w="745"/>
        <w:gridCol w:w="3076"/>
        <w:gridCol w:w="1107"/>
        <w:gridCol w:w="1134"/>
        <w:gridCol w:w="1213"/>
        <w:gridCol w:w="1157"/>
        <w:gridCol w:w="931"/>
        <w:gridCol w:w="1608"/>
        <w:gridCol w:w="608"/>
        <w:gridCol w:w="608"/>
        <w:gridCol w:w="1116"/>
        <w:gridCol w:w="1863"/>
      </w:tblGrid>
      <w:tr w:rsidR="0002323B" w:rsidRPr="0002323B" w:rsidTr="00E92B25">
        <w:trPr>
          <w:trHeight w:val="445"/>
        </w:trPr>
        <w:tc>
          <w:tcPr>
            <w:tcW w:w="745" w:type="dxa"/>
            <w:vMerge w:val="restart"/>
            <w:noWrap/>
            <w:hideMark/>
          </w:tcPr>
          <w:p w:rsidR="0002323B" w:rsidRPr="0002323B" w:rsidRDefault="0002323B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02323B">
              <w:rPr>
                <w:b/>
                <w:bCs/>
                <w:sz w:val="16"/>
                <w:szCs w:val="16"/>
              </w:rPr>
              <w:t>№ п/п</w:t>
            </w:r>
          </w:p>
        </w:tc>
        <w:tc>
          <w:tcPr>
            <w:tcW w:w="3076" w:type="dxa"/>
            <w:vMerge w:val="restart"/>
            <w:hideMark/>
          </w:tcPr>
          <w:p w:rsidR="0002323B" w:rsidRPr="0002323B" w:rsidRDefault="0002323B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02323B">
              <w:rPr>
                <w:b/>
                <w:bCs/>
                <w:sz w:val="16"/>
                <w:szCs w:val="16"/>
              </w:rPr>
              <w:t>Цель, задачи, мероприятия</w:t>
            </w:r>
          </w:p>
        </w:tc>
        <w:tc>
          <w:tcPr>
            <w:tcW w:w="1107" w:type="dxa"/>
            <w:vMerge w:val="restart"/>
            <w:hideMark/>
          </w:tcPr>
          <w:p w:rsidR="0002323B" w:rsidRPr="0002323B" w:rsidRDefault="0002323B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02323B">
              <w:rPr>
                <w:b/>
                <w:bCs/>
                <w:sz w:val="16"/>
                <w:szCs w:val="16"/>
              </w:rPr>
              <w:t>Срок выполнения (квартал, год)</w:t>
            </w:r>
          </w:p>
        </w:tc>
        <w:tc>
          <w:tcPr>
            <w:tcW w:w="1134" w:type="dxa"/>
            <w:vMerge w:val="restart"/>
            <w:hideMark/>
          </w:tcPr>
          <w:p w:rsidR="0002323B" w:rsidRPr="0002323B" w:rsidRDefault="0002323B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02323B">
              <w:rPr>
                <w:b/>
                <w:bCs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2370" w:type="dxa"/>
            <w:gridSpan w:val="2"/>
            <w:hideMark/>
          </w:tcPr>
          <w:p w:rsidR="0002323B" w:rsidRPr="0002323B" w:rsidRDefault="0002323B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02323B">
              <w:rPr>
                <w:b/>
                <w:bCs/>
                <w:sz w:val="16"/>
                <w:szCs w:val="16"/>
              </w:rPr>
              <w:t>Объемы финансирования, тыс.</w:t>
            </w:r>
            <w:r w:rsidR="00716163">
              <w:rPr>
                <w:b/>
                <w:bCs/>
                <w:sz w:val="16"/>
                <w:szCs w:val="16"/>
              </w:rPr>
              <w:t xml:space="preserve"> </w:t>
            </w:r>
            <w:r w:rsidRPr="0002323B">
              <w:rPr>
                <w:b/>
                <w:bCs/>
                <w:sz w:val="16"/>
                <w:szCs w:val="16"/>
              </w:rPr>
              <w:t>руб.</w:t>
            </w:r>
          </w:p>
        </w:tc>
        <w:tc>
          <w:tcPr>
            <w:tcW w:w="931" w:type="dxa"/>
            <w:vMerge w:val="restart"/>
            <w:hideMark/>
          </w:tcPr>
          <w:p w:rsidR="0002323B" w:rsidRPr="0002323B" w:rsidRDefault="0002323B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02323B">
              <w:rPr>
                <w:b/>
                <w:bCs/>
                <w:sz w:val="16"/>
                <w:szCs w:val="16"/>
              </w:rPr>
              <w:t>Процент освоения, % (гр.6/гр.5)</w:t>
            </w:r>
          </w:p>
        </w:tc>
        <w:tc>
          <w:tcPr>
            <w:tcW w:w="3940" w:type="dxa"/>
            <w:gridSpan w:val="4"/>
            <w:hideMark/>
          </w:tcPr>
          <w:p w:rsidR="0002323B" w:rsidRPr="0002323B" w:rsidRDefault="0002323B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02323B">
              <w:rPr>
                <w:b/>
                <w:bCs/>
                <w:sz w:val="16"/>
                <w:szCs w:val="16"/>
              </w:rPr>
              <w:t>Показатели (индикаторы) результативности выполнения мероприятий</w:t>
            </w:r>
          </w:p>
        </w:tc>
        <w:tc>
          <w:tcPr>
            <w:tcW w:w="1863" w:type="dxa"/>
            <w:vMerge w:val="restart"/>
            <w:hideMark/>
          </w:tcPr>
          <w:p w:rsidR="0002323B" w:rsidRPr="0002323B" w:rsidRDefault="0002323B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02323B">
              <w:rPr>
                <w:b/>
                <w:bCs/>
                <w:sz w:val="16"/>
                <w:szCs w:val="16"/>
              </w:rPr>
              <w:t>Исполнители, перечень организаций, участвующих в реализации мероприятий</w:t>
            </w:r>
          </w:p>
        </w:tc>
      </w:tr>
      <w:tr w:rsidR="0002323B" w:rsidRPr="0002323B" w:rsidTr="0002323B">
        <w:trPr>
          <w:trHeight w:val="766"/>
        </w:trPr>
        <w:tc>
          <w:tcPr>
            <w:tcW w:w="745" w:type="dxa"/>
            <w:vMerge/>
            <w:hideMark/>
          </w:tcPr>
          <w:p w:rsidR="0002323B" w:rsidRPr="0002323B" w:rsidRDefault="0002323B" w:rsidP="0002323B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076" w:type="dxa"/>
            <w:vMerge/>
            <w:hideMark/>
          </w:tcPr>
          <w:p w:rsidR="0002323B" w:rsidRPr="0002323B" w:rsidRDefault="0002323B" w:rsidP="0002323B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07" w:type="dxa"/>
            <w:vMerge/>
            <w:hideMark/>
          </w:tcPr>
          <w:p w:rsidR="0002323B" w:rsidRPr="0002323B" w:rsidRDefault="0002323B" w:rsidP="0002323B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hideMark/>
          </w:tcPr>
          <w:p w:rsidR="0002323B" w:rsidRPr="0002323B" w:rsidRDefault="0002323B" w:rsidP="0002323B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13" w:type="dxa"/>
            <w:hideMark/>
          </w:tcPr>
          <w:p w:rsidR="0002323B" w:rsidRPr="0002323B" w:rsidRDefault="0002323B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02323B">
              <w:rPr>
                <w:b/>
                <w:bCs/>
                <w:sz w:val="16"/>
                <w:szCs w:val="16"/>
              </w:rPr>
              <w:t>Уточненные бюджетные ассигнования на год</w:t>
            </w:r>
          </w:p>
        </w:tc>
        <w:tc>
          <w:tcPr>
            <w:tcW w:w="1157" w:type="dxa"/>
            <w:hideMark/>
          </w:tcPr>
          <w:p w:rsidR="0002323B" w:rsidRPr="0002323B" w:rsidRDefault="0002323B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02323B">
              <w:rPr>
                <w:b/>
                <w:bCs/>
                <w:sz w:val="16"/>
                <w:szCs w:val="16"/>
              </w:rPr>
              <w:t>Кассовый расход</w:t>
            </w:r>
          </w:p>
        </w:tc>
        <w:tc>
          <w:tcPr>
            <w:tcW w:w="931" w:type="dxa"/>
            <w:vMerge/>
            <w:hideMark/>
          </w:tcPr>
          <w:p w:rsidR="0002323B" w:rsidRPr="0002323B" w:rsidRDefault="0002323B" w:rsidP="0002323B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08" w:type="dxa"/>
            <w:hideMark/>
          </w:tcPr>
          <w:p w:rsidR="0002323B" w:rsidRPr="0002323B" w:rsidRDefault="0002323B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02323B">
              <w:rPr>
                <w:b/>
                <w:bCs/>
                <w:sz w:val="16"/>
                <w:szCs w:val="16"/>
              </w:rPr>
              <w:t>Наименование, ед.</w:t>
            </w:r>
            <w:r w:rsidR="00E92B25">
              <w:rPr>
                <w:b/>
                <w:bCs/>
                <w:sz w:val="16"/>
                <w:szCs w:val="16"/>
              </w:rPr>
              <w:t xml:space="preserve"> </w:t>
            </w:r>
            <w:r w:rsidRPr="0002323B">
              <w:rPr>
                <w:b/>
                <w:bCs/>
                <w:sz w:val="16"/>
                <w:szCs w:val="16"/>
              </w:rPr>
              <w:t>измерения</w:t>
            </w:r>
          </w:p>
        </w:tc>
        <w:tc>
          <w:tcPr>
            <w:tcW w:w="608" w:type="dxa"/>
            <w:hideMark/>
          </w:tcPr>
          <w:p w:rsidR="0002323B" w:rsidRPr="0002323B" w:rsidRDefault="0002323B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02323B">
              <w:rPr>
                <w:b/>
                <w:bCs/>
                <w:sz w:val="16"/>
                <w:szCs w:val="16"/>
              </w:rPr>
              <w:t>План</w:t>
            </w:r>
          </w:p>
        </w:tc>
        <w:tc>
          <w:tcPr>
            <w:tcW w:w="608" w:type="dxa"/>
            <w:hideMark/>
          </w:tcPr>
          <w:p w:rsidR="0002323B" w:rsidRPr="0002323B" w:rsidRDefault="0002323B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02323B">
              <w:rPr>
                <w:b/>
                <w:bCs/>
                <w:sz w:val="16"/>
                <w:szCs w:val="16"/>
              </w:rPr>
              <w:t>Факт</w:t>
            </w:r>
          </w:p>
        </w:tc>
        <w:tc>
          <w:tcPr>
            <w:tcW w:w="1116" w:type="dxa"/>
            <w:hideMark/>
          </w:tcPr>
          <w:p w:rsidR="0002323B" w:rsidRPr="0002323B" w:rsidRDefault="0002323B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02323B">
              <w:rPr>
                <w:b/>
                <w:bCs/>
                <w:sz w:val="16"/>
                <w:szCs w:val="16"/>
              </w:rPr>
              <w:t>Процент исполнения, %</w:t>
            </w:r>
          </w:p>
        </w:tc>
        <w:tc>
          <w:tcPr>
            <w:tcW w:w="1863" w:type="dxa"/>
            <w:vMerge/>
            <w:hideMark/>
          </w:tcPr>
          <w:p w:rsidR="0002323B" w:rsidRPr="0002323B" w:rsidRDefault="0002323B" w:rsidP="0002323B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02323B" w:rsidRPr="0002323B" w:rsidTr="0002323B">
        <w:trPr>
          <w:trHeight w:val="300"/>
        </w:trPr>
        <w:tc>
          <w:tcPr>
            <w:tcW w:w="745" w:type="dxa"/>
            <w:noWrap/>
            <w:hideMark/>
          </w:tcPr>
          <w:p w:rsidR="0002323B" w:rsidRPr="0002323B" w:rsidRDefault="0002323B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02323B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76" w:type="dxa"/>
            <w:noWrap/>
            <w:hideMark/>
          </w:tcPr>
          <w:p w:rsidR="0002323B" w:rsidRPr="0002323B" w:rsidRDefault="0002323B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02323B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107" w:type="dxa"/>
            <w:noWrap/>
            <w:hideMark/>
          </w:tcPr>
          <w:p w:rsidR="0002323B" w:rsidRPr="0002323B" w:rsidRDefault="0002323B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02323B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134" w:type="dxa"/>
            <w:noWrap/>
            <w:hideMark/>
          </w:tcPr>
          <w:p w:rsidR="0002323B" w:rsidRPr="0002323B" w:rsidRDefault="0002323B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02323B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213" w:type="dxa"/>
            <w:noWrap/>
            <w:hideMark/>
          </w:tcPr>
          <w:p w:rsidR="0002323B" w:rsidRPr="0002323B" w:rsidRDefault="0002323B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02323B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157" w:type="dxa"/>
            <w:noWrap/>
            <w:hideMark/>
          </w:tcPr>
          <w:p w:rsidR="0002323B" w:rsidRPr="0002323B" w:rsidRDefault="0002323B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02323B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931" w:type="dxa"/>
            <w:noWrap/>
            <w:hideMark/>
          </w:tcPr>
          <w:p w:rsidR="0002323B" w:rsidRPr="0002323B" w:rsidRDefault="0002323B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02323B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608" w:type="dxa"/>
            <w:noWrap/>
            <w:hideMark/>
          </w:tcPr>
          <w:p w:rsidR="0002323B" w:rsidRPr="0002323B" w:rsidRDefault="0002323B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02323B"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608" w:type="dxa"/>
            <w:noWrap/>
            <w:hideMark/>
          </w:tcPr>
          <w:p w:rsidR="0002323B" w:rsidRPr="0002323B" w:rsidRDefault="0002323B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02323B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608" w:type="dxa"/>
            <w:noWrap/>
            <w:hideMark/>
          </w:tcPr>
          <w:p w:rsidR="0002323B" w:rsidRPr="0002323B" w:rsidRDefault="0002323B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02323B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16" w:type="dxa"/>
            <w:noWrap/>
            <w:hideMark/>
          </w:tcPr>
          <w:p w:rsidR="0002323B" w:rsidRPr="0002323B" w:rsidRDefault="0002323B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02323B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863" w:type="dxa"/>
            <w:noWrap/>
            <w:hideMark/>
          </w:tcPr>
          <w:p w:rsidR="0002323B" w:rsidRPr="0002323B" w:rsidRDefault="0002323B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02323B">
              <w:rPr>
                <w:b/>
                <w:bCs/>
                <w:sz w:val="16"/>
                <w:szCs w:val="16"/>
              </w:rPr>
              <w:t>12</w:t>
            </w:r>
          </w:p>
        </w:tc>
      </w:tr>
      <w:tr w:rsidR="0002323B" w:rsidRPr="0002323B" w:rsidTr="0002323B">
        <w:trPr>
          <w:trHeight w:val="293"/>
        </w:trPr>
        <w:tc>
          <w:tcPr>
            <w:tcW w:w="15166" w:type="dxa"/>
            <w:gridSpan w:val="12"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/>
                <w:bCs/>
                <w:sz w:val="16"/>
                <w:szCs w:val="16"/>
              </w:rPr>
            </w:pPr>
            <w:r w:rsidRPr="0002323B">
              <w:rPr>
                <w:b/>
                <w:bCs/>
                <w:sz w:val="16"/>
                <w:szCs w:val="16"/>
              </w:rPr>
              <w:t>Цель: Развитие творческого и интеллектуального потенциала детей и молодежи.</w:t>
            </w:r>
          </w:p>
        </w:tc>
      </w:tr>
      <w:tr w:rsidR="0002323B" w:rsidRPr="0002323B" w:rsidTr="0002323B">
        <w:trPr>
          <w:trHeight w:val="269"/>
        </w:trPr>
        <w:tc>
          <w:tcPr>
            <w:tcW w:w="15166" w:type="dxa"/>
            <w:gridSpan w:val="12"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/>
                <w:bCs/>
                <w:sz w:val="16"/>
                <w:szCs w:val="16"/>
              </w:rPr>
            </w:pPr>
            <w:r w:rsidRPr="0002323B">
              <w:rPr>
                <w:b/>
                <w:bCs/>
                <w:sz w:val="16"/>
                <w:szCs w:val="16"/>
              </w:rPr>
              <w:t xml:space="preserve">Задача </w:t>
            </w:r>
            <w:proofErr w:type="gramStart"/>
            <w:r w:rsidRPr="0002323B">
              <w:rPr>
                <w:b/>
                <w:bCs/>
                <w:sz w:val="16"/>
                <w:szCs w:val="16"/>
              </w:rPr>
              <w:t>1:  Обеспечение</w:t>
            </w:r>
            <w:proofErr w:type="gramEnd"/>
            <w:r w:rsidRPr="0002323B">
              <w:rPr>
                <w:b/>
                <w:bCs/>
                <w:sz w:val="16"/>
                <w:szCs w:val="16"/>
              </w:rPr>
              <w:t xml:space="preserve"> условий для максимальной вовлеченности населения ЗАТО г.</w:t>
            </w:r>
            <w:r w:rsidR="00E92B25">
              <w:rPr>
                <w:b/>
                <w:bCs/>
                <w:sz w:val="16"/>
                <w:szCs w:val="16"/>
              </w:rPr>
              <w:t xml:space="preserve"> </w:t>
            </w:r>
            <w:r w:rsidRPr="0002323B">
              <w:rPr>
                <w:b/>
                <w:bCs/>
                <w:sz w:val="16"/>
                <w:szCs w:val="16"/>
              </w:rPr>
              <w:t>Североморск в систематические занятия физической культурой и спортом, дальнейшего развития спорта.</w:t>
            </w:r>
          </w:p>
        </w:tc>
      </w:tr>
      <w:tr w:rsidR="00E92B25" w:rsidRPr="0002323B" w:rsidTr="0002323B">
        <w:trPr>
          <w:trHeight w:val="900"/>
        </w:trPr>
        <w:tc>
          <w:tcPr>
            <w:tcW w:w="745" w:type="dxa"/>
            <w:hideMark/>
          </w:tcPr>
          <w:p w:rsidR="00E92B25" w:rsidRPr="0002323B" w:rsidRDefault="00E92B25" w:rsidP="00E92B25">
            <w:pPr>
              <w:contextualSpacing/>
              <w:jc w:val="both"/>
              <w:rPr>
                <w:b/>
                <w:bCs/>
                <w:sz w:val="16"/>
                <w:szCs w:val="16"/>
              </w:rPr>
            </w:pPr>
            <w:r w:rsidRPr="0002323B">
              <w:rPr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3076" w:type="dxa"/>
            <w:hideMark/>
          </w:tcPr>
          <w:p w:rsidR="00E92B25" w:rsidRPr="0002323B" w:rsidRDefault="00E92B25" w:rsidP="00E92B25">
            <w:pPr>
              <w:contextualSpacing/>
              <w:jc w:val="both"/>
              <w:rPr>
                <w:b/>
                <w:bCs/>
                <w:sz w:val="16"/>
                <w:szCs w:val="16"/>
              </w:rPr>
            </w:pPr>
            <w:r w:rsidRPr="0002323B">
              <w:rPr>
                <w:b/>
                <w:bCs/>
                <w:sz w:val="16"/>
                <w:szCs w:val="16"/>
              </w:rPr>
              <w:t>Основное мероприятие 1. Обеспечение организации и проведения физкультурных мероприятий и массовых спортивных мероприятий</w:t>
            </w:r>
          </w:p>
        </w:tc>
        <w:tc>
          <w:tcPr>
            <w:tcW w:w="1107" w:type="dxa"/>
            <w:hideMark/>
          </w:tcPr>
          <w:p w:rsidR="00E92B25" w:rsidRPr="0002323B" w:rsidRDefault="00E92B25" w:rsidP="00E92B25">
            <w:pPr>
              <w:contextualSpacing/>
              <w:jc w:val="both"/>
              <w:rPr>
                <w:b/>
                <w:bCs/>
                <w:sz w:val="16"/>
                <w:szCs w:val="16"/>
              </w:rPr>
            </w:pPr>
            <w:r w:rsidRPr="0002323B">
              <w:rPr>
                <w:b/>
                <w:bCs/>
                <w:sz w:val="16"/>
                <w:szCs w:val="16"/>
              </w:rPr>
              <w:t>2020 год</w:t>
            </w:r>
          </w:p>
        </w:tc>
        <w:tc>
          <w:tcPr>
            <w:tcW w:w="1134" w:type="dxa"/>
            <w:hideMark/>
          </w:tcPr>
          <w:p w:rsidR="00E92B25" w:rsidRPr="0002323B" w:rsidRDefault="00E92B25" w:rsidP="00E92B25">
            <w:pPr>
              <w:contextualSpacing/>
              <w:jc w:val="both"/>
              <w:rPr>
                <w:b/>
                <w:bCs/>
                <w:sz w:val="16"/>
                <w:szCs w:val="16"/>
              </w:rPr>
            </w:pPr>
            <w:r w:rsidRPr="0002323B">
              <w:rPr>
                <w:b/>
                <w:bCs/>
                <w:sz w:val="16"/>
                <w:szCs w:val="16"/>
              </w:rPr>
              <w:t>Местный бюджет</w:t>
            </w:r>
          </w:p>
        </w:tc>
        <w:tc>
          <w:tcPr>
            <w:tcW w:w="1213" w:type="dxa"/>
            <w:hideMark/>
          </w:tcPr>
          <w:p w:rsidR="00E92B25" w:rsidRPr="0002323B" w:rsidRDefault="00E92B25" w:rsidP="00E92B25">
            <w:pPr>
              <w:contextualSpacing/>
              <w:jc w:val="both"/>
              <w:rPr>
                <w:b/>
                <w:bCs/>
                <w:sz w:val="16"/>
                <w:szCs w:val="16"/>
              </w:rPr>
            </w:pPr>
            <w:r w:rsidRPr="0002323B">
              <w:rPr>
                <w:b/>
                <w:bCs/>
                <w:sz w:val="16"/>
                <w:szCs w:val="16"/>
              </w:rPr>
              <w:t>6 307,45</w:t>
            </w:r>
          </w:p>
        </w:tc>
        <w:tc>
          <w:tcPr>
            <w:tcW w:w="1157" w:type="dxa"/>
            <w:hideMark/>
          </w:tcPr>
          <w:p w:rsidR="00E92B25" w:rsidRPr="0002323B" w:rsidRDefault="00E92B25" w:rsidP="00E92B25">
            <w:pPr>
              <w:contextualSpacing/>
              <w:jc w:val="both"/>
              <w:rPr>
                <w:b/>
                <w:bCs/>
                <w:sz w:val="16"/>
                <w:szCs w:val="16"/>
              </w:rPr>
            </w:pPr>
            <w:r w:rsidRPr="0002323B">
              <w:rPr>
                <w:b/>
                <w:bCs/>
                <w:sz w:val="16"/>
                <w:szCs w:val="16"/>
              </w:rPr>
              <w:t>6 307,45</w:t>
            </w:r>
          </w:p>
        </w:tc>
        <w:tc>
          <w:tcPr>
            <w:tcW w:w="931" w:type="dxa"/>
            <w:hideMark/>
          </w:tcPr>
          <w:p w:rsidR="00E92B25" w:rsidRPr="0002323B" w:rsidRDefault="00E92B25" w:rsidP="00E92B25">
            <w:pPr>
              <w:contextualSpacing/>
              <w:jc w:val="both"/>
              <w:rPr>
                <w:b/>
                <w:bCs/>
                <w:sz w:val="16"/>
                <w:szCs w:val="16"/>
              </w:rPr>
            </w:pPr>
            <w:r w:rsidRPr="0002323B">
              <w:rPr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608" w:type="dxa"/>
            <w:hideMark/>
          </w:tcPr>
          <w:p w:rsidR="00E92B25" w:rsidRPr="0002323B" w:rsidRDefault="00E92B25" w:rsidP="00E92B25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доля населения, систем</w:t>
            </w:r>
            <w:proofErr w:type="gramStart"/>
            <w:r w:rsidRPr="0002323B">
              <w:rPr>
                <w:bCs/>
                <w:sz w:val="16"/>
                <w:szCs w:val="16"/>
              </w:rPr>
              <w:t>.</w:t>
            </w:r>
            <w:proofErr w:type="gramEnd"/>
            <w:r w:rsidRPr="0002323B">
              <w:rPr>
                <w:bCs/>
                <w:sz w:val="16"/>
                <w:szCs w:val="16"/>
              </w:rPr>
              <w:t xml:space="preserve"> занимающихся спортом, %</w:t>
            </w:r>
          </w:p>
        </w:tc>
        <w:tc>
          <w:tcPr>
            <w:tcW w:w="608" w:type="dxa"/>
            <w:hideMark/>
          </w:tcPr>
          <w:p w:rsidR="00E92B25" w:rsidRPr="0002323B" w:rsidRDefault="00E92B25" w:rsidP="00E92B25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41,0</w:t>
            </w:r>
          </w:p>
        </w:tc>
        <w:tc>
          <w:tcPr>
            <w:tcW w:w="608" w:type="dxa"/>
            <w:hideMark/>
          </w:tcPr>
          <w:p w:rsidR="00E92B25" w:rsidRPr="0002323B" w:rsidRDefault="00E92B25" w:rsidP="00E92B25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38,2</w:t>
            </w:r>
          </w:p>
        </w:tc>
        <w:tc>
          <w:tcPr>
            <w:tcW w:w="1116" w:type="dxa"/>
            <w:hideMark/>
          </w:tcPr>
          <w:p w:rsidR="00E92B25" w:rsidRPr="0002323B" w:rsidRDefault="00E92B25" w:rsidP="00E92B25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93,17</w:t>
            </w:r>
          </w:p>
        </w:tc>
        <w:tc>
          <w:tcPr>
            <w:tcW w:w="1863" w:type="dxa"/>
            <w:hideMark/>
          </w:tcPr>
          <w:p w:rsidR="00E92B25" w:rsidRPr="0002323B" w:rsidRDefault="00E92B25" w:rsidP="00E92B25">
            <w:pPr>
              <w:contextualSpacing/>
              <w:jc w:val="both"/>
              <w:rPr>
                <w:b/>
                <w:bCs/>
                <w:sz w:val="16"/>
                <w:szCs w:val="16"/>
              </w:rPr>
            </w:pPr>
            <w:r w:rsidRPr="0002323B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E92B25" w:rsidRPr="0002323B" w:rsidTr="00E92B25">
        <w:trPr>
          <w:trHeight w:val="672"/>
        </w:trPr>
        <w:tc>
          <w:tcPr>
            <w:tcW w:w="745" w:type="dxa"/>
            <w:hideMark/>
          </w:tcPr>
          <w:p w:rsidR="00E92B25" w:rsidRPr="0002323B" w:rsidRDefault="00E92B25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1.1</w:t>
            </w:r>
          </w:p>
        </w:tc>
        <w:tc>
          <w:tcPr>
            <w:tcW w:w="3076" w:type="dxa"/>
            <w:hideMark/>
          </w:tcPr>
          <w:p w:rsidR="00E92B25" w:rsidRPr="0002323B" w:rsidRDefault="00E92B25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Прочие направления расходов муниципальной программы</w:t>
            </w:r>
          </w:p>
        </w:tc>
        <w:tc>
          <w:tcPr>
            <w:tcW w:w="1107" w:type="dxa"/>
            <w:hideMark/>
          </w:tcPr>
          <w:p w:rsidR="00E92B25" w:rsidRPr="0002323B" w:rsidRDefault="00E92B25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2020 год</w:t>
            </w:r>
          </w:p>
        </w:tc>
        <w:tc>
          <w:tcPr>
            <w:tcW w:w="1134" w:type="dxa"/>
            <w:hideMark/>
          </w:tcPr>
          <w:p w:rsidR="00E92B25" w:rsidRPr="0002323B" w:rsidRDefault="00E92B25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Всего: местный бюджет</w:t>
            </w:r>
          </w:p>
        </w:tc>
        <w:tc>
          <w:tcPr>
            <w:tcW w:w="1213" w:type="dxa"/>
            <w:hideMark/>
          </w:tcPr>
          <w:p w:rsidR="00E92B25" w:rsidRPr="0002323B" w:rsidRDefault="00E92B25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1 350,00</w:t>
            </w:r>
          </w:p>
        </w:tc>
        <w:tc>
          <w:tcPr>
            <w:tcW w:w="1157" w:type="dxa"/>
            <w:hideMark/>
          </w:tcPr>
          <w:p w:rsidR="00E92B25" w:rsidRPr="0002323B" w:rsidRDefault="00E92B25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1 350,00</w:t>
            </w:r>
          </w:p>
        </w:tc>
        <w:tc>
          <w:tcPr>
            <w:tcW w:w="931" w:type="dxa"/>
            <w:hideMark/>
          </w:tcPr>
          <w:p w:rsidR="00E92B25" w:rsidRPr="0002323B" w:rsidRDefault="00E92B25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100,00</w:t>
            </w:r>
          </w:p>
        </w:tc>
        <w:tc>
          <w:tcPr>
            <w:tcW w:w="1608" w:type="dxa"/>
            <w:hideMark/>
          </w:tcPr>
          <w:p w:rsidR="00E92B25" w:rsidRPr="0002323B" w:rsidRDefault="00E92B25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кол-во мероприятий, шт.</w:t>
            </w:r>
          </w:p>
        </w:tc>
        <w:tc>
          <w:tcPr>
            <w:tcW w:w="608" w:type="dxa"/>
            <w:hideMark/>
          </w:tcPr>
          <w:p w:rsidR="00E92B25" w:rsidRPr="006829A4" w:rsidRDefault="00E92B25" w:rsidP="0002323B">
            <w:pPr>
              <w:contextualSpacing/>
              <w:jc w:val="both"/>
              <w:rPr>
                <w:bCs/>
                <w:sz w:val="16"/>
                <w:szCs w:val="16"/>
                <w:highlight w:val="yellow"/>
              </w:rPr>
            </w:pPr>
            <w:r w:rsidRPr="006829A4">
              <w:rPr>
                <w:bCs/>
                <w:sz w:val="16"/>
                <w:szCs w:val="16"/>
                <w:highlight w:val="yellow"/>
              </w:rPr>
              <w:t>30,0</w:t>
            </w:r>
          </w:p>
        </w:tc>
        <w:tc>
          <w:tcPr>
            <w:tcW w:w="608" w:type="dxa"/>
            <w:hideMark/>
          </w:tcPr>
          <w:p w:rsidR="00E92B25" w:rsidRPr="006829A4" w:rsidRDefault="00E92B25" w:rsidP="0002323B">
            <w:pPr>
              <w:contextualSpacing/>
              <w:jc w:val="both"/>
              <w:rPr>
                <w:bCs/>
                <w:sz w:val="16"/>
                <w:szCs w:val="16"/>
                <w:highlight w:val="yellow"/>
              </w:rPr>
            </w:pPr>
            <w:r w:rsidRPr="006829A4">
              <w:rPr>
                <w:bCs/>
                <w:sz w:val="16"/>
                <w:szCs w:val="16"/>
                <w:highlight w:val="yellow"/>
              </w:rPr>
              <w:t>17,0</w:t>
            </w:r>
          </w:p>
        </w:tc>
        <w:tc>
          <w:tcPr>
            <w:tcW w:w="1116" w:type="dxa"/>
            <w:hideMark/>
          </w:tcPr>
          <w:p w:rsidR="00E92B25" w:rsidRPr="006829A4" w:rsidRDefault="00E92B25" w:rsidP="0002323B">
            <w:pPr>
              <w:contextualSpacing/>
              <w:jc w:val="both"/>
              <w:rPr>
                <w:bCs/>
                <w:sz w:val="16"/>
                <w:szCs w:val="16"/>
                <w:highlight w:val="yellow"/>
              </w:rPr>
            </w:pPr>
            <w:r w:rsidRPr="006829A4">
              <w:rPr>
                <w:bCs/>
                <w:sz w:val="16"/>
                <w:szCs w:val="16"/>
                <w:highlight w:val="yellow"/>
              </w:rPr>
              <w:t>56,67</w:t>
            </w:r>
          </w:p>
        </w:tc>
        <w:tc>
          <w:tcPr>
            <w:tcW w:w="1863" w:type="dxa"/>
            <w:vMerge w:val="restart"/>
            <w:hideMark/>
          </w:tcPr>
          <w:p w:rsidR="00E92B25" w:rsidRPr="0002323B" w:rsidRDefault="00E92B25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 xml:space="preserve">Управление </w:t>
            </w:r>
            <w:proofErr w:type="gramStart"/>
            <w:r w:rsidRPr="0002323B">
              <w:rPr>
                <w:bCs/>
                <w:sz w:val="16"/>
                <w:szCs w:val="16"/>
              </w:rPr>
              <w:t>культуры,</w:t>
            </w:r>
            <w:r w:rsidRPr="0002323B">
              <w:rPr>
                <w:bCs/>
                <w:sz w:val="16"/>
                <w:szCs w:val="16"/>
              </w:rPr>
              <w:br/>
              <w:t>спорта</w:t>
            </w:r>
            <w:proofErr w:type="gramEnd"/>
            <w:r w:rsidRPr="0002323B">
              <w:rPr>
                <w:bCs/>
                <w:sz w:val="16"/>
                <w:szCs w:val="16"/>
              </w:rPr>
              <w:t>, молодежной</w:t>
            </w:r>
            <w:r w:rsidRPr="0002323B">
              <w:rPr>
                <w:bCs/>
                <w:sz w:val="16"/>
                <w:szCs w:val="16"/>
              </w:rPr>
              <w:br/>
              <w:t>политики и</w:t>
            </w:r>
            <w:r w:rsidRPr="0002323B">
              <w:rPr>
                <w:bCs/>
                <w:sz w:val="16"/>
                <w:szCs w:val="16"/>
              </w:rPr>
              <w:br/>
              <w:t>международных связей</w:t>
            </w:r>
            <w:r w:rsidRPr="0002323B">
              <w:rPr>
                <w:bCs/>
                <w:sz w:val="16"/>
                <w:szCs w:val="16"/>
              </w:rPr>
              <w:br/>
              <w:t>администрации ЗАТО</w:t>
            </w:r>
            <w:r w:rsidRPr="0002323B">
              <w:rPr>
                <w:bCs/>
                <w:sz w:val="16"/>
                <w:szCs w:val="16"/>
              </w:rPr>
              <w:br/>
              <w:t>г.Североморск</w:t>
            </w:r>
          </w:p>
        </w:tc>
      </w:tr>
      <w:tr w:rsidR="0002323B" w:rsidRPr="0002323B" w:rsidTr="0002323B">
        <w:trPr>
          <w:trHeight w:val="630"/>
        </w:trPr>
        <w:tc>
          <w:tcPr>
            <w:tcW w:w="745" w:type="dxa"/>
            <w:vMerge w:val="restart"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1.1.1</w:t>
            </w:r>
          </w:p>
        </w:tc>
        <w:tc>
          <w:tcPr>
            <w:tcW w:w="3076" w:type="dxa"/>
            <w:vMerge w:val="restart"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Прочие направления расходов муниципальной программы Обеспечение организации и проведения физкультурных и массовых спортивных мероприятий на муниципальном уровне, в том числе мероприятий в рамках ВФСК "ГТО"</w:t>
            </w:r>
          </w:p>
        </w:tc>
        <w:tc>
          <w:tcPr>
            <w:tcW w:w="1107" w:type="dxa"/>
            <w:vMerge w:val="restart"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2020 год</w:t>
            </w:r>
          </w:p>
        </w:tc>
        <w:tc>
          <w:tcPr>
            <w:tcW w:w="1134" w:type="dxa"/>
            <w:vMerge w:val="restart"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Всего: местный бюджет</w:t>
            </w:r>
          </w:p>
        </w:tc>
        <w:tc>
          <w:tcPr>
            <w:tcW w:w="1213" w:type="dxa"/>
            <w:vMerge w:val="restart"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300,60</w:t>
            </w:r>
          </w:p>
        </w:tc>
        <w:tc>
          <w:tcPr>
            <w:tcW w:w="1157" w:type="dxa"/>
            <w:vMerge w:val="restart"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300,60</w:t>
            </w:r>
          </w:p>
        </w:tc>
        <w:tc>
          <w:tcPr>
            <w:tcW w:w="931" w:type="dxa"/>
            <w:vMerge w:val="restart"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100,00</w:t>
            </w:r>
          </w:p>
        </w:tc>
        <w:tc>
          <w:tcPr>
            <w:tcW w:w="1608" w:type="dxa"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 xml:space="preserve">кол-во человек, </w:t>
            </w:r>
            <w:proofErr w:type="spellStart"/>
            <w:r w:rsidRPr="0002323B">
              <w:rPr>
                <w:bCs/>
                <w:sz w:val="16"/>
                <w:szCs w:val="16"/>
              </w:rPr>
              <w:t>вып</w:t>
            </w:r>
            <w:proofErr w:type="spellEnd"/>
            <w:r w:rsidRPr="0002323B">
              <w:rPr>
                <w:bCs/>
                <w:sz w:val="16"/>
                <w:szCs w:val="16"/>
              </w:rPr>
              <w:t>-х нормы ГТО, чел.</w:t>
            </w:r>
          </w:p>
        </w:tc>
        <w:tc>
          <w:tcPr>
            <w:tcW w:w="608" w:type="dxa"/>
            <w:hideMark/>
          </w:tcPr>
          <w:p w:rsidR="0002323B" w:rsidRPr="006829A4" w:rsidRDefault="0002323B" w:rsidP="0002323B">
            <w:pPr>
              <w:contextualSpacing/>
              <w:jc w:val="both"/>
              <w:rPr>
                <w:bCs/>
                <w:sz w:val="16"/>
                <w:szCs w:val="16"/>
                <w:highlight w:val="yellow"/>
              </w:rPr>
            </w:pPr>
            <w:r w:rsidRPr="006829A4">
              <w:rPr>
                <w:bCs/>
                <w:sz w:val="16"/>
                <w:szCs w:val="16"/>
                <w:highlight w:val="yellow"/>
              </w:rPr>
              <w:t>25,0</w:t>
            </w:r>
          </w:p>
        </w:tc>
        <w:tc>
          <w:tcPr>
            <w:tcW w:w="608" w:type="dxa"/>
            <w:hideMark/>
          </w:tcPr>
          <w:p w:rsidR="0002323B" w:rsidRPr="006829A4" w:rsidRDefault="0002323B" w:rsidP="0002323B">
            <w:pPr>
              <w:contextualSpacing/>
              <w:jc w:val="both"/>
              <w:rPr>
                <w:bCs/>
                <w:sz w:val="16"/>
                <w:szCs w:val="16"/>
                <w:highlight w:val="yellow"/>
              </w:rPr>
            </w:pPr>
            <w:r w:rsidRPr="006829A4">
              <w:rPr>
                <w:bCs/>
                <w:sz w:val="16"/>
                <w:szCs w:val="16"/>
                <w:highlight w:val="yellow"/>
              </w:rPr>
              <w:t>14,0</w:t>
            </w:r>
          </w:p>
        </w:tc>
        <w:tc>
          <w:tcPr>
            <w:tcW w:w="1116" w:type="dxa"/>
            <w:hideMark/>
          </w:tcPr>
          <w:p w:rsidR="0002323B" w:rsidRPr="006829A4" w:rsidRDefault="0002323B" w:rsidP="0002323B">
            <w:pPr>
              <w:contextualSpacing/>
              <w:jc w:val="both"/>
              <w:rPr>
                <w:bCs/>
                <w:sz w:val="16"/>
                <w:szCs w:val="16"/>
                <w:highlight w:val="yellow"/>
              </w:rPr>
            </w:pPr>
            <w:r w:rsidRPr="006829A4">
              <w:rPr>
                <w:bCs/>
                <w:sz w:val="16"/>
                <w:szCs w:val="16"/>
                <w:highlight w:val="yellow"/>
              </w:rPr>
              <w:t>56,00</w:t>
            </w:r>
          </w:p>
        </w:tc>
        <w:tc>
          <w:tcPr>
            <w:tcW w:w="1863" w:type="dxa"/>
            <w:vMerge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</w:p>
        </w:tc>
      </w:tr>
      <w:tr w:rsidR="0002323B" w:rsidRPr="0002323B" w:rsidTr="0002323B">
        <w:trPr>
          <w:trHeight w:val="645"/>
        </w:trPr>
        <w:tc>
          <w:tcPr>
            <w:tcW w:w="745" w:type="dxa"/>
            <w:vMerge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3076" w:type="dxa"/>
            <w:vMerge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1107" w:type="dxa"/>
            <w:vMerge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1213" w:type="dxa"/>
            <w:vMerge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1157" w:type="dxa"/>
            <w:vMerge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931" w:type="dxa"/>
            <w:vMerge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1608" w:type="dxa"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кол-во людей ОВЗ, чел</w:t>
            </w:r>
          </w:p>
        </w:tc>
        <w:tc>
          <w:tcPr>
            <w:tcW w:w="608" w:type="dxa"/>
            <w:hideMark/>
          </w:tcPr>
          <w:p w:rsidR="0002323B" w:rsidRPr="006829A4" w:rsidRDefault="0002323B" w:rsidP="0002323B">
            <w:pPr>
              <w:contextualSpacing/>
              <w:jc w:val="both"/>
              <w:rPr>
                <w:bCs/>
                <w:sz w:val="16"/>
                <w:szCs w:val="16"/>
                <w:highlight w:val="yellow"/>
              </w:rPr>
            </w:pPr>
            <w:r w:rsidRPr="006829A4">
              <w:rPr>
                <w:bCs/>
                <w:sz w:val="16"/>
                <w:szCs w:val="16"/>
                <w:highlight w:val="yellow"/>
              </w:rPr>
              <w:t>150,0</w:t>
            </w:r>
          </w:p>
        </w:tc>
        <w:tc>
          <w:tcPr>
            <w:tcW w:w="608" w:type="dxa"/>
            <w:hideMark/>
          </w:tcPr>
          <w:p w:rsidR="0002323B" w:rsidRPr="006829A4" w:rsidRDefault="0002323B" w:rsidP="0002323B">
            <w:pPr>
              <w:contextualSpacing/>
              <w:jc w:val="both"/>
              <w:rPr>
                <w:bCs/>
                <w:sz w:val="16"/>
                <w:szCs w:val="16"/>
                <w:highlight w:val="yellow"/>
              </w:rPr>
            </w:pPr>
            <w:r w:rsidRPr="006829A4">
              <w:rPr>
                <w:bCs/>
                <w:sz w:val="16"/>
                <w:szCs w:val="16"/>
                <w:highlight w:val="yellow"/>
              </w:rPr>
              <w:t>0,0</w:t>
            </w:r>
          </w:p>
        </w:tc>
        <w:tc>
          <w:tcPr>
            <w:tcW w:w="1116" w:type="dxa"/>
            <w:hideMark/>
          </w:tcPr>
          <w:p w:rsidR="0002323B" w:rsidRPr="006829A4" w:rsidRDefault="0002323B" w:rsidP="0002323B">
            <w:pPr>
              <w:contextualSpacing/>
              <w:jc w:val="both"/>
              <w:rPr>
                <w:bCs/>
                <w:sz w:val="16"/>
                <w:szCs w:val="16"/>
                <w:highlight w:val="yellow"/>
              </w:rPr>
            </w:pPr>
            <w:r w:rsidRPr="006829A4">
              <w:rPr>
                <w:bCs/>
                <w:sz w:val="16"/>
                <w:szCs w:val="16"/>
                <w:highlight w:val="yellow"/>
              </w:rPr>
              <w:t>0,00</w:t>
            </w:r>
          </w:p>
        </w:tc>
        <w:tc>
          <w:tcPr>
            <w:tcW w:w="1863" w:type="dxa"/>
            <w:vMerge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</w:p>
        </w:tc>
      </w:tr>
      <w:tr w:rsidR="0002323B" w:rsidRPr="0002323B" w:rsidTr="0002323B">
        <w:trPr>
          <w:trHeight w:val="330"/>
        </w:trPr>
        <w:tc>
          <w:tcPr>
            <w:tcW w:w="745" w:type="dxa"/>
            <w:vMerge w:val="restart"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1.1.2</w:t>
            </w:r>
          </w:p>
        </w:tc>
        <w:tc>
          <w:tcPr>
            <w:tcW w:w="3076" w:type="dxa"/>
            <w:vMerge w:val="restart"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Участие и организация физкультурных и массовых спортивных мероприятий на областном, региональном и Всероссийском уровне.</w:t>
            </w:r>
          </w:p>
        </w:tc>
        <w:tc>
          <w:tcPr>
            <w:tcW w:w="1107" w:type="dxa"/>
            <w:vMerge w:val="restart"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2020 год</w:t>
            </w:r>
          </w:p>
        </w:tc>
        <w:tc>
          <w:tcPr>
            <w:tcW w:w="1134" w:type="dxa"/>
            <w:vMerge w:val="restart"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Всего: местный бюджет</w:t>
            </w:r>
          </w:p>
        </w:tc>
        <w:tc>
          <w:tcPr>
            <w:tcW w:w="1213" w:type="dxa"/>
            <w:vMerge w:val="restart"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63,80</w:t>
            </w:r>
          </w:p>
        </w:tc>
        <w:tc>
          <w:tcPr>
            <w:tcW w:w="1157" w:type="dxa"/>
            <w:vMerge w:val="restart"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63,80</w:t>
            </w:r>
          </w:p>
        </w:tc>
        <w:tc>
          <w:tcPr>
            <w:tcW w:w="931" w:type="dxa"/>
            <w:vMerge w:val="restart"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1608" w:type="dxa"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кол-во мероприятий, шт.</w:t>
            </w:r>
          </w:p>
        </w:tc>
        <w:tc>
          <w:tcPr>
            <w:tcW w:w="608" w:type="dxa"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2,0</w:t>
            </w:r>
          </w:p>
        </w:tc>
        <w:tc>
          <w:tcPr>
            <w:tcW w:w="608" w:type="dxa"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3,0</w:t>
            </w:r>
          </w:p>
        </w:tc>
        <w:tc>
          <w:tcPr>
            <w:tcW w:w="1116" w:type="dxa"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150,00</w:t>
            </w:r>
          </w:p>
        </w:tc>
        <w:tc>
          <w:tcPr>
            <w:tcW w:w="1863" w:type="dxa"/>
            <w:vMerge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</w:p>
        </w:tc>
      </w:tr>
      <w:tr w:rsidR="0002323B" w:rsidRPr="0002323B" w:rsidTr="0002323B">
        <w:trPr>
          <w:trHeight w:val="300"/>
        </w:trPr>
        <w:tc>
          <w:tcPr>
            <w:tcW w:w="745" w:type="dxa"/>
            <w:vMerge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3076" w:type="dxa"/>
            <w:vMerge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1107" w:type="dxa"/>
            <w:vMerge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1213" w:type="dxa"/>
            <w:vMerge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1157" w:type="dxa"/>
            <w:vMerge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931" w:type="dxa"/>
            <w:vMerge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1608" w:type="dxa"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кол-во человек, чел.</w:t>
            </w:r>
          </w:p>
        </w:tc>
        <w:tc>
          <w:tcPr>
            <w:tcW w:w="608" w:type="dxa"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40,0</w:t>
            </w:r>
          </w:p>
        </w:tc>
        <w:tc>
          <w:tcPr>
            <w:tcW w:w="608" w:type="dxa"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60,0</w:t>
            </w:r>
          </w:p>
        </w:tc>
        <w:tc>
          <w:tcPr>
            <w:tcW w:w="1116" w:type="dxa"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150,00</w:t>
            </w:r>
          </w:p>
        </w:tc>
        <w:tc>
          <w:tcPr>
            <w:tcW w:w="1863" w:type="dxa"/>
            <w:vMerge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</w:p>
        </w:tc>
      </w:tr>
      <w:tr w:rsidR="0002323B" w:rsidRPr="0002323B" w:rsidTr="0002323B">
        <w:trPr>
          <w:trHeight w:val="330"/>
        </w:trPr>
        <w:tc>
          <w:tcPr>
            <w:tcW w:w="745" w:type="dxa"/>
            <w:vMerge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3076" w:type="dxa"/>
            <w:vMerge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1107" w:type="dxa"/>
            <w:vMerge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1213" w:type="dxa"/>
            <w:vMerge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1157" w:type="dxa"/>
            <w:vMerge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931" w:type="dxa"/>
            <w:vMerge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1608" w:type="dxa"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кол-во людей ОВЗ, чел</w:t>
            </w:r>
          </w:p>
        </w:tc>
        <w:tc>
          <w:tcPr>
            <w:tcW w:w="608" w:type="dxa"/>
            <w:hideMark/>
          </w:tcPr>
          <w:p w:rsidR="0002323B" w:rsidRPr="006829A4" w:rsidRDefault="0002323B" w:rsidP="0002323B">
            <w:pPr>
              <w:contextualSpacing/>
              <w:jc w:val="both"/>
              <w:rPr>
                <w:bCs/>
                <w:sz w:val="16"/>
                <w:szCs w:val="16"/>
                <w:highlight w:val="yellow"/>
              </w:rPr>
            </w:pPr>
            <w:r w:rsidRPr="006829A4">
              <w:rPr>
                <w:bCs/>
                <w:sz w:val="16"/>
                <w:szCs w:val="16"/>
                <w:highlight w:val="yellow"/>
              </w:rPr>
              <w:t>40,0</w:t>
            </w:r>
          </w:p>
        </w:tc>
        <w:tc>
          <w:tcPr>
            <w:tcW w:w="608" w:type="dxa"/>
            <w:hideMark/>
          </w:tcPr>
          <w:p w:rsidR="0002323B" w:rsidRPr="006829A4" w:rsidRDefault="0002323B" w:rsidP="0002323B">
            <w:pPr>
              <w:contextualSpacing/>
              <w:jc w:val="both"/>
              <w:rPr>
                <w:bCs/>
                <w:sz w:val="16"/>
                <w:szCs w:val="16"/>
                <w:highlight w:val="yellow"/>
              </w:rPr>
            </w:pPr>
            <w:r w:rsidRPr="006829A4">
              <w:rPr>
                <w:bCs/>
                <w:sz w:val="16"/>
                <w:szCs w:val="16"/>
                <w:highlight w:val="yellow"/>
              </w:rPr>
              <w:t>0,0</w:t>
            </w:r>
          </w:p>
        </w:tc>
        <w:tc>
          <w:tcPr>
            <w:tcW w:w="1116" w:type="dxa"/>
            <w:hideMark/>
          </w:tcPr>
          <w:p w:rsidR="0002323B" w:rsidRPr="006829A4" w:rsidRDefault="0002323B" w:rsidP="0002323B">
            <w:pPr>
              <w:contextualSpacing/>
              <w:jc w:val="both"/>
              <w:rPr>
                <w:bCs/>
                <w:sz w:val="16"/>
                <w:szCs w:val="16"/>
                <w:highlight w:val="yellow"/>
              </w:rPr>
            </w:pPr>
            <w:r w:rsidRPr="006829A4">
              <w:rPr>
                <w:bCs/>
                <w:sz w:val="16"/>
                <w:szCs w:val="16"/>
                <w:highlight w:val="yellow"/>
              </w:rPr>
              <w:t>0,00</w:t>
            </w:r>
          </w:p>
        </w:tc>
        <w:tc>
          <w:tcPr>
            <w:tcW w:w="1863" w:type="dxa"/>
            <w:vMerge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</w:p>
        </w:tc>
      </w:tr>
      <w:tr w:rsidR="0002323B" w:rsidRPr="0002323B" w:rsidTr="0002323B">
        <w:trPr>
          <w:trHeight w:val="585"/>
        </w:trPr>
        <w:tc>
          <w:tcPr>
            <w:tcW w:w="745" w:type="dxa"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1.1.3</w:t>
            </w:r>
          </w:p>
        </w:tc>
        <w:tc>
          <w:tcPr>
            <w:tcW w:w="3076" w:type="dxa"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Аренда спортсооружений</w:t>
            </w:r>
          </w:p>
        </w:tc>
        <w:tc>
          <w:tcPr>
            <w:tcW w:w="1107" w:type="dxa"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2020 год</w:t>
            </w:r>
          </w:p>
        </w:tc>
        <w:tc>
          <w:tcPr>
            <w:tcW w:w="1134" w:type="dxa"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Всего: местный бюджет</w:t>
            </w:r>
          </w:p>
        </w:tc>
        <w:tc>
          <w:tcPr>
            <w:tcW w:w="1213" w:type="dxa"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985,60</w:t>
            </w:r>
          </w:p>
        </w:tc>
        <w:tc>
          <w:tcPr>
            <w:tcW w:w="1157" w:type="dxa"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985,60</w:t>
            </w:r>
          </w:p>
        </w:tc>
        <w:tc>
          <w:tcPr>
            <w:tcW w:w="931" w:type="dxa"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100,00</w:t>
            </w:r>
          </w:p>
        </w:tc>
        <w:tc>
          <w:tcPr>
            <w:tcW w:w="1608" w:type="dxa"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608" w:type="dxa"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608" w:type="dxa"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116" w:type="dxa"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863" w:type="dxa"/>
            <w:vMerge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</w:p>
        </w:tc>
      </w:tr>
      <w:tr w:rsidR="0002323B" w:rsidRPr="0002323B" w:rsidTr="0002323B">
        <w:trPr>
          <w:trHeight w:val="795"/>
        </w:trPr>
        <w:tc>
          <w:tcPr>
            <w:tcW w:w="745" w:type="dxa"/>
            <w:noWrap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1.2</w:t>
            </w:r>
          </w:p>
        </w:tc>
        <w:tc>
          <w:tcPr>
            <w:tcW w:w="3076" w:type="dxa"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Расходы муниципальных бюджетных и автономных учреждений на оплату труда и начисления на выплаты по оплате труда</w:t>
            </w:r>
          </w:p>
        </w:tc>
        <w:tc>
          <w:tcPr>
            <w:tcW w:w="1107" w:type="dxa"/>
            <w:noWrap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2020 год</w:t>
            </w:r>
          </w:p>
        </w:tc>
        <w:tc>
          <w:tcPr>
            <w:tcW w:w="1134" w:type="dxa"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Местный бюджет</w:t>
            </w:r>
          </w:p>
        </w:tc>
        <w:tc>
          <w:tcPr>
            <w:tcW w:w="1213" w:type="dxa"/>
            <w:noWrap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4 256,84</w:t>
            </w:r>
          </w:p>
        </w:tc>
        <w:tc>
          <w:tcPr>
            <w:tcW w:w="1157" w:type="dxa"/>
            <w:noWrap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4 256,84</w:t>
            </w:r>
          </w:p>
        </w:tc>
        <w:tc>
          <w:tcPr>
            <w:tcW w:w="931" w:type="dxa"/>
            <w:noWrap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100,00</w:t>
            </w:r>
          </w:p>
        </w:tc>
        <w:tc>
          <w:tcPr>
            <w:tcW w:w="1608" w:type="dxa"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608" w:type="dxa"/>
            <w:noWrap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608" w:type="dxa"/>
            <w:noWrap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116" w:type="dxa"/>
            <w:noWrap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863" w:type="dxa"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proofErr w:type="spellStart"/>
            <w:r w:rsidRPr="0002323B">
              <w:rPr>
                <w:bCs/>
                <w:sz w:val="16"/>
                <w:szCs w:val="16"/>
              </w:rPr>
              <w:t>УКСМПиМС</w:t>
            </w:r>
            <w:proofErr w:type="spellEnd"/>
            <w:r w:rsidRPr="0002323B">
              <w:rPr>
                <w:bCs/>
                <w:sz w:val="16"/>
                <w:szCs w:val="16"/>
              </w:rPr>
              <w:t xml:space="preserve"> </w:t>
            </w:r>
            <w:proofErr w:type="gramStart"/>
            <w:r w:rsidRPr="0002323B">
              <w:rPr>
                <w:bCs/>
                <w:sz w:val="16"/>
                <w:szCs w:val="16"/>
              </w:rPr>
              <w:t>администрации</w:t>
            </w:r>
            <w:proofErr w:type="gramEnd"/>
            <w:r w:rsidRPr="0002323B">
              <w:rPr>
                <w:bCs/>
                <w:sz w:val="16"/>
                <w:szCs w:val="16"/>
              </w:rPr>
              <w:t xml:space="preserve"> ЗАТО г.Североморск (СИАЦ)</w:t>
            </w:r>
          </w:p>
        </w:tc>
      </w:tr>
      <w:tr w:rsidR="0002323B" w:rsidRPr="0002323B" w:rsidTr="0002323B">
        <w:trPr>
          <w:trHeight w:val="600"/>
        </w:trPr>
        <w:tc>
          <w:tcPr>
            <w:tcW w:w="745" w:type="dxa"/>
            <w:noWrap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1.3</w:t>
            </w:r>
          </w:p>
        </w:tc>
        <w:tc>
          <w:tcPr>
            <w:tcW w:w="3076" w:type="dxa"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Расходы муниципальных бюджетных и автономных учреждений на содержание имущества</w:t>
            </w:r>
          </w:p>
        </w:tc>
        <w:tc>
          <w:tcPr>
            <w:tcW w:w="1107" w:type="dxa"/>
            <w:noWrap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2020 год</w:t>
            </w:r>
          </w:p>
        </w:tc>
        <w:tc>
          <w:tcPr>
            <w:tcW w:w="1134" w:type="dxa"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Местный бюджет</w:t>
            </w:r>
          </w:p>
        </w:tc>
        <w:tc>
          <w:tcPr>
            <w:tcW w:w="1213" w:type="dxa"/>
            <w:noWrap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237,92</w:t>
            </w:r>
          </w:p>
        </w:tc>
        <w:tc>
          <w:tcPr>
            <w:tcW w:w="1157" w:type="dxa"/>
            <w:noWrap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237,92</w:t>
            </w:r>
          </w:p>
        </w:tc>
        <w:tc>
          <w:tcPr>
            <w:tcW w:w="931" w:type="dxa"/>
            <w:noWrap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100,00</w:t>
            </w:r>
          </w:p>
        </w:tc>
        <w:tc>
          <w:tcPr>
            <w:tcW w:w="1608" w:type="dxa"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608" w:type="dxa"/>
            <w:noWrap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608" w:type="dxa"/>
            <w:noWrap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116" w:type="dxa"/>
            <w:noWrap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863" w:type="dxa"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proofErr w:type="spellStart"/>
            <w:r w:rsidRPr="0002323B">
              <w:rPr>
                <w:bCs/>
                <w:sz w:val="16"/>
                <w:szCs w:val="16"/>
              </w:rPr>
              <w:t>УКСМПиМС</w:t>
            </w:r>
            <w:proofErr w:type="spellEnd"/>
            <w:r w:rsidRPr="0002323B">
              <w:rPr>
                <w:bCs/>
                <w:sz w:val="16"/>
                <w:szCs w:val="16"/>
              </w:rPr>
              <w:t xml:space="preserve"> </w:t>
            </w:r>
            <w:proofErr w:type="gramStart"/>
            <w:r w:rsidRPr="0002323B">
              <w:rPr>
                <w:bCs/>
                <w:sz w:val="16"/>
                <w:szCs w:val="16"/>
              </w:rPr>
              <w:t>администрации</w:t>
            </w:r>
            <w:proofErr w:type="gramEnd"/>
            <w:r w:rsidRPr="0002323B">
              <w:rPr>
                <w:bCs/>
                <w:sz w:val="16"/>
                <w:szCs w:val="16"/>
              </w:rPr>
              <w:t xml:space="preserve"> ЗАТО г.Североморск (СИАЦ)</w:t>
            </w:r>
          </w:p>
        </w:tc>
      </w:tr>
      <w:tr w:rsidR="0002323B" w:rsidRPr="0002323B" w:rsidTr="0002323B">
        <w:trPr>
          <w:trHeight w:val="570"/>
        </w:trPr>
        <w:tc>
          <w:tcPr>
            <w:tcW w:w="745" w:type="dxa"/>
            <w:noWrap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lastRenderedPageBreak/>
              <w:t>1.4</w:t>
            </w:r>
          </w:p>
        </w:tc>
        <w:tc>
          <w:tcPr>
            <w:tcW w:w="3076" w:type="dxa"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Расходы муниципальных бюджетных и автономных учреждений на оплату коммунальных услуг</w:t>
            </w:r>
          </w:p>
        </w:tc>
        <w:tc>
          <w:tcPr>
            <w:tcW w:w="1107" w:type="dxa"/>
            <w:noWrap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2020 год</w:t>
            </w:r>
          </w:p>
        </w:tc>
        <w:tc>
          <w:tcPr>
            <w:tcW w:w="1134" w:type="dxa"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Местный бюджет</w:t>
            </w:r>
          </w:p>
        </w:tc>
        <w:tc>
          <w:tcPr>
            <w:tcW w:w="1213" w:type="dxa"/>
            <w:noWrap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265,41</w:t>
            </w:r>
          </w:p>
        </w:tc>
        <w:tc>
          <w:tcPr>
            <w:tcW w:w="1157" w:type="dxa"/>
            <w:noWrap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265,41</w:t>
            </w:r>
          </w:p>
        </w:tc>
        <w:tc>
          <w:tcPr>
            <w:tcW w:w="931" w:type="dxa"/>
            <w:noWrap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100,00</w:t>
            </w:r>
          </w:p>
        </w:tc>
        <w:tc>
          <w:tcPr>
            <w:tcW w:w="1608" w:type="dxa"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608" w:type="dxa"/>
            <w:noWrap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608" w:type="dxa"/>
            <w:noWrap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116" w:type="dxa"/>
            <w:noWrap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863" w:type="dxa"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proofErr w:type="spellStart"/>
            <w:r w:rsidRPr="0002323B">
              <w:rPr>
                <w:bCs/>
                <w:sz w:val="16"/>
                <w:szCs w:val="16"/>
              </w:rPr>
              <w:t>УКСМПиМС</w:t>
            </w:r>
            <w:proofErr w:type="spellEnd"/>
            <w:r w:rsidRPr="0002323B">
              <w:rPr>
                <w:bCs/>
                <w:sz w:val="16"/>
                <w:szCs w:val="16"/>
              </w:rPr>
              <w:t xml:space="preserve"> </w:t>
            </w:r>
            <w:proofErr w:type="gramStart"/>
            <w:r w:rsidRPr="0002323B">
              <w:rPr>
                <w:bCs/>
                <w:sz w:val="16"/>
                <w:szCs w:val="16"/>
              </w:rPr>
              <w:t>администрации</w:t>
            </w:r>
            <w:proofErr w:type="gramEnd"/>
            <w:r w:rsidRPr="0002323B">
              <w:rPr>
                <w:bCs/>
                <w:sz w:val="16"/>
                <w:szCs w:val="16"/>
              </w:rPr>
              <w:t xml:space="preserve"> ЗАТО г.Североморск (СИАЦ)</w:t>
            </w:r>
          </w:p>
        </w:tc>
      </w:tr>
      <w:tr w:rsidR="0002323B" w:rsidRPr="0002323B" w:rsidTr="0002323B">
        <w:trPr>
          <w:trHeight w:val="795"/>
        </w:trPr>
        <w:tc>
          <w:tcPr>
            <w:tcW w:w="745" w:type="dxa"/>
            <w:noWrap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1.5</w:t>
            </w:r>
          </w:p>
        </w:tc>
        <w:tc>
          <w:tcPr>
            <w:tcW w:w="3076" w:type="dxa"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Прочие расходы муниципальных бюджетных и автономных учреждений на обеспечение деятельности (оказание услуг)</w:t>
            </w:r>
          </w:p>
        </w:tc>
        <w:tc>
          <w:tcPr>
            <w:tcW w:w="1107" w:type="dxa"/>
            <w:noWrap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2020 год</w:t>
            </w:r>
          </w:p>
        </w:tc>
        <w:tc>
          <w:tcPr>
            <w:tcW w:w="1134" w:type="dxa"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Местный бюджет</w:t>
            </w:r>
          </w:p>
        </w:tc>
        <w:tc>
          <w:tcPr>
            <w:tcW w:w="1213" w:type="dxa"/>
            <w:noWrap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147,28</w:t>
            </w:r>
          </w:p>
        </w:tc>
        <w:tc>
          <w:tcPr>
            <w:tcW w:w="1157" w:type="dxa"/>
            <w:noWrap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147,28</w:t>
            </w:r>
          </w:p>
        </w:tc>
        <w:tc>
          <w:tcPr>
            <w:tcW w:w="931" w:type="dxa"/>
            <w:noWrap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100,00</w:t>
            </w:r>
          </w:p>
        </w:tc>
        <w:tc>
          <w:tcPr>
            <w:tcW w:w="1608" w:type="dxa"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608" w:type="dxa"/>
            <w:noWrap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608" w:type="dxa"/>
            <w:noWrap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116" w:type="dxa"/>
            <w:noWrap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863" w:type="dxa"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proofErr w:type="spellStart"/>
            <w:r w:rsidRPr="0002323B">
              <w:rPr>
                <w:bCs/>
                <w:sz w:val="16"/>
                <w:szCs w:val="16"/>
              </w:rPr>
              <w:t>УКСМПиМС</w:t>
            </w:r>
            <w:proofErr w:type="spellEnd"/>
            <w:r w:rsidRPr="0002323B">
              <w:rPr>
                <w:bCs/>
                <w:sz w:val="16"/>
                <w:szCs w:val="16"/>
              </w:rPr>
              <w:t xml:space="preserve"> </w:t>
            </w:r>
            <w:proofErr w:type="gramStart"/>
            <w:r w:rsidRPr="0002323B">
              <w:rPr>
                <w:bCs/>
                <w:sz w:val="16"/>
                <w:szCs w:val="16"/>
              </w:rPr>
              <w:t>администрации</w:t>
            </w:r>
            <w:proofErr w:type="gramEnd"/>
            <w:r w:rsidRPr="0002323B">
              <w:rPr>
                <w:bCs/>
                <w:sz w:val="16"/>
                <w:szCs w:val="16"/>
              </w:rPr>
              <w:t xml:space="preserve"> ЗАТО г.Североморск (СИАЦ)</w:t>
            </w:r>
          </w:p>
        </w:tc>
      </w:tr>
      <w:tr w:rsidR="0002323B" w:rsidRPr="0002323B" w:rsidTr="0002323B">
        <w:trPr>
          <w:trHeight w:val="1065"/>
        </w:trPr>
        <w:tc>
          <w:tcPr>
            <w:tcW w:w="745" w:type="dxa"/>
            <w:noWrap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1.6</w:t>
            </w:r>
          </w:p>
        </w:tc>
        <w:tc>
          <w:tcPr>
            <w:tcW w:w="3076" w:type="dxa"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 xml:space="preserve">Компенсация расходов на оплату стоимости проезда и провоза багажа к месту использования </w:t>
            </w:r>
            <w:proofErr w:type="spellStart"/>
            <w:r w:rsidRPr="0002323B">
              <w:rPr>
                <w:bCs/>
                <w:sz w:val="16"/>
                <w:szCs w:val="16"/>
              </w:rPr>
              <w:t>отуска</w:t>
            </w:r>
            <w:proofErr w:type="spellEnd"/>
            <w:r w:rsidRPr="0002323B">
              <w:rPr>
                <w:bCs/>
                <w:sz w:val="16"/>
                <w:szCs w:val="16"/>
              </w:rPr>
              <w:t xml:space="preserve"> и обратно лицам, работающим в организациях, финансируемых из местного бюджета</w:t>
            </w:r>
          </w:p>
        </w:tc>
        <w:tc>
          <w:tcPr>
            <w:tcW w:w="1107" w:type="dxa"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2020 год</w:t>
            </w:r>
          </w:p>
        </w:tc>
        <w:tc>
          <w:tcPr>
            <w:tcW w:w="1134" w:type="dxa"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Местный бюджет</w:t>
            </w:r>
          </w:p>
        </w:tc>
        <w:tc>
          <w:tcPr>
            <w:tcW w:w="1213" w:type="dxa"/>
            <w:noWrap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50,00</w:t>
            </w:r>
          </w:p>
        </w:tc>
        <w:tc>
          <w:tcPr>
            <w:tcW w:w="1157" w:type="dxa"/>
            <w:noWrap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50,00</w:t>
            </w:r>
          </w:p>
        </w:tc>
        <w:tc>
          <w:tcPr>
            <w:tcW w:w="931" w:type="dxa"/>
            <w:noWrap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100,00</w:t>
            </w:r>
          </w:p>
        </w:tc>
        <w:tc>
          <w:tcPr>
            <w:tcW w:w="1608" w:type="dxa"/>
            <w:noWrap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608" w:type="dxa"/>
            <w:noWrap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608" w:type="dxa"/>
            <w:noWrap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116" w:type="dxa"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863" w:type="dxa"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proofErr w:type="spellStart"/>
            <w:r w:rsidRPr="0002323B">
              <w:rPr>
                <w:bCs/>
                <w:sz w:val="16"/>
                <w:szCs w:val="16"/>
              </w:rPr>
              <w:t>УКСМПиМС</w:t>
            </w:r>
            <w:proofErr w:type="spellEnd"/>
            <w:r w:rsidRPr="0002323B">
              <w:rPr>
                <w:bCs/>
                <w:sz w:val="16"/>
                <w:szCs w:val="16"/>
              </w:rPr>
              <w:t xml:space="preserve"> </w:t>
            </w:r>
            <w:proofErr w:type="gramStart"/>
            <w:r w:rsidRPr="0002323B">
              <w:rPr>
                <w:bCs/>
                <w:sz w:val="16"/>
                <w:szCs w:val="16"/>
              </w:rPr>
              <w:t>администрации</w:t>
            </w:r>
            <w:proofErr w:type="gramEnd"/>
            <w:r w:rsidRPr="0002323B">
              <w:rPr>
                <w:bCs/>
                <w:sz w:val="16"/>
                <w:szCs w:val="16"/>
              </w:rPr>
              <w:t xml:space="preserve"> ЗАТО г.Североморск (СИАЦ)</w:t>
            </w:r>
          </w:p>
        </w:tc>
      </w:tr>
      <w:tr w:rsidR="0002323B" w:rsidRPr="0002323B" w:rsidTr="0002323B">
        <w:trPr>
          <w:trHeight w:val="330"/>
        </w:trPr>
        <w:tc>
          <w:tcPr>
            <w:tcW w:w="4928" w:type="dxa"/>
            <w:gridSpan w:val="3"/>
            <w:vMerge w:val="restart"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Итого по задаче 1</w:t>
            </w:r>
          </w:p>
        </w:tc>
        <w:tc>
          <w:tcPr>
            <w:tcW w:w="1134" w:type="dxa"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ВСЕГО:</w:t>
            </w:r>
            <w:r w:rsidR="00E92B25">
              <w:rPr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213" w:type="dxa"/>
            <w:noWrap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6 307,45</w:t>
            </w:r>
          </w:p>
        </w:tc>
        <w:tc>
          <w:tcPr>
            <w:tcW w:w="1157" w:type="dxa"/>
            <w:noWrap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6 307,45</w:t>
            </w:r>
          </w:p>
        </w:tc>
        <w:tc>
          <w:tcPr>
            <w:tcW w:w="931" w:type="dxa"/>
            <w:noWrap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100,00</w:t>
            </w:r>
          </w:p>
        </w:tc>
        <w:tc>
          <w:tcPr>
            <w:tcW w:w="1608" w:type="dxa"/>
            <w:vMerge w:val="restart"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608" w:type="dxa"/>
            <w:vMerge w:val="restart"/>
            <w:noWrap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608" w:type="dxa"/>
            <w:vMerge w:val="restart"/>
            <w:noWrap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116" w:type="dxa"/>
            <w:vMerge w:val="restart"/>
            <w:noWrap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863" w:type="dxa"/>
            <w:vMerge w:val="restart"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 </w:t>
            </w:r>
          </w:p>
        </w:tc>
      </w:tr>
      <w:tr w:rsidR="0002323B" w:rsidRPr="0002323B" w:rsidTr="0002323B">
        <w:trPr>
          <w:trHeight w:val="330"/>
        </w:trPr>
        <w:tc>
          <w:tcPr>
            <w:tcW w:w="4928" w:type="dxa"/>
            <w:gridSpan w:val="3"/>
            <w:vMerge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1134" w:type="dxa"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в том числе:</w:t>
            </w:r>
          </w:p>
        </w:tc>
        <w:tc>
          <w:tcPr>
            <w:tcW w:w="1213" w:type="dxa"/>
            <w:noWrap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157" w:type="dxa"/>
            <w:noWrap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931" w:type="dxa"/>
            <w:noWrap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608" w:type="dxa"/>
            <w:vMerge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608" w:type="dxa"/>
            <w:vMerge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608" w:type="dxa"/>
            <w:vMerge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1116" w:type="dxa"/>
            <w:vMerge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1863" w:type="dxa"/>
            <w:vMerge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</w:p>
        </w:tc>
      </w:tr>
      <w:tr w:rsidR="0002323B" w:rsidRPr="0002323B" w:rsidTr="0002323B">
        <w:trPr>
          <w:trHeight w:val="360"/>
        </w:trPr>
        <w:tc>
          <w:tcPr>
            <w:tcW w:w="4928" w:type="dxa"/>
            <w:gridSpan w:val="3"/>
            <w:vMerge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1134" w:type="dxa"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местный бюджет</w:t>
            </w:r>
          </w:p>
        </w:tc>
        <w:tc>
          <w:tcPr>
            <w:tcW w:w="1213" w:type="dxa"/>
            <w:noWrap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6 307,45</w:t>
            </w:r>
          </w:p>
        </w:tc>
        <w:tc>
          <w:tcPr>
            <w:tcW w:w="1157" w:type="dxa"/>
            <w:noWrap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6 307,45</w:t>
            </w:r>
          </w:p>
        </w:tc>
        <w:tc>
          <w:tcPr>
            <w:tcW w:w="931" w:type="dxa"/>
            <w:noWrap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100,00</w:t>
            </w:r>
          </w:p>
        </w:tc>
        <w:tc>
          <w:tcPr>
            <w:tcW w:w="1608" w:type="dxa"/>
            <w:vMerge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608" w:type="dxa"/>
            <w:vMerge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608" w:type="dxa"/>
            <w:vMerge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1116" w:type="dxa"/>
            <w:vMerge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1863" w:type="dxa"/>
            <w:vMerge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</w:p>
        </w:tc>
      </w:tr>
      <w:tr w:rsidR="0002323B" w:rsidRPr="0002323B" w:rsidTr="0002323B">
        <w:trPr>
          <w:trHeight w:val="315"/>
        </w:trPr>
        <w:tc>
          <w:tcPr>
            <w:tcW w:w="745" w:type="dxa"/>
            <w:vMerge w:val="restart"/>
            <w:noWrap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3076" w:type="dxa"/>
            <w:vMerge w:val="restart"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Всего по программе (подпрограмме</w:t>
            </w:r>
            <w:proofErr w:type="gramStart"/>
            <w:r w:rsidRPr="0002323B">
              <w:rPr>
                <w:bCs/>
                <w:sz w:val="16"/>
                <w:szCs w:val="16"/>
              </w:rPr>
              <w:t xml:space="preserve">),   </w:t>
            </w:r>
            <w:proofErr w:type="gramEnd"/>
            <w:r w:rsidRPr="0002323B">
              <w:rPr>
                <w:bCs/>
                <w:sz w:val="16"/>
                <w:szCs w:val="16"/>
              </w:rPr>
              <w:t xml:space="preserve">                                     в том числе:</w:t>
            </w:r>
          </w:p>
        </w:tc>
        <w:tc>
          <w:tcPr>
            <w:tcW w:w="1107" w:type="dxa"/>
            <w:vMerge w:val="restart"/>
            <w:noWrap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2020 год</w:t>
            </w:r>
          </w:p>
        </w:tc>
        <w:tc>
          <w:tcPr>
            <w:tcW w:w="1134" w:type="dxa"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ВСЕГО</w:t>
            </w:r>
            <w:r>
              <w:rPr>
                <w:bCs/>
                <w:sz w:val="16"/>
                <w:szCs w:val="16"/>
              </w:rPr>
              <w:t xml:space="preserve"> </w:t>
            </w:r>
            <w:r w:rsidRPr="0002323B">
              <w:rPr>
                <w:bCs/>
                <w:sz w:val="16"/>
                <w:szCs w:val="16"/>
              </w:rPr>
              <w:t>в том числе:</w:t>
            </w:r>
          </w:p>
        </w:tc>
        <w:tc>
          <w:tcPr>
            <w:tcW w:w="1213" w:type="dxa"/>
            <w:noWrap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6 307,45</w:t>
            </w:r>
          </w:p>
        </w:tc>
        <w:tc>
          <w:tcPr>
            <w:tcW w:w="1157" w:type="dxa"/>
            <w:noWrap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6 307,45</w:t>
            </w:r>
          </w:p>
        </w:tc>
        <w:tc>
          <w:tcPr>
            <w:tcW w:w="931" w:type="dxa"/>
            <w:noWrap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100,00</w:t>
            </w:r>
          </w:p>
        </w:tc>
        <w:tc>
          <w:tcPr>
            <w:tcW w:w="1608" w:type="dxa"/>
            <w:vMerge w:val="restart"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608" w:type="dxa"/>
            <w:vMerge w:val="restart"/>
            <w:noWrap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608" w:type="dxa"/>
            <w:vMerge w:val="restart"/>
            <w:noWrap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116" w:type="dxa"/>
            <w:vMerge w:val="restart"/>
            <w:noWrap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863" w:type="dxa"/>
            <w:vMerge w:val="restart"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 </w:t>
            </w:r>
          </w:p>
        </w:tc>
      </w:tr>
      <w:tr w:rsidR="0002323B" w:rsidRPr="0002323B" w:rsidTr="0002323B">
        <w:trPr>
          <w:trHeight w:val="390"/>
        </w:trPr>
        <w:tc>
          <w:tcPr>
            <w:tcW w:w="745" w:type="dxa"/>
            <w:vMerge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3076" w:type="dxa"/>
            <w:vMerge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1107" w:type="dxa"/>
            <w:vMerge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1134" w:type="dxa"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местный бюджет</w:t>
            </w:r>
          </w:p>
        </w:tc>
        <w:tc>
          <w:tcPr>
            <w:tcW w:w="1213" w:type="dxa"/>
            <w:noWrap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6 307,45</w:t>
            </w:r>
          </w:p>
        </w:tc>
        <w:tc>
          <w:tcPr>
            <w:tcW w:w="1157" w:type="dxa"/>
            <w:noWrap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6 307,45</w:t>
            </w:r>
          </w:p>
        </w:tc>
        <w:tc>
          <w:tcPr>
            <w:tcW w:w="931" w:type="dxa"/>
            <w:noWrap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100,00</w:t>
            </w:r>
          </w:p>
        </w:tc>
        <w:tc>
          <w:tcPr>
            <w:tcW w:w="1608" w:type="dxa"/>
            <w:vMerge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608" w:type="dxa"/>
            <w:vMerge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608" w:type="dxa"/>
            <w:vMerge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1116" w:type="dxa"/>
            <w:vMerge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1863" w:type="dxa"/>
            <w:vMerge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</w:p>
        </w:tc>
      </w:tr>
      <w:tr w:rsidR="0002323B" w:rsidRPr="0002323B" w:rsidTr="0002323B">
        <w:trPr>
          <w:trHeight w:val="525"/>
        </w:trPr>
        <w:tc>
          <w:tcPr>
            <w:tcW w:w="745" w:type="dxa"/>
            <w:vMerge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3076" w:type="dxa"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 xml:space="preserve">Муниципальные услуги (работы) в </w:t>
            </w:r>
            <w:proofErr w:type="spellStart"/>
            <w:r w:rsidRPr="0002323B">
              <w:rPr>
                <w:bCs/>
                <w:sz w:val="16"/>
                <w:szCs w:val="16"/>
              </w:rPr>
              <w:t>т.ч</w:t>
            </w:r>
            <w:proofErr w:type="spellEnd"/>
            <w:r w:rsidRPr="0002323B">
              <w:rPr>
                <w:bCs/>
                <w:sz w:val="16"/>
                <w:szCs w:val="16"/>
              </w:rPr>
              <w:t>.</w:t>
            </w:r>
          </w:p>
        </w:tc>
        <w:tc>
          <w:tcPr>
            <w:tcW w:w="1107" w:type="dxa"/>
            <w:noWrap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Всего: местный бюджет</w:t>
            </w:r>
          </w:p>
        </w:tc>
        <w:tc>
          <w:tcPr>
            <w:tcW w:w="1213" w:type="dxa"/>
            <w:noWrap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4 907,45</w:t>
            </w:r>
          </w:p>
        </w:tc>
        <w:tc>
          <w:tcPr>
            <w:tcW w:w="1157" w:type="dxa"/>
            <w:noWrap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4 907,45</w:t>
            </w:r>
          </w:p>
        </w:tc>
        <w:tc>
          <w:tcPr>
            <w:tcW w:w="931" w:type="dxa"/>
            <w:noWrap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100,00</w:t>
            </w:r>
          </w:p>
        </w:tc>
        <w:tc>
          <w:tcPr>
            <w:tcW w:w="1608" w:type="dxa"/>
            <w:noWrap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608" w:type="dxa"/>
            <w:noWrap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608" w:type="dxa"/>
            <w:noWrap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116" w:type="dxa"/>
            <w:noWrap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863" w:type="dxa"/>
            <w:noWrap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 </w:t>
            </w:r>
          </w:p>
        </w:tc>
      </w:tr>
      <w:tr w:rsidR="0002323B" w:rsidRPr="0002323B" w:rsidTr="0002323B">
        <w:trPr>
          <w:trHeight w:val="510"/>
        </w:trPr>
        <w:tc>
          <w:tcPr>
            <w:tcW w:w="745" w:type="dxa"/>
            <w:vMerge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3076" w:type="dxa"/>
            <w:noWrap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 xml:space="preserve">Иные мероприятия в </w:t>
            </w:r>
            <w:proofErr w:type="spellStart"/>
            <w:r w:rsidRPr="0002323B">
              <w:rPr>
                <w:bCs/>
                <w:sz w:val="16"/>
                <w:szCs w:val="16"/>
              </w:rPr>
              <w:t>т.ч</w:t>
            </w:r>
            <w:proofErr w:type="spellEnd"/>
            <w:r w:rsidRPr="0002323B">
              <w:rPr>
                <w:bCs/>
                <w:sz w:val="16"/>
                <w:szCs w:val="16"/>
              </w:rPr>
              <w:t>.</w:t>
            </w:r>
          </w:p>
        </w:tc>
        <w:tc>
          <w:tcPr>
            <w:tcW w:w="1107" w:type="dxa"/>
            <w:noWrap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Всего: местный бюджет</w:t>
            </w:r>
          </w:p>
        </w:tc>
        <w:tc>
          <w:tcPr>
            <w:tcW w:w="1213" w:type="dxa"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1 400,00</w:t>
            </w:r>
          </w:p>
        </w:tc>
        <w:tc>
          <w:tcPr>
            <w:tcW w:w="1157" w:type="dxa"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1 400,00</w:t>
            </w:r>
          </w:p>
        </w:tc>
        <w:tc>
          <w:tcPr>
            <w:tcW w:w="931" w:type="dxa"/>
            <w:noWrap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100,00</w:t>
            </w:r>
          </w:p>
        </w:tc>
        <w:tc>
          <w:tcPr>
            <w:tcW w:w="1608" w:type="dxa"/>
            <w:noWrap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608" w:type="dxa"/>
            <w:noWrap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608" w:type="dxa"/>
            <w:noWrap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116" w:type="dxa"/>
            <w:noWrap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863" w:type="dxa"/>
            <w:noWrap/>
            <w:hideMark/>
          </w:tcPr>
          <w:p w:rsidR="0002323B" w:rsidRPr="0002323B" w:rsidRDefault="0002323B" w:rsidP="0002323B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02323B">
              <w:rPr>
                <w:bCs/>
                <w:sz w:val="16"/>
                <w:szCs w:val="16"/>
              </w:rPr>
              <w:t> </w:t>
            </w:r>
          </w:p>
        </w:tc>
      </w:tr>
    </w:tbl>
    <w:p w:rsidR="0002323B" w:rsidRPr="0002323B" w:rsidRDefault="0002323B" w:rsidP="0002323B">
      <w:pPr>
        <w:contextualSpacing/>
        <w:jc w:val="both"/>
        <w:rPr>
          <w:bCs/>
          <w:sz w:val="16"/>
          <w:szCs w:val="16"/>
        </w:rPr>
      </w:pPr>
    </w:p>
    <w:p w:rsidR="00587BB4" w:rsidRPr="00E92B25" w:rsidRDefault="00587BB4" w:rsidP="00587BB4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92B25">
        <w:rPr>
          <w:rFonts w:ascii="Times New Roman" w:hAnsi="Times New Roman" w:cs="Times New Roman"/>
          <w:sz w:val="24"/>
          <w:szCs w:val="24"/>
        </w:rPr>
        <w:t>Оценка эффективности реализации подпрограммы</w:t>
      </w:r>
      <w:r w:rsidRPr="00E92B25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587BB4" w:rsidRPr="00E92B25" w:rsidRDefault="00587BB4" w:rsidP="00587BB4">
      <w:pPr>
        <w:pStyle w:val="ConsPlusNonformat"/>
        <w:widowControl/>
        <w:numPr>
          <w:ilvl w:val="0"/>
          <w:numId w:val="10"/>
        </w:numPr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92B25">
        <w:rPr>
          <w:rFonts w:ascii="Times New Roman" w:hAnsi="Times New Roman" w:cs="Times New Roman"/>
          <w:sz w:val="24"/>
          <w:szCs w:val="24"/>
        </w:rPr>
        <w:t>Оценка достижения плановых значений индикаторов</w:t>
      </w:r>
    </w:p>
    <w:tbl>
      <w:tblPr>
        <w:tblW w:w="11234" w:type="dxa"/>
        <w:tblInd w:w="3227" w:type="dxa"/>
        <w:tblLook w:val="04A0" w:firstRow="1" w:lastRow="0" w:firstColumn="1" w:lastColumn="0" w:noHBand="0" w:noVBand="1"/>
      </w:tblPr>
      <w:tblGrid>
        <w:gridCol w:w="960"/>
        <w:gridCol w:w="3292"/>
        <w:gridCol w:w="461"/>
        <w:gridCol w:w="6521"/>
      </w:tblGrid>
      <w:tr w:rsidR="00E92B25" w:rsidRPr="00E92B25" w:rsidTr="00E92B25">
        <w:trPr>
          <w:trHeight w:val="315"/>
        </w:trPr>
        <w:tc>
          <w:tcPr>
            <w:tcW w:w="960" w:type="dxa"/>
            <w:vMerge w:val="restart"/>
            <w:shd w:val="clear" w:color="auto" w:fill="auto"/>
            <w:noWrap/>
            <w:vAlign w:val="center"/>
            <w:hideMark/>
          </w:tcPr>
          <w:p w:rsidR="00587BB4" w:rsidRPr="00E92B25" w:rsidRDefault="00587BB4" w:rsidP="00C100AA">
            <w:pPr>
              <w:jc w:val="center"/>
            </w:pPr>
            <w:r w:rsidRPr="00E92B25">
              <w:t>ДИП =</w:t>
            </w: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BB4" w:rsidRPr="00E92B25" w:rsidRDefault="00E92B25" w:rsidP="00E92B25">
            <w:pPr>
              <w:jc w:val="center"/>
            </w:pPr>
            <w:r w:rsidRPr="00E92B25">
              <w:t>5</w:t>
            </w:r>
            <w:r w:rsidR="00587BB4" w:rsidRPr="00E92B25">
              <w:t>,</w:t>
            </w:r>
            <w:r w:rsidRPr="00E92B25">
              <w:t xml:space="preserve">06 </w:t>
            </w:r>
            <w:r w:rsidR="00587BB4" w:rsidRPr="00E92B25">
              <w:t>(степень решения задач)</w:t>
            </w:r>
          </w:p>
        </w:tc>
        <w:tc>
          <w:tcPr>
            <w:tcW w:w="461" w:type="dxa"/>
            <w:vMerge w:val="restart"/>
            <w:shd w:val="clear" w:color="auto" w:fill="auto"/>
            <w:noWrap/>
            <w:vAlign w:val="center"/>
            <w:hideMark/>
          </w:tcPr>
          <w:p w:rsidR="00587BB4" w:rsidRPr="00E92B25" w:rsidRDefault="00587BB4" w:rsidP="00C100AA">
            <w:r w:rsidRPr="00E92B25">
              <w:t>=</w:t>
            </w:r>
          </w:p>
        </w:tc>
        <w:tc>
          <w:tcPr>
            <w:tcW w:w="6521" w:type="dxa"/>
            <w:vMerge w:val="restart"/>
            <w:shd w:val="clear" w:color="auto" w:fill="auto"/>
            <w:noWrap/>
            <w:vAlign w:val="center"/>
            <w:hideMark/>
          </w:tcPr>
          <w:p w:rsidR="00587BB4" w:rsidRPr="00E92B25" w:rsidRDefault="00E92B25" w:rsidP="00CF024A">
            <w:r w:rsidRPr="00E92B25">
              <w:rPr>
                <w:b/>
              </w:rPr>
              <w:t>0</w:t>
            </w:r>
            <w:r w:rsidR="00587BB4" w:rsidRPr="00E92B25">
              <w:rPr>
                <w:b/>
              </w:rPr>
              <w:t>,</w:t>
            </w:r>
            <w:r w:rsidRPr="00E92B25">
              <w:rPr>
                <w:b/>
              </w:rPr>
              <w:t>7</w:t>
            </w:r>
            <w:r w:rsidR="00613F04" w:rsidRPr="00E92B25">
              <w:rPr>
                <w:b/>
              </w:rPr>
              <w:t>2</w:t>
            </w:r>
            <w:r w:rsidR="00587BB4" w:rsidRPr="00E92B25">
              <w:rPr>
                <w:b/>
              </w:rPr>
              <w:t xml:space="preserve"> </w:t>
            </w:r>
            <w:r>
              <w:rPr>
                <w:b/>
              </w:rPr>
              <w:t>средняя</w:t>
            </w:r>
            <w:r w:rsidR="00587BB4" w:rsidRPr="00E92B25">
              <w:rPr>
                <w:b/>
              </w:rPr>
              <w:t xml:space="preserve"> результативность (</w:t>
            </w:r>
            <w:r w:rsidR="00CF024A">
              <w:rPr>
                <w:b/>
              </w:rPr>
              <w:t>недов</w:t>
            </w:r>
            <w:r w:rsidR="00587BB4" w:rsidRPr="00E92B25">
              <w:rPr>
                <w:b/>
              </w:rPr>
              <w:t>ыполнение плана)</w:t>
            </w:r>
          </w:p>
        </w:tc>
      </w:tr>
      <w:tr w:rsidR="00E92B25" w:rsidRPr="00E92B25" w:rsidTr="00E92B25">
        <w:trPr>
          <w:trHeight w:val="300"/>
        </w:trPr>
        <w:tc>
          <w:tcPr>
            <w:tcW w:w="960" w:type="dxa"/>
            <w:vMerge/>
            <w:vAlign w:val="center"/>
            <w:hideMark/>
          </w:tcPr>
          <w:p w:rsidR="00587BB4" w:rsidRPr="00E92B25" w:rsidRDefault="00587BB4" w:rsidP="00C100AA"/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BB4" w:rsidRPr="00E92B25" w:rsidRDefault="00587BB4" w:rsidP="00C100AA">
            <w:pPr>
              <w:jc w:val="center"/>
            </w:pPr>
            <w:r w:rsidRPr="00E92B25">
              <w:t>7</w:t>
            </w:r>
          </w:p>
        </w:tc>
        <w:tc>
          <w:tcPr>
            <w:tcW w:w="461" w:type="dxa"/>
            <w:vMerge/>
            <w:vAlign w:val="center"/>
            <w:hideMark/>
          </w:tcPr>
          <w:p w:rsidR="00587BB4" w:rsidRPr="00E92B25" w:rsidRDefault="00587BB4" w:rsidP="00C100AA"/>
        </w:tc>
        <w:tc>
          <w:tcPr>
            <w:tcW w:w="6521" w:type="dxa"/>
            <w:vMerge/>
            <w:vAlign w:val="center"/>
            <w:hideMark/>
          </w:tcPr>
          <w:p w:rsidR="00587BB4" w:rsidRPr="00E92B25" w:rsidRDefault="00587BB4" w:rsidP="00C100AA"/>
        </w:tc>
      </w:tr>
    </w:tbl>
    <w:p w:rsidR="00587BB4" w:rsidRPr="00E92B25" w:rsidRDefault="00587BB4" w:rsidP="00587BB4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587BB4" w:rsidRPr="00E92B25" w:rsidRDefault="00587BB4" w:rsidP="00587BB4">
      <w:pPr>
        <w:pStyle w:val="ConsPlusNonformat"/>
        <w:widowControl/>
        <w:numPr>
          <w:ilvl w:val="0"/>
          <w:numId w:val="10"/>
        </w:numPr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92B25">
        <w:rPr>
          <w:rFonts w:ascii="Times New Roman" w:hAnsi="Times New Roman" w:cs="Times New Roman"/>
          <w:sz w:val="24"/>
          <w:szCs w:val="24"/>
        </w:rPr>
        <w:t xml:space="preserve"> Оценка полноты финансирования</w:t>
      </w:r>
      <w:r w:rsidRPr="00E92B25">
        <w:rPr>
          <w:rFonts w:ascii="Times New Roman" w:hAnsi="Times New Roman" w:cs="Times New Roman"/>
          <w:sz w:val="24"/>
          <w:szCs w:val="24"/>
          <w:lang w:val="en-US"/>
        </w:rPr>
        <w:t>:</w:t>
      </w:r>
      <w:r w:rsidRPr="00E92B25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587BB4" w:rsidRPr="00E92B25" w:rsidRDefault="00587BB4" w:rsidP="00587BB4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92B25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587BB4" w:rsidRPr="00E92B25" w:rsidRDefault="00587BB4" w:rsidP="00587BB4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92B25">
        <w:rPr>
          <w:rFonts w:ascii="Times New Roman" w:hAnsi="Times New Roman" w:cs="Times New Roman"/>
          <w:sz w:val="24"/>
          <w:szCs w:val="24"/>
        </w:rPr>
        <w:t xml:space="preserve">                                         ПФ = </w:t>
      </w:r>
      <w:r w:rsidRPr="00E92B25">
        <w:rPr>
          <w:rFonts w:ascii="Times New Roman" w:hAnsi="Times New Roman" w:cs="Times New Roman"/>
          <w:b/>
          <w:sz w:val="24"/>
          <w:szCs w:val="24"/>
        </w:rPr>
        <w:t>1,0</w:t>
      </w:r>
      <w:r w:rsidRPr="00E92B25">
        <w:rPr>
          <w:rFonts w:ascii="Times New Roman" w:hAnsi="Times New Roman" w:cs="Times New Roman"/>
          <w:sz w:val="24"/>
          <w:szCs w:val="24"/>
        </w:rPr>
        <w:t xml:space="preserve">    - </w:t>
      </w:r>
      <w:r w:rsidRPr="00E92B25">
        <w:rPr>
          <w:rFonts w:ascii="Times New Roman" w:hAnsi="Times New Roman" w:cs="Times New Roman"/>
          <w:b/>
          <w:sz w:val="24"/>
          <w:szCs w:val="24"/>
        </w:rPr>
        <w:t>полное финансирование</w:t>
      </w:r>
      <w:r w:rsidRPr="00E92B25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587BB4" w:rsidRPr="00E92B25" w:rsidRDefault="00587BB4" w:rsidP="00587BB4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92B25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:rsidR="008B60AA" w:rsidRPr="00E92B25" w:rsidRDefault="00587BB4" w:rsidP="00587BB4">
      <w:pPr>
        <w:pStyle w:val="a6"/>
        <w:widowControl w:val="0"/>
        <w:tabs>
          <w:tab w:val="left" w:pos="709"/>
        </w:tabs>
        <w:suppressAutoHyphens/>
        <w:spacing w:line="240" w:lineRule="auto"/>
        <w:ind w:firstLine="0"/>
      </w:pPr>
      <w:r w:rsidRPr="00E92B25">
        <w:rPr>
          <w:sz w:val="24"/>
          <w:szCs w:val="24"/>
        </w:rPr>
        <w:t xml:space="preserve"> </w:t>
      </w:r>
      <w:r w:rsidRPr="00E92B25">
        <w:rPr>
          <w:b/>
          <w:sz w:val="24"/>
          <w:szCs w:val="24"/>
        </w:rPr>
        <w:t xml:space="preserve">Общая оценка эффективности реализации подпрограммы- </w:t>
      </w:r>
      <w:r w:rsidR="00716163">
        <w:rPr>
          <w:b/>
          <w:sz w:val="24"/>
          <w:szCs w:val="24"/>
        </w:rPr>
        <w:t>3</w:t>
      </w:r>
      <w:r w:rsidRPr="00E92B25">
        <w:rPr>
          <w:b/>
          <w:sz w:val="24"/>
          <w:szCs w:val="24"/>
        </w:rPr>
        <w:t xml:space="preserve"> </w:t>
      </w:r>
      <w:r w:rsidR="00716163">
        <w:rPr>
          <w:b/>
          <w:sz w:val="24"/>
          <w:szCs w:val="24"/>
        </w:rPr>
        <w:t>средний</w:t>
      </w:r>
      <w:r w:rsidRPr="00E92B25">
        <w:rPr>
          <w:b/>
          <w:sz w:val="24"/>
          <w:szCs w:val="24"/>
        </w:rPr>
        <w:t xml:space="preserve"> уровень эффективности </w:t>
      </w:r>
    </w:p>
    <w:p w:rsidR="008B60AA" w:rsidRDefault="008B60AA" w:rsidP="00991FF8">
      <w:pPr>
        <w:ind w:left="284"/>
        <w:contextualSpacing/>
        <w:jc w:val="both"/>
        <w:rPr>
          <w:b/>
        </w:rPr>
      </w:pPr>
      <w:r w:rsidRPr="000E11DD">
        <w:rPr>
          <w:rFonts w:ascii="Calibri" w:hAnsi="Calibri"/>
        </w:rPr>
        <w:br w:type="page"/>
      </w:r>
      <w:r w:rsidRPr="000E11DD">
        <w:rPr>
          <w:b/>
        </w:rPr>
        <w:lastRenderedPageBreak/>
        <w:t>3.</w:t>
      </w:r>
      <w:r w:rsidRPr="000E11DD">
        <w:rPr>
          <w:b/>
          <w:iCs/>
        </w:rPr>
        <w:t xml:space="preserve"> Подпрограмма </w:t>
      </w:r>
      <w:r w:rsidRPr="000E11DD">
        <w:rPr>
          <w:b/>
        </w:rPr>
        <w:t xml:space="preserve">«Профилактика наркомании, алкоголизма и токсикомании </w:t>
      </w:r>
      <w:proofErr w:type="gramStart"/>
      <w:r w:rsidRPr="000E11DD">
        <w:rPr>
          <w:b/>
        </w:rPr>
        <w:t>в</w:t>
      </w:r>
      <w:proofErr w:type="gramEnd"/>
      <w:r w:rsidRPr="000E11DD">
        <w:rPr>
          <w:b/>
        </w:rPr>
        <w:t xml:space="preserve"> ЗАТО г. Североморск» на 2016-2020 годы</w:t>
      </w:r>
    </w:p>
    <w:p w:rsidR="00F85DC4" w:rsidRDefault="00F85DC4" w:rsidP="00991FF8">
      <w:pPr>
        <w:ind w:left="284"/>
        <w:contextualSpacing/>
        <w:jc w:val="both"/>
        <w:rPr>
          <w:b/>
        </w:rPr>
      </w:pPr>
    </w:p>
    <w:tbl>
      <w:tblPr>
        <w:tblStyle w:val="a5"/>
        <w:tblW w:w="15134" w:type="dxa"/>
        <w:tblLayout w:type="fixed"/>
        <w:tblLook w:val="04A0" w:firstRow="1" w:lastRow="0" w:firstColumn="1" w:lastColumn="0" w:noHBand="0" w:noVBand="1"/>
      </w:tblPr>
      <w:tblGrid>
        <w:gridCol w:w="744"/>
        <w:gridCol w:w="2766"/>
        <w:gridCol w:w="829"/>
        <w:gridCol w:w="1298"/>
        <w:gridCol w:w="1275"/>
        <w:gridCol w:w="1134"/>
        <w:gridCol w:w="851"/>
        <w:gridCol w:w="2410"/>
        <w:gridCol w:w="608"/>
        <w:gridCol w:w="608"/>
        <w:gridCol w:w="1060"/>
        <w:gridCol w:w="1551"/>
      </w:tblGrid>
      <w:tr w:rsidR="00F85DC4" w:rsidRPr="00F85DC4" w:rsidTr="00150EB6">
        <w:trPr>
          <w:trHeight w:val="660"/>
        </w:trPr>
        <w:tc>
          <w:tcPr>
            <w:tcW w:w="744" w:type="dxa"/>
            <w:vMerge w:val="restart"/>
            <w:noWrap/>
            <w:hideMark/>
          </w:tcPr>
          <w:p w:rsidR="00F85DC4" w:rsidRPr="00F85DC4" w:rsidRDefault="00F85DC4" w:rsidP="00F85DC4">
            <w:pPr>
              <w:contextualSpacing/>
              <w:jc w:val="both"/>
              <w:rPr>
                <w:b/>
                <w:sz w:val="16"/>
                <w:szCs w:val="16"/>
              </w:rPr>
            </w:pPr>
            <w:r w:rsidRPr="00F85DC4">
              <w:rPr>
                <w:b/>
                <w:sz w:val="16"/>
                <w:szCs w:val="16"/>
              </w:rPr>
              <w:t>№ п/п</w:t>
            </w:r>
          </w:p>
        </w:tc>
        <w:tc>
          <w:tcPr>
            <w:tcW w:w="2766" w:type="dxa"/>
            <w:vMerge w:val="restart"/>
            <w:hideMark/>
          </w:tcPr>
          <w:p w:rsidR="00F85DC4" w:rsidRPr="00F85DC4" w:rsidRDefault="00F85DC4" w:rsidP="00F85DC4">
            <w:pPr>
              <w:contextualSpacing/>
              <w:jc w:val="both"/>
              <w:rPr>
                <w:b/>
                <w:sz w:val="16"/>
                <w:szCs w:val="16"/>
              </w:rPr>
            </w:pPr>
            <w:r w:rsidRPr="00F85DC4">
              <w:rPr>
                <w:b/>
                <w:sz w:val="16"/>
                <w:szCs w:val="16"/>
              </w:rPr>
              <w:t>Цель, задачи, мероприятия</w:t>
            </w:r>
          </w:p>
        </w:tc>
        <w:tc>
          <w:tcPr>
            <w:tcW w:w="829" w:type="dxa"/>
            <w:vMerge w:val="restart"/>
            <w:hideMark/>
          </w:tcPr>
          <w:p w:rsidR="00F85DC4" w:rsidRPr="00F85DC4" w:rsidRDefault="00F85DC4" w:rsidP="00F85DC4">
            <w:pPr>
              <w:contextualSpacing/>
              <w:jc w:val="both"/>
              <w:rPr>
                <w:b/>
                <w:sz w:val="16"/>
                <w:szCs w:val="16"/>
              </w:rPr>
            </w:pPr>
            <w:r w:rsidRPr="00F85DC4">
              <w:rPr>
                <w:b/>
                <w:sz w:val="16"/>
                <w:szCs w:val="16"/>
              </w:rPr>
              <w:t>Срок выполнения (квартал, год)</w:t>
            </w:r>
          </w:p>
        </w:tc>
        <w:tc>
          <w:tcPr>
            <w:tcW w:w="1298" w:type="dxa"/>
            <w:vMerge w:val="restart"/>
            <w:hideMark/>
          </w:tcPr>
          <w:p w:rsidR="00F85DC4" w:rsidRPr="00F85DC4" w:rsidRDefault="00F85DC4" w:rsidP="00F85DC4">
            <w:pPr>
              <w:contextualSpacing/>
              <w:jc w:val="both"/>
              <w:rPr>
                <w:b/>
                <w:sz w:val="16"/>
                <w:szCs w:val="16"/>
              </w:rPr>
            </w:pPr>
            <w:r w:rsidRPr="00F85DC4">
              <w:rPr>
                <w:b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2409" w:type="dxa"/>
            <w:gridSpan w:val="2"/>
            <w:hideMark/>
          </w:tcPr>
          <w:p w:rsidR="00F85DC4" w:rsidRPr="00F85DC4" w:rsidRDefault="00F85DC4" w:rsidP="00F85DC4">
            <w:pPr>
              <w:contextualSpacing/>
              <w:jc w:val="both"/>
              <w:rPr>
                <w:b/>
                <w:sz w:val="16"/>
                <w:szCs w:val="16"/>
              </w:rPr>
            </w:pPr>
            <w:r w:rsidRPr="00F85DC4">
              <w:rPr>
                <w:b/>
                <w:sz w:val="16"/>
                <w:szCs w:val="16"/>
              </w:rPr>
              <w:t>Объемы финансирования, тыс.</w:t>
            </w:r>
            <w:r w:rsidR="00342B04">
              <w:rPr>
                <w:b/>
                <w:sz w:val="16"/>
                <w:szCs w:val="16"/>
              </w:rPr>
              <w:t xml:space="preserve"> </w:t>
            </w:r>
            <w:r w:rsidRPr="00F85DC4">
              <w:rPr>
                <w:b/>
                <w:sz w:val="16"/>
                <w:szCs w:val="16"/>
              </w:rPr>
              <w:t>руб.</w:t>
            </w:r>
          </w:p>
        </w:tc>
        <w:tc>
          <w:tcPr>
            <w:tcW w:w="851" w:type="dxa"/>
            <w:vMerge w:val="restart"/>
            <w:hideMark/>
          </w:tcPr>
          <w:p w:rsidR="00F85DC4" w:rsidRPr="00F85DC4" w:rsidRDefault="00F85DC4" w:rsidP="00F85DC4">
            <w:pPr>
              <w:contextualSpacing/>
              <w:jc w:val="both"/>
              <w:rPr>
                <w:b/>
                <w:sz w:val="16"/>
                <w:szCs w:val="16"/>
              </w:rPr>
            </w:pPr>
            <w:r w:rsidRPr="00F85DC4">
              <w:rPr>
                <w:b/>
                <w:sz w:val="16"/>
                <w:szCs w:val="16"/>
              </w:rPr>
              <w:t>Процент освоения, % (гр.6/гр.5)</w:t>
            </w:r>
          </w:p>
        </w:tc>
        <w:tc>
          <w:tcPr>
            <w:tcW w:w="4686" w:type="dxa"/>
            <w:gridSpan w:val="4"/>
            <w:hideMark/>
          </w:tcPr>
          <w:p w:rsidR="00F85DC4" w:rsidRPr="00F85DC4" w:rsidRDefault="00F85DC4" w:rsidP="00F85DC4">
            <w:pPr>
              <w:contextualSpacing/>
              <w:jc w:val="both"/>
              <w:rPr>
                <w:b/>
                <w:sz w:val="16"/>
                <w:szCs w:val="16"/>
              </w:rPr>
            </w:pPr>
            <w:r w:rsidRPr="00F85DC4">
              <w:rPr>
                <w:b/>
                <w:sz w:val="16"/>
                <w:szCs w:val="16"/>
              </w:rPr>
              <w:t>Показатели (индикаторы) результативности выполнения мероприятий</w:t>
            </w:r>
          </w:p>
        </w:tc>
        <w:tc>
          <w:tcPr>
            <w:tcW w:w="1551" w:type="dxa"/>
            <w:vMerge w:val="restart"/>
            <w:hideMark/>
          </w:tcPr>
          <w:p w:rsidR="00F85DC4" w:rsidRPr="00F85DC4" w:rsidRDefault="00F85DC4" w:rsidP="00F85DC4">
            <w:pPr>
              <w:contextualSpacing/>
              <w:jc w:val="both"/>
              <w:rPr>
                <w:b/>
                <w:sz w:val="16"/>
                <w:szCs w:val="16"/>
              </w:rPr>
            </w:pPr>
            <w:r w:rsidRPr="00F85DC4">
              <w:rPr>
                <w:b/>
                <w:sz w:val="16"/>
                <w:szCs w:val="16"/>
              </w:rPr>
              <w:t>Исполнители, перечень организаций, участвующих в реализации мероприятий</w:t>
            </w:r>
          </w:p>
        </w:tc>
      </w:tr>
      <w:tr w:rsidR="00F85DC4" w:rsidRPr="00F85DC4" w:rsidTr="00150EB6">
        <w:trPr>
          <w:trHeight w:val="762"/>
        </w:trPr>
        <w:tc>
          <w:tcPr>
            <w:tcW w:w="744" w:type="dxa"/>
            <w:vMerge/>
            <w:hideMark/>
          </w:tcPr>
          <w:p w:rsidR="00F85DC4" w:rsidRPr="00F85DC4" w:rsidRDefault="00F85DC4" w:rsidP="00F85DC4">
            <w:pPr>
              <w:contextualSpacing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2766" w:type="dxa"/>
            <w:vMerge/>
            <w:hideMark/>
          </w:tcPr>
          <w:p w:rsidR="00F85DC4" w:rsidRPr="00F85DC4" w:rsidRDefault="00F85DC4" w:rsidP="00F85DC4">
            <w:pPr>
              <w:contextualSpacing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829" w:type="dxa"/>
            <w:vMerge/>
            <w:hideMark/>
          </w:tcPr>
          <w:p w:rsidR="00F85DC4" w:rsidRPr="00F85DC4" w:rsidRDefault="00F85DC4" w:rsidP="00F85DC4">
            <w:pPr>
              <w:contextualSpacing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298" w:type="dxa"/>
            <w:vMerge/>
            <w:hideMark/>
          </w:tcPr>
          <w:p w:rsidR="00F85DC4" w:rsidRPr="00F85DC4" w:rsidRDefault="00F85DC4" w:rsidP="00F85DC4">
            <w:pPr>
              <w:contextualSpacing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hideMark/>
          </w:tcPr>
          <w:p w:rsidR="00F85DC4" w:rsidRPr="00F85DC4" w:rsidRDefault="00F85DC4" w:rsidP="00F85DC4">
            <w:pPr>
              <w:contextualSpacing/>
              <w:jc w:val="both"/>
              <w:rPr>
                <w:b/>
                <w:sz w:val="16"/>
                <w:szCs w:val="16"/>
              </w:rPr>
            </w:pPr>
            <w:r w:rsidRPr="00F85DC4">
              <w:rPr>
                <w:b/>
                <w:sz w:val="16"/>
                <w:szCs w:val="16"/>
              </w:rPr>
              <w:t>Уточненные бюджетные ассигнования на год</w:t>
            </w:r>
          </w:p>
        </w:tc>
        <w:tc>
          <w:tcPr>
            <w:tcW w:w="1134" w:type="dxa"/>
            <w:hideMark/>
          </w:tcPr>
          <w:p w:rsidR="00F85DC4" w:rsidRPr="00F85DC4" w:rsidRDefault="00F85DC4" w:rsidP="00F85DC4">
            <w:pPr>
              <w:contextualSpacing/>
              <w:jc w:val="both"/>
              <w:rPr>
                <w:b/>
                <w:sz w:val="16"/>
                <w:szCs w:val="16"/>
              </w:rPr>
            </w:pPr>
            <w:r w:rsidRPr="00F85DC4">
              <w:rPr>
                <w:b/>
                <w:sz w:val="16"/>
                <w:szCs w:val="16"/>
              </w:rPr>
              <w:t>Кассовый расход</w:t>
            </w:r>
          </w:p>
        </w:tc>
        <w:tc>
          <w:tcPr>
            <w:tcW w:w="851" w:type="dxa"/>
            <w:vMerge/>
            <w:hideMark/>
          </w:tcPr>
          <w:p w:rsidR="00F85DC4" w:rsidRPr="00F85DC4" w:rsidRDefault="00F85DC4" w:rsidP="00F85DC4">
            <w:pPr>
              <w:contextualSpacing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2410" w:type="dxa"/>
            <w:hideMark/>
          </w:tcPr>
          <w:p w:rsidR="00F85DC4" w:rsidRPr="00F85DC4" w:rsidRDefault="00F85DC4" w:rsidP="00F85DC4">
            <w:pPr>
              <w:contextualSpacing/>
              <w:jc w:val="both"/>
              <w:rPr>
                <w:b/>
                <w:sz w:val="16"/>
                <w:szCs w:val="16"/>
              </w:rPr>
            </w:pPr>
            <w:r w:rsidRPr="00F85DC4">
              <w:rPr>
                <w:b/>
                <w:sz w:val="16"/>
                <w:szCs w:val="16"/>
              </w:rPr>
              <w:t>Наименование, ед.</w:t>
            </w:r>
            <w:r w:rsidR="00342B04">
              <w:rPr>
                <w:b/>
                <w:sz w:val="16"/>
                <w:szCs w:val="16"/>
              </w:rPr>
              <w:t xml:space="preserve"> </w:t>
            </w:r>
            <w:r w:rsidRPr="00F85DC4">
              <w:rPr>
                <w:b/>
                <w:sz w:val="16"/>
                <w:szCs w:val="16"/>
              </w:rPr>
              <w:t>измерения</w:t>
            </w:r>
          </w:p>
        </w:tc>
        <w:tc>
          <w:tcPr>
            <w:tcW w:w="608" w:type="dxa"/>
            <w:hideMark/>
          </w:tcPr>
          <w:p w:rsidR="00F85DC4" w:rsidRPr="00F85DC4" w:rsidRDefault="00F85DC4" w:rsidP="00F85DC4">
            <w:pPr>
              <w:contextualSpacing/>
              <w:jc w:val="both"/>
              <w:rPr>
                <w:b/>
                <w:sz w:val="16"/>
                <w:szCs w:val="16"/>
              </w:rPr>
            </w:pPr>
            <w:r w:rsidRPr="00F85DC4">
              <w:rPr>
                <w:b/>
                <w:sz w:val="16"/>
                <w:szCs w:val="16"/>
              </w:rPr>
              <w:t>План</w:t>
            </w:r>
          </w:p>
        </w:tc>
        <w:tc>
          <w:tcPr>
            <w:tcW w:w="608" w:type="dxa"/>
            <w:hideMark/>
          </w:tcPr>
          <w:p w:rsidR="00F85DC4" w:rsidRPr="00F85DC4" w:rsidRDefault="00F85DC4" w:rsidP="00F85DC4">
            <w:pPr>
              <w:contextualSpacing/>
              <w:jc w:val="both"/>
              <w:rPr>
                <w:b/>
                <w:sz w:val="16"/>
                <w:szCs w:val="16"/>
              </w:rPr>
            </w:pPr>
            <w:r w:rsidRPr="00F85DC4">
              <w:rPr>
                <w:b/>
                <w:sz w:val="16"/>
                <w:szCs w:val="16"/>
              </w:rPr>
              <w:t>Факт</w:t>
            </w:r>
          </w:p>
        </w:tc>
        <w:tc>
          <w:tcPr>
            <w:tcW w:w="1060" w:type="dxa"/>
            <w:hideMark/>
          </w:tcPr>
          <w:p w:rsidR="00F85DC4" w:rsidRPr="00F85DC4" w:rsidRDefault="00F85DC4" w:rsidP="00F85DC4">
            <w:pPr>
              <w:contextualSpacing/>
              <w:jc w:val="both"/>
              <w:rPr>
                <w:b/>
                <w:sz w:val="16"/>
                <w:szCs w:val="16"/>
              </w:rPr>
            </w:pPr>
            <w:r w:rsidRPr="00F85DC4">
              <w:rPr>
                <w:b/>
                <w:sz w:val="16"/>
                <w:szCs w:val="16"/>
              </w:rPr>
              <w:t>Процент исполнения, %</w:t>
            </w:r>
          </w:p>
        </w:tc>
        <w:tc>
          <w:tcPr>
            <w:tcW w:w="1551" w:type="dxa"/>
            <w:vMerge/>
            <w:hideMark/>
          </w:tcPr>
          <w:p w:rsidR="00F85DC4" w:rsidRPr="00F85DC4" w:rsidRDefault="00F85DC4" w:rsidP="00F85DC4">
            <w:pPr>
              <w:contextualSpacing/>
              <w:jc w:val="both"/>
              <w:rPr>
                <w:b/>
                <w:sz w:val="16"/>
                <w:szCs w:val="16"/>
              </w:rPr>
            </w:pPr>
          </w:p>
        </w:tc>
      </w:tr>
      <w:tr w:rsidR="00F85DC4" w:rsidRPr="00F85DC4" w:rsidTr="00150EB6">
        <w:trPr>
          <w:trHeight w:val="300"/>
        </w:trPr>
        <w:tc>
          <w:tcPr>
            <w:tcW w:w="744" w:type="dxa"/>
            <w:noWrap/>
            <w:hideMark/>
          </w:tcPr>
          <w:p w:rsidR="00F85DC4" w:rsidRPr="00F85DC4" w:rsidRDefault="00F85DC4" w:rsidP="00F85DC4">
            <w:pPr>
              <w:contextualSpacing/>
              <w:jc w:val="both"/>
              <w:rPr>
                <w:b/>
                <w:sz w:val="16"/>
                <w:szCs w:val="16"/>
              </w:rPr>
            </w:pPr>
            <w:r w:rsidRPr="00F85DC4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766" w:type="dxa"/>
            <w:noWrap/>
            <w:hideMark/>
          </w:tcPr>
          <w:p w:rsidR="00F85DC4" w:rsidRPr="00F85DC4" w:rsidRDefault="00F85DC4" w:rsidP="00F85DC4">
            <w:pPr>
              <w:contextualSpacing/>
              <w:jc w:val="both"/>
              <w:rPr>
                <w:b/>
                <w:sz w:val="16"/>
                <w:szCs w:val="16"/>
              </w:rPr>
            </w:pPr>
            <w:r w:rsidRPr="00F85DC4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829" w:type="dxa"/>
            <w:noWrap/>
            <w:hideMark/>
          </w:tcPr>
          <w:p w:rsidR="00F85DC4" w:rsidRPr="00F85DC4" w:rsidRDefault="00F85DC4" w:rsidP="00F85DC4">
            <w:pPr>
              <w:contextualSpacing/>
              <w:jc w:val="both"/>
              <w:rPr>
                <w:b/>
                <w:sz w:val="16"/>
                <w:szCs w:val="16"/>
              </w:rPr>
            </w:pPr>
            <w:r w:rsidRPr="00F85DC4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298" w:type="dxa"/>
            <w:noWrap/>
            <w:hideMark/>
          </w:tcPr>
          <w:p w:rsidR="00F85DC4" w:rsidRPr="00F85DC4" w:rsidRDefault="00F85DC4" w:rsidP="00F85DC4">
            <w:pPr>
              <w:contextualSpacing/>
              <w:jc w:val="both"/>
              <w:rPr>
                <w:b/>
                <w:sz w:val="16"/>
                <w:szCs w:val="16"/>
              </w:rPr>
            </w:pPr>
            <w:r w:rsidRPr="00F85DC4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275" w:type="dxa"/>
            <w:noWrap/>
            <w:hideMark/>
          </w:tcPr>
          <w:p w:rsidR="00F85DC4" w:rsidRPr="00F85DC4" w:rsidRDefault="00F85DC4" w:rsidP="00F85DC4">
            <w:pPr>
              <w:contextualSpacing/>
              <w:jc w:val="both"/>
              <w:rPr>
                <w:b/>
                <w:sz w:val="16"/>
                <w:szCs w:val="16"/>
              </w:rPr>
            </w:pPr>
            <w:r w:rsidRPr="00F85DC4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134" w:type="dxa"/>
            <w:noWrap/>
            <w:hideMark/>
          </w:tcPr>
          <w:p w:rsidR="00F85DC4" w:rsidRPr="00F85DC4" w:rsidRDefault="00F85DC4" w:rsidP="00F85DC4">
            <w:pPr>
              <w:contextualSpacing/>
              <w:jc w:val="both"/>
              <w:rPr>
                <w:b/>
                <w:sz w:val="16"/>
                <w:szCs w:val="16"/>
              </w:rPr>
            </w:pPr>
            <w:r w:rsidRPr="00F85DC4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851" w:type="dxa"/>
            <w:noWrap/>
            <w:hideMark/>
          </w:tcPr>
          <w:p w:rsidR="00F85DC4" w:rsidRPr="00F85DC4" w:rsidRDefault="00F85DC4" w:rsidP="00F85DC4">
            <w:pPr>
              <w:contextualSpacing/>
              <w:jc w:val="both"/>
              <w:rPr>
                <w:b/>
                <w:sz w:val="16"/>
                <w:szCs w:val="16"/>
              </w:rPr>
            </w:pPr>
            <w:r w:rsidRPr="00F85DC4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2410" w:type="dxa"/>
            <w:noWrap/>
            <w:hideMark/>
          </w:tcPr>
          <w:p w:rsidR="00F85DC4" w:rsidRPr="00F85DC4" w:rsidRDefault="00F85DC4" w:rsidP="00F85DC4">
            <w:pPr>
              <w:contextualSpacing/>
              <w:jc w:val="both"/>
              <w:rPr>
                <w:b/>
                <w:sz w:val="16"/>
                <w:szCs w:val="16"/>
              </w:rPr>
            </w:pPr>
            <w:r w:rsidRPr="00F85DC4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608" w:type="dxa"/>
            <w:noWrap/>
            <w:hideMark/>
          </w:tcPr>
          <w:p w:rsidR="00F85DC4" w:rsidRPr="00F85DC4" w:rsidRDefault="00F85DC4" w:rsidP="00F85DC4">
            <w:pPr>
              <w:contextualSpacing/>
              <w:jc w:val="both"/>
              <w:rPr>
                <w:b/>
                <w:sz w:val="16"/>
                <w:szCs w:val="16"/>
              </w:rPr>
            </w:pPr>
            <w:r w:rsidRPr="00F85DC4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608" w:type="dxa"/>
            <w:noWrap/>
            <w:hideMark/>
          </w:tcPr>
          <w:p w:rsidR="00F85DC4" w:rsidRPr="00F85DC4" w:rsidRDefault="00F85DC4" w:rsidP="00F85DC4">
            <w:pPr>
              <w:contextualSpacing/>
              <w:jc w:val="both"/>
              <w:rPr>
                <w:b/>
                <w:sz w:val="16"/>
                <w:szCs w:val="16"/>
              </w:rPr>
            </w:pPr>
            <w:r w:rsidRPr="00F85DC4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1060" w:type="dxa"/>
            <w:noWrap/>
            <w:hideMark/>
          </w:tcPr>
          <w:p w:rsidR="00F85DC4" w:rsidRPr="00F85DC4" w:rsidRDefault="00F85DC4" w:rsidP="00F85DC4">
            <w:pPr>
              <w:contextualSpacing/>
              <w:jc w:val="both"/>
              <w:rPr>
                <w:b/>
                <w:sz w:val="16"/>
                <w:szCs w:val="16"/>
              </w:rPr>
            </w:pPr>
            <w:r w:rsidRPr="00F85DC4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1551" w:type="dxa"/>
            <w:noWrap/>
            <w:hideMark/>
          </w:tcPr>
          <w:p w:rsidR="00F85DC4" w:rsidRPr="00F85DC4" w:rsidRDefault="00F85DC4" w:rsidP="00F85DC4">
            <w:pPr>
              <w:contextualSpacing/>
              <w:jc w:val="both"/>
              <w:rPr>
                <w:b/>
                <w:sz w:val="16"/>
                <w:szCs w:val="16"/>
              </w:rPr>
            </w:pPr>
            <w:r w:rsidRPr="00F85DC4">
              <w:rPr>
                <w:b/>
                <w:sz w:val="16"/>
                <w:szCs w:val="16"/>
              </w:rPr>
              <w:t>12</w:t>
            </w:r>
          </w:p>
        </w:tc>
      </w:tr>
      <w:tr w:rsidR="00F85DC4" w:rsidRPr="00F85DC4" w:rsidTr="00150EB6">
        <w:trPr>
          <w:trHeight w:val="253"/>
        </w:trPr>
        <w:tc>
          <w:tcPr>
            <w:tcW w:w="15134" w:type="dxa"/>
            <w:gridSpan w:val="12"/>
            <w:hideMark/>
          </w:tcPr>
          <w:p w:rsidR="00F85DC4" w:rsidRPr="00F85DC4" w:rsidRDefault="00F85DC4" w:rsidP="00F85DC4">
            <w:pPr>
              <w:contextualSpacing/>
              <w:jc w:val="both"/>
              <w:rPr>
                <w:b/>
                <w:sz w:val="16"/>
                <w:szCs w:val="16"/>
              </w:rPr>
            </w:pPr>
            <w:r w:rsidRPr="00F85DC4">
              <w:rPr>
                <w:b/>
                <w:sz w:val="16"/>
                <w:szCs w:val="16"/>
              </w:rPr>
              <w:t>Цель: Формирование у населения негативного отношения к потреблению наркотических средств и психотропных веществ, злоупотреблению алкоголе и пропаганда здорового образа жизни.</w:t>
            </w:r>
          </w:p>
        </w:tc>
      </w:tr>
      <w:tr w:rsidR="00150EB6" w:rsidRPr="00F85DC4" w:rsidTr="00150EB6">
        <w:trPr>
          <w:trHeight w:val="416"/>
        </w:trPr>
        <w:tc>
          <w:tcPr>
            <w:tcW w:w="15134" w:type="dxa"/>
            <w:gridSpan w:val="12"/>
            <w:hideMark/>
          </w:tcPr>
          <w:p w:rsidR="00150EB6" w:rsidRPr="00F85DC4" w:rsidRDefault="00150EB6" w:rsidP="007E5D84">
            <w:pPr>
              <w:contextualSpacing/>
              <w:jc w:val="both"/>
              <w:rPr>
                <w:b/>
                <w:bCs/>
                <w:sz w:val="16"/>
                <w:szCs w:val="16"/>
              </w:rPr>
            </w:pPr>
            <w:r w:rsidRPr="00F85DC4">
              <w:rPr>
                <w:b/>
                <w:bCs/>
                <w:sz w:val="16"/>
                <w:szCs w:val="16"/>
              </w:rPr>
              <w:t xml:space="preserve"> Задача 1: Информирование населения о вреде потребления наркотических средств, психотропных веществ и злоупотребления алкоголем. </w:t>
            </w:r>
          </w:p>
        </w:tc>
      </w:tr>
      <w:tr w:rsidR="00F85DC4" w:rsidRPr="00F85DC4" w:rsidTr="00150EB6">
        <w:trPr>
          <w:trHeight w:val="1132"/>
        </w:trPr>
        <w:tc>
          <w:tcPr>
            <w:tcW w:w="744" w:type="dxa"/>
            <w:hideMark/>
          </w:tcPr>
          <w:p w:rsidR="00F85DC4" w:rsidRPr="007505DB" w:rsidRDefault="00F85DC4" w:rsidP="00F85DC4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7505DB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2766" w:type="dxa"/>
            <w:hideMark/>
          </w:tcPr>
          <w:p w:rsidR="00F85DC4" w:rsidRPr="007505DB" w:rsidRDefault="00F85DC4" w:rsidP="00F85DC4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7505DB">
              <w:rPr>
                <w:bCs/>
                <w:sz w:val="16"/>
                <w:szCs w:val="16"/>
              </w:rPr>
              <w:t>Основное мероприятие 1. Формирование негативного отношения к потреблению наркотических средств и психотропных веществ, алкоголя, табакокурению</w:t>
            </w:r>
          </w:p>
        </w:tc>
        <w:tc>
          <w:tcPr>
            <w:tcW w:w="829" w:type="dxa"/>
            <w:hideMark/>
          </w:tcPr>
          <w:p w:rsidR="00F85DC4" w:rsidRPr="007505DB" w:rsidRDefault="00F85DC4" w:rsidP="00F85DC4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7505DB">
              <w:rPr>
                <w:bCs/>
                <w:sz w:val="16"/>
                <w:szCs w:val="16"/>
              </w:rPr>
              <w:t>2020 год</w:t>
            </w:r>
          </w:p>
        </w:tc>
        <w:tc>
          <w:tcPr>
            <w:tcW w:w="1298" w:type="dxa"/>
            <w:hideMark/>
          </w:tcPr>
          <w:p w:rsidR="00F85DC4" w:rsidRPr="007505DB" w:rsidRDefault="00F85DC4" w:rsidP="00150EB6">
            <w:pPr>
              <w:contextualSpacing/>
              <w:jc w:val="both"/>
              <w:rPr>
                <w:sz w:val="16"/>
                <w:szCs w:val="16"/>
              </w:rPr>
            </w:pPr>
            <w:r w:rsidRPr="007505DB">
              <w:rPr>
                <w:sz w:val="16"/>
                <w:szCs w:val="16"/>
              </w:rPr>
              <w:t>Бюджет</w:t>
            </w:r>
            <w:r w:rsidRPr="007505DB">
              <w:rPr>
                <w:sz w:val="16"/>
                <w:szCs w:val="16"/>
              </w:rPr>
              <w:br/>
            </w:r>
            <w:proofErr w:type="gramStart"/>
            <w:r w:rsidRPr="007505DB">
              <w:rPr>
                <w:sz w:val="16"/>
                <w:szCs w:val="16"/>
              </w:rPr>
              <w:t>ЗАТО  г.Североморск</w:t>
            </w:r>
            <w:proofErr w:type="gramEnd"/>
          </w:p>
        </w:tc>
        <w:tc>
          <w:tcPr>
            <w:tcW w:w="1275" w:type="dxa"/>
            <w:hideMark/>
          </w:tcPr>
          <w:p w:rsidR="00F85DC4" w:rsidRPr="007505DB" w:rsidRDefault="00F85DC4" w:rsidP="00F85DC4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7505DB">
              <w:rPr>
                <w:bCs/>
                <w:sz w:val="16"/>
                <w:szCs w:val="16"/>
              </w:rPr>
              <w:t>100,00</w:t>
            </w:r>
          </w:p>
        </w:tc>
        <w:tc>
          <w:tcPr>
            <w:tcW w:w="1134" w:type="dxa"/>
            <w:hideMark/>
          </w:tcPr>
          <w:p w:rsidR="00F85DC4" w:rsidRPr="007505DB" w:rsidRDefault="00F85DC4" w:rsidP="00F85DC4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7505DB">
              <w:rPr>
                <w:bCs/>
                <w:sz w:val="16"/>
                <w:szCs w:val="16"/>
              </w:rPr>
              <w:t>100,00</w:t>
            </w:r>
          </w:p>
        </w:tc>
        <w:tc>
          <w:tcPr>
            <w:tcW w:w="851" w:type="dxa"/>
            <w:hideMark/>
          </w:tcPr>
          <w:p w:rsidR="00F85DC4" w:rsidRPr="007505DB" w:rsidRDefault="00F85DC4" w:rsidP="00F85DC4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7505DB">
              <w:rPr>
                <w:bCs/>
                <w:sz w:val="16"/>
                <w:szCs w:val="16"/>
              </w:rPr>
              <w:t>100,00</w:t>
            </w:r>
          </w:p>
        </w:tc>
        <w:tc>
          <w:tcPr>
            <w:tcW w:w="2410" w:type="dxa"/>
            <w:hideMark/>
          </w:tcPr>
          <w:p w:rsidR="00F85DC4" w:rsidRPr="007505DB" w:rsidRDefault="007505DB" w:rsidP="00F85DC4">
            <w:pPr>
              <w:contextualSpacing/>
              <w:jc w:val="both"/>
              <w:rPr>
                <w:sz w:val="16"/>
                <w:szCs w:val="16"/>
              </w:rPr>
            </w:pPr>
            <w:r w:rsidRPr="007505DB">
              <w:rPr>
                <w:sz w:val="16"/>
                <w:szCs w:val="16"/>
              </w:rPr>
              <w:t>Доля людей, информированных о вреде потребления наркотических средств, психоактивных веществ и алкоголя, %</w:t>
            </w:r>
          </w:p>
        </w:tc>
        <w:tc>
          <w:tcPr>
            <w:tcW w:w="608" w:type="dxa"/>
            <w:hideMark/>
          </w:tcPr>
          <w:p w:rsidR="00F85DC4" w:rsidRPr="007505DB" w:rsidRDefault="007505DB" w:rsidP="00F85DC4">
            <w:pPr>
              <w:contextualSpacing/>
              <w:jc w:val="both"/>
              <w:rPr>
                <w:sz w:val="16"/>
                <w:szCs w:val="16"/>
              </w:rPr>
            </w:pPr>
            <w:r w:rsidRPr="007505DB">
              <w:rPr>
                <w:sz w:val="16"/>
                <w:szCs w:val="16"/>
              </w:rPr>
              <w:t>16</w:t>
            </w:r>
            <w:r w:rsidR="00F85DC4" w:rsidRPr="007505DB">
              <w:rPr>
                <w:sz w:val="16"/>
                <w:szCs w:val="16"/>
              </w:rPr>
              <w:t> </w:t>
            </w:r>
          </w:p>
        </w:tc>
        <w:tc>
          <w:tcPr>
            <w:tcW w:w="608" w:type="dxa"/>
            <w:hideMark/>
          </w:tcPr>
          <w:p w:rsidR="00F85DC4" w:rsidRPr="007505DB" w:rsidRDefault="00F85DC4" w:rsidP="00F85DC4">
            <w:pPr>
              <w:contextualSpacing/>
              <w:jc w:val="both"/>
              <w:rPr>
                <w:sz w:val="16"/>
                <w:szCs w:val="16"/>
              </w:rPr>
            </w:pPr>
            <w:r w:rsidRPr="007505DB">
              <w:rPr>
                <w:sz w:val="16"/>
                <w:szCs w:val="16"/>
              </w:rPr>
              <w:t> </w:t>
            </w:r>
            <w:r w:rsidR="007505DB" w:rsidRPr="007505DB">
              <w:rPr>
                <w:sz w:val="16"/>
                <w:szCs w:val="16"/>
              </w:rPr>
              <w:t>16</w:t>
            </w:r>
          </w:p>
        </w:tc>
        <w:tc>
          <w:tcPr>
            <w:tcW w:w="1060" w:type="dxa"/>
            <w:hideMark/>
          </w:tcPr>
          <w:p w:rsidR="00F85DC4" w:rsidRPr="007505DB" w:rsidRDefault="00F85DC4" w:rsidP="00F85DC4">
            <w:pPr>
              <w:contextualSpacing/>
              <w:jc w:val="both"/>
              <w:rPr>
                <w:sz w:val="16"/>
                <w:szCs w:val="16"/>
              </w:rPr>
            </w:pPr>
            <w:r w:rsidRPr="007505DB">
              <w:rPr>
                <w:sz w:val="16"/>
                <w:szCs w:val="16"/>
              </w:rPr>
              <w:t> </w:t>
            </w:r>
            <w:r w:rsidR="007505DB" w:rsidRPr="007505DB">
              <w:rPr>
                <w:sz w:val="16"/>
                <w:szCs w:val="16"/>
              </w:rPr>
              <w:t>100</w:t>
            </w:r>
          </w:p>
        </w:tc>
        <w:tc>
          <w:tcPr>
            <w:tcW w:w="1551" w:type="dxa"/>
            <w:hideMark/>
          </w:tcPr>
          <w:p w:rsidR="00F85DC4" w:rsidRPr="00F85DC4" w:rsidRDefault="00F85DC4" w:rsidP="00F85DC4">
            <w:pPr>
              <w:contextualSpacing/>
              <w:jc w:val="both"/>
              <w:rPr>
                <w:b/>
                <w:sz w:val="16"/>
                <w:szCs w:val="16"/>
              </w:rPr>
            </w:pPr>
            <w:r w:rsidRPr="00F85DC4">
              <w:rPr>
                <w:b/>
                <w:sz w:val="16"/>
                <w:szCs w:val="16"/>
              </w:rPr>
              <w:t> </w:t>
            </w:r>
            <w:proofErr w:type="spellStart"/>
            <w:r w:rsidR="007505DB" w:rsidRPr="00F85DC4">
              <w:rPr>
                <w:sz w:val="16"/>
                <w:szCs w:val="16"/>
              </w:rPr>
              <w:t>УКСМПиМС</w:t>
            </w:r>
            <w:proofErr w:type="spellEnd"/>
            <w:r w:rsidR="007505DB" w:rsidRPr="00F85DC4">
              <w:rPr>
                <w:sz w:val="16"/>
                <w:szCs w:val="16"/>
              </w:rPr>
              <w:t xml:space="preserve"> </w:t>
            </w:r>
            <w:proofErr w:type="gramStart"/>
            <w:r w:rsidR="007505DB" w:rsidRPr="00F85DC4">
              <w:rPr>
                <w:sz w:val="16"/>
                <w:szCs w:val="16"/>
              </w:rPr>
              <w:t>администрации</w:t>
            </w:r>
            <w:proofErr w:type="gramEnd"/>
            <w:r w:rsidR="007505DB" w:rsidRPr="00F85DC4">
              <w:rPr>
                <w:sz w:val="16"/>
                <w:szCs w:val="16"/>
              </w:rPr>
              <w:t xml:space="preserve"> ЗАТО </w:t>
            </w:r>
            <w:r w:rsidR="007505DB" w:rsidRPr="00F85DC4">
              <w:rPr>
                <w:sz w:val="16"/>
                <w:szCs w:val="16"/>
              </w:rPr>
              <w:br/>
              <w:t>г. Североморск</w:t>
            </w:r>
          </w:p>
        </w:tc>
      </w:tr>
      <w:tr w:rsidR="00F85DC4" w:rsidRPr="00F85DC4" w:rsidTr="00150EB6">
        <w:trPr>
          <w:trHeight w:val="694"/>
        </w:trPr>
        <w:tc>
          <w:tcPr>
            <w:tcW w:w="744" w:type="dxa"/>
            <w:hideMark/>
          </w:tcPr>
          <w:p w:rsidR="00F85DC4" w:rsidRPr="00F85DC4" w:rsidRDefault="00F85DC4" w:rsidP="00F85DC4">
            <w:pPr>
              <w:contextualSpacing/>
              <w:jc w:val="both"/>
              <w:rPr>
                <w:sz w:val="16"/>
                <w:szCs w:val="16"/>
              </w:rPr>
            </w:pPr>
            <w:r w:rsidRPr="00F85DC4">
              <w:rPr>
                <w:sz w:val="16"/>
                <w:szCs w:val="16"/>
              </w:rPr>
              <w:t>1.1</w:t>
            </w:r>
          </w:p>
        </w:tc>
        <w:tc>
          <w:tcPr>
            <w:tcW w:w="2766" w:type="dxa"/>
            <w:hideMark/>
          </w:tcPr>
          <w:p w:rsidR="00F85DC4" w:rsidRPr="00F85DC4" w:rsidRDefault="00F85DC4" w:rsidP="00F85DC4">
            <w:pPr>
              <w:contextualSpacing/>
              <w:jc w:val="both"/>
              <w:rPr>
                <w:sz w:val="16"/>
                <w:szCs w:val="16"/>
              </w:rPr>
            </w:pPr>
            <w:r w:rsidRPr="00F85DC4">
              <w:rPr>
                <w:sz w:val="16"/>
                <w:szCs w:val="16"/>
              </w:rPr>
              <w:t>Прочие направления расходов муниципальной программы</w:t>
            </w:r>
          </w:p>
        </w:tc>
        <w:tc>
          <w:tcPr>
            <w:tcW w:w="829" w:type="dxa"/>
            <w:hideMark/>
          </w:tcPr>
          <w:p w:rsidR="00F85DC4" w:rsidRPr="00F85DC4" w:rsidRDefault="00F85DC4" w:rsidP="00F85DC4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F85DC4">
              <w:rPr>
                <w:bCs/>
                <w:sz w:val="16"/>
                <w:szCs w:val="16"/>
              </w:rPr>
              <w:t>2020 год</w:t>
            </w:r>
          </w:p>
        </w:tc>
        <w:tc>
          <w:tcPr>
            <w:tcW w:w="1298" w:type="dxa"/>
            <w:hideMark/>
          </w:tcPr>
          <w:p w:rsidR="00F85DC4" w:rsidRPr="00F85DC4" w:rsidRDefault="00F85DC4" w:rsidP="00150EB6">
            <w:pPr>
              <w:contextualSpacing/>
              <w:jc w:val="both"/>
              <w:rPr>
                <w:sz w:val="16"/>
                <w:szCs w:val="16"/>
              </w:rPr>
            </w:pPr>
            <w:r w:rsidRPr="00F85DC4">
              <w:rPr>
                <w:sz w:val="16"/>
                <w:szCs w:val="16"/>
              </w:rPr>
              <w:t>Бюджет</w:t>
            </w:r>
            <w:r w:rsidRPr="00F85DC4">
              <w:rPr>
                <w:sz w:val="16"/>
                <w:szCs w:val="16"/>
              </w:rPr>
              <w:br/>
            </w:r>
            <w:proofErr w:type="gramStart"/>
            <w:r w:rsidRPr="00F85DC4">
              <w:rPr>
                <w:sz w:val="16"/>
                <w:szCs w:val="16"/>
              </w:rPr>
              <w:t>ЗАТО  г.Североморск</w:t>
            </w:r>
            <w:proofErr w:type="gramEnd"/>
          </w:p>
        </w:tc>
        <w:tc>
          <w:tcPr>
            <w:tcW w:w="1275" w:type="dxa"/>
            <w:hideMark/>
          </w:tcPr>
          <w:p w:rsidR="00F85DC4" w:rsidRPr="00F85DC4" w:rsidRDefault="00F85DC4" w:rsidP="00F85DC4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F85DC4">
              <w:rPr>
                <w:bCs/>
                <w:sz w:val="16"/>
                <w:szCs w:val="16"/>
              </w:rPr>
              <w:t>100,00</w:t>
            </w:r>
          </w:p>
        </w:tc>
        <w:tc>
          <w:tcPr>
            <w:tcW w:w="1134" w:type="dxa"/>
            <w:hideMark/>
          </w:tcPr>
          <w:p w:rsidR="00F85DC4" w:rsidRPr="00F85DC4" w:rsidRDefault="00F85DC4" w:rsidP="00F85DC4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F85DC4">
              <w:rPr>
                <w:bCs/>
                <w:sz w:val="16"/>
                <w:szCs w:val="16"/>
              </w:rPr>
              <w:t>100,00</w:t>
            </w:r>
          </w:p>
        </w:tc>
        <w:tc>
          <w:tcPr>
            <w:tcW w:w="851" w:type="dxa"/>
            <w:hideMark/>
          </w:tcPr>
          <w:p w:rsidR="00F85DC4" w:rsidRPr="00F85DC4" w:rsidRDefault="00F85DC4" w:rsidP="00F85DC4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F85DC4">
              <w:rPr>
                <w:bCs/>
                <w:sz w:val="16"/>
                <w:szCs w:val="16"/>
              </w:rPr>
              <w:t>100,00</w:t>
            </w:r>
          </w:p>
        </w:tc>
        <w:tc>
          <w:tcPr>
            <w:tcW w:w="2410" w:type="dxa"/>
            <w:hideMark/>
          </w:tcPr>
          <w:p w:rsidR="00F85DC4" w:rsidRPr="00F85DC4" w:rsidRDefault="00F85DC4" w:rsidP="00F85DC4">
            <w:pPr>
              <w:contextualSpacing/>
              <w:jc w:val="both"/>
              <w:rPr>
                <w:sz w:val="16"/>
                <w:szCs w:val="16"/>
              </w:rPr>
            </w:pPr>
            <w:r w:rsidRPr="00F85DC4">
              <w:rPr>
                <w:sz w:val="16"/>
                <w:szCs w:val="16"/>
              </w:rPr>
              <w:t> </w:t>
            </w:r>
          </w:p>
        </w:tc>
        <w:tc>
          <w:tcPr>
            <w:tcW w:w="608" w:type="dxa"/>
            <w:hideMark/>
          </w:tcPr>
          <w:p w:rsidR="00F85DC4" w:rsidRPr="00F85DC4" w:rsidRDefault="00F85DC4" w:rsidP="00F85DC4">
            <w:pPr>
              <w:contextualSpacing/>
              <w:jc w:val="both"/>
              <w:rPr>
                <w:sz w:val="16"/>
                <w:szCs w:val="16"/>
              </w:rPr>
            </w:pPr>
            <w:r w:rsidRPr="00F85DC4">
              <w:rPr>
                <w:sz w:val="16"/>
                <w:szCs w:val="16"/>
              </w:rPr>
              <w:t> </w:t>
            </w:r>
          </w:p>
        </w:tc>
        <w:tc>
          <w:tcPr>
            <w:tcW w:w="608" w:type="dxa"/>
            <w:hideMark/>
          </w:tcPr>
          <w:p w:rsidR="00F85DC4" w:rsidRPr="00F85DC4" w:rsidRDefault="00F85DC4" w:rsidP="00F85DC4">
            <w:pPr>
              <w:contextualSpacing/>
              <w:jc w:val="both"/>
              <w:rPr>
                <w:sz w:val="16"/>
                <w:szCs w:val="16"/>
              </w:rPr>
            </w:pPr>
            <w:r w:rsidRPr="00F85DC4">
              <w:rPr>
                <w:sz w:val="16"/>
                <w:szCs w:val="16"/>
              </w:rPr>
              <w:t> </w:t>
            </w:r>
          </w:p>
        </w:tc>
        <w:tc>
          <w:tcPr>
            <w:tcW w:w="1060" w:type="dxa"/>
            <w:hideMark/>
          </w:tcPr>
          <w:p w:rsidR="00F85DC4" w:rsidRPr="00F85DC4" w:rsidRDefault="00F85DC4" w:rsidP="00F85DC4">
            <w:pPr>
              <w:contextualSpacing/>
              <w:jc w:val="both"/>
              <w:rPr>
                <w:sz w:val="16"/>
                <w:szCs w:val="16"/>
              </w:rPr>
            </w:pPr>
            <w:r w:rsidRPr="00F85DC4">
              <w:rPr>
                <w:sz w:val="16"/>
                <w:szCs w:val="16"/>
              </w:rPr>
              <w:t> </w:t>
            </w:r>
          </w:p>
        </w:tc>
        <w:tc>
          <w:tcPr>
            <w:tcW w:w="1551" w:type="dxa"/>
            <w:hideMark/>
          </w:tcPr>
          <w:p w:rsidR="00F85DC4" w:rsidRPr="00F85DC4" w:rsidRDefault="00F85DC4" w:rsidP="00F85DC4">
            <w:pPr>
              <w:contextualSpacing/>
              <w:jc w:val="both"/>
              <w:rPr>
                <w:sz w:val="16"/>
                <w:szCs w:val="16"/>
              </w:rPr>
            </w:pPr>
            <w:r w:rsidRPr="00F85DC4">
              <w:rPr>
                <w:sz w:val="16"/>
                <w:szCs w:val="16"/>
              </w:rPr>
              <w:t> </w:t>
            </w:r>
          </w:p>
        </w:tc>
      </w:tr>
      <w:tr w:rsidR="00F85DC4" w:rsidRPr="00F85DC4" w:rsidTr="00150EB6">
        <w:trPr>
          <w:trHeight w:val="1087"/>
        </w:trPr>
        <w:tc>
          <w:tcPr>
            <w:tcW w:w="744" w:type="dxa"/>
            <w:hideMark/>
          </w:tcPr>
          <w:p w:rsidR="00F85DC4" w:rsidRPr="00F85DC4" w:rsidRDefault="00F85DC4" w:rsidP="00F85DC4">
            <w:pPr>
              <w:contextualSpacing/>
              <w:jc w:val="both"/>
              <w:rPr>
                <w:sz w:val="16"/>
                <w:szCs w:val="16"/>
              </w:rPr>
            </w:pPr>
            <w:r w:rsidRPr="00F85DC4">
              <w:rPr>
                <w:sz w:val="16"/>
                <w:szCs w:val="16"/>
              </w:rPr>
              <w:t>1.1.1</w:t>
            </w:r>
          </w:p>
        </w:tc>
        <w:tc>
          <w:tcPr>
            <w:tcW w:w="2766" w:type="dxa"/>
            <w:hideMark/>
          </w:tcPr>
          <w:p w:rsidR="00F85DC4" w:rsidRPr="00F85DC4" w:rsidRDefault="00F85DC4" w:rsidP="00F85DC4">
            <w:pPr>
              <w:contextualSpacing/>
              <w:jc w:val="both"/>
              <w:rPr>
                <w:sz w:val="16"/>
                <w:szCs w:val="16"/>
              </w:rPr>
            </w:pPr>
            <w:r w:rsidRPr="00F85DC4">
              <w:rPr>
                <w:sz w:val="16"/>
                <w:szCs w:val="16"/>
              </w:rPr>
              <w:t>Расходы на формирование негативного отношения к потреблению наркотических средств и психотропных веществ, алкоголю, табакокурению, пропаганду ЗОЖ.</w:t>
            </w:r>
          </w:p>
        </w:tc>
        <w:tc>
          <w:tcPr>
            <w:tcW w:w="829" w:type="dxa"/>
            <w:hideMark/>
          </w:tcPr>
          <w:p w:rsidR="00F85DC4" w:rsidRPr="00F85DC4" w:rsidRDefault="00F85DC4" w:rsidP="00F85DC4">
            <w:pPr>
              <w:contextualSpacing/>
              <w:jc w:val="both"/>
              <w:rPr>
                <w:sz w:val="16"/>
                <w:szCs w:val="16"/>
              </w:rPr>
            </w:pPr>
            <w:r w:rsidRPr="00F85DC4">
              <w:rPr>
                <w:sz w:val="16"/>
                <w:szCs w:val="16"/>
              </w:rPr>
              <w:t>2020 год</w:t>
            </w:r>
          </w:p>
        </w:tc>
        <w:tc>
          <w:tcPr>
            <w:tcW w:w="1298" w:type="dxa"/>
            <w:hideMark/>
          </w:tcPr>
          <w:p w:rsidR="00F85DC4" w:rsidRPr="00F85DC4" w:rsidRDefault="00F85DC4" w:rsidP="00150EB6">
            <w:pPr>
              <w:contextualSpacing/>
              <w:jc w:val="both"/>
              <w:rPr>
                <w:sz w:val="16"/>
                <w:szCs w:val="16"/>
              </w:rPr>
            </w:pPr>
            <w:r w:rsidRPr="00F85DC4">
              <w:rPr>
                <w:sz w:val="16"/>
                <w:szCs w:val="16"/>
              </w:rPr>
              <w:t>Бюджет</w:t>
            </w:r>
            <w:r w:rsidRPr="00F85DC4">
              <w:rPr>
                <w:sz w:val="16"/>
                <w:szCs w:val="16"/>
              </w:rPr>
              <w:br/>
            </w:r>
            <w:proofErr w:type="gramStart"/>
            <w:r w:rsidRPr="00F85DC4">
              <w:rPr>
                <w:sz w:val="16"/>
                <w:szCs w:val="16"/>
              </w:rPr>
              <w:t>ЗАТО  г.Североморск</w:t>
            </w:r>
            <w:proofErr w:type="gramEnd"/>
          </w:p>
        </w:tc>
        <w:tc>
          <w:tcPr>
            <w:tcW w:w="1275" w:type="dxa"/>
            <w:hideMark/>
          </w:tcPr>
          <w:p w:rsidR="00F85DC4" w:rsidRPr="00F85DC4" w:rsidRDefault="00F85DC4" w:rsidP="00F85DC4">
            <w:pPr>
              <w:contextualSpacing/>
              <w:jc w:val="both"/>
              <w:rPr>
                <w:sz w:val="16"/>
                <w:szCs w:val="16"/>
              </w:rPr>
            </w:pPr>
            <w:r w:rsidRPr="00F85DC4">
              <w:rPr>
                <w:sz w:val="16"/>
                <w:szCs w:val="16"/>
              </w:rPr>
              <w:t>100,00</w:t>
            </w:r>
          </w:p>
        </w:tc>
        <w:tc>
          <w:tcPr>
            <w:tcW w:w="1134" w:type="dxa"/>
            <w:hideMark/>
          </w:tcPr>
          <w:p w:rsidR="00F85DC4" w:rsidRPr="00F85DC4" w:rsidRDefault="00F85DC4" w:rsidP="00F85DC4">
            <w:pPr>
              <w:contextualSpacing/>
              <w:jc w:val="both"/>
              <w:rPr>
                <w:sz w:val="16"/>
                <w:szCs w:val="16"/>
              </w:rPr>
            </w:pPr>
            <w:r w:rsidRPr="00F85DC4">
              <w:rPr>
                <w:sz w:val="16"/>
                <w:szCs w:val="16"/>
              </w:rPr>
              <w:t>100,00</w:t>
            </w:r>
          </w:p>
        </w:tc>
        <w:tc>
          <w:tcPr>
            <w:tcW w:w="851" w:type="dxa"/>
            <w:hideMark/>
          </w:tcPr>
          <w:p w:rsidR="00F85DC4" w:rsidRPr="00F85DC4" w:rsidRDefault="00F85DC4" w:rsidP="00F85DC4">
            <w:pPr>
              <w:contextualSpacing/>
              <w:jc w:val="both"/>
              <w:rPr>
                <w:sz w:val="16"/>
                <w:szCs w:val="16"/>
              </w:rPr>
            </w:pPr>
            <w:r w:rsidRPr="00F85DC4">
              <w:rPr>
                <w:sz w:val="16"/>
                <w:szCs w:val="16"/>
              </w:rPr>
              <w:t>100,00</w:t>
            </w:r>
          </w:p>
        </w:tc>
        <w:tc>
          <w:tcPr>
            <w:tcW w:w="2410" w:type="dxa"/>
            <w:hideMark/>
          </w:tcPr>
          <w:p w:rsidR="00F85DC4" w:rsidRPr="006829A4" w:rsidRDefault="00F85DC4" w:rsidP="007505DB">
            <w:pPr>
              <w:contextualSpacing/>
              <w:jc w:val="both"/>
              <w:rPr>
                <w:sz w:val="16"/>
                <w:szCs w:val="16"/>
              </w:rPr>
            </w:pPr>
            <w:r w:rsidRPr="006829A4">
              <w:rPr>
                <w:sz w:val="16"/>
                <w:szCs w:val="16"/>
              </w:rPr>
              <w:t>Доля людей, вовлеченных в ЗОЖ, имеющих негативное отношение к потреблени</w:t>
            </w:r>
            <w:r w:rsidR="007E5D84" w:rsidRPr="006829A4">
              <w:rPr>
                <w:sz w:val="16"/>
                <w:szCs w:val="16"/>
              </w:rPr>
              <w:t>ю</w:t>
            </w:r>
            <w:r w:rsidRPr="006829A4">
              <w:rPr>
                <w:sz w:val="16"/>
                <w:szCs w:val="16"/>
              </w:rPr>
              <w:t xml:space="preserve"> наркотических средств, психоактивных веществ и алкоголя (</w:t>
            </w:r>
            <w:r w:rsidR="007505DB" w:rsidRPr="006829A4">
              <w:rPr>
                <w:sz w:val="16"/>
                <w:szCs w:val="16"/>
              </w:rPr>
              <w:t>%</w:t>
            </w:r>
            <w:r w:rsidRPr="006829A4">
              <w:rPr>
                <w:sz w:val="16"/>
                <w:szCs w:val="16"/>
              </w:rPr>
              <w:t>)</w:t>
            </w:r>
          </w:p>
        </w:tc>
        <w:tc>
          <w:tcPr>
            <w:tcW w:w="608" w:type="dxa"/>
            <w:hideMark/>
          </w:tcPr>
          <w:p w:rsidR="00F85DC4" w:rsidRPr="00F85DC4" w:rsidRDefault="00F85DC4" w:rsidP="00F85DC4">
            <w:pPr>
              <w:contextualSpacing/>
              <w:jc w:val="both"/>
              <w:rPr>
                <w:sz w:val="16"/>
                <w:szCs w:val="16"/>
              </w:rPr>
            </w:pPr>
            <w:r w:rsidRPr="00F85DC4">
              <w:rPr>
                <w:sz w:val="16"/>
                <w:szCs w:val="16"/>
              </w:rPr>
              <w:t>10,5</w:t>
            </w:r>
          </w:p>
        </w:tc>
        <w:tc>
          <w:tcPr>
            <w:tcW w:w="608" w:type="dxa"/>
            <w:hideMark/>
          </w:tcPr>
          <w:p w:rsidR="00F85DC4" w:rsidRPr="00F85DC4" w:rsidRDefault="00F85DC4" w:rsidP="00F85DC4">
            <w:pPr>
              <w:contextualSpacing/>
              <w:jc w:val="both"/>
              <w:rPr>
                <w:sz w:val="16"/>
                <w:szCs w:val="16"/>
              </w:rPr>
            </w:pPr>
            <w:r w:rsidRPr="00F85DC4">
              <w:rPr>
                <w:sz w:val="16"/>
                <w:szCs w:val="16"/>
              </w:rPr>
              <w:t>10,5</w:t>
            </w:r>
          </w:p>
        </w:tc>
        <w:tc>
          <w:tcPr>
            <w:tcW w:w="1060" w:type="dxa"/>
            <w:hideMark/>
          </w:tcPr>
          <w:p w:rsidR="00F85DC4" w:rsidRPr="00F85DC4" w:rsidRDefault="00F85DC4" w:rsidP="00F85DC4">
            <w:pPr>
              <w:contextualSpacing/>
              <w:jc w:val="both"/>
              <w:rPr>
                <w:sz w:val="16"/>
                <w:szCs w:val="16"/>
              </w:rPr>
            </w:pPr>
            <w:r w:rsidRPr="00F85DC4">
              <w:rPr>
                <w:sz w:val="16"/>
                <w:szCs w:val="16"/>
              </w:rPr>
              <w:t>100,00</w:t>
            </w:r>
          </w:p>
        </w:tc>
        <w:tc>
          <w:tcPr>
            <w:tcW w:w="1551" w:type="dxa"/>
            <w:hideMark/>
          </w:tcPr>
          <w:p w:rsidR="00F85DC4" w:rsidRPr="00F85DC4" w:rsidRDefault="00F85DC4" w:rsidP="00F85DC4">
            <w:pPr>
              <w:contextualSpacing/>
              <w:jc w:val="both"/>
              <w:rPr>
                <w:sz w:val="16"/>
                <w:szCs w:val="16"/>
              </w:rPr>
            </w:pPr>
            <w:proofErr w:type="spellStart"/>
            <w:r w:rsidRPr="00F85DC4">
              <w:rPr>
                <w:sz w:val="16"/>
                <w:szCs w:val="16"/>
              </w:rPr>
              <w:t>УКСМПиМС</w:t>
            </w:r>
            <w:proofErr w:type="spellEnd"/>
            <w:r w:rsidRPr="00F85DC4">
              <w:rPr>
                <w:sz w:val="16"/>
                <w:szCs w:val="16"/>
              </w:rPr>
              <w:t xml:space="preserve"> </w:t>
            </w:r>
            <w:proofErr w:type="gramStart"/>
            <w:r w:rsidRPr="00F85DC4">
              <w:rPr>
                <w:sz w:val="16"/>
                <w:szCs w:val="16"/>
              </w:rPr>
              <w:t>администрации</w:t>
            </w:r>
            <w:proofErr w:type="gramEnd"/>
            <w:r w:rsidRPr="00F85DC4">
              <w:rPr>
                <w:sz w:val="16"/>
                <w:szCs w:val="16"/>
              </w:rPr>
              <w:t xml:space="preserve"> ЗАТО </w:t>
            </w:r>
            <w:r w:rsidRPr="00F85DC4">
              <w:rPr>
                <w:sz w:val="16"/>
                <w:szCs w:val="16"/>
              </w:rPr>
              <w:br/>
              <w:t>г. Североморск</w:t>
            </w:r>
          </w:p>
        </w:tc>
      </w:tr>
      <w:tr w:rsidR="00F85DC4" w:rsidRPr="00F85DC4" w:rsidTr="00150EB6">
        <w:trPr>
          <w:trHeight w:val="578"/>
        </w:trPr>
        <w:tc>
          <w:tcPr>
            <w:tcW w:w="744" w:type="dxa"/>
            <w:hideMark/>
          </w:tcPr>
          <w:p w:rsidR="00F85DC4" w:rsidRPr="00F85DC4" w:rsidRDefault="00F85DC4" w:rsidP="00F85DC4">
            <w:pPr>
              <w:contextualSpacing/>
              <w:jc w:val="both"/>
              <w:rPr>
                <w:sz w:val="16"/>
                <w:szCs w:val="16"/>
              </w:rPr>
            </w:pPr>
            <w:r w:rsidRPr="00F85DC4">
              <w:rPr>
                <w:sz w:val="16"/>
                <w:szCs w:val="16"/>
              </w:rPr>
              <w:t> </w:t>
            </w:r>
          </w:p>
        </w:tc>
        <w:tc>
          <w:tcPr>
            <w:tcW w:w="2766" w:type="dxa"/>
            <w:hideMark/>
          </w:tcPr>
          <w:p w:rsidR="00F85DC4" w:rsidRPr="00F85DC4" w:rsidRDefault="00F85DC4" w:rsidP="00F85DC4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F85DC4">
              <w:rPr>
                <w:bCs/>
                <w:sz w:val="16"/>
                <w:szCs w:val="16"/>
              </w:rPr>
              <w:t>Итого по задаче 1</w:t>
            </w:r>
          </w:p>
        </w:tc>
        <w:tc>
          <w:tcPr>
            <w:tcW w:w="829" w:type="dxa"/>
            <w:hideMark/>
          </w:tcPr>
          <w:p w:rsidR="00F85DC4" w:rsidRPr="00F85DC4" w:rsidRDefault="00F85DC4" w:rsidP="00F85DC4">
            <w:pPr>
              <w:contextualSpacing/>
              <w:jc w:val="both"/>
              <w:rPr>
                <w:sz w:val="16"/>
                <w:szCs w:val="16"/>
              </w:rPr>
            </w:pPr>
            <w:r w:rsidRPr="00F85DC4">
              <w:rPr>
                <w:sz w:val="16"/>
                <w:szCs w:val="16"/>
              </w:rPr>
              <w:t>2020 год</w:t>
            </w:r>
          </w:p>
        </w:tc>
        <w:tc>
          <w:tcPr>
            <w:tcW w:w="1298" w:type="dxa"/>
            <w:hideMark/>
          </w:tcPr>
          <w:p w:rsidR="00F85DC4" w:rsidRPr="00F85DC4" w:rsidRDefault="00F85DC4" w:rsidP="00150EB6">
            <w:pPr>
              <w:contextualSpacing/>
              <w:jc w:val="both"/>
              <w:rPr>
                <w:sz w:val="16"/>
                <w:szCs w:val="16"/>
              </w:rPr>
            </w:pPr>
            <w:r w:rsidRPr="00F85DC4">
              <w:rPr>
                <w:sz w:val="16"/>
                <w:szCs w:val="16"/>
              </w:rPr>
              <w:t>Бюджет</w:t>
            </w:r>
            <w:r w:rsidRPr="00F85DC4">
              <w:rPr>
                <w:sz w:val="16"/>
                <w:szCs w:val="16"/>
              </w:rPr>
              <w:br/>
            </w:r>
            <w:proofErr w:type="gramStart"/>
            <w:r w:rsidRPr="00F85DC4">
              <w:rPr>
                <w:sz w:val="16"/>
                <w:szCs w:val="16"/>
              </w:rPr>
              <w:t>ЗАТО  г.Североморск</w:t>
            </w:r>
            <w:proofErr w:type="gramEnd"/>
          </w:p>
        </w:tc>
        <w:tc>
          <w:tcPr>
            <w:tcW w:w="1275" w:type="dxa"/>
            <w:hideMark/>
          </w:tcPr>
          <w:p w:rsidR="00F85DC4" w:rsidRPr="00F85DC4" w:rsidRDefault="00F85DC4" w:rsidP="00F85DC4">
            <w:pPr>
              <w:contextualSpacing/>
              <w:jc w:val="both"/>
              <w:rPr>
                <w:sz w:val="16"/>
                <w:szCs w:val="16"/>
              </w:rPr>
            </w:pPr>
            <w:r w:rsidRPr="00F85DC4">
              <w:rPr>
                <w:sz w:val="16"/>
                <w:szCs w:val="16"/>
              </w:rPr>
              <w:t>100,00</w:t>
            </w:r>
          </w:p>
        </w:tc>
        <w:tc>
          <w:tcPr>
            <w:tcW w:w="1134" w:type="dxa"/>
            <w:hideMark/>
          </w:tcPr>
          <w:p w:rsidR="00F85DC4" w:rsidRPr="00F85DC4" w:rsidRDefault="00F85DC4" w:rsidP="00F85DC4">
            <w:pPr>
              <w:contextualSpacing/>
              <w:jc w:val="both"/>
              <w:rPr>
                <w:sz w:val="16"/>
                <w:szCs w:val="16"/>
              </w:rPr>
            </w:pPr>
            <w:r w:rsidRPr="00F85DC4">
              <w:rPr>
                <w:sz w:val="16"/>
                <w:szCs w:val="16"/>
              </w:rPr>
              <w:t>100,00</w:t>
            </w:r>
          </w:p>
        </w:tc>
        <w:tc>
          <w:tcPr>
            <w:tcW w:w="851" w:type="dxa"/>
            <w:hideMark/>
          </w:tcPr>
          <w:p w:rsidR="00F85DC4" w:rsidRPr="00F85DC4" w:rsidRDefault="00F85DC4" w:rsidP="00F85DC4">
            <w:pPr>
              <w:contextualSpacing/>
              <w:jc w:val="both"/>
              <w:rPr>
                <w:sz w:val="16"/>
                <w:szCs w:val="16"/>
              </w:rPr>
            </w:pPr>
            <w:r w:rsidRPr="00F85DC4">
              <w:rPr>
                <w:sz w:val="16"/>
                <w:szCs w:val="16"/>
              </w:rPr>
              <w:t>100,00</w:t>
            </w:r>
          </w:p>
        </w:tc>
        <w:tc>
          <w:tcPr>
            <w:tcW w:w="2410" w:type="dxa"/>
            <w:noWrap/>
            <w:hideMark/>
          </w:tcPr>
          <w:p w:rsidR="00F85DC4" w:rsidRPr="00F85DC4" w:rsidRDefault="00F85DC4" w:rsidP="00F85DC4">
            <w:pPr>
              <w:contextualSpacing/>
              <w:jc w:val="both"/>
              <w:rPr>
                <w:sz w:val="16"/>
                <w:szCs w:val="16"/>
              </w:rPr>
            </w:pPr>
            <w:r w:rsidRPr="00F85DC4">
              <w:rPr>
                <w:sz w:val="16"/>
                <w:szCs w:val="16"/>
              </w:rPr>
              <w:t> </w:t>
            </w:r>
          </w:p>
        </w:tc>
        <w:tc>
          <w:tcPr>
            <w:tcW w:w="608" w:type="dxa"/>
            <w:noWrap/>
            <w:hideMark/>
          </w:tcPr>
          <w:p w:rsidR="00F85DC4" w:rsidRPr="00F85DC4" w:rsidRDefault="00F85DC4" w:rsidP="00F85DC4">
            <w:pPr>
              <w:contextualSpacing/>
              <w:jc w:val="both"/>
              <w:rPr>
                <w:sz w:val="16"/>
                <w:szCs w:val="16"/>
              </w:rPr>
            </w:pPr>
            <w:r w:rsidRPr="00F85DC4">
              <w:rPr>
                <w:sz w:val="16"/>
                <w:szCs w:val="16"/>
              </w:rPr>
              <w:t> </w:t>
            </w:r>
          </w:p>
        </w:tc>
        <w:tc>
          <w:tcPr>
            <w:tcW w:w="608" w:type="dxa"/>
            <w:noWrap/>
            <w:hideMark/>
          </w:tcPr>
          <w:p w:rsidR="00F85DC4" w:rsidRPr="00F85DC4" w:rsidRDefault="00F85DC4" w:rsidP="00F85DC4">
            <w:pPr>
              <w:contextualSpacing/>
              <w:jc w:val="both"/>
              <w:rPr>
                <w:sz w:val="16"/>
                <w:szCs w:val="16"/>
              </w:rPr>
            </w:pPr>
            <w:r w:rsidRPr="00F85DC4">
              <w:rPr>
                <w:sz w:val="16"/>
                <w:szCs w:val="16"/>
              </w:rPr>
              <w:t> </w:t>
            </w:r>
          </w:p>
        </w:tc>
        <w:tc>
          <w:tcPr>
            <w:tcW w:w="1060" w:type="dxa"/>
            <w:noWrap/>
            <w:hideMark/>
          </w:tcPr>
          <w:p w:rsidR="00F85DC4" w:rsidRPr="00F85DC4" w:rsidRDefault="00F85DC4" w:rsidP="00F85DC4">
            <w:pPr>
              <w:contextualSpacing/>
              <w:jc w:val="both"/>
              <w:rPr>
                <w:sz w:val="16"/>
                <w:szCs w:val="16"/>
              </w:rPr>
            </w:pPr>
            <w:r w:rsidRPr="00F85DC4">
              <w:rPr>
                <w:sz w:val="16"/>
                <w:szCs w:val="16"/>
              </w:rPr>
              <w:t> </w:t>
            </w:r>
          </w:p>
        </w:tc>
        <w:tc>
          <w:tcPr>
            <w:tcW w:w="1551" w:type="dxa"/>
            <w:hideMark/>
          </w:tcPr>
          <w:p w:rsidR="00F85DC4" w:rsidRPr="00F85DC4" w:rsidRDefault="00F85DC4" w:rsidP="00F85DC4">
            <w:pPr>
              <w:contextualSpacing/>
              <w:jc w:val="both"/>
              <w:rPr>
                <w:sz w:val="16"/>
                <w:szCs w:val="16"/>
              </w:rPr>
            </w:pPr>
            <w:r w:rsidRPr="00F85DC4">
              <w:rPr>
                <w:sz w:val="16"/>
                <w:szCs w:val="16"/>
              </w:rPr>
              <w:t> </w:t>
            </w:r>
          </w:p>
        </w:tc>
      </w:tr>
      <w:tr w:rsidR="00F85DC4" w:rsidRPr="00F85DC4" w:rsidTr="00150EB6">
        <w:trPr>
          <w:trHeight w:val="988"/>
        </w:trPr>
        <w:tc>
          <w:tcPr>
            <w:tcW w:w="744" w:type="dxa"/>
            <w:hideMark/>
          </w:tcPr>
          <w:p w:rsidR="00F85DC4" w:rsidRPr="00F85DC4" w:rsidRDefault="00F85DC4" w:rsidP="00F85DC4">
            <w:pPr>
              <w:contextualSpacing/>
              <w:jc w:val="both"/>
              <w:rPr>
                <w:sz w:val="16"/>
                <w:szCs w:val="16"/>
              </w:rPr>
            </w:pPr>
            <w:r w:rsidRPr="00F85DC4">
              <w:rPr>
                <w:sz w:val="16"/>
                <w:szCs w:val="16"/>
              </w:rPr>
              <w:t> </w:t>
            </w:r>
          </w:p>
        </w:tc>
        <w:tc>
          <w:tcPr>
            <w:tcW w:w="8153" w:type="dxa"/>
            <w:gridSpan w:val="6"/>
            <w:hideMark/>
          </w:tcPr>
          <w:p w:rsidR="00F85DC4" w:rsidRPr="00F85DC4" w:rsidRDefault="00F85DC4" w:rsidP="00F85DC4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F85DC4">
              <w:rPr>
                <w:bCs/>
                <w:sz w:val="16"/>
                <w:szCs w:val="16"/>
              </w:rPr>
              <w:t xml:space="preserve">Задача 2: Пропаганда здорового образа жизни как противодействие распространению наркомании, алкоголизма и табакокурения среди </w:t>
            </w:r>
            <w:proofErr w:type="gramStart"/>
            <w:r w:rsidRPr="00F85DC4">
              <w:rPr>
                <w:bCs/>
                <w:sz w:val="16"/>
                <w:szCs w:val="16"/>
              </w:rPr>
              <w:t>населения</w:t>
            </w:r>
            <w:proofErr w:type="gramEnd"/>
            <w:r w:rsidRPr="00F85DC4">
              <w:rPr>
                <w:bCs/>
                <w:sz w:val="16"/>
                <w:szCs w:val="16"/>
              </w:rPr>
              <w:t xml:space="preserve"> ЗАТО г.Североморск</w:t>
            </w:r>
          </w:p>
        </w:tc>
        <w:tc>
          <w:tcPr>
            <w:tcW w:w="2410" w:type="dxa"/>
            <w:hideMark/>
          </w:tcPr>
          <w:p w:rsidR="00F85DC4" w:rsidRPr="00F85DC4" w:rsidRDefault="00F85DC4" w:rsidP="00F85DC4">
            <w:pPr>
              <w:contextualSpacing/>
              <w:jc w:val="both"/>
              <w:rPr>
                <w:sz w:val="16"/>
                <w:szCs w:val="16"/>
              </w:rPr>
            </w:pPr>
            <w:r w:rsidRPr="00F85DC4">
              <w:rPr>
                <w:sz w:val="16"/>
                <w:szCs w:val="16"/>
              </w:rPr>
              <w:t xml:space="preserve">Количество </w:t>
            </w:r>
            <w:r w:rsidR="007E5D84">
              <w:rPr>
                <w:sz w:val="16"/>
                <w:szCs w:val="16"/>
              </w:rPr>
              <w:t xml:space="preserve">муниципальных </w:t>
            </w:r>
            <w:r w:rsidRPr="00F85DC4">
              <w:rPr>
                <w:sz w:val="16"/>
                <w:szCs w:val="16"/>
              </w:rPr>
              <w:t>мероприятий, направленных на профилактику наркомании, токсикомании и алкоголизма среди населения, ед.</w:t>
            </w:r>
          </w:p>
        </w:tc>
        <w:tc>
          <w:tcPr>
            <w:tcW w:w="608" w:type="dxa"/>
            <w:hideMark/>
          </w:tcPr>
          <w:p w:rsidR="00F85DC4" w:rsidRPr="00F85DC4" w:rsidRDefault="00F85DC4" w:rsidP="00F85DC4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F85DC4">
              <w:rPr>
                <w:bCs/>
                <w:sz w:val="16"/>
                <w:szCs w:val="16"/>
              </w:rPr>
              <w:t>12</w:t>
            </w:r>
          </w:p>
        </w:tc>
        <w:tc>
          <w:tcPr>
            <w:tcW w:w="608" w:type="dxa"/>
            <w:hideMark/>
          </w:tcPr>
          <w:p w:rsidR="00F85DC4" w:rsidRPr="00F85DC4" w:rsidRDefault="00F85DC4" w:rsidP="00F85DC4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F85DC4">
              <w:rPr>
                <w:bCs/>
                <w:sz w:val="16"/>
                <w:szCs w:val="16"/>
              </w:rPr>
              <w:t>12</w:t>
            </w:r>
          </w:p>
        </w:tc>
        <w:tc>
          <w:tcPr>
            <w:tcW w:w="1060" w:type="dxa"/>
            <w:hideMark/>
          </w:tcPr>
          <w:p w:rsidR="00F85DC4" w:rsidRPr="00F85DC4" w:rsidRDefault="00F85DC4" w:rsidP="00F85DC4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F85DC4">
              <w:rPr>
                <w:bCs/>
                <w:sz w:val="16"/>
                <w:szCs w:val="16"/>
              </w:rPr>
              <w:t>100</w:t>
            </w:r>
          </w:p>
        </w:tc>
        <w:tc>
          <w:tcPr>
            <w:tcW w:w="1551" w:type="dxa"/>
            <w:hideMark/>
          </w:tcPr>
          <w:p w:rsidR="00F85DC4" w:rsidRPr="00F85DC4" w:rsidRDefault="00F85DC4" w:rsidP="00F85DC4">
            <w:pPr>
              <w:contextualSpacing/>
              <w:jc w:val="both"/>
              <w:rPr>
                <w:sz w:val="16"/>
                <w:szCs w:val="16"/>
              </w:rPr>
            </w:pPr>
            <w:proofErr w:type="spellStart"/>
            <w:r w:rsidRPr="00F85DC4">
              <w:rPr>
                <w:sz w:val="16"/>
                <w:szCs w:val="16"/>
              </w:rPr>
              <w:t>УКСМПиМС</w:t>
            </w:r>
            <w:proofErr w:type="spellEnd"/>
            <w:r w:rsidRPr="00F85DC4">
              <w:rPr>
                <w:sz w:val="16"/>
                <w:szCs w:val="16"/>
              </w:rPr>
              <w:t xml:space="preserve"> </w:t>
            </w:r>
            <w:proofErr w:type="gramStart"/>
            <w:r w:rsidRPr="00F85DC4">
              <w:rPr>
                <w:sz w:val="16"/>
                <w:szCs w:val="16"/>
              </w:rPr>
              <w:t>администрации</w:t>
            </w:r>
            <w:proofErr w:type="gramEnd"/>
            <w:r w:rsidRPr="00F85DC4">
              <w:rPr>
                <w:sz w:val="16"/>
                <w:szCs w:val="16"/>
              </w:rPr>
              <w:t xml:space="preserve"> ЗАТО </w:t>
            </w:r>
            <w:r w:rsidRPr="00F85DC4">
              <w:rPr>
                <w:sz w:val="16"/>
                <w:szCs w:val="16"/>
              </w:rPr>
              <w:br/>
              <w:t>г. Североморск</w:t>
            </w:r>
          </w:p>
        </w:tc>
      </w:tr>
      <w:tr w:rsidR="00F85DC4" w:rsidRPr="00F85DC4" w:rsidTr="00150EB6">
        <w:trPr>
          <w:trHeight w:val="700"/>
        </w:trPr>
        <w:tc>
          <w:tcPr>
            <w:tcW w:w="744" w:type="dxa"/>
            <w:hideMark/>
          </w:tcPr>
          <w:p w:rsidR="00F85DC4" w:rsidRPr="00F85DC4" w:rsidRDefault="00F85DC4" w:rsidP="00F85DC4">
            <w:pPr>
              <w:contextualSpacing/>
              <w:jc w:val="both"/>
              <w:rPr>
                <w:sz w:val="16"/>
                <w:szCs w:val="16"/>
              </w:rPr>
            </w:pPr>
            <w:r w:rsidRPr="00F85DC4">
              <w:rPr>
                <w:sz w:val="16"/>
                <w:szCs w:val="16"/>
              </w:rPr>
              <w:t>1.1.2</w:t>
            </w:r>
          </w:p>
        </w:tc>
        <w:tc>
          <w:tcPr>
            <w:tcW w:w="2766" w:type="dxa"/>
            <w:hideMark/>
          </w:tcPr>
          <w:p w:rsidR="00F85DC4" w:rsidRPr="00F85DC4" w:rsidRDefault="00F85DC4" w:rsidP="00F85DC4">
            <w:pPr>
              <w:contextualSpacing/>
              <w:jc w:val="both"/>
              <w:rPr>
                <w:sz w:val="16"/>
                <w:szCs w:val="16"/>
              </w:rPr>
            </w:pPr>
            <w:r w:rsidRPr="00F85DC4">
              <w:rPr>
                <w:sz w:val="16"/>
                <w:szCs w:val="16"/>
              </w:rPr>
              <w:t>Участие во Всероссийских, региональных, областных мероприятиях по противодействию злоупотреблений, пропаганде ЗОЖ</w:t>
            </w:r>
          </w:p>
        </w:tc>
        <w:tc>
          <w:tcPr>
            <w:tcW w:w="829" w:type="dxa"/>
            <w:hideMark/>
          </w:tcPr>
          <w:p w:rsidR="00F85DC4" w:rsidRPr="00F85DC4" w:rsidRDefault="00F85DC4" w:rsidP="00F85DC4">
            <w:pPr>
              <w:contextualSpacing/>
              <w:jc w:val="both"/>
              <w:rPr>
                <w:sz w:val="16"/>
                <w:szCs w:val="16"/>
              </w:rPr>
            </w:pPr>
            <w:r w:rsidRPr="00F85DC4">
              <w:rPr>
                <w:sz w:val="16"/>
                <w:szCs w:val="16"/>
              </w:rPr>
              <w:t>2020 год</w:t>
            </w:r>
          </w:p>
        </w:tc>
        <w:tc>
          <w:tcPr>
            <w:tcW w:w="1298" w:type="dxa"/>
            <w:hideMark/>
          </w:tcPr>
          <w:p w:rsidR="00F85DC4" w:rsidRPr="00F85DC4" w:rsidRDefault="00F85DC4" w:rsidP="00150EB6">
            <w:pPr>
              <w:contextualSpacing/>
              <w:jc w:val="both"/>
              <w:rPr>
                <w:sz w:val="16"/>
                <w:szCs w:val="16"/>
              </w:rPr>
            </w:pPr>
            <w:r w:rsidRPr="00F85DC4">
              <w:rPr>
                <w:sz w:val="16"/>
                <w:szCs w:val="16"/>
              </w:rPr>
              <w:t>Бюджет</w:t>
            </w:r>
            <w:r w:rsidRPr="00F85DC4">
              <w:rPr>
                <w:sz w:val="16"/>
                <w:szCs w:val="16"/>
              </w:rPr>
              <w:br/>
            </w:r>
            <w:proofErr w:type="gramStart"/>
            <w:r w:rsidRPr="00F85DC4">
              <w:rPr>
                <w:sz w:val="16"/>
                <w:szCs w:val="16"/>
              </w:rPr>
              <w:t>ЗАТО  г.Североморск</w:t>
            </w:r>
            <w:proofErr w:type="gramEnd"/>
          </w:p>
        </w:tc>
        <w:tc>
          <w:tcPr>
            <w:tcW w:w="1275" w:type="dxa"/>
            <w:hideMark/>
          </w:tcPr>
          <w:p w:rsidR="00F85DC4" w:rsidRPr="00F85DC4" w:rsidRDefault="00F85DC4" w:rsidP="00F85DC4">
            <w:pPr>
              <w:contextualSpacing/>
              <w:jc w:val="both"/>
              <w:rPr>
                <w:sz w:val="16"/>
                <w:szCs w:val="16"/>
              </w:rPr>
            </w:pPr>
            <w:r w:rsidRPr="00F85DC4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hideMark/>
          </w:tcPr>
          <w:p w:rsidR="00F85DC4" w:rsidRPr="00F85DC4" w:rsidRDefault="00F85DC4" w:rsidP="00F85DC4">
            <w:pPr>
              <w:contextualSpacing/>
              <w:jc w:val="both"/>
              <w:rPr>
                <w:sz w:val="16"/>
                <w:szCs w:val="16"/>
              </w:rPr>
            </w:pPr>
            <w:r w:rsidRPr="00F85DC4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hideMark/>
          </w:tcPr>
          <w:p w:rsidR="00F85DC4" w:rsidRPr="00F85DC4" w:rsidRDefault="00F85DC4" w:rsidP="00F85DC4">
            <w:pPr>
              <w:contextualSpacing/>
              <w:jc w:val="both"/>
              <w:rPr>
                <w:sz w:val="16"/>
                <w:szCs w:val="16"/>
              </w:rPr>
            </w:pPr>
            <w:r w:rsidRPr="00F85DC4">
              <w:rPr>
                <w:sz w:val="16"/>
                <w:szCs w:val="16"/>
              </w:rPr>
              <w:t> </w:t>
            </w:r>
          </w:p>
        </w:tc>
        <w:tc>
          <w:tcPr>
            <w:tcW w:w="2410" w:type="dxa"/>
            <w:hideMark/>
          </w:tcPr>
          <w:p w:rsidR="00F85DC4" w:rsidRPr="00F85DC4" w:rsidRDefault="00F85DC4" w:rsidP="00342B04">
            <w:pPr>
              <w:contextualSpacing/>
              <w:jc w:val="both"/>
              <w:rPr>
                <w:sz w:val="16"/>
                <w:szCs w:val="16"/>
              </w:rPr>
            </w:pPr>
            <w:r w:rsidRPr="00F85DC4">
              <w:rPr>
                <w:sz w:val="16"/>
                <w:szCs w:val="16"/>
              </w:rPr>
              <w:t>Количество мероприятий, направленных на профилактику наркомании, токсикомании и алкоголизма среди населения (</w:t>
            </w:r>
            <w:proofErr w:type="spellStart"/>
            <w:r w:rsidRPr="00F85DC4">
              <w:rPr>
                <w:sz w:val="16"/>
                <w:szCs w:val="16"/>
              </w:rPr>
              <w:t>шт</w:t>
            </w:r>
            <w:proofErr w:type="spellEnd"/>
            <w:r w:rsidRPr="00F85DC4">
              <w:rPr>
                <w:sz w:val="16"/>
                <w:szCs w:val="16"/>
              </w:rPr>
              <w:t>)</w:t>
            </w:r>
          </w:p>
        </w:tc>
        <w:tc>
          <w:tcPr>
            <w:tcW w:w="608" w:type="dxa"/>
            <w:hideMark/>
          </w:tcPr>
          <w:p w:rsidR="00F85DC4" w:rsidRPr="00864984" w:rsidRDefault="00F85DC4" w:rsidP="00F85DC4">
            <w:pPr>
              <w:contextualSpacing/>
              <w:jc w:val="both"/>
              <w:rPr>
                <w:sz w:val="16"/>
                <w:szCs w:val="16"/>
                <w:highlight w:val="yellow"/>
              </w:rPr>
            </w:pPr>
            <w:r w:rsidRPr="00864984">
              <w:rPr>
                <w:sz w:val="16"/>
                <w:szCs w:val="16"/>
                <w:highlight w:val="yellow"/>
              </w:rPr>
              <w:t>1</w:t>
            </w:r>
          </w:p>
        </w:tc>
        <w:tc>
          <w:tcPr>
            <w:tcW w:w="608" w:type="dxa"/>
            <w:hideMark/>
          </w:tcPr>
          <w:p w:rsidR="00F85DC4" w:rsidRPr="00864984" w:rsidRDefault="00F85DC4" w:rsidP="00F85DC4">
            <w:pPr>
              <w:contextualSpacing/>
              <w:jc w:val="both"/>
              <w:rPr>
                <w:sz w:val="16"/>
                <w:szCs w:val="16"/>
                <w:highlight w:val="yellow"/>
              </w:rPr>
            </w:pPr>
            <w:r w:rsidRPr="00864984">
              <w:rPr>
                <w:sz w:val="16"/>
                <w:szCs w:val="16"/>
                <w:highlight w:val="yellow"/>
              </w:rPr>
              <w:t>0</w:t>
            </w:r>
          </w:p>
        </w:tc>
        <w:tc>
          <w:tcPr>
            <w:tcW w:w="1060" w:type="dxa"/>
            <w:hideMark/>
          </w:tcPr>
          <w:p w:rsidR="00F85DC4" w:rsidRPr="00864984" w:rsidRDefault="00F85DC4" w:rsidP="00F85DC4">
            <w:pPr>
              <w:contextualSpacing/>
              <w:jc w:val="both"/>
              <w:rPr>
                <w:sz w:val="16"/>
                <w:szCs w:val="16"/>
                <w:highlight w:val="yellow"/>
              </w:rPr>
            </w:pPr>
            <w:r w:rsidRPr="00864984">
              <w:rPr>
                <w:sz w:val="16"/>
                <w:szCs w:val="16"/>
                <w:highlight w:val="yellow"/>
              </w:rPr>
              <w:t>0,00</w:t>
            </w:r>
          </w:p>
        </w:tc>
        <w:tc>
          <w:tcPr>
            <w:tcW w:w="1551" w:type="dxa"/>
            <w:hideMark/>
          </w:tcPr>
          <w:p w:rsidR="00F85DC4" w:rsidRPr="00F85DC4" w:rsidRDefault="00F85DC4" w:rsidP="00F85DC4">
            <w:pPr>
              <w:contextualSpacing/>
              <w:jc w:val="both"/>
              <w:rPr>
                <w:sz w:val="16"/>
                <w:szCs w:val="16"/>
              </w:rPr>
            </w:pPr>
            <w:proofErr w:type="spellStart"/>
            <w:r w:rsidRPr="00F85DC4">
              <w:rPr>
                <w:sz w:val="16"/>
                <w:szCs w:val="16"/>
              </w:rPr>
              <w:t>УКСМПиМС</w:t>
            </w:r>
            <w:proofErr w:type="spellEnd"/>
            <w:r w:rsidRPr="00F85DC4">
              <w:rPr>
                <w:sz w:val="16"/>
                <w:szCs w:val="16"/>
              </w:rPr>
              <w:t xml:space="preserve"> </w:t>
            </w:r>
            <w:proofErr w:type="gramStart"/>
            <w:r w:rsidRPr="00F85DC4">
              <w:rPr>
                <w:sz w:val="16"/>
                <w:szCs w:val="16"/>
              </w:rPr>
              <w:t>администрации</w:t>
            </w:r>
            <w:proofErr w:type="gramEnd"/>
            <w:r w:rsidRPr="00F85DC4">
              <w:rPr>
                <w:sz w:val="16"/>
                <w:szCs w:val="16"/>
              </w:rPr>
              <w:t xml:space="preserve"> ЗАТО </w:t>
            </w:r>
            <w:r w:rsidRPr="00F85DC4">
              <w:rPr>
                <w:sz w:val="16"/>
                <w:szCs w:val="16"/>
              </w:rPr>
              <w:br/>
              <w:t>г. Североморск</w:t>
            </w:r>
          </w:p>
        </w:tc>
      </w:tr>
      <w:tr w:rsidR="00F85DC4" w:rsidRPr="00F85DC4" w:rsidTr="00150EB6">
        <w:trPr>
          <w:trHeight w:val="575"/>
        </w:trPr>
        <w:tc>
          <w:tcPr>
            <w:tcW w:w="744" w:type="dxa"/>
            <w:hideMark/>
          </w:tcPr>
          <w:p w:rsidR="00F85DC4" w:rsidRPr="00F85DC4" w:rsidRDefault="00F85DC4" w:rsidP="00F85DC4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F85DC4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2766" w:type="dxa"/>
            <w:hideMark/>
          </w:tcPr>
          <w:p w:rsidR="00F85DC4" w:rsidRPr="00F85DC4" w:rsidRDefault="00F85DC4" w:rsidP="00F85DC4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F85DC4">
              <w:rPr>
                <w:bCs/>
                <w:sz w:val="16"/>
                <w:szCs w:val="16"/>
              </w:rPr>
              <w:t>Итого по задаче 2</w:t>
            </w:r>
          </w:p>
        </w:tc>
        <w:tc>
          <w:tcPr>
            <w:tcW w:w="829" w:type="dxa"/>
            <w:hideMark/>
          </w:tcPr>
          <w:p w:rsidR="00F85DC4" w:rsidRPr="00F85DC4" w:rsidRDefault="00F85DC4" w:rsidP="00F85DC4">
            <w:pPr>
              <w:contextualSpacing/>
              <w:jc w:val="both"/>
              <w:rPr>
                <w:sz w:val="16"/>
                <w:szCs w:val="16"/>
              </w:rPr>
            </w:pPr>
            <w:r w:rsidRPr="00F85DC4">
              <w:rPr>
                <w:sz w:val="16"/>
                <w:szCs w:val="16"/>
              </w:rPr>
              <w:t>2020 год</w:t>
            </w:r>
          </w:p>
        </w:tc>
        <w:tc>
          <w:tcPr>
            <w:tcW w:w="1298" w:type="dxa"/>
            <w:hideMark/>
          </w:tcPr>
          <w:p w:rsidR="00F85DC4" w:rsidRPr="00F85DC4" w:rsidRDefault="00F85DC4" w:rsidP="00150EB6">
            <w:pPr>
              <w:contextualSpacing/>
              <w:jc w:val="both"/>
              <w:rPr>
                <w:sz w:val="16"/>
                <w:szCs w:val="16"/>
              </w:rPr>
            </w:pPr>
            <w:r w:rsidRPr="00F85DC4">
              <w:rPr>
                <w:sz w:val="16"/>
                <w:szCs w:val="16"/>
              </w:rPr>
              <w:t>Бюджет</w:t>
            </w:r>
            <w:r w:rsidRPr="00F85DC4">
              <w:rPr>
                <w:sz w:val="16"/>
                <w:szCs w:val="16"/>
              </w:rPr>
              <w:br/>
            </w:r>
            <w:proofErr w:type="gramStart"/>
            <w:r w:rsidRPr="00F85DC4">
              <w:rPr>
                <w:sz w:val="16"/>
                <w:szCs w:val="16"/>
              </w:rPr>
              <w:t>ЗАТО  г.Североморск</w:t>
            </w:r>
            <w:proofErr w:type="gramEnd"/>
          </w:p>
        </w:tc>
        <w:tc>
          <w:tcPr>
            <w:tcW w:w="1275" w:type="dxa"/>
            <w:noWrap/>
            <w:hideMark/>
          </w:tcPr>
          <w:p w:rsidR="00F85DC4" w:rsidRPr="00F85DC4" w:rsidRDefault="00F85DC4" w:rsidP="00F85DC4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F85DC4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F85DC4" w:rsidRPr="00F85DC4" w:rsidRDefault="00F85DC4" w:rsidP="00F85DC4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F85DC4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851" w:type="dxa"/>
            <w:noWrap/>
            <w:hideMark/>
          </w:tcPr>
          <w:p w:rsidR="00F85DC4" w:rsidRPr="00F85DC4" w:rsidRDefault="00F85DC4" w:rsidP="00F85DC4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F85DC4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2410" w:type="dxa"/>
            <w:hideMark/>
          </w:tcPr>
          <w:p w:rsidR="00F85DC4" w:rsidRPr="00F85DC4" w:rsidRDefault="00F85DC4" w:rsidP="00F85DC4">
            <w:pPr>
              <w:contextualSpacing/>
              <w:jc w:val="both"/>
              <w:rPr>
                <w:sz w:val="16"/>
                <w:szCs w:val="16"/>
              </w:rPr>
            </w:pPr>
            <w:r w:rsidRPr="00F85DC4">
              <w:rPr>
                <w:sz w:val="16"/>
                <w:szCs w:val="16"/>
              </w:rPr>
              <w:t> </w:t>
            </w:r>
          </w:p>
        </w:tc>
        <w:tc>
          <w:tcPr>
            <w:tcW w:w="608" w:type="dxa"/>
            <w:noWrap/>
            <w:hideMark/>
          </w:tcPr>
          <w:p w:rsidR="00F85DC4" w:rsidRPr="00F85DC4" w:rsidRDefault="00F85DC4" w:rsidP="00F85DC4">
            <w:pPr>
              <w:contextualSpacing/>
              <w:jc w:val="both"/>
              <w:rPr>
                <w:sz w:val="16"/>
                <w:szCs w:val="16"/>
              </w:rPr>
            </w:pPr>
            <w:r w:rsidRPr="00F85DC4">
              <w:rPr>
                <w:sz w:val="16"/>
                <w:szCs w:val="16"/>
              </w:rPr>
              <w:t> </w:t>
            </w:r>
          </w:p>
        </w:tc>
        <w:tc>
          <w:tcPr>
            <w:tcW w:w="608" w:type="dxa"/>
            <w:noWrap/>
            <w:hideMark/>
          </w:tcPr>
          <w:p w:rsidR="00F85DC4" w:rsidRPr="00F85DC4" w:rsidRDefault="00F85DC4" w:rsidP="00F85DC4">
            <w:pPr>
              <w:contextualSpacing/>
              <w:jc w:val="both"/>
              <w:rPr>
                <w:sz w:val="16"/>
                <w:szCs w:val="16"/>
              </w:rPr>
            </w:pPr>
            <w:r w:rsidRPr="00F85DC4">
              <w:rPr>
                <w:sz w:val="16"/>
                <w:szCs w:val="16"/>
              </w:rPr>
              <w:t> </w:t>
            </w:r>
          </w:p>
        </w:tc>
        <w:tc>
          <w:tcPr>
            <w:tcW w:w="1060" w:type="dxa"/>
            <w:noWrap/>
            <w:hideMark/>
          </w:tcPr>
          <w:p w:rsidR="00F85DC4" w:rsidRPr="00F85DC4" w:rsidRDefault="00F85DC4" w:rsidP="00F85DC4">
            <w:pPr>
              <w:contextualSpacing/>
              <w:jc w:val="both"/>
              <w:rPr>
                <w:sz w:val="16"/>
                <w:szCs w:val="16"/>
              </w:rPr>
            </w:pPr>
            <w:r w:rsidRPr="00F85DC4">
              <w:rPr>
                <w:sz w:val="16"/>
                <w:szCs w:val="16"/>
              </w:rPr>
              <w:t> </w:t>
            </w:r>
          </w:p>
        </w:tc>
        <w:tc>
          <w:tcPr>
            <w:tcW w:w="1551" w:type="dxa"/>
            <w:hideMark/>
          </w:tcPr>
          <w:p w:rsidR="00F85DC4" w:rsidRPr="00F85DC4" w:rsidRDefault="00F85DC4" w:rsidP="00F85DC4">
            <w:pPr>
              <w:contextualSpacing/>
              <w:jc w:val="both"/>
              <w:rPr>
                <w:sz w:val="16"/>
                <w:szCs w:val="16"/>
              </w:rPr>
            </w:pPr>
            <w:r w:rsidRPr="00F85DC4">
              <w:rPr>
                <w:sz w:val="16"/>
                <w:szCs w:val="16"/>
              </w:rPr>
              <w:t> </w:t>
            </w:r>
          </w:p>
        </w:tc>
      </w:tr>
      <w:tr w:rsidR="00F85DC4" w:rsidRPr="00F85DC4" w:rsidTr="00150EB6">
        <w:trPr>
          <w:trHeight w:val="717"/>
        </w:trPr>
        <w:tc>
          <w:tcPr>
            <w:tcW w:w="744" w:type="dxa"/>
            <w:noWrap/>
            <w:hideMark/>
          </w:tcPr>
          <w:p w:rsidR="00F85DC4" w:rsidRPr="00F85DC4" w:rsidRDefault="00F85DC4" w:rsidP="00F85DC4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F85DC4">
              <w:rPr>
                <w:bCs/>
                <w:sz w:val="16"/>
                <w:szCs w:val="16"/>
              </w:rPr>
              <w:lastRenderedPageBreak/>
              <w:t> </w:t>
            </w:r>
          </w:p>
        </w:tc>
        <w:tc>
          <w:tcPr>
            <w:tcW w:w="2766" w:type="dxa"/>
            <w:hideMark/>
          </w:tcPr>
          <w:p w:rsidR="00F85DC4" w:rsidRPr="00F85DC4" w:rsidRDefault="00F85DC4" w:rsidP="00F85DC4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F85DC4">
              <w:rPr>
                <w:bCs/>
                <w:sz w:val="16"/>
                <w:szCs w:val="16"/>
              </w:rPr>
              <w:t xml:space="preserve">Всего </w:t>
            </w:r>
          </w:p>
        </w:tc>
        <w:tc>
          <w:tcPr>
            <w:tcW w:w="829" w:type="dxa"/>
            <w:noWrap/>
            <w:hideMark/>
          </w:tcPr>
          <w:p w:rsidR="00F85DC4" w:rsidRPr="00F85DC4" w:rsidRDefault="00F85DC4" w:rsidP="00F85DC4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F85DC4">
              <w:rPr>
                <w:bCs/>
                <w:sz w:val="16"/>
                <w:szCs w:val="16"/>
              </w:rPr>
              <w:t>2020 год</w:t>
            </w:r>
          </w:p>
        </w:tc>
        <w:tc>
          <w:tcPr>
            <w:tcW w:w="1298" w:type="dxa"/>
            <w:hideMark/>
          </w:tcPr>
          <w:p w:rsidR="00F85DC4" w:rsidRPr="00F85DC4" w:rsidRDefault="00F85DC4" w:rsidP="00150EB6">
            <w:pPr>
              <w:contextualSpacing/>
              <w:jc w:val="both"/>
              <w:rPr>
                <w:sz w:val="16"/>
                <w:szCs w:val="16"/>
              </w:rPr>
            </w:pPr>
            <w:r w:rsidRPr="00F85DC4">
              <w:rPr>
                <w:sz w:val="16"/>
                <w:szCs w:val="16"/>
              </w:rPr>
              <w:t>Бюджет</w:t>
            </w:r>
            <w:r w:rsidRPr="00F85DC4">
              <w:rPr>
                <w:sz w:val="16"/>
                <w:szCs w:val="16"/>
              </w:rPr>
              <w:br/>
            </w:r>
            <w:proofErr w:type="gramStart"/>
            <w:r w:rsidRPr="00F85DC4">
              <w:rPr>
                <w:sz w:val="16"/>
                <w:szCs w:val="16"/>
              </w:rPr>
              <w:t>ЗАТО  г.Североморск</w:t>
            </w:r>
            <w:proofErr w:type="gramEnd"/>
          </w:p>
        </w:tc>
        <w:tc>
          <w:tcPr>
            <w:tcW w:w="1275" w:type="dxa"/>
            <w:noWrap/>
            <w:hideMark/>
          </w:tcPr>
          <w:p w:rsidR="00F85DC4" w:rsidRPr="00F85DC4" w:rsidRDefault="00F85DC4" w:rsidP="00F85DC4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F85DC4">
              <w:rPr>
                <w:bCs/>
                <w:sz w:val="16"/>
                <w:szCs w:val="16"/>
              </w:rPr>
              <w:t>100,00</w:t>
            </w:r>
          </w:p>
        </w:tc>
        <w:tc>
          <w:tcPr>
            <w:tcW w:w="1134" w:type="dxa"/>
            <w:noWrap/>
            <w:hideMark/>
          </w:tcPr>
          <w:p w:rsidR="00F85DC4" w:rsidRPr="00F85DC4" w:rsidRDefault="00F85DC4" w:rsidP="00F85DC4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F85DC4">
              <w:rPr>
                <w:bCs/>
                <w:sz w:val="16"/>
                <w:szCs w:val="16"/>
              </w:rPr>
              <w:t>100,00</w:t>
            </w:r>
          </w:p>
        </w:tc>
        <w:tc>
          <w:tcPr>
            <w:tcW w:w="851" w:type="dxa"/>
            <w:noWrap/>
            <w:hideMark/>
          </w:tcPr>
          <w:p w:rsidR="00F85DC4" w:rsidRPr="00F85DC4" w:rsidRDefault="00F85DC4" w:rsidP="00F85DC4">
            <w:pPr>
              <w:contextualSpacing/>
              <w:jc w:val="both"/>
              <w:rPr>
                <w:bCs/>
                <w:sz w:val="16"/>
                <w:szCs w:val="16"/>
              </w:rPr>
            </w:pPr>
            <w:r w:rsidRPr="00F85DC4">
              <w:rPr>
                <w:bCs/>
                <w:sz w:val="16"/>
                <w:szCs w:val="16"/>
              </w:rPr>
              <w:t>100,00</w:t>
            </w:r>
          </w:p>
        </w:tc>
        <w:tc>
          <w:tcPr>
            <w:tcW w:w="2410" w:type="dxa"/>
            <w:hideMark/>
          </w:tcPr>
          <w:p w:rsidR="00F85DC4" w:rsidRPr="00F85DC4" w:rsidRDefault="00F85DC4" w:rsidP="00F85DC4">
            <w:pPr>
              <w:contextualSpacing/>
              <w:jc w:val="both"/>
              <w:rPr>
                <w:sz w:val="16"/>
                <w:szCs w:val="16"/>
              </w:rPr>
            </w:pPr>
            <w:r w:rsidRPr="00F85DC4">
              <w:rPr>
                <w:sz w:val="16"/>
                <w:szCs w:val="16"/>
              </w:rPr>
              <w:t> </w:t>
            </w:r>
          </w:p>
        </w:tc>
        <w:tc>
          <w:tcPr>
            <w:tcW w:w="608" w:type="dxa"/>
            <w:noWrap/>
            <w:hideMark/>
          </w:tcPr>
          <w:p w:rsidR="00F85DC4" w:rsidRPr="00F85DC4" w:rsidRDefault="00F85DC4" w:rsidP="00F85DC4">
            <w:pPr>
              <w:contextualSpacing/>
              <w:jc w:val="both"/>
              <w:rPr>
                <w:sz w:val="16"/>
                <w:szCs w:val="16"/>
              </w:rPr>
            </w:pPr>
            <w:r w:rsidRPr="00F85DC4">
              <w:rPr>
                <w:sz w:val="16"/>
                <w:szCs w:val="16"/>
              </w:rPr>
              <w:t> </w:t>
            </w:r>
          </w:p>
        </w:tc>
        <w:tc>
          <w:tcPr>
            <w:tcW w:w="608" w:type="dxa"/>
            <w:noWrap/>
            <w:hideMark/>
          </w:tcPr>
          <w:p w:rsidR="00F85DC4" w:rsidRPr="00F85DC4" w:rsidRDefault="00F85DC4" w:rsidP="00F85DC4">
            <w:pPr>
              <w:contextualSpacing/>
              <w:jc w:val="both"/>
              <w:rPr>
                <w:sz w:val="16"/>
                <w:szCs w:val="16"/>
              </w:rPr>
            </w:pPr>
            <w:r w:rsidRPr="00F85DC4">
              <w:rPr>
                <w:sz w:val="16"/>
                <w:szCs w:val="16"/>
              </w:rPr>
              <w:t> </w:t>
            </w:r>
          </w:p>
        </w:tc>
        <w:tc>
          <w:tcPr>
            <w:tcW w:w="1060" w:type="dxa"/>
            <w:noWrap/>
            <w:hideMark/>
          </w:tcPr>
          <w:p w:rsidR="00F85DC4" w:rsidRPr="00F85DC4" w:rsidRDefault="00F85DC4" w:rsidP="00F85DC4">
            <w:pPr>
              <w:contextualSpacing/>
              <w:jc w:val="both"/>
              <w:rPr>
                <w:sz w:val="16"/>
                <w:szCs w:val="16"/>
              </w:rPr>
            </w:pPr>
            <w:r w:rsidRPr="00F85DC4">
              <w:rPr>
                <w:sz w:val="16"/>
                <w:szCs w:val="16"/>
              </w:rPr>
              <w:t> </w:t>
            </w:r>
          </w:p>
        </w:tc>
        <w:tc>
          <w:tcPr>
            <w:tcW w:w="1551" w:type="dxa"/>
            <w:hideMark/>
          </w:tcPr>
          <w:p w:rsidR="00F85DC4" w:rsidRPr="00F85DC4" w:rsidRDefault="00F85DC4" w:rsidP="00F85DC4">
            <w:pPr>
              <w:contextualSpacing/>
              <w:jc w:val="both"/>
              <w:rPr>
                <w:sz w:val="16"/>
                <w:szCs w:val="16"/>
              </w:rPr>
            </w:pPr>
            <w:r w:rsidRPr="00F85DC4">
              <w:rPr>
                <w:sz w:val="16"/>
                <w:szCs w:val="16"/>
              </w:rPr>
              <w:t> </w:t>
            </w:r>
          </w:p>
        </w:tc>
      </w:tr>
    </w:tbl>
    <w:p w:rsidR="00F85DC4" w:rsidRPr="00F85DC4" w:rsidRDefault="00F85DC4" w:rsidP="00F85DC4">
      <w:pPr>
        <w:contextualSpacing/>
        <w:jc w:val="both"/>
        <w:rPr>
          <w:sz w:val="16"/>
          <w:szCs w:val="16"/>
        </w:rPr>
      </w:pPr>
    </w:p>
    <w:p w:rsidR="00F85DC4" w:rsidRPr="00F85DC4" w:rsidRDefault="00F85DC4" w:rsidP="00991FF8">
      <w:pPr>
        <w:ind w:left="284"/>
        <w:contextualSpacing/>
        <w:jc w:val="both"/>
        <w:rPr>
          <w:sz w:val="16"/>
          <w:szCs w:val="16"/>
        </w:rPr>
      </w:pPr>
    </w:p>
    <w:p w:rsidR="00BE08DE" w:rsidRPr="006829A4" w:rsidRDefault="00BE08DE" w:rsidP="00BE08DE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829A4">
        <w:rPr>
          <w:rFonts w:ascii="Times New Roman" w:hAnsi="Times New Roman" w:cs="Times New Roman"/>
          <w:sz w:val="24"/>
          <w:szCs w:val="24"/>
        </w:rPr>
        <w:t>Оценка эффективности реализации подпрограммы</w:t>
      </w:r>
      <w:r w:rsidRPr="006829A4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BE08DE" w:rsidRPr="006829A4" w:rsidRDefault="00BE08DE" w:rsidP="00BE08DE">
      <w:pPr>
        <w:pStyle w:val="ConsPlusNonformat"/>
        <w:widowControl/>
        <w:numPr>
          <w:ilvl w:val="0"/>
          <w:numId w:val="11"/>
        </w:numPr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829A4">
        <w:rPr>
          <w:rFonts w:ascii="Times New Roman" w:hAnsi="Times New Roman" w:cs="Times New Roman"/>
          <w:sz w:val="24"/>
          <w:szCs w:val="24"/>
        </w:rPr>
        <w:t>Оценка достижения плановых значений индикаторов</w:t>
      </w:r>
    </w:p>
    <w:tbl>
      <w:tblPr>
        <w:tblW w:w="11106" w:type="dxa"/>
        <w:tblInd w:w="3461" w:type="dxa"/>
        <w:tblLook w:val="04A0" w:firstRow="1" w:lastRow="0" w:firstColumn="1" w:lastColumn="0" w:noHBand="0" w:noVBand="1"/>
      </w:tblPr>
      <w:tblGrid>
        <w:gridCol w:w="960"/>
        <w:gridCol w:w="3164"/>
        <w:gridCol w:w="461"/>
        <w:gridCol w:w="6521"/>
      </w:tblGrid>
      <w:tr w:rsidR="006829A4" w:rsidRPr="006829A4" w:rsidTr="00C100AA">
        <w:trPr>
          <w:trHeight w:val="315"/>
        </w:trPr>
        <w:tc>
          <w:tcPr>
            <w:tcW w:w="960" w:type="dxa"/>
            <w:vMerge w:val="restart"/>
            <w:shd w:val="clear" w:color="auto" w:fill="auto"/>
            <w:noWrap/>
            <w:vAlign w:val="center"/>
            <w:hideMark/>
          </w:tcPr>
          <w:p w:rsidR="00BE08DE" w:rsidRPr="006829A4" w:rsidRDefault="00BE08DE" w:rsidP="00C100AA">
            <w:pPr>
              <w:jc w:val="center"/>
              <w:rPr>
                <w:rFonts w:ascii="Calibri" w:hAnsi="Calibri"/>
              </w:rPr>
            </w:pPr>
            <w:r w:rsidRPr="006829A4">
              <w:t>ДИП =</w:t>
            </w:r>
          </w:p>
        </w:tc>
        <w:tc>
          <w:tcPr>
            <w:tcW w:w="316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08DE" w:rsidRPr="006829A4" w:rsidRDefault="00C0704A" w:rsidP="00C100AA">
            <w:pPr>
              <w:jc w:val="center"/>
            </w:pPr>
            <w:r w:rsidRPr="006829A4">
              <w:t>3</w:t>
            </w:r>
            <w:r w:rsidR="00BE08DE" w:rsidRPr="006829A4">
              <w:t>(степень решения задач)</w:t>
            </w:r>
          </w:p>
        </w:tc>
        <w:tc>
          <w:tcPr>
            <w:tcW w:w="461" w:type="dxa"/>
            <w:vMerge w:val="restart"/>
            <w:shd w:val="clear" w:color="auto" w:fill="auto"/>
            <w:noWrap/>
            <w:vAlign w:val="center"/>
            <w:hideMark/>
          </w:tcPr>
          <w:p w:rsidR="00BE08DE" w:rsidRPr="006829A4" w:rsidRDefault="00BE08DE" w:rsidP="00C100AA">
            <w:pPr>
              <w:rPr>
                <w:rFonts w:ascii="Calibri" w:hAnsi="Calibri"/>
              </w:rPr>
            </w:pPr>
            <w:r w:rsidRPr="006829A4">
              <w:rPr>
                <w:rFonts w:ascii="Calibri" w:hAnsi="Calibri"/>
              </w:rPr>
              <w:t>=</w:t>
            </w:r>
          </w:p>
        </w:tc>
        <w:tc>
          <w:tcPr>
            <w:tcW w:w="6521" w:type="dxa"/>
            <w:vMerge w:val="restart"/>
            <w:shd w:val="clear" w:color="auto" w:fill="auto"/>
            <w:noWrap/>
            <w:vAlign w:val="center"/>
            <w:hideMark/>
          </w:tcPr>
          <w:p w:rsidR="00BE08DE" w:rsidRPr="006829A4" w:rsidRDefault="006829A4" w:rsidP="006829A4">
            <w:pPr>
              <w:rPr>
                <w:rFonts w:ascii="Calibri" w:hAnsi="Calibri"/>
              </w:rPr>
            </w:pPr>
            <w:r w:rsidRPr="006829A4">
              <w:rPr>
                <w:b/>
              </w:rPr>
              <w:t>0</w:t>
            </w:r>
            <w:r w:rsidR="00BE08DE" w:rsidRPr="006829A4">
              <w:rPr>
                <w:b/>
              </w:rPr>
              <w:t>,</w:t>
            </w:r>
            <w:r w:rsidRPr="006829A4">
              <w:rPr>
                <w:b/>
              </w:rPr>
              <w:t>75</w:t>
            </w:r>
            <w:r w:rsidR="00BE08DE" w:rsidRPr="006829A4">
              <w:rPr>
                <w:b/>
              </w:rPr>
              <w:t xml:space="preserve"> высокая результативность</w:t>
            </w:r>
          </w:p>
        </w:tc>
      </w:tr>
      <w:tr w:rsidR="00BE08DE" w:rsidRPr="006829A4" w:rsidTr="00C100AA">
        <w:trPr>
          <w:trHeight w:val="300"/>
        </w:trPr>
        <w:tc>
          <w:tcPr>
            <w:tcW w:w="960" w:type="dxa"/>
            <w:vMerge/>
            <w:vAlign w:val="center"/>
            <w:hideMark/>
          </w:tcPr>
          <w:p w:rsidR="00BE08DE" w:rsidRPr="006829A4" w:rsidRDefault="00BE08DE" w:rsidP="00C100AA">
            <w:pPr>
              <w:rPr>
                <w:rFonts w:ascii="Calibri" w:hAnsi="Calibri"/>
              </w:rPr>
            </w:pPr>
          </w:p>
        </w:tc>
        <w:tc>
          <w:tcPr>
            <w:tcW w:w="316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08DE" w:rsidRPr="006829A4" w:rsidRDefault="006829A4" w:rsidP="00C100AA">
            <w:pPr>
              <w:jc w:val="center"/>
            </w:pPr>
            <w:r w:rsidRPr="006829A4">
              <w:t>4</w:t>
            </w:r>
          </w:p>
        </w:tc>
        <w:tc>
          <w:tcPr>
            <w:tcW w:w="461" w:type="dxa"/>
            <w:vMerge/>
            <w:vAlign w:val="center"/>
            <w:hideMark/>
          </w:tcPr>
          <w:p w:rsidR="00BE08DE" w:rsidRPr="006829A4" w:rsidRDefault="00BE08DE" w:rsidP="00C100AA">
            <w:pPr>
              <w:rPr>
                <w:rFonts w:ascii="Calibri" w:hAnsi="Calibri"/>
              </w:rPr>
            </w:pPr>
          </w:p>
        </w:tc>
        <w:tc>
          <w:tcPr>
            <w:tcW w:w="6521" w:type="dxa"/>
            <w:vMerge/>
            <w:vAlign w:val="center"/>
            <w:hideMark/>
          </w:tcPr>
          <w:p w:rsidR="00BE08DE" w:rsidRPr="006829A4" w:rsidRDefault="00BE08DE" w:rsidP="00C100AA">
            <w:pPr>
              <w:rPr>
                <w:rFonts w:ascii="Calibri" w:hAnsi="Calibri"/>
              </w:rPr>
            </w:pPr>
          </w:p>
        </w:tc>
      </w:tr>
    </w:tbl>
    <w:p w:rsidR="00C0704A" w:rsidRPr="006829A4" w:rsidRDefault="00BE08DE" w:rsidP="00BE08DE">
      <w:pPr>
        <w:pStyle w:val="ConsPlusNonformat"/>
        <w:widowControl/>
        <w:numPr>
          <w:ilvl w:val="0"/>
          <w:numId w:val="11"/>
        </w:numPr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829A4">
        <w:rPr>
          <w:rFonts w:ascii="Times New Roman" w:hAnsi="Times New Roman" w:cs="Times New Roman"/>
          <w:sz w:val="24"/>
          <w:szCs w:val="24"/>
        </w:rPr>
        <w:t>Оценка полноты финансирования</w:t>
      </w:r>
      <w:r w:rsidRPr="006829A4">
        <w:rPr>
          <w:rFonts w:ascii="Times New Roman" w:hAnsi="Times New Roman" w:cs="Times New Roman"/>
          <w:sz w:val="24"/>
          <w:szCs w:val="24"/>
          <w:lang w:val="en-US"/>
        </w:rPr>
        <w:t>:</w:t>
      </w:r>
      <w:r w:rsidRPr="006829A4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BE08DE" w:rsidRPr="006829A4" w:rsidRDefault="00C0704A" w:rsidP="006829A4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  <w:r w:rsidRPr="006829A4">
        <w:rPr>
          <w:rFonts w:ascii="Times New Roman" w:hAnsi="Times New Roman" w:cs="Times New Roman"/>
          <w:sz w:val="24"/>
          <w:szCs w:val="24"/>
        </w:rPr>
        <w:t>П</w:t>
      </w:r>
      <w:r w:rsidR="00BE08DE" w:rsidRPr="006829A4">
        <w:rPr>
          <w:rFonts w:ascii="Times New Roman" w:hAnsi="Times New Roman" w:cs="Times New Roman"/>
          <w:sz w:val="24"/>
          <w:szCs w:val="24"/>
        </w:rPr>
        <w:t xml:space="preserve">Ф = </w:t>
      </w:r>
      <w:r w:rsidR="00BE08DE" w:rsidRPr="006829A4">
        <w:rPr>
          <w:rFonts w:ascii="Times New Roman" w:hAnsi="Times New Roman" w:cs="Times New Roman"/>
          <w:b/>
          <w:sz w:val="24"/>
          <w:szCs w:val="24"/>
        </w:rPr>
        <w:t>1,0</w:t>
      </w:r>
      <w:r w:rsidR="00BE08DE" w:rsidRPr="006829A4">
        <w:rPr>
          <w:rFonts w:ascii="Times New Roman" w:hAnsi="Times New Roman" w:cs="Times New Roman"/>
          <w:sz w:val="24"/>
          <w:szCs w:val="24"/>
        </w:rPr>
        <w:t xml:space="preserve"> - </w:t>
      </w:r>
      <w:r w:rsidR="00BE08DE" w:rsidRPr="006829A4">
        <w:rPr>
          <w:rFonts w:ascii="Times New Roman" w:hAnsi="Times New Roman" w:cs="Times New Roman"/>
          <w:b/>
          <w:sz w:val="24"/>
          <w:szCs w:val="24"/>
        </w:rPr>
        <w:t>полное финансирование</w:t>
      </w:r>
      <w:r w:rsidR="00BE08DE" w:rsidRPr="006829A4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864984" w:rsidRDefault="00BE08DE">
      <w:pPr>
        <w:rPr>
          <w:b/>
        </w:rPr>
      </w:pPr>
      <w:r w:rsidRPr="006829A4">
        <w:t xml:space="preserve">                                </w:t>
      </w:r>
      <w:r w:rsidRPr="006829A4">
        <w:rPr>
          <w:b/>
        </w:rPr>
        <w:t>Общая оценка эффективности реализации подпрограммы</w:t>
      </w:r>
      <w:r w:rsidR="00864984">
        <w:rPr>
          <w:b/>
        </w:rPr>
        <w:t xml:space="preserve"> </w:t>
      </w:r>
      <w:r w:rsidRPr="006829A4">
        <w:rPr>
          <w:b/>
        </w:rPr>
        <w:t>-</w:t>
      </w:r>
      <w:r w:rsidR="00864984">
        <w:rPr>
          <w:b/>
        </w:rPr>
        <w:t xml:space="preserve"> 3</w:t>
      </w:r>
      <w:r w:rsidR="00864984" w:rsidRPr="00E92B25">
        <w:rPr>
          <w:b/>
        </w:rPr>
        <w:t xml:space="preserve"> </w:t>
      </w:r>
      <w:r w:rsidR="00864984">
        <w:rPr>
          <w:b/>
        </w:rPr>
        <w:t>средний</w:t>
      </w:r>
      <w:r w:rsidR="00864984" w:rsidRPr="00E92B25">
        <w:rPr>
          <w:b/>
        </w:rPr>
        <w:t xml:space="preserve"> уровень эффективности </w:t>
      </w:r>
    </w:p>
    <w:p w:rsidR="001C600F" w:rsidRPr="000E11DD" w:rsidRDefault="001C600F">
      <w:pPr>
        <w:rPr>
          <w:b/>
          <w:sz w:val="28"/>
          <w:szCs w:val="28"/>
        </w:rPr>
      </w:pPr>
      <w:r w:rsidRPr="000E11DD">
        <w:rPr>
          <w:b/>
          <w:sz w:val="28"/>
          <w:szCs w:val="28"/>
        </w:rPr>
        <w:br w:type="page"/>
      </w:r>
    </w:p>
    <w:p w:rsidR="00302448" w:rsidRPr="000E11DD" w:rsidRDefault="00823336" w:rsidP="00302448">
      <w:pPr>
        <w:jc w:val="center"/>
        <w:rPr>
          <w:b/>
        </w:rPr>
      </w:pPr>
      <w:r w:rsidRPr="000E11DD">
        <w:rPr>
          <w:b/>
        </w:rPr>
        <w:lastRenderedPageBreak/>
        <w:t>4</w:t>
      </w:r>
      <w:r w:rsidR="002139DA" w:rsidRPr="000E11DD">
        <w:rPr>
          <w:b/>
        </w:rPr>
        <w:t>.</w:t>
      </w:r>
      <w:r w:rsidRPr="000E11DD">
        <w:rPr>
          <w:b/>
        </w:rPr>
        <w:t xml:space="preserve"> </w:t>
      </w:r>
      <w:r w:rsidR="00BE1F84" w:rsidRPr="000E11DD">
        <w:rPr>
          <w:b/>
        </w:rPr>
        <w:t>Подпрограмма «Дополнительные меры социальной поддержки отдельных категорий граждан</w:t>
      </w:r>
    </w:p>
    <w:p w:rsidR="00183897" w:rsidRPr="000E11DD" w:rsidRDefault="00BE1F84" w:rsidP="00302448">
      <w:pPr>
        <w:jc w:val="center"/>
        <w:rPr>
          <w:b/>
        </w:rPr>
      </w:pPr>
      <w:r w:rsidRPr="000E11DD">
        <w:rPr>
          <w:b/>
        </w:rPr>
        <w:t>ЗАТО г.</w:t>
      </w:r>
      <w:r w:rsidR="001364B2">
        <w:rPr>
          <w:b/>
        </w:rPr>
        <w:t xml:space="preserve"> </w:t>
      </w:r>
      <w:r w:rsidRPr="000E11DD">
        <w:rPr>
          <w:b/>
        </w:rPr>
        <w:t>Североморск»</w:t>
      </w:r>
      <w:r w:rsidR="00302448" w:rsidRPr="000E11DD">
        <w:rPr>
          <w:b/>
        </w:rPr>
        <w:t xml:space="preserve"> </w:t>
      </w:r>
      <w:r w:rsidRPr="000E11DD">
        <w:rPr>
          <w:b/>
        </w:rPr>
        <w:t>на 2014-20</w:t>
      </w:r>
      <w:r w:rsidR="00DC2877" w:rsidRPr="000E11DD">
        <w:rPr>
          <w:b/>
        </w:rPr>
        <w:t>20</w:t>
      </w:r>
      <w:r w:rsidRPr="000E11DD">
        <w:rPr>
          <w:b/>
        </w:rPr>
        <w:t xml:space="preserve"> годы</w:t>
      </w: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2"/>
        <w:gridCol w:w="3975"/>
        <w:gridCol w:w="883"/>
        <w:gridCol w:w="808"/>
        <w:gridCol w:w="1319"/>
        <w:gridCol w:w="961"/>
        <w:gridCol w:w="39"/>
        <w:gridCol w:w="989"/>
        <w:gridCol w:w="39"/>
        <w:gridCol w:w="1942"/>
        <w:gridCol w:w="39"/>
        <w:gridCol w:w="605"/>
        <w:gridCol w:w="39"/>
        <w:gridCol w:w="670"/>
        <w:gridCol w:w="39"/>
        <w:gridCol w:w="669"/>
        <w:gridCol w:w="39"/>
        <w:gridCol w:w="1585"/>
      </w:tblGrid>
      <w:tr w:rsidR="00D97AF8" w:rsidRPr="000E11DD" w:rsidTr="00B71393">
        <w:tc>
          <w:tcPr>
            <w:tcW w:w="812" w:type="dxa"/>
            <w:vMerge w:val="restart"/>
            <w:shd w:val="clear" w:color="auto" w:fill="auto"/>
          </w:tcPr>
          <w:p w:rsidR="00D97AF8" w:rsidRPr="000E11DD" w:rsidRDefault="00D97AF8" w:rsidP="00C100AA">
            <w:pPr>
              <w:jc w:val="center"/>
              <w:rPr>
                <w:b/>
                <w:sz w:val="16"/>
                <w:szCs w:val="16"/>
              </w:rPr>
            </w:pPr>
            <w:r w:rsidRPr="000E11DD">
              <w:rPr>
                <w:b/>
                <w:sz w:val="16"/>
                <w:szCs w:val="16"/>
              </w:rPr>
              <w:t>№ п/п</w:t>
            </w:r>
          </w:p>
        </w:tc>
        <w:tc>
          <w:tcPr>
            <w:tcW w:w="3975" w:type="dxa"/>
            <w:vMerge w:val="restart"/>
            <w:shd w:val="clear" w:color="auto" w:fill="auto"/>
          </w:tcPr>
          <w:p w:rsidR="00D97AF8" w:rsidRPr="000E11DD" w:rsidRDefault="00D97AF8" w:rsidP="00C100AA">
            <w:pPr>
              <w:jc w:val="center"/>
              <w:rPr>
                <w:b/>
                <w:sz w:val="16"/>
                <w:szCs w:val="16"/>
              </w:rPr>
            </w:pPr>
            <w:r w:rsidRPr="000E11DD">
              <w:rPr>
                <w:b/>
                <w:sz w:val="16"/>
                <w:szCs w:val="16"/>
              </w:rPr>
              <w:t>Цель, задачи, мероприятия</w:t>
            </w:r>
          </w:p>
        </w:tc>
        <w:tc>
          <w:tcPr>
            <w:tcW w:w="883" w:type="dxa"/>
            <w:vMerge w:val="restart"/>
            <w:shd w:val="clear" w:color="auto" w:fill="auto"/>
          </w:tcPr>
          <w:p w:rsidR="00D97AF8" w:rsidRPr="000E11DD" w:rsidRDefault="00D97AF8" w:rsidP="00C100AA">
            <w:pPr>
              <w:jc w:val="center"/>
              <w:rPr>
                <w:b/>
                <w:sz w:val="16"/>
                <w:szCs w:val="16"/>
              </w:rPr>
            </w:pPr>
            <w:r w:rsidRPr="000E11DD">
              <w:rPr>
                <w:b/>
                <w:sz w:val="16"/>
                <w:szCs w:val="16"/>
              </w:rPr>
              <w:t>Срок выполнения (квартал, год)</w:t>
            </w:r>
          </w:p>
        </w:tc>
        <w:tc>
          <w:tcPr>
            <w:tcW w:w="808" w:type="dxa"/>
            <w:vMerge w:val="restart"/>
            <w:shd w:val="clear" w:color="auto" w:fill="auto"/>
          </w:tcPr>
          <w:p w:rsidR="00D97AF8" w:rsidRPr="000E11DD" w:rsidRDefault="00D97AF8" w:rsidP="00C100AA">
            <w:pPr>
              <w:jc w:val="center"/>
              <w:rPr>
                <w:b/>
                <w:sz w:val="16"/>
                <w:szCs w:val="16"/>
              </w:rPr>
            </w:pPr>
            <w:r w:rsidRPr="000E11DD">
              <w:rPr>
                <w:b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2319" w:type="dxa"/>
            <w:gridSpan w:val="3"/>
            <w:shd w:val="clear" w:color="auto" w:fill="auto"/>
          </w:tcPr>
          <w:p w:rsidR="00D97AF8" w:rsidRPr="000E11DD" w:rsidRDefault="00D97AF8" w:rsidP="00C100AA">
            <w:pPr>
              <w:jc w:val="center"/>
              <w:rPr>
                <w:b/>
                <w:sz w:val="16"/>
                <w:szCs w:val="16"/>
              </w:rPr>
            </w:pPr>
            <w:r w:rsidRPr="000E11DD">
              <w:rPr>
                <w:b/>
                <w:sz w:val="16"/>
                <w:szCs w:val="16"/>
              </w:rPr>
              <w:t>Объемы финансирования, тыс. руб.</w:t>
            </w:r>
          </w:p>
        </w:tc>
        <w:tc>
          <w:tcPr>
            <w:tcW w:w="1028" w:type="dxa"/>
            <w:gridSpan w:val="2"/>
            <w:vMerge w:val="restart"/>
            <w:shd w:val="clear" w:color="auto" w:fill="auto"/>
          </w:tcPr>
          <w:p w:rsidR="00D97AF8" w:rsidRPr="000E11DD" w:rsidRDefault="00D97AF8" w:rsidP="00C100AA">
            <w:pPr>
              <w:jc w:val="center"/>
              <w:rPr>
                <w:b/>
                <w:sz w:val="16"/>
                <w:szCs w:val="16"/>
              </w:rPr>
            </w:pPr>
            <w:r w:rsidRPr="000E11DD">
              <w:rPr>
                <w:b/>
                <w:sz w:val="16"/>
                <w:szCs w:val="16"/>
              </w:rPr>
              <w:t>Процент освоения % (гр. 6/ гр.5)</w:t>
            </w:r>
          </w:p>
        </w:tc>
        <w:tc>
          <w:tcPr>
            <w:tcW w:w="4042" w:type="dxa"/>
            <w:gridSpan w:val="8"/>
            <w:shd w:val="clear" w:color="auto" w:fill="auto"/>
          </w:tcPr>
          <w:p w:rsidR="00D97AF8" w:rsidRPr="000E11DD" w:rsidRDefault="00D97AF8" w:rsidP="00C100AA">
            <w:pPr>
              <w:jc w:val="center"/>
              <w:rPr>
                <w:b/>
                <w:sz w:val="16"/>
                <w:szCs w:val="16"/>
              </w:rPr>
            </w:pPr>
            <w:r w:rsidRPr="000E11DD">
              <w:rPr>
                <w:b/>
                <w:sz w:val="16"/>
                <w:szCs w:val="16"/>
              </w:rPr>
              <w:t>Показатели (индикаторы)</w:t>
            </w:r>
          </w:p>
        </w:tc>
        <w:tc>
          <w:tcPr>
            <w:tcW w:w="1585" w:type="dxa"/>
            <w:vMerge w:val="restart"/>
            <w:shd w:val="clear" w:color="auto" w:fill="auto"/>
          </w:tcPr>
          <w:p w:rsidR="00D97AF8" w:rsidRPr="000E11DD" w:rsidRDefault="00D97AF8" w:rsidP="00C100AA">
            <w:pPr>
              <w:jc w:val="center"/>
              <w:rPr>
                <w:b/>
                <w:sz w:val="16"/>
                <w:szCs w:val="16"/>
              </w:rPr>
            </w:pPr>
            <w:r w:rsidRPr="000E11DD">
              <w:rPr>
                <w:b/>
                <w:sz w:val="16"/>
                <w:szCs w:val="16"/>
              </w:rPr>
              <w:t>Исполнители, перечень организаций, участвующих в реализации мероприятий</w:t>
            </w:r>
          </w:p>
        </w:tc>
      </w:tr>
      <w:tr w:rsidR="00D97AF8" w:rsidRPr="000E11DD" w:rsidTr="00B71393">
        <w:tc>
          <w:tcPr>
            <w:tcW w:w="812" w:type="dxa"/>
            <w:vMerge/>
            <w:shd w:val="clear" w:color="auto" w:fill="auto"/>
          </w:tcPr>
          <w:p w:rsidR="00D97AF8" w:rsidRPr="000E11DD" w:rsidRDefault="00D97AF8" w:rsidP="00C100AA">
            <w:pPr>
              <w:rPr>
                <w:b/>
                <w:sz w:val="16"/>
                <w:szCs w:val="16"/>
              </w:rPr>
            </w:pPr>
          </w:p>
        </w:tc>
        <w:tc>
          <w:tcPr>
            <w:tcW w:w="3975" w:type="dxa"/>
            <w:vMerge/>
            <w:shd w:val="clear" w:color="auto" w:fill="auto"/>
          </w:tcPr>
          <w:p w:rsidR="00D97AF8" w:rsidRPr="000E11DD" w:rsidRDefault="00D97AF8" w:rsidP="00C100AA">
            <w:pPr>
              <w:rPr>
                <w:b/>
                <w:sz w:val="16"/>
                <w:szCs w:val="16"/>
              </w:rPr>
            </w:pPr>
          </w:p>
        </w:tc>
        <w:tc>
          <w:tcPr>
            <w:tcW w:w="883" w:type="dxa"/>
            <w:vMerge/>
            <w:shd w:val="clear" w:color="auto" w:fill="auto"/>
          </w:tcPr>
          <w:p w:rsidR="00D97AF8" w:rsidRPr="000E11DD" w:rsidRDefault="00D97AF8" w:rsidP="00C100AA">
            <w:pPr>
              <w:rPr>
                <w:b/>
                <w:sz w:val="16"/>
                <w:szCs w:val="16"/>
              </w:rPr>
            </w:pPr>
          </w:p>
        </w:tc>
        <w:tc>
          <w:tcPr>
            <w:tcW w:w="808" w:type="dxa"/>
            <w:vMerge/>
            <w:shd w:val="clear" w:color="auto" w:fill="auto"/>
          </w:tcPr>
          <w:p w:rsidR="00D97AF8" w:rsidRPr="000E11DD" w:rsidRDefault="00D97AF8" w:rsidP="00C100AA">
            <w:pPr>
              <w:rPr>
                <w:b/>
                <w:sz w:val="16"/>
                <w:szCs w:val="16"/>
              </w:rPr>
            </w:pPr>
          </w:p>
        </w:tc>
        <w:tc>
          <w:tcPr>
            <w:tcW w:w="1319" w:type="dxa"/>
            <w:shd w:val="clear" w:color="auto" w:fill="auto"/>
          </w:tcPr>
          <w:p w:rsidR="00D97AF8" w:rsidRPr="000E11DD" w:rsidRDefault="00D97AF8" w:rsidP="00C100AA">
            <w:pPr>
              <w:jc w:val="center"/>
              <w:rPr>
                <w:b/>
                <w:sz w:val="16"/>
                <w:szCs w:val="16"/>
              </w:rPr>
            </w:pPr>
            <w:r w:rsidRPr="000E11DD">
              <w:rPr>
                <w:b/>
                <w:sz w:val="16"/>
                <w:szCs w:val="16"/>
              </w:rPr>
              <w:t>Уточненные бюджетные ассигнования</w:t>
            </w:r>
          </w:p>
        </w:tc>
        <w:tc>
          <w:tcPr>
            <w:tcW w:w="1000" w:type="dxa"/>
            <w:gridSpan w:val="2"/>
            <w:shd w:val="clear" w:color="auto" w:fill="auto"/>
          </w:tcPr>
          <w:p w:rsidR="00D97AF8" w:rsidRPr="000E11DD" w:rsidRDefault="00D97AF8" w:rsidP="00C100AA">
            <w:pPr>
              <w:jc w:val="center"/>
              <w:rPr>
                <w:b/>
                <w:sz w:val="16"/>
                <w:szCs w:val="16"/>
              </w:rPr>
            </w:pPr>
            <w:r w:rsidRPr="000E11DD">
              <w:rPr>
                <w:b/>
                <w:sz w:val="16"/>
                <w:szCs w:val="16"/>
              </w:rPr>
              <w:t>Кассовый расход</w:t>
            </w:r>
          </w:p>
        </w:tc>
        <w:tc>
          <w:tcPr>
            <w:tcW w:w="1028" w:type="dxa"/>
            <w:gridSpan w:val="2"/>
            <w:vMerge/>
            <w:shd w:val="clear" w:color="auto" w:fill="auto"/>
          </w:tcPr>
          <w:p w:rsidR="00D97AF8" w:rsidRPr="000E11DD" w:rsidRDefault="00D97AF8" w:rsidP="00C100A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981" w:type="dxa"/>
            <w:gridSpan w:val="2"/>
            <w:shd w:val="clear" w:color="auto" w:fill="auto"/>
          </w:tcPr>
          <w:p w:rsidR="00D97AF8" w:rsidRPr="000E11DD" w:rsidRDefault="00D97AF8" w:rsidP="00C100AA">
            <w:pPr>
              <w:jc w:val="center"/>
              <w:rPr>
                <w:b/>
                <w:sz w:val="16"/>
                <w:szCs w:val="16"/>
              </w:rPr>
            </w:pPr>
            <w:r w:rsidRPr="000E11DD">
              <w:rPr>
                <w:b/>
                <w:sz w:val="16"/>
                <w:szCs w:val="16"/>
              </w:rPr>
              <w:t>Наименование, ед. измерения</w:t>
            </w:r>
          </w:p>
        </w:tc>
        <w:tc>
          <w:tcPr>
            <w:tcW w:w="644" w:type="dxa"/>
            <w:gridSpan w:val="2"/>
            <w:shd w:val="clear" w:color="auto" w:fill="auto"/>
          </w:tcPr>
          <w:p w:rsidR="00D97AF8" w:rsidRPr="000E11DD" w:rsidRDefault="00D97AF8" w:rsidP="00C100AA">
            <w:pPr>
              <w:jc w:val="center"/>
              <w:rPr>
                <w:b/>
                <w:sz w:val="16"/>
                <w:szCs w:val="16"/>
              </w:rPr>
            </w:pPr>
            <w:r w:rsidRPr="000E11DD">
              <w:rPr>
                <w:b/>
                <w:sz w:val="16"/>
                <w:szCs w:val="16"/>
              </w:rPr>
              <w:t>План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D97AF8" w:rsidRPr="000E11DD" w:rsidRDefault="00D97AF8" w:rsidP="00C100AA">
            <w:pPr>
              <w:jc w:val="center"/>
              <w:rPr>
                <w:b/>
                <w:sz w:val="16"/>
                <w:szCs w:val="16"/>
              </w:rPr>
            </w:pPr>
            <w:r w:rsidRPr="000E11DD">
              <w:rPr>
                <w:b/>
                <w:sz w:val="16"/>
                <w:szCs w:val="16"/>
              </w:rPr>
              <w:t>Факт</w:t>
            </w:r>
          </w:p>
        </w:tc>
        <w:tc>
          <w:tcPr>
            <w:tcW w:w="708" w:type="dxa"/>
            <w:gridSpan w:val="2"/>
            <w:shd w:val="clear" w:color="auto" w:fill="auto"/>
          </w:tcPr>
          <w:p w:rsidR="00D97AF8" w:rsidRPr="000E11DD" w:rsidRDefault="00D97AF8" w:rsidP="00C100AA">
            <w:pPr>
              <w:jc w:val="center"/>
              <w:rPr>
                <w:b/>
                <w:sz w:val="16"/>
                <w:szCs w:val="16"/>
              </w:rPr>
            </w:pPr>
            <w:r w:rsidRPr="000E11DD">
              <w:rPr>
                <w:b/>
                <w:sz w:val="16"/>
                <w:szCs w:val="16"/>
              </w:rPr>
              <w:t>Процент исполнения</w:t>
            </w:r>
          </w:p>
        </w:tc>
        <w:tc>
          <w:tcPr>
            <w:tcW w:w="1585" w:type="dxa"/>
            <w:vMerge/>
            <w:shd w:val="clear" w:color="auto" w:fill="auto"/>
          </w:tcPr>
          <w:p w:rsidR="00D97AF8" w:rsidRPr="000E11DD" w:rsidRDefault="00D97AF8" w:rsidP="00C100AA">
            <w:pPr>
              <w:rPr>
                <w:b/>
                <w:sz w:val="16"/>
                <w:szCs w:val="16"/>
              </w:rPr>
            </w:pPr>
          </w:p>
        </w:tc>
      </w:tr>
      <w:tr w:rsidR="00D97AF8" w:rsidRPr="000E11DD" w:rsidTr="00B71393">
        <w:tc>
          <w:tcPr>
            <w:tcW w:w="812" w:type="dxa"/>
            <w:shd w:val="clear" w:color="auto" w:fill="auto"/>
          </w:tcPr>
          <w:p w:rsidR="00D97AF8" w:rsidRPr="000E11DD" w:rsidRDefault="00D97AF8" w:rsidP="00C100AA">
            <w:pPr>
              <w:jc w:val="center"/>
              <w:rPr>
                <w:b/>
                <w:sz w:val="16"/>
                <w:szCs w:val="16"/>
              </w:rPr>
            </w:pPr>
            <w:r w:rsidRPr="000E11DD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3975" w:type="dxa"/>
            <w:shd w:val="clear" w:color="auto" w:fill="auto"/>
          </w:tcPr>
          <w:p w:rsidR="00D97AF8" w:rsidRPr="000E11DD" w:rsidRDefault="00D97AF8" w:rsidP="00C100AA">
            <w:pPr>
              <w:jc w:val="center"/>
              <w:rPr>
                <w:b/>
                <w:sz w:val="16"/>
                <w:szCs w:val="16"/>
              </w:rPr>
            </w:pPr>
            <w:r w:rsidRPr="000E11DD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883" w:type="dxa"/>
            <w:shd w:val="clear" w:color="auto" w:fill="auto"/>
          </w:tcPr>
          <w:p w:rsidR="00D97AF8" w:rsidRPr="000E11DD" w:rsidRDefault="00D97AF8" w:rsidP="00C100AA">
            <w:pPr>
              <w:jc w:val="center"/>
              <w:rPr>
                <w:b/>
                <w:sz w:val="16"/>
                <w:szCs w:val="16"/>
              </w:rPr>
            </w:pPr>
            <w:r w:rsidRPr="000E11DD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808" w:type="dxa"/>
            <w:shd w:val="clear" w:color="auto" w:fill="auto"/>
          </w:tcPr>
          <w:p w:rsidR="00D97AF8" w:rsidRPr="000E11DD" w:rsidRDefault="00D97AF8" w:rsidP="00C100AA">
            <w:pPr>
              <w:jc w:val="center"/>
              <w:rPr>
                <w:b/>
                <w:sz w:val="16"/>
                <w:szCs w:val="16"/>
              </w:rPr>
            </w:pPr>
            <w:r w:rsidRPr="000E11DD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319" w:type="dxa"/>
            <w:shd w:val="clear" w:color="auto" w:fill="auto"/>
          </w:tcPr>
          <w:p w:rsidR="00D97AF8" w:rsidRPr="000E11DD" w:rsidRDefault="00D97AF8" w:rsidP="00C100AA">
            <w:pPr>
              <w:jc w:val="center"/>
              <w:rPr>
                <w:b/>
                <w:sz w:val="16"/>
                <w:szCs w:val="16"/>
              </w:rPr>
            </w:pPr>
            <w:r w:rsidRPr="000E11DD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000" w:type="dxa"/>
            <w:gridSpan w:val="2"/>
            <w:shd w:val="clear" w:color="auto" w:fill="auto"/>
          </w:tcPr>
          <w:p w:rsidR="00D97AF8" w:rsidRPr="000E11DD" w:rsidRDefault="00D97AF8" w:rsidP="00C100AA">
            <w:pPr>
              <w:jc w:val="center"/>
              <w:rPr>
                <w:b/>
                <w:sz w:val="16"/>
                <w:szCs w:val="16"/>
              </w:rPr>
            </w:pPr>
            <w:r w:rsidRPr="000E11DD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1028" w:type="dxa"/>
            <w:gridSpan w:val="2"/>
            <w:shd w:val="clear" w:color="auto" w:fill="auto"/>
          </w:tcPr>
          <w:p w:rsidR="00D97AF8" w:rsidRPr="000E11DD" w:rsidRDefault="00D97AF8" w:rsidP="00C100AA">
            <w:pPr>
              <w:jc w:val="center"/>
              <w:rPr>
                <w:b/>
                <w:sz w:val="16"/>
                <w:szCs w:val="16"/>
              </w:rPr>
            </w:pPr>
            <w:r w:rsidRPr="000E11DD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1981" w:type="dxa"/>
            <w:gridSpan w:val="2"/>
            <w:shd w:val="clear" w:color="auto" w:fill="auto"/>
          </w:tcPr>
          <w:p w:rsidR="00D97AF8" w:rsidRPr="000E11DD" w:rsidRDefault="00D97AF8" w:rsidP="00C100AA">
            <w:pPr>
              <w:jc w:val="center"/>
              <w:rPr>
                <w:b/>
                <w:sz w:val="16"/>
                <w:szCs w:val="16"/>
              </w:rPr>
            </w:pPr>
            <w:r w:rsidRPr="000E11DD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644" w:type="dxa"/>
            <w:gridSpan w:val="2"/>
            <w:shd w:val="clear" w:color="auto" w:fill="auto"/>
          </w:tcPr>
          <w:p w:rsidR="00D97AF8" w:rsidRPr="000E11DD" w:rsidRDefault="00D97AF8" w:rsidP="00C100AA">
            <w:pPr>
              <w:jc w:val="center"/>
              <w:rPr>
                <w:b/>
                <w:sz w:val="16"/>
                <w:szCs w:val="16"/>
              </w:rPr>
            </w:pPr>
            <w:r w:rsidRPr="000E11DD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D97AF8" w:rsidRPr="000E11DD" w:rsidRDefault="00D97AF8" w:rsidP="00C100AA">
            <w:pPr>
              <w:jc w:val="center"/>
              <w:rPr>
                <w:b/>
                <w:sz w:val="16"/>
                <w:szCs w:val="16"/>
              </w:rPr>
            </w:pPr>
            <w:r w:rsidRPr="000E11DD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708" w:type="dxa"/>
            <w:gridSpan w:val="2"/>
            <w:shd w:val="clear" w:color="auto" w:fill="auto"/>
          </w:tcPr>
          <w:p w:rsidR="00D97AF8" w:rsidRPr="000E11DD" w:rsidRDefault="00D97AF8" w:rsidP="00C100AA">
            <w:pPr>
              <w:jc w:val="center"/>
              <w:rPr>
                <w:b/>
                <w:sz w:val="16"/>
                <w:szCs w:val="16"/>
              </w:rPr>
            </w:pPr>
            <w:r w:rsidRPr="000E11DD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1585" w:type="dxa"/>
            <w:shd w:val="clear" w:color="auto" w:fill="auto"/>
          </w:tcPr>
          <w:p w:rsidR="00D97AF8" w:rsidRPr="000E11DD" w:rsidRDefault="00D97AF8" w:rsidP="00C100AA">
            <w:pPr>
              <w:jc w:val="center"/>
              <w:rPr>
                <w:b/>
                <w:sz w:val="16"/>
                <w:szCs w:val="16"/>
              </w:rPr>
            </w:pPr>
            <w:r w:rsidRPr="000E11DD">
              <w:rPr>
                <w:b/>
                <w:sz w:val="16"/>
                <w:szCs w:val="16"/>
              </w:rPr>
              <w:t>12</w:t>
            </w:r>
          </w:p>
        </w:tc>
      </w:tr>
      <w:tr w:rsidR="00D97AF8" w:rsidRPr="000E11DD" w:rsidTr="00B71393">
        <w:trPr>
          <w:trHeight w:val="307"/>
        </w:trPr>
        <w:tc>
          <w:tcPr>
            <w:tcW w:w="812" w:type="dxa"/>
            <w:shd w:val="clear" w:color="auto" w:fill="auto"/>
          </w:tcPr>
          <w:p w:rsidR="00D97AF8" w:rsidRPr="000E11DD" w:rsidRDefault="00D97AF8" w:rsidP="00C100A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640" w:type="dxa"/>
            <w:gridSpan w:val="17"/>
            <w:shd w:val="clear" w:color="auto" w:fill="auto"/>
          </w:tcPr>
          <w:p w:rsidR="00D97AF8" w:rsidRPr="000E11DD" w:rsidRDefault="00D97AF8" w:rsidP="00C100AA">
            <w:pPr>
              <w:rPr>
                <w:sz w:val="16"/>
                <w:szCs w:val="16"/>
              </w:rPr>
            </w:pPr>
            <w:r w:rsidRPr="000E11DD">
              <w:rPr>
                <w:b/>
                <w:sz w:val="16"/>
                <w:szCs w:val="16"/>
              </w:rPr>
              <w:t>Цель:</w:t>
            </w:r>
            <w:r w:rsidRPr="000E11DD">
              <w:rPr>
                <w:sz w:val="16"/>
                <w:szCs w:val="16"/>
              </w:rPr>
              <w:t xml:space="preserve"> </w:t>
            </w:r>
            <w:r w:rsidRPr="000E11DD">
              <w:rPr>
                <w:b/>
                <w:sz w:val="16"/>
                <w:szCs w:val="16"/>
              </w:rPr>
              <w:t>Обеспечение доступности и повышения качества дополнительных мер социальной поддержки населения, улучшение положения и повышение уровня жизни граждан, оказавшихся в трудной жизненной ситуации.</w:t>
            </w:r>
          </w:p>
        </w:tc>
      </w:tr>
      <w:tr w:rsidR="00D97AF8" w:rsidRPr="000E11DD" w:rsidTr="00B71393">
        <w:trPr>
          <w:trHeight w:val="191"/>
        </w:trPr>
        <w:tc>
          <w:tcPr>
            <w:tcW w:w="812" w:type="dxa"/>
            <w:shd w:val="clear" w:color="auto" w:fill="auto"/>
          </w:tcPr>
          <w:p w:rsidR="00D97AF8" w:rsidRPr="000E11DD" w:rsidRDefault="00D97AF8" w:rsidP="00C100AA">
            <w:pPr>
              <w:jc w:val="center"/>
              <w:rPr>
                <w:b/>
                <w:sz w:val="16"/>
                <w:szCs w:val="16"/>
              </w:rPr>
            </w:pPr>
            <w:r w:rsidRPr="000E11DD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4640" w:type="dxa"/>
            <w:gridSpan w:val="17"/>
            <w:shd w:val="clear" w:color="auto" w:fill="auto"/>
          </w:tcPr>
          <w:p w:rsidR="00D97AF8" w:rsidRPr="000E11DD" w:rsidRDefault="00D97AF8" w:rsidP="00C100AA">
            <w:pPr>
              <w:rPr>
                <w:sz w:val="16"/>
                <w:szCs w:val="16"/>
              </w:rPr>
            </w:pPr>
            <w:r w:rsidRPr="000E11DD">
              <w:rPr>
                <w:b/>
                <w:sz w:val="16"/>
                <w:szCs w:val="16"/>
              </w:rPr>
              <w:t>Задача 1:</w:t>
            </w:r>
            <w:r w:rsidRPr="000E11DD">
              <w:rPr>
                <w:sz w:val="16"/>
                <w:szCs w:val="16"/>
              </w:rPr>
              <w:t xml:space="preserve"> </w:t>
            </w:r>
            <w:r w:rsidRPr="000E11DD">
              <w:rPr>
                <w:b/>
                <w:sz w:val="16"/>
                <w:szCs w:val="16"/>
              </w:rPr>
              <w:t>Повышение качества и доступности дополнительных мер социальной поддержки</w:t>
            </w:r>
            <w:r w:rsidRPr="000E11DD">
              <w:rPr>
                <w:sz w:val="16"/>
                <w:szCs w:val="16"/>
              </w:rPr>
              <w:t xml:space="preserve">, </w:t>
            </w:r>
            <w:r w:rsidRPr="000E11DD">
              <w:rPr>
                <w:b/>
                <w:sz w:val="16"/>
                <w:szCs w:val="16"/>
              </w:rPr>
              <w:t>улучшение уровня жизни отдельных категорий граждан</w:t>
            </w:r>
          </w:p>
        </w:tc>
      </w:tr>
      <w:tr w:rsidR="00ED7484" w:rsidRPr="000E11DD" w:rsidTr="00B71393">
        <w:trPr>
          <w:trHeight w:val="241"/>
        </w:trPr>
        <w:tc>
          <w:tcPr>
            <w:tcW w:w="812" w:type="dxa"/>
            <w:vMerge w:val="restart"/>
            <w:shd w:val="clear" w:color="auto" w:fill="auto"/>
          </w:tcPr>
          <w:p w:rsidR="00ED7484" w:rsidRPr="00ED7484" w:rsidRDefault="00ED7484" w:rsidP="00ED7484">
            <w:pPr>
              <w:jc w:val="center"/>
              <w:rPr>
                <w:b/>
                <w:sz w:val="16"/>
                <w:szCs w:val="16"/>
              </w:rPr>
            </w:pPr>
            <w:r w:rsidRPr="00ED7484">
              <w:rPr>
                <w:b/>
                <w:sz w:val="16"/>
                <w:szCs w:val="16"/>
              </w:rPr>
              <w:t>1.</w:t>
            </w:r>
          </w:p>
        </w:tc>
        <w:tc>
          <w:tcPr>
            <w:tcW w:w="3975" w:type="dxa"/>
            <w:vMerge w:val="restart"/>
            <w:shd w:val="clear" w:color="auto" w:fill="auto"/>
          </w:tcPr>
          <w:p w:rsidR="00ED7484" w:rsidRPr="00ED7484" w:rsidRDefault="00ED7484" w:rsidP="00ED7484">
            <w:pPr>
              <w:rPr>
                <w:b/>
                <w:sz w:val="16"/>
                <w:szCs w:val="16"/>
              </w:rPr>
            </w:pPr>
            <w:r w:rsidRPr="00ED7484">
              <w:rPr>
                <w:b/>
                <w:sz w:val="16"/>
                <w:szCs w:val="16"/>
              </w:rPr>
              <w:t>Основное мероприятие1.Обеспечение социальных гарантий и усиления адресной направленности мер социальной поддержки населения</w:t>
            </w:r>
          </w:p>
        </w:tc>
        <w:tc>
          <w:tcPr>
            <w:tcW w:w="883" w:type="dxa"/>
            <w:vMerge w:val="restart"/>
            <w:shd w:val="clear" w:color="auto" w:fill="auto"/>
            <w:vAlign w:val="center"/>
          </w:tcPr>
          <w:p w:rsidR="00ED7484" w:rsidRPr="00ED7484" w:rsidRDefault="00ED7484" w:rsidP="00ED748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08" w:type="dxa"/>
            <w:shd w:val="clear" w:color="auto" w:fill="auto"/>
            <w:vAlign w:val="center"/>
          </w:tcPr>
          <w:p w:rsidR="00ED7484" w:rsidRPr="00ED7484" w:rsidRDefault="00ED7484" w:rsidP="00ED7484">
            <w:pPr>
              <w:jc w:val="center"/>
              <w:rPr>
                <w:b/>
                <w:sz w:val="16"/>
                <w:szCs w:val="16"/>
              </w:rPr>
            </w:pPr>
            <w:r w:rsidRPr="00ED7484">
              <w:rPr>
                <w:b/>
                <w:spacing w:val="-4"/>
                <w:sz w:val="16"/>
                <w:szCs w:val="16"/>
              </w:rPr>
              <w:t>Всего:</w:t>
            </w:r>
          </w:p>
        </w:tc>
        <w:tc>
          <w:tcPr>
            <w:tcW w:w="1319" w:type="dxa"/>
            <w:shd w:val="clear" w:color="auto" w:fill="auto"/>
            <w:vAlign w:val="center"/>
          </w:tcPr>
          <w:p w:rsidR="00ED7484" w:rsidRPr="00ED7484" w:rsidRDefault="00ED7484" w:rsidP="00ED7484">
            <w:pPr>
              <w:jc w:val="center"/>
              <w:rPr>
                <w:b/>
                <w:sz w:val="16"/>
                <w:szCs w:val="16"/>
              </w:rPr>
            </w:pPr>
            <w:r w:rsidRPr="00ED7484">
              <w:rPr>
                <w:b/>
                <w:sz w:val="16"/>
                <w:szCs w:val="16"/>
              </w:rPr>
              <w:t>6503,07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ED7484" w:rsidRPr="00ED7484" w:rsidRDefault="00ED7484" w:rsidP="00ED7484">
            <w:pPr>
              <w:jc w:val="center"/>
              <w:rPr>
                <w:b/>
                <w:sz w:val="16"/>
                <w:szCs w:val="16"/>
              </w:rPr>
            </w:pPr>
            <w:r w:rsidRPr="00ED7484">
              <w:rPr>
                <w:b/>
                <w:sz w:val="16"/>
                <w:szCs w:val="16"/>
              </w:rPr>
              <w:t>6445,67</w:t>
            </w:r>
          </w:p>
        </w:tc>
        <w:tc>
          <w:tcPr>
            <w:tcW w:w="1028" w:type="dxa"/>
            <w:gridSpan w:val="2"/>
            <w:shd w:val="clear" w:color="auto" w:fill="auto"/>
            <w:vAlign w:val="center"/>
          </w:tcPr>
          <w:p w:rsidR="00ED7484" w:rsidRPr="00ED7484" w:rsidRDefault="00ED7484" w:rsidP="00ED7484">
            <w:pPr>
              <w:jc w:val="center"/>
              <w:rPr>
                <w:b/>
                <w:sz w:val="16"/>
                <w:szCs w:val="16"/>
              </w:rPr>
            </w:pPr>
            <w:r w:rsidRPr="00ED7484">
              <w:rPr>
                <w:b/>
                <w:sz w:val="16"/>
                <w:szCs w:val="16"/>
              </w:rPr>
              <w:t>99</w:t>
            </w:r>
            <w:r>
              <w:rPr>
                <w:b/>
                <w:sz w:val="16"/>
                <w:szCs w:val="16"/>
              </w:rPr>
              <w:t>,12</w:t>
            </w:r>
          </w:p>
        </w:tc>
        <w:tc>
          <w:tcPr>
            <w:tcW w:w="1981" w:type="dxa"/>
            <w:gridSpan w:val="2"/>
            <w:vMerge w:val="restart"/>
            <w:shd w:val="clear" w:color="auto" w:fill="auto"/>
          </w:tcPr>
          <w:p w:rsidR="00ED7484" w:rsidRPr="000E11DD" w:rsidRDefault="00ED7484" w:rsidP="00ED7484">
            <w:pPr>
              <w:rPr>
                <w:sz w:val="16"/>
                <w:szCs w:val="16"/>
              </w:rPr>
            </w:pPr>
          </w:p>
        </w:tc>
        <w:tc>
          <w:tcPr>
            <w:tcW w:w="644" w:type="dxa"/>
            <w:gridSpan w:val="2"/>
            <w:vMerge w:val="restart"/>
            <w:shd w:val="clear" w:color="auto" w:fill="auto"/>
          </w:tcPr>
          <w:p w:rsidR="00ED7484" w:rsidRPr="000E11DD" w:rsidRDefault="00ED7484" w:rsidP="00ED74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 w:val="restart"/>
            <w:shd w:val="clear" w:color="auto" w:fill="auto"/>
          </w:tcPr>
          <w:p w:rsidR="00ED7484" w:rsidRPr="000E11DD" w:rsidRDefault="00ED7484" w:rsidP="00ED7484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vMerge w:val="restart"/>
            <w:shd w:val="clear" w:color="auto" w:fill="auto"/>
          </w:tcPr>
          <w:p w:rsidR="00ED7484" w:rsidRPr="000E11DD" w:rsidRDefault="00ED7484" w:rsidP="00ED7484">
            <w:pPr>
              <w:rPr>
                <w:sz w:val="16"/>
                <w:szCs w:val="16"/>
              </w:rPr>
            </w:pPr>
          </w:p>
        </w:tc>
        <w:tc>
          <w:tcPr>
            <w:tcW w:w="1624" w:type="dxa"/>
            <w:gridSpan w:val="2"/>
            <w:vMerge w:val="restart"/>
            <w:shd w:val="clear" w:color="auto" w:fill="auto"/>
          </w:tcPr>
          <w:p w:rsidR="00ED7484" w:rsidRPr="000E11DD" w:rsidRDefault="00ED7484" w:rsidP="00ED7484">
            <w:pPr>
              <w:rPr>
                <w:sz w:val="16"/>
                <w:szCs w:val="16"/>
              </w:rPr>
            </w:pPr>
          </w:p>
        </w:tc>
      </w:tr>
      <w:tr w:rsidR="00ED7484" w:rsidRPr="000E11DD" w:rsidTr="00B71393">
        <w:trPr>
          <w:trHeight w:val="329"/>
        </w:trPr>
        <w:tc>
          <w:tcPr>
            <w:tcW w:w="812" w:type="dxa"/>
            <w:vMerge/>
            <w:shd w:val="clear" w:color="auto" w:fill="auto"/>
          </w:tcPr>
          <w:p w:rsidR="00ED7484" w:rsidRPr="00ED7484" w:rsidRDefault="00ED7484" w:rsidP="00ED748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975" w:type="dxa"/>
            <w:vMerge/>
            <w:shd w:val="clear" w:color="auto" w:fill="auto"/>
          </w:tcPr>
          <w:p w:rsidR="00ED7484" w:rsidRPr="00ED7484" w:rsidRDefault="00ED7484" w:rsidP="00ED7484">
            <w:pPr>
              <w:rPr>
                <w:b/>
                <w:sz w:val="16"/>
                <w:szCs w:val="16"/>
              </w:rPr>
            </w:pPr>
          </w:p>
        </w:tc>
        <w:tc>
          <w:tcPr>
            <w:tcW w:w="883" w:type="dxa"/>
            <w:vMerge/>
            <w:shd w:val="clear" w:color="auto" w:fill="auto"/>
            <w:vAlign w:val="center"/>
          </w:tcPr>
          <w:p w:rsidR="00ED7484" w:rsidRPr="00ED7484" w:rsidRDefault="00ED7484" w:rsidP="00ED748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08" w:type="dxa"/>
            <w:shd w:val="clear" w:color="auto" w:fill="auto"/>
            <w:vAlign w:val="center"/>
          </w:tcPr>
          <w:p w:rsidR="00ED7484" w:rsidRPr="00ED7484" w:rsidRDefault="00ED7484" w:rsidP="00ED7484">
            <w:pPr>
              <w:jc w:val="center"/>
              <w:rPr>
                <w:b/>
                <w:sz w:val="16"/>
                <w:szCs w:val="16"/>
              </w:rPr>
            </w:pPr>
            <w:r w:rsidRPr="00ED7484">
              <w:rPr>
                <w:b/>
                <w:sz w:val="16"/>
                <w:szCs w:val="16"/>
              </w:rPr>
              <w:t>МБ</w:t>
            </w:r>
          </w:p>
        </w:tc>
        <w:tc>
          <w:tcPr>
            <w:tcW w:w="1319" w:type="dxa"/>
            <w:shd w:val="clear" w:color="auto" w:fill="auto"/>
            <w:vAlign w:val="center"/>
          </w:tcPr>
          <w:p w:rsidR="00ED7484" w:rsidRPr="00ED7484" w:rsidRDefault="00ED7484" w:rsidP="00ED7484">
            <w:pPr>
              <w:jc w:val="center"/>
              <w:rPr>
                <w:b/>
                <w:sz w:val="16"/>
                <w:szCs w:val="16"/>
              </w:rPr>
            </w:pPr>
            <w:r w:rsidRPr="00ED7484">
              <w:rPr>
                <w:b/>
                <w:sz w:val="16"/>
                <w:szCs w:val="16"/>
              </w:rPr>
              <w:t>6503,07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ED7484" w:rsidRPr="00ED7484" w:rsidRDefault="00ED7484" w:rsidP="00ED7484">
            <w:pPr>
              <w:jc w:val="center"/>
              <w:rPr>
                <w:b/>
                <w:sz w:val="16"/>
                <w:szCs w:val="16"/>
              </w:rPr>
            </w:pPr>
            <w:r w:rsidRPr="00ED7484">
              <w:rPr>
                <w:b/>
                <w:sz w:val="16"/>
                <w:szCs w:val="16"/>
              </w:rPr>
              <w:t>6445,67</w:t>
            </w:r>
          </w:p>
        </w:tc>
        <w:tc>
          <w:tcPr>
            <w:tcW w:w="1028" w:type="dxa"/>
            <w:gridSpan w:val="2"/>
            <w:shd w:val="clear" w:color="auto" w:fill="auto"/>
            <w:vAlign w:val="center"/>
          </w:tcPr>
          <w:p w:rsidR="00ED7484" w:rsidRPr="00ED7484" w:rsidRDefault="00ED7484" w:rsidP="00ED7484">
            <w:pPr>
              <w:jc w:val="center"/>
              <w:rPr>
                <w:b/>
                <w:sz w:val="16"/>
                <w:szCs w:val="16"/>
              </w:rPr>
            </w:pPr>
            <w:r w:rsidRPr="00ED7484">
              <w:rPr>
                <w:b/>
                <w:sz w:val="16"/>
                <w:szCs w:val="16"/>
              </w:rPr>
              <w:t>99</w:t>
            </w:r>
            <w:r>
              <w:rPr>
                <w:b/>
                <w:sz w:val="16"/>
                <w:szCs w:val="16"/>
              </w:rPr>
              <w:t>,12</w:t>
            </w:r>
          </w:p>
        </w:tc>
        <w:tc>
          <w:tcPr>
            <w:tcW w:w="1981" w:type="dxa"/>
            <w:gridSpan w:val="2"/>
            <w:vMerge/>
            <w:shd w:val="clear" w:color="auto" w:fill="auto"/>
          </w:tcPr>
          <w:p w:rsidR="00ED7484" w:rsidRPr="000E11DD" w:rsidRDefault="00ED7484" w:rsidP="00ED7484">
            <w:pPr>
              <w:rPr>
                <w:sz w:val="16"/>
                <w:szCs w:val="16"/>
              </w:rPr>
            </w:pPr>
          </w:p>
        </w:tc>
        <w:tc>
          <w:tcPr>
            <w:tcW w:w="644" w:type="dxa"/>
            <w:gridSpan w:val="2"/>
            <w:vMerge/>
            <w:shd w:val="clear" w:color="auto" w:fill="auto"/>
          </w:tcPr>
          <w:p w:rsidR="00ED7484" w:rsidRPr="000E11DD" w:rsidRDefault="00ED7484" w:rsidP="00ED74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/>
            <w:shd w:val="clear" w:color="auto" w:fill="auto"/>
          </w:tcPr>
          <w:p w:rsidR="00ED7484" w:rsidRPr="000E11DD" w:rsidRDefault="00ED7484" w:rsidP="00ED7484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</w:tcPr>
          <w:p w:rsidR="00ED7484" w:rsidRPr="000E11DD" w:rsidRDefault="00ED7484" w:rsidP="00ED7484">
            <w:pPr>
              <w:rPr>
                <w:sz w:val="16"/>
                <w:szCs w:val="16"/>
              </w:rPr>
            </w:pPr>
          </w:p>
        </w:tc>
        <w:tc>
          <w:tcPr>
            <w:tcW w:w="1624" w:type="dxa"/>
            <w:gridSpan w:val="2"/>
            <w:vMerge/>
            <w:shd w:val="clear" w:color="auto" w:fill="auto"/>
          </w:tcPr>
          <w:p w:rsidR="00ED7484" w:rsidRPr="000E11DD" w:rsidRDefault="00ED7484" w:rsidP="00ED7484">
            <w:pPr>
              <w:rPr>
                <w:sz w:val="16"/>
                <w:szCs w:val="16"/>
              </w:rPr>
            </w:pPr>
          </w:p>
        </w:tc>
      </w:tr>
      <w:tr w:rsidR="00ED7484" w:rsidRPr="000E11DD" w:rsidTr="00B71393">
        <w:tc>
          <w:tcPr>
            <w:tcW w:w="812" w:type="dxa"/>
            <w:shd w:val="clear" w:color="auto" w:fill="auto"/>
          </w:tcPr>
          <w:p w:rsidR="00ED7484" w:rsidRPr="000E11DD" w:rsidRDefault="00ED7484" w:rsidP="00ED7484">
            <w:pPr>
              <w:jc w:val="center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1.1.</w:t>
            </w:r>
          </w:p>
        </w:tc>
        <w:tc>
          <w:tcPr>
            <w:tcW w:w="3975" w:type="dxa"/>
            <w:shd w:val="clear" w:color="auto" w:fill="auto"/>
          </w:tcPr>
          <w:p w:rsidR="00ED7484" w:rsidRPr="000E11DD" w:rsidRDefault="00ED7484" w:rsidP="00ED7484">
            <w:pPr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Доплата к пенсии муниципальных служащих</w:t>
            </w:r>
          </w:p>
        </w:tc>
        <w:tc>
          <w:tcPr>
            <w:tcW w:w="883" w:type="dxa"/>
            <w:shd w:val="clear" w:color="auto" w:fill="auto"/>
            <w:vAlign w:val="center"/>
          </w:tcPr>
          <w:p w:rsidR="00ED7484" w:rsidRPr="000E11DD" w:rsidRDefault="00ED7484" w:rsidP="00ED748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08" w:type="dxa"/>
            <w:shd w:val="clear" w:color="auto" w:fill="auto"/>
            <w:vAlign w:val="center"/>
          </w:tcPr>
          <w:p w:rsidR="00ED7484" w:rsidRPr="000E11DD" w:rsidRDefault="00ED7484" w:rsidP="00ED7484">
            <w:pPr>
              <w:jc w:val="center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МБ</w:t>
            </w:r>
          </w:p>
        </w:tc>
        <w:tc>
          <w:tcPr>
            <w:tcW w:w="1319" w:type="dxa"/>
            <w:shd w:val="clear" w:color="auto" w:fill="auto"/>
            <w:vAlign w:val="center"/>
          </w:tcPr>
          <w:p w:rsidR="00ED7484" w:rsidRPr="00ED7484" w:rsidRDefault="00ED7484" w:rsidP="00ED7484">
            <w:pPr>
              <w:jc w:val="center"/>
              <w:rPr>
                <w:sz w:val="16"/>
                <w:szCs w:val="16"/>
              </w:rPr>
            </w:pPr>
            <w:r w:rsidRPr="00ED7484">
              <w:rPr>
                <w:sz w:val="16"/>
                <w:szCs w:val="16"/>
              </w:rPr>
              <w:t xml:space="preserve">5748,72 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ED7484" w:rsidRPr="00ED7484" w:rsidRDefault="00ED7484" w:rsidP="00ED7484">
            <w:pPr>
              <w:jc w:val="center"/>
              <w:rPr>
                <w:sz w:val="16"/>
                <w:szCs w:val="16"/>
              </w:rPr>
            </w:pPr>
            <w:r w:rsidRPr="00ED7484">
              <w:rPr>
                <w:sz w:val="16"/>
                <w:szCs w:val="16"/>
              </w:rPr>
              <w:t>5724,46</w:t>
            </w:r>
          </w:p>
        </w:tc>
        <w:tc>
          <w:tcPr>
            <w:tcW w:w="1028" w:type="dxa"/>
            <w:gridSpan w:val="2"/>
            <w:shd w:val="clear" w:color="auto" w:fill="auto"/>
            <w:vAlign w:val="center"/>
          </w:tcPr>
          <w:p w:rsidR="00ED7484" w:rsidRPr="000E11DD" w:rsidRDefault="00ED7484" w:rsidP="00ED7484">
            <w:pPr>
              <w:jc w:val="center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99</w:t>
            </w:r>
            <w:r>
              <w:rPr>
                <w:sz w:val="16"/>
                <w:szCs w:val="16"/>
              </w:rPr>
              <w:t>,6</w:t>
            </w:r>
          </w:p>
        </w:tc>
        <w:tc>
          <w:tcPr>
            <w:tcW w:w="1981" w:type="dxa"/>
            <w:gridSpan w:val="2"/>
            <w:shd w:val="clear" w:color="auto" w:fill="auto"/>
          </w:tcPr>
          <w:p w:rsidR="00ED7484" w:rsidRPr="000E11DD" w:rsidRDefault="00ED7484" w:rsidP="00ED7484">
            <w:pPr>
              <w:rPr>
                <w:sz w:val="16"/>
                <w:szCs w:val="16"/>
              </w:rPr>
            </w:pPr>
          </w:p>
        </w:tc>
        <w:tc>
          <w:tcPr>
            <w:tcW w:w="644" w:type="dxa"/>
            <w:gridSpan w:val="2"/>
            <w:shd w:val="clear" w:color="auto" w:fill="auto"/>
          </w:tcPr>
          <w:p w:rsidR="00ED7484" w:rsidRPr="000E11DD" w:rsidRDefault="00ED7484" w:rsidP="00ED74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ED7484" w:rsidRPr="000E11DD" w:rsidRDefault="00ED7484" w:rsidP="00ED7484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shd w:val="clear" w:color="auto" w:fill="auto"/>
          </w:tcPr>
          <w:p w:rsidR="00ED7484" w:rsidRPr="000E11DD" w:rsidRDefault="00ED7484" w:rsidP="00ED7484">
            <w:pPr>
              <w:rPr>
                <w:sz w:val="16"/>
                <w:szCs w:val="16"/>
              </w:rPr>
            </w:pPr>
          </w:p>
        </w:tc>
        <w:tc>
          <w:tcPr>
            <w:tcW w:w="1624" w:type="dxa"/>
            <w:gridSpan w:val="2"/>
            <w:shd w:val="clear" w:color="auto" w:fill="auto"/>
          </w:tcPr>
          <w:p w:rsidR="00ED7484" w:rsidRPr="000E11DD" w:rsidRDefault="00ED7484" w:rsidP="00ED7484">
            <w:pPr>
              <w:rPr>
                <w:sz w:val="16"/>
                <w:szCs w:val="16"/>
              </w:rPr>
            </w:pPr>
          </w:p>
        </w:tc>
      </w:tr>
      <w:tr w:rsidR="00ED7484" w:rsidRPr="000E11DD" w:rsidTr="00B71393">
        <w:tc>
          <w:tcPr>
            <w:tcW w:w="812" w:type="dxa"/>
            <w:shd w:val="clear" w:color="auto" w:fill="auto"/>
          </w:tcPr>
          <w:p w:rsidR="00ED7484" w:rsidRPr="00ED7484" w:rsidRDefault="00ED7484" w:rsidP="00ED7484">
            <w:pPr>
              <w:jc w:val="center"/>
              <w:rPr>
                <w:sz w:val="16"/>
                <w:szCs w:val="16"/>
              </w:rPr>
            </w:pPr>
            <w:r w:rsidRPr="00ED7484">
              <w:rPr>
                <w:sz w:val="16"/>
                <w:szCs w:val="16"/>
              </w:rPr>
              <w:t>1.1.1</w:t>
            </w:r>
          </w:p>
        </w:tc>
        <w:tc>
          <w:tcPr>
            <w:tcW w:w="3975" w:type="dxa"/>
            <w:shd w:val="clear" w:color="auto" w:fill="auto"/>
          </w:tcPr>
          <w:p w:rsidR="00ED7484" w:rsidRPr="00ED7484" w:rsidRDefault="00ED7484" w:rsidP="00ED7484">
            <w:pPr>
              <w:rPr>
                <w:sz w:val="16"/>
                <w:szCs w:val="16"/>
              </w:rPr>
            </w:pPr>
            <w:r w:rsidRPr="00ED7484">
              <w:rPr>
                <w:sz w:val="16"/>
                <w:szCs w:val="16"/>
              </w:rPr>
              <w:t>Пенсия за выслугу лет муниципальным служащим и ежемесячная доплата к трудовой пенсии лицам, замещавшим муниципальные должности</w:t>
            </w:r>
          </w:p>
        </w:tc>
        <w:tc>
          <w:tcPr>
            <w:tcW w:w="883" w:type="dxa"/>
            <w:shd w:val="clear" w:color="auto" w:fill="auto"/>
            <w:vAlign w:val="center"/>
          </w:tcPr>
          <w:p w:rsidR="00ED7484" w:rsidRPr="00ED7484" w:rsidRDefault="00ED7484" w:rsidP="005552A7">
            <w:pPr>
              <w:jc w:val="center"/>
              <w:rPr>
                <w:sz w:val="16"/>
                <w:szCs w:val="16"/>
              </w:rPr>
            </w:pPr>
            <w:r w:rsidRPr="00ED7484">
              <w:rPr>
                <w:sz w:val="16"/>
                <w:szCs w:val="16"/>
              </w:rPr>
              <w:t>2020 г.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ED7484" w:rsidRPr="00ED7484" w:rsidRDefault="00ED7484" w:rsidP="00ED7484">
            <w:pPr>
              <w:jc w:val="center"/>
              <w:rPr>
                <w:sz w:val="16"/>
                <w:szCs w:val="16"/>
              </w:rPr>
            </w:pPr>
            <w:r w:rsidRPr="00ED7484">
              <w:rPr>
                <w:sz w:val="16"/>
                <w:szCs w:val="16"/>
              </w:rPr>
              <w:t>МБ</w:t>
            </w:r>
          </w:p>
        </w:tc>
        <w:tc>
          <w:tcPr>
            <w:tcW w:w="1319" w:type="dxa"/>
            <w:shd w:val="clear" w:color="auto" w:fill="auto"/>
            <w:vAlign w:val="center"/>
          </w:tcPr>
          <w:p w:rsidR="00ED7484" w:rsidRPr="00ED7484" w:rsidRDefault="00ED7484" w:rsidP="00ED7484">
            <w:pPr>
              <w:jc w:val="center"/>
              <w:rPr>
                <w:sz w:val="16"/>
                <w:szCs w:val="16"/>
              </w:rPr>
            </w:pPr>
            <w:r w:rsidRPr="00ED7484">
              <w:rPr>
                <w:sz w:val="16"/>
                <w:szCs w:val="16"/>
              </w:rPr>
              <w:t xml:space="preserve">5748,72 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ED7484" w:rsidRPr="00ED7484" w:rsidRDefault="00ED7484" w:rsidP="00ED7484">
            <w:pPr>
              <w:jc w:val="center"/>
              <w:rPr>
                <w:sz w:val="16"/>
                <w:szCs w:val="16"/>
              </w:rPr>
            </w:pPr>
            <w:r w:rsidRPr="00ED7484">
              <w:rPr>
                <w:sz w:val="16"/>
                <w:szCs w:val="16"/>
              </w:rPr>
              <w:t>5724,46</w:t>
            </w:r>
          </w:p>
        </w:tc>
        <w:tc>
          <w:tcPr>
            <w:tcW w:w="1028" w:type="dxa"/>
            <w:gridSpan w:val="2"/>
            <w:shd w:val="clear" w:color="auto" w:fill="auto"/>
            <w:vAlign w:val="center"/>
          </w:tcPr>
          <w:p w:rsidR="00ED7484" w:rsidRPr="00ED7484" w:rsidRDefault="00ED7484" w:rsidP="00ED7484">
            <w:pPr>
              <w:jc w:val="center"/>
              <w:rPr>
                <w:sz w:val="16"/>
                <w:szCs w:val="16"/>
              </w:rPr>
            </w:pPr>
            <w:r w:rsidRPr="00ED7484">
              <w:rPr>
                <w:sz w:val="16"/>
                <w:szCs w:val="16"/>
              </w:rPr>
              <w:t>99,6</w:t>
            </w:r>
          </w:p>
        </w:tc>
        <w:tc>
          <w:tcPr>
            <w:tcW w:w="1981" w:type="dxa"/>
            <w:gridSpan w:val="2"/>
            <w:shd w:val="clear" w:color="auto" w:fill="auto"/>
          </w:tcPr>
          <w:p w:rsidR="00ED7484" w:rsidRPr="00ED7484" w:rsidRDefault="00ED7484" w:rsidP="00ED7484">
            <w:pPr>
              <w:rPr>
                <w:sz w:val="16"/>
                <w:szCs w:val="16"/>
              </w:rPr>
            </w:pPr>
            <w:r w:rsidRPr="00ED7484">
              <w:rPr>
                <w:sz w:val="16"/>
                <w:szCs w:val="16"/>
              </w:rPr>
              <w:t>Количество получателей пенсии, чел.</w:t>
            </w: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:rsidR="00ED7484" w:rsidRPr="00ED7484" w:rsidRDefault="00ED7484" w:rsidP="00ED7484">
            <w:pPr>
              <w:jc w:val="center"/>
              <w:rPr>
                <w:sz w:val="16"/>
                <w:szCs w:val="16"/>
              </w:rPr>
            </w:pPr>
            <w:r w:rsidRPr="00ED7484">
              <w:rPr>
                <w:sz w:val="16"/>
                <w:szCs w:val="16"/>
              </w:rPr>
              <w:t>58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ED7484" w:rsidRPr="00ED7484" w:rsidRDefault="00ED7484" w:rsidP="00ED7484">
            <w:pPr>
              <w:jc w:val="center"/>
              <w:rPr>
                <w:sz w:val="16"/>
                <w:szCs w:val="16"/>
              </w:rPr>
            </w:pPr>
            <w:r w:rsidRPr="00ED7484">
              <w:rPr>
                <w:sz w:val="16"/>
                <w:szCs w:val="16"/>
              </w:rPr>
              <w:t>58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ED7484" w:rsidRPr="00ED7484" w:rsidRDefault="00ED7484" w:rsidP="00ED7484">
            <w:pPr>
              <w:jc w:val="center"/>
              <w:rPr>
                <w:sz w:val="16"/>
                <w:szCs w:val="16"/>
              </w:rPr>
            </w:pPr>
            <w:r w:rsidRPr="00ED7484">
              <w:rPr>
                <w:sz w:val="16"/>
                <w:szCs w:val="16"/>
              </w:rPr>
              <w:t>100</w:t>
            </w:r>
          </w:p>
        </w:tc>
        <w:tc>
          <w:tcPr>
            <w:tcW w:w="1624" w:type="dxa"/>
            <w:gridSpan w:val="2"/>
            <w:shd w:val="clear" w:color="auto" w:fill="auto"/>
          </w:tcPr>
          <w:p w:rsidR="00ED7484" w:rsidRPr="00ED7484" w:rsidRDefault="00ED7484" w:rsidP="00ED7484">
            <w:pPr>
              <w:rPr>
                <w:sz w:val="16"/>
                <w:szCs w:val="16"/>
              </w:rPr>
            </w:pPr>
            <w:proofErr w:type="gramStart"/>
            <w:r w:rsidRPr="00ED7484">
              <w:rPr>
                <w:sz w:val="16"/>
                <w:szCs w:val="16"/>
              </w:rPr>
              <w:t>Администрация</w:t>
            </w:r>
            <w:proofErr w:type="gramEnd"/>
            <w:r w:rsidRPr="00ED7484">
              <w:rPr>
                <w:sz w:val="16"/>
                <w:szCs w:val="16"/>
              </w:rPr>
              <w:t xml:space="preserve"> ЗАТО                        г. Североморск</w:t>
            </w:r>
          </w:p>
        </w:tc>
      </w:tr>
      <w:tr w:rsidR="00ED7484" w:rsidRPr="000E11DD" w:rsidTr="00B71393">
        <w:tc>
          <w:tcPr>
            <w:tcW w:w="812" w:type="dxa"/>
            <w:shd w:val="clear" w:color="auto" w:fill="auto"/>
          </w:tcPr>
          <w:p w:rsidR="00ED7484" w:rsidRPr="000E11DD" w:rsidRDefault="00ED7484" w:rsidP="00ED7484">
            <w:pPr>
              <w:jc w:val="center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1.5</w:t>
            </w:r>
          </w:p>
        </w:tc>
        <w:tc>
          <w:tcPr>
            <w:tcW w:w="3975" w:type="dxa"/>
            <w:shd w:val="clear" w:color="auto" w:fill="auto"/>
          </w:tcPr>
          <w:p w:rsidR="00ED7484" w:rsidRPr="000E11DD" w:rsidRDefault="00ED7484" w:rsidP="00ED7484">
            <w:pPr>
              <w:rPr>
                <w:sz w:val="16"/>
                <w:szCs w:val="16"/>
              </w:rPr>
            </w:pPr>
            <w:r w:rsidRPr="000E11DD">
              <w:rPr>
                <w:color w:val="000000"/>
                <w:spacing w:val="-4"/>
                <w:sz w:val="16"/>
                <w:szCs w:val="16"/>
              </w:rPr>
              <w:t>Компенсация расходов на оплату стоимости проезда и провоза багажа при   переезде лиц (работников), а также членов их семьи, при заключении (расторжении) трудовых договоров (контрактов) с организациями, финансируемыми из местного бюджета</w:t>
            </w:r>
          </w:p>
        </w:tc>
        <w:tc>
          <w:tcPr>
            <w:tcW w:w="883" w:type="dxa"/>
            <w:shd w:val="clear" w:color="auto" w:fill="auto"/>
            <w:vAlign w:val="center"/>
          </w:tcPr>
          <w:p w:rsidR="00ED7484" w:rsidRPr="000E11DD" w:rsidRDefault="00ED7484" w:rsidP="005552A7">
            <w:pPr>
              <w:jc w:val="center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2020 г.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ED7484" w:rsidRPr="000E11DD" w:rsidRDefault="00ED7484" w:rsidP="00ED7484">
            <w:pPr>
              <w:jc w:val="center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МБ</w:t>
            </w:r>
          </w:p>
        </w:tc>
        <w:tc>
          <w:tcPr>
            <w:tcW w:w="1319" w:type="dxa"/>
            <w:shd w:val="clear" w:color="auto" w:fill="auto"/>
            <w:vAlign w:val="center"/>
          </w:tcPr>
          <w:p w:rsidR="00ED7484" w:rsidRPr="00ED7484" w:rsidRDefault="00ED7484" w:rsidP="00ED7484">
            <w:pPr>
              <w:jc w:val="center"/>
              <w:rPr>
                <w:sz w:val="16"/>
                <w:szCs w:val="16"/>
              </w:rPr>
            </w:pPr>
            <w:r w:rsidRPr="00ED7484">
              <w:rPr>
                <w:sz w:val="16"/>
                <w:szCs w:val="16"/>
              </w:rPr>
              <w:t>754,35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ED7484" w:rsidRPr="00ED7484" w:rsidRDefault="00ED7484" w:rsidP="00ED7484">
            <w:pPr>
              <w:jc w:val="center"/>
              <w:rPr>
                <w:sz w:val="16"/>
                <w:szCs w:val="16"/>
              </w:rPr>
            </w:pPr>
            <w:r w:rsidRPr="00ED7484">
              <w:rPr>
                <w:sz w:val="16"/>
                <w:szCs w:val="16"/>
              </w:rPr>
              <w:t>721,21</w:t>
            </w:r>
          </w:p>
        </w:tc>
        <w:tc>
          <w:tcPr>
            <w:tcW w:w="1028" w:type="dxa"/>
            <w:gridSpan w:val="2"/>
            <w:shd w:val="clear" w:color="auto" w:fill="auto"/>
            <w:vAlign w:val="center"/>
          </w:tcPr>
          <w:p w:rsidR="00ED7484" w:rsidRPr="00ED7484" w:rsidRDefault="00ED7484" w:rsidP="00ED7484">
            <w:pPr>
              <w:jc w:val="center"/>
              <w:rPr>
                <w:sz w:val="16"/>
                <w:szCs w:val="16"/>
              </w:rPr>
            </w:pPr>
            <w:r w:rsidRPr="00ED7484">
              <w:rPr>
                <w:sz w:val="16"/>
                <w:szCs w:val="16"/>
              </w:rPr>
              <w:t>9</w:t>
            </w:r>
            <w:r>
              <w:rPr>
                <w:sz w:val="16"/>
                <w:szCs w:val="16"/>
              </w:rPr>
              <w:t>5,6</w:t>
            </w:r>
          </w:p>
        </w:tc>
        <w:tc>
          <w:tcPr>
            <w:tcW w:w="1981" w:type="dxa"/>
            <w:gridSpan w:val="2"/>
            <w:shd w:val="clear" w:color="auto" w:fill="auto"/>
          </w:tcPr>
          <w:p w:rsidR="00ED7484" w:rsidRPr="000E11DD" w:rsidRDefault="00ED7484" w:rsidP="00ED7484">
            <w:pPr>
              <w:rPr>
                <w:sz w:val="16"/>
                <w:szCs w:val="16"/>
              </w:rPr>
            </w:pP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:rsidR="00ED7484" w:rsidRPr="000E11DD" w:rsidRDefault="00ED7484" w:rsidP="00ED74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ED7484" w:rsidRPr="000E11DD" w:rsidRDefault="00ED7484" w:rsidP="00ED74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ED7484" w:rsidRPr="000E11DD" w:rsidRDefault="00ED7484" w:rsidP="00ED74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24" w:type="dxa"/>
            <w:gridSpan w:val="2"/>
            <w:shd w:val="clear" w:color="auto" w:fill="auto"/>
          </w:tcPr>
          <w:p w:rsidR="00ED7484" w:rsidRPr="000E11DD" w:rsidRDefault="00ED7484" w:rsidP="00ED7484">
            <w:pPr>
              <w:rPr>
                <w:sz w:val="16"/>
                <w:szCs w:val="16"/>
              </w:rPr>
            </w:pPr>
          </w:p>
        </w:tc>
      </w:tr>
      <w:tr w:rsidR="00ED7484" w:rsidRPr="000E11DD" w:rsidTr="00B71393">
        <w:tc>
          <w:tcPr>
            <w:tcW w:w="812" w:type="dxa"/>
            <w:shd w:val="clear" w:color="auto" w:fill="auto"/>
          </w:tcPr>
          <w:p w:rsidR="00ED7484" w:rsidRPr="000E11DD" w:rsidRDefault="00ED7484" w:rsidP="00ED7484">
            <w:pPr>
              <w:jc w:val="center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1.5.1</w:t>
            </w:r>
          </w:p>
        </w:tc>
        <w:tc>
          <w:tcPr>
            <w:tcW w:w="3975" w:type="dxa"/>
            <w:shd w:val="clear" w:color="auto" w:fill="auto"/>
          </w:tcPr>
          <w:p w:rsidR="00ED7484" w:rsidRPr="000E11DD" w:rsidRDefault="00ED7484" w:rsidP="00ED7484">
            <w:pPr>
              <w:rPr>
                <w:sz w:val="16"/>
                <w:szCs w:val="16"/>
              </w:rPr>
            </w:pPr>
            <w:r w:rsidRPr="000E11DD">
              <w:rPr>
                <w:color w:val="000000"/>
                <w:spacing w:val="-4"/>
                <w:sz w:val="16"/>
                <w:szCs w:val="16"/>
              </w:rPr>
              <w:t>Оплата стоимости проезда и провоза багажа при   переезде лиц (работников), а также членов их семьи, при заключении (расторжении) трудовых договоров (контрактов) с организациями, финансируемыми из местного бюджета</w:t>
            </w:r>
          </w:p>
        </w:tc>
        <w:tc>
          <w:tcPr>
            <w:tcW w:w="883" w:type="dxa"/>
            <w:shd w:val="clear" w:color="auto" w:fill="auto"/>
            <w:vAlign w:val="center"/>
          </w:tcPr>
          <w:p w:rsidR="00ED7484" w:rsidRPr="000E11DD" w:rsidRDefault="00ED7484" w:rsidP="005552A7">
            <w:pPr>
              <w:jc w:val="center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2020 г.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ED7484" w:rsidRPr="000E11DD" w:rsidRDefault="00ED7484" w:rsidP="00ED7484">
            <w:pPr>
              <w:jc w:val="center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МБ</w:t>
            </w:r>
          </w:p>
          <w:p w:rsidR="00ED7484" w:rsidRPr="000E11DD" w:rsidRDefault="00ED7484" w:rsidP="00ED74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19" w:type="dxa"/>
            <w:shd w:val="clear" w:color="auto" w:fill="auto"/>
            <w:vAlign w:val="center"/>
          </w:tcPr>
          <w:p w:rsidR="00ED7484" w:rsidRPr="00ED7484" w:rsidRDefault="00ED7484" w:rsidP="00ED7484">
            <w:pPr>
              <w:jc w:val="center"/>
              <w:rPr>
                <w:sz w:val="16"/>
                <w:szCs w:val="16"/>
              </w:rPr>
            </w:pPr>
            <w:r w:rsidRPr="00ED7484">
              <w:rPr>
                <w:sz w:val="16"/>
                <w:szCs w:val="16"/>
              </w:rPr>
              <w:t>754,35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ED7484" w:rsidRPr="00ED7484" w:rsidRDefault="00ED7484" w:rsidP="00ED7484">
            <w:pPr>
              <w:jc w:val="center"/>
              <w:rPr>
                <w:sz w:val="16"/>
                <w:szCs w:val="16"/>
              </w:rPr>
            </w:pPr>
            <w:r w:rsidRPr="00ED7484">
              <w:rPr>
                <w:sz w:val="16"/>
                <w:szCs w:val="16"/>
              </w:rPr>
              <w:t>721,21</w:t>
            </w:r>
          </w:p>
        </w:tc>
        <w:tc>
          <w:tcPr>
            <w:tcW w:w="1028" w:type="dxa"/>
            <w:gridSpan w:val="2"/>
            <w:shd w:val="clear" w:color="auto" w:fill="auto"/>
            <w:vAlign w:val="center"/>
          </w:tcPr>
          <w:p w:rsidR="00ED7484" w:rsidRPr="00ED7484" w:rsidRDefault="00ED7484" w:rsidP="00ED7484">
            <w:pPr>
              <w:jc w:val="center"/>
              <w:rPr>
                <w:sz w:val="16"/>
                <w:szCs w:val="16"/>
              </w:rPr>
            </w:pPr>
            <w:r w:rsidRPr="00ED7484">
              <w:rPr>
                <w:sz w:val="16"/>
                <w:szCs w:val="16"/>
              </w:rPr>
              <w:t>9</w:t>
            </w:r>
            <w:r>
              <w:rPr>
                <w:sz w:val="16"/>
                <w:szCs w:val="16"/>
              </w:rPr>
              <w:t>5,6</w:t>
            </w:r>
          </w:p>
        </w:tc>
        <w:tc>
          <w:tcPr>
            <w:tcW w:w="1981" w:type="dxa"/>
            <w:gridSpan w:val="2"/>
            <w:shd w:val="clear" w:color="auto" w:fill="auto"/>
          </w:tcPr>
          <w:p w:rsidR="00ED7484" w:rsidRPr="00ED7484" w:rsidRDefault="00ED7484" w:rsidP="00ED7484">
            <w:pPr>
              <w:rPr>
                <w:sz w:val="16"/>
                <w:szCs w:val="16"/>
              </w:rPr>
            </w:pPr>
            <w:r w:rsidRPr="00ED7484">
              <w:rPr>
                <w:sz w:val="16"/>
                <w:szCs w:val="16"/>
              </w:rPr>
              <w:t>Количество граждан, получивших помощь, чел.</w:t>
            </w: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:rsidR="00ED7484" w:rsidRPr="00ED7484" w:rsidRDefault="00ED7484" w:rsidP="00ED7484">
            <w:pPr>
              <w:jc w:val="center"/>
              <w:rPr>
                <w:sz w:val="16"/>
                <w:szCs w:val="16"/>
              </w:rPr>
            </w:pPr>
            <w:r w:rsidRPr="00ED7484">
              <w:rPr>
                <w:sz w:val="16"/>
                <w:szCs w:val="16"/>
              </w:rPr>
              <w:t>15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ED7484" w:rsidRPr="00ED7484" w:rsidRDefault="00ED7484" w:rsidP="00ED7484">
            <w:pPr>
              <w:jc w:val="center"/>
              <w:rPr>
                <w:sz w:val="16"/>
                <w:szCs w:val="16"/>
              </w:rPr>
            </w:pPr>
            <w:r w:rsidRPr="00ED7484">
              <w:rPr>
                <w:sz w:val="16"/>
                <w:szCs w:val="16"/>
              </w:rPr>
              <w:t>14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ED7484" w:rsidRPr="00ED7484" w:rsidRDefault="00ED7484" w:rsidP="00ED7484">
            <w:pPr>
              <w:jc w:val="center"/>
              <w:rPr>
                <w:sz w:val="16"/>
                <w:szCs w:val="16"/>
              </w:rPr>
            </w:pPr>
            <w:r w:rsidRPr="00ED7484">
              <w:rPr>
                <w:sz w:val="16"/>
                <w:szCs w:val="16"/>
              </w:rPr>
              <w:t>93</w:t>
            </w:r>
          </w:p>
        </w:tc>
        <w:tc>
          <w:tcPr>
            <w:tcW w:w="1624" w:type="dxa"/>
            <w:gridSpan w:val="2"/>
            <w:shd w:val="clear" w:color="auto" w:fill="auto"/>
          </w:tcPr>
          <w:p w:rsidR="00ED7484" w:rsidRPr="000E11DD" w:rsidRDefault="00ED7484" w:rsidP="00ED7484">
            <w:pPr>
              <w:rPr>
                <w:sz w:val="16"/>
                <w:szCs w:val="16"/>
              </w:rPr>
            </w:pPr>
            <w:proofErr w:type="gramStart"/>
            <w:r w:rsidRPr="000E11DD">
              <w:rPr>
                <w:sz w:val="16"/>
                <w:szCs w:val="16"/>
              </w:rPr>
              <w:t>Администрация</w:t>
            </w:r>
            <w:proofErr w:type="gramEnd"/>
            <w:r w:rsidRPr="000E11DD">
              <w:rPr>
                <w:sz w:val="16"/>
                <w:szCs w:val="16"/>
              </w:rPr>
              <w:t xml:space="preserve"> ЗАТО                        г. Североморск</w:t>
            </w:r>
          </w:p>
        </w:tc>
      </w:tr>
      <w:tr w:rsidR="00ED7484" w:rsidRPr="000E11DD" w:rsidTr="00B71393">
        <w:tc>
          <w:tcPr>
            <w:tcW w:w="812" w:type="dxa"/>
            <w:shd w:val="clear" w:color="auto" w:fill="auto"/>
          </w:tcPr>
          <w:p w:rsidR="00ED7484" w:rsidRPr="000E11DD" w:rsidRDefault="00ED7484" w:rsidP="00ED74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75" w:type="dxa"/>
            <w:shd w:val="clear" w:color="auto" w:fill="auto"/>
          </w:tcPr>
          <w:p w:rsidR="00ED7484" w:rsidRPr="000E11DD" w:rsidRDefault="00ED7484" w:rsidP="00ED7484">
            <w:pPr>
              <w:jc w:val="both"/>
              <w:rPr>
                <w:b/>
                <w:sz w:val="16"/>
                <w:szCs w:val="16"/>
              </w:rPr>
            </w:pPr>
            <w:r w:rsidRPr="000E11DD">
              <w:rPr>
                <w:b/>
                <w:sz w:val="16"/>
                <w:szCs w:val="16"/>
              </w:rPr>
              <w:t>Итого по задаче:</w:t>
            </w:r>
          </w:p>
        </w:tc>
        <w:tc>
          <w:tcPr>
            <w:tcW w:w="883" w:type="dxa"/>
            <w:shd w:val="clear" w:color="auto" w:fill="auto"/>
          </w:tcPr>
          <w:p w:rsidR="00ED7484" w:rsidRPr="000E11DD" w:rsidRDefault="00ED7484" w:rsidP="00ED7484">
            <w:pPr>
              <w:rPr>
                <w:sz w:val="16"/>
                <w:szCs w:val="16"/>
              </w:rPr>
            </w:pPr>
          </w:p>
        </w:tc>
        <w:tc>
          <w:tcPr>
            <w:tcW w:w="808" w:type="dxa"/>
            <w:shd w:val="clear" w:color="auto" w:fill="auto"/>
          </w:tcPr>
          <w:p w:rsidR="00ED7484" w:rsidRPr="000E11DD" w:rsidRDefault="00ED7484" w:rsidP="00ED7484">
            <w:pPr>
              <w:rPr>
                <w:b/>
                <w:sz w:val="16"/>
                <w:szCs w:val="16"/>
              </w:rPr>
            </w:pPr>
            <w:r w:rsidRPr="000E11DD">
              <w:rPr>
                <w:b/>
                <w:sz w:val="16"/>
                <w:szCs w:val="16"/>
              </w:rPr>
              <w:t>Всего:</w:t>
            </w:r>
          </w:p>
          <w:p w:rsidR="00ED7484" w:rsidRPr="000E11DD" w:rsidRDefault="00ED7484" w:rsidP="00ED7484">
            <w:pPr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МБ</w:t>
            </w:r>
          </w:p>
        </w:tc>
        <w:tc>
          <w:tcPr>
            <w:tcW w:w="1319" w:type="dxa"/>
            <w:shd w:val="clear" w:color="auto" w:fill="auto"/>
            <w:vAlign w:val="center"/>
          </w:tcPr>
          <w:p w:rsidR="00ED7484" w:rsidRPr="000E11DD" w:rsidRDefault="00ED7484" w:rsidP="00ED7484">
            <w:pPr>
              <w:pStyle w:val="Defaul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D748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6503,07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ED7484" w:rsidRPr="00ED7484" w:rsidRDefault="00ED7484" w:rsidP="00ED7484">
            <w:pPr>
              <w:jc w:val="center"/>
              <w:rPr>
                <w:b/>
                <w:sz w:val="16"/>
                <w:szCs w:val="16"/>
              </w:rPr>
            </w:pPr>
            <w:r w:rsidRPr="00ED7484">
              <w:rPr>
                <w:b/>
                <w:sz w:val="16"/>
                <w:szCs w:val="16"/>
              </w:rPr>
              <w:t>6445,67</w:t>
            </w:r>
          </w:p>
        </w:tc>
        <w:tc>
          <w:tcPr>
            <w:tcW w:w="1028" w:type="dxa"/>
            <w:gridSpan w:val="2"/>
            <w:shd w:val="clear" w:color="auto" w:fill="auto"/>
            <w:vAlign w:val="center"/>
          </w:tcPr>
          <w:p w:rsidR="00ED7484" w:rsidRPr="00ED7484" w:rsidRDefault="00ED7484" w:rsidP="00ED7484">
            <w:pPr>
              <w:jc w:val="center"/>
              <w:rPr>
                <w:b/>
                <w:sz w:val="16"/>
                <w:szCs w:val="16"/>
              </w:rPr>
            </w:pPr>
            <w:r w:rsidRPr="00ED7484">
              <w:rPr>
                <w:b/>
                <w:sz w:val="16"/>
                <w:szCs w:val="16"/>
              </w:rPr>
              <w:t>99</w:t>
            </w:r>
            <w:r>
              <w:rPr>
                <w:b/>
                <w:sz w:val="16"/>
                <w:szCs w:val="16"/>
              </w:rPr>
              <w:t>,12</w:t>
            </w:r>
          </w:p>
        </w:tc>
        <w:tc>
          <w:tcPr>
            <w:tcW w:w="1981" w:type="dxa"/>
            <w:gridSpan w:val="2"/>
            <w:shd w:val="clear" w:color="auto" w:fill="auto"/>
          </w:tcPr>
          <w:p w:rsidR="00ED7484" w:rsidRPr="000E11DD" w:rsidRDefault="00ED7484" w:rsidP="00ED7484">
            <w:pPr>
              <w:rPr>
                <w:sz w:val="16"/>
                <w:szCs w:val="16"/>
              </w:rPr>
            </w:pPr>
          </w:p>
        </w:tc>
        <w:tc>
          <w:tcPr>
            <w:tcW w:w="644" w:type="dxa"/>
            <w:gridSpan w:val="2"/>
            <w:shd w:val="clear" w:color="auto" w:fill="auto"/>
          </w:tcPr>
          <w:p w:rsidR="00ED7484" w:rsidRPr="000E11DD" w:rsidRDefault="00ED7484" w:rsidP="00ED74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ED7484" w:rsidRPr="000E11DD" w:rsidRDefault="00ED7484" w:rsidP="00ED74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shd w:val="clear" w:color="auto" w:fill="auto"/>
          </w:tcPr>
          <w:p w:rsidR="00ED7484" w:rsidRPr="000E11DD" w:rsidRDefault="00ED7484" w:rsidP="00ED7484">
            <w:pPr>
              <w:rPr>
                <w:sz w:val="16"/>
                <w:szCs w:val="16"/>
              </w:rPr>
            </w:pPr>
          </w:p>
        </w:tc>
        <w:tc>
          <w:tcPr>
            <w:tcW w:w="1624" w:type="dxa"/>
            <w:gridSpan w:val="2"/>
            <w:shd w:val="clear" w:color="auto" w:fill="auto"/>
          </w:tcPr>
          <w:p w:rsidR="00ED7484" w:rsidRPr="000E11DD" w:rsidRDefault="00ED7484" w:rsidP="00ED7484">
            <w:pPr>
              <w:rPr>
                <w:sz w:val="16"/>
                <w:szCs w:val="16"/>
              </w:rPr>
            </w:pPr>
          </w:p>
        </w:tc>
      </w:tr>
      <w:tr w:rsidR="00ED7484" w:rsidRPr="000E11DD" w:rsidTr="00B71393">
        <w:tc>
          <w:tcPr>
            <w:tcW w:w="812" w:type="dxa"/>
            <w:shd w:val="clear" w:color="auto" w:fill="auto"/>
          </w:tcPr>
          <w:p w:rsidR="00ED7484" w:rsidRPr="000E11DD" w:rsidRDefault="00ED7484" w:rsidP="00ED748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975" w:type="dxa"/>
            <w:shd w:val="clear" w:color="auto" w:fill="auto"/>
          </w:tcPr>
          <w:p w:rsidR="00ED7484" w:rsidRPr="000E11DD" w:rsidRDefault="00ED7484" w:rsidP="00ED7484">
            <w:pPr>
              <w:rPr>
                <w:sz w:val="16"/>
                <w:szCs w:val="16"/>
              </w:rPr>
            </w:pPr>
            <w:r w:rsidRPr="000E11DD">
              <w:rPr>
                <w:b/>
                <w:sz w:val="16"/>
                <w:szCs w:val="16"/>
              </w:rPr>
              <w:t>Всего по подпрограмме</w:t>
            </w:r>
          </w:p>
        </w:tc>
        <w:tc>
          <w:tcPr>
            <w:tcW w:w="883" w:type="dxa"/>
            <w:shd w:val="clear" w:color="auto" w:fill="auto"/>
          </w:tcPr>
          <w:p w:rsidR="00ED7484" w:rsidRPr="000E11DD" w:rsidRDefault="00ED7484" w:rsidP="00ED7484">
            <w:pPr>
              <w:rPr>
                <w:sz w:val="16"/>
                <w:szCs w:val="16"/>
              </w:rPr>
            </w:pPr>
          </w:p>
        </w:tc>
        <w:tc>
          <w:tcPr>
            <w:tcW w:w="808" w:type="dxa"/>
            <w:shd w:val="clear" w:color="auto" w:fill="auto"/>
          </w:tcPr>
          <w:p w:rsidR="00ED7484" w:rsidRPr="000E11DD" w:rsidRDefault="00ED7484" w:rsidP="00ED7484">
            <w:pPr>
              <w:rPr>
                <w:b/>
                <w:sz w:val="16"/>
                <w:szCs w:val="16"/>
              </w:rPr>
            </w:pPr>
            <w:r w:rsidRPr="000E11DD">
              <w:rPr>
                <w:b/>
                <w:sz w:val="16"/>
                <w:szCs w:val="16"/>
              </w:rPr>
              <w:t>Всего:</w:t>
            </w:r>
          </w:p>
          <w:p w:rsidR="00ED7484" w:rsidRPr="000E11DD" w:rsidRDefault="00ED7484" w:rsidP="00ED7484">
            <w:pPr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МБ</w:t>
            </w:r>
          </w:p>
        </w:tc>
        <w:tc>
          <w:tcPr>
            <w:tcW w:w="1319" w:type="dxa"/>
            <w:shd w:val="clear" w:color="auto" w:fill="auto"/>
            <w:vAlign w:val="center"/>
          </w:tcPr>
          <w:p w:rsidR="00ED7484" w:rsidRPr="000E11DD" w:rsidRDefault="00ED7484" w:rsidP="00ED7484">
            <w:pPr>
              <w:pStyle w:val="Defaul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D748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6503,07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ED7484" w:rsidRPr="00ED7484" w:rsidRDefault="00ED7484" w:rsidP="00ED7484">
            <w:pPr>
              <w:jc w:val="center"/>
              <w:rPr>
                <w:b/>
                <w:sz w:val="16"/>
                <w:szCs w:val="16"/>
              </w:rPr>
            </w:pPr>
            <w:r w:rsidRPr="00ED7484">
              <w:rPr>
                <w:b/>
                <w:sz w:val="16"/>
                <w:szCs w:val="16"/>
              </w:rPr>
              <w:t>6445,67</w:t>
            </w:r>
          </w:p>
        </w:tc>
        <w:tc>
          <w:tcPr>
            <w:tcW w:w="1028" w:type="dxa"/>
            <w:gridSpan w:val="2"/>
            <w:shd w:val="clear" w:color="auto" w:fill="auto"/>
            <w:vAlign w:val="center"/>
          </w:tcPr>
          <w:p w:rsidR="00ED7484" w:rsidRPr="00ED7484" w:rsidRDefault="00ED7484" w:rsidP="00ED7484">
            <w:pPr>
              <w:jc w:val="center"/>
              <w:rPr>
                <w:b/>
                <w:sz w:val="16"/>
                <w:szCs w:val="16"/>
              </w:rPr>
            </w:pPr>
            <w:r w:rsidRPr="00ED7484">
              <w:rPr>
                <w:b/>
                <w:sz w:val="16"/>
                <w:szCs w:val="16"/>
              </w:rPr>
              <w:t>99</w:t>
            </w:r>
            <w:r>
              <w:rPr>
                <w:b/>
                <w:sz w:val="16"/>
                <w:szCs w:val="16"/>
              </w:rPr>
              <w:t>,12</w:t>
            </w:r>
          </w:p>
        </w:tc>
        <w:tc>
          <w:tcPr>
            <w:tcW w:w="1981" w:type="dxa"/>
            <w:gridSpan w:val="2"/>
            <w:shd w:val="clear" w:color="auto" w:fill="auto"/>
          </w:tcPr>
          <w:p w:rsidR="00ED7484" w:rsidRPr="000E11DD" w:rsidRDefault="00ED7484" w:rsidP="00ED7484">
            <w:pPr>
              <w:rPr>
                <w:sz w:val="16"/>
                <w:szCs w:val="16"/>
              </w:rPr>
            </w:pPr>
          </w:p>
        </w:tc>
        <w:tc>
          <w:tcPr>
            <w:tcW w:w="644" w:type="dxa"/>
            <w:gridSpan w:val="2"/>
            <w:shd w:val="clear" w:color="auto" w:fill="auto"/>
          </w:tcPr>
          <w:p w:rsidR="00ED7484" w:rsidRPr="000E11DD" w:rsidRDefault="00ED7484" w:rsidP="00ED748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ED7484" w:rsidRPr="000E11DD" w:rsidRDefault="00ED7484" w:rsidP="00ED7484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shd w:val="clear" w:color="auto" w:fill="auto"/>
          </w:tcPr>
          <w:p w:rsidR="00ED7484" w:rsidRPr="000E11DD" w:rsidRDefault="00ED7484" w:rsidP="00ED7484">
            <w:pPr>
              <w:rPr>
                <w:sz w:val="16"/>
                <w:szCs w:val="16"/>
              </w:rPr>
            </w:pPr>
          </w:p>
        </w:tc>
        <w:tc>
          <w:tcPr>
            <w:tcW w:w="1624" w:type="dxa"/>
            <w:gridSpan w:val="2"/>
            <w:shd w:val="clear" w:color="auto" w:fill="auto"/>
          </w:tcPr>
          <w:p w:rsidR="00ED7484" w:rsidRPr="000E11DD" w:rsidRDefault="00ED7484" w:rsidP="00ED7484">
            <w:pPr>
              <w:rPr>
                <w:sz w:val="16"/>
                <w:szCs w:val="16"/>
              </w:rPr>
            </w:pPr>
          </w:p>
        </w:tc>
      </w:tr>
    </w:tbl>
    <w:p w:rsidR="00355FD1" w:rsidRPr="000E11DD" w:rsidRDefault="00355FD1" w:rsidP="00355FD1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16"/>
          <w:szCs w:val="16"/>
        </w:rPr>
      </w:pPr>
    </w:p>
    <w:p w:rsidR="00355FD1" w:rsidRPr="00F41E4C" w:rsidRDefault="00355FD1" w:rsidP="00355FD1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41E4C">
        <w:rPr>
          <w:rFonts w:ascii="Times New Roman" w:hAnsi="Times New Roman" w:cs="Times New Roman"/>
          <w:sz w:val="24"/>
          <w:szCs w:val="24"/>
        </w:rPr>
        <w:t>Оценка эффективности реализации подпрограммы</w:t>
      </w:r>
      <w:r w:rsidRPr="00F41E4C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355FD1" w:rsidRPr="00F41E4C" w:rsidRDefault="00355FD1" w:rsidP="00355FD1">
      <w:pPr>
        <w:pStyle w:val="ConsPlusNonformat"/>
        <w:widowControl/>
        <w:numPr>
          <w:ilvl w:val="0"/>
          <w:numId w:val="12"/>
        </w:numPr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41E4C">
        <w:rPr>
          <w:rFonts w:ascii="Times New Roman" w:hAnsi="Times New Roman" w:cs="Times New Roman"/>
          <w:sz w:val="24"/>
          <w:szCs w:val="24"/>
        </w:rPr>
        <w:t>Оценка достижения плановых значений индикаторов</w:t>
      </w:r>
    </w:p>
    <w:tbl>
      <w:tblPr>
        <w:tblW w:w="11106" w:type="dxa"/>
        <w:tblInd w:w="3461" w:type="dxa"/>
        <w:tblLook w:val="04A0" w:firstRow="1" w:lastRow="0" w:firstColumn="1" w:lastColumn="0" w:noHBand="0" w:noVBand="1"/>
      </w:tblPr>
      <w:tblGrid>
        <w:gridCol w:w="960"/>
        <w:gridCol w:w="3342"/>
        <w:gridCol w:w="336"/>
        <w:gridCol w:w="6521"/>
      </w:tblGrid>
      <w:tr w:rsidR="00F41E4C" w:rsidRPr="00F41E4C" w:rsidTr="00C100AA">
        <w:trPr>
          <w:trHeight w:val="315"/>
        </w:trPr>
        <w:tc>
          <w:tcPr>
            <w:tcW w:w="960" w:type="dxa"/>
            <w:vMerge w:val="restart"/>
            <w:shd w:val="clear" w:color="auto" w:fill="auto"/>
            <w:noWrap/>
            <w:vAlign w:val="center"/>
            <w:hideMark/>
          </w:tcPr>
          <w:p w:rsidR="00355FD1" w:rsidRPr="00F41E4C" w:rsidRDefault="00355FD1" w:rsidP="00C100AA">
            <w:pPr>
              <w:jc w:val="center"/>
              <w:rPr>
                <w:rFonts w:ascii="Calibri" w:hAnsi="Calibri"/>
              </w:rPr>
            </w:pPr>
            <w:r w:rsidRPr="00F41E4C">
              <w:t>ДИП =</w:t>
            </w:r>
          </w:p>
        </w:tc>
        <w:tc>
          <w:tcPr>
            <w:tcW w:w="334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FD1" w:rsidRPr="00F41E4C" w:rsidRDefault="00B71393" w:rsidP="00F41E4C">
            <w:pPr>
              <w:jc w:val="center"/>
            </w:pPr>
            <w:r w:rsidRPr="00F41E4C">
              <w:t>1</w:t>
            </w:r>
            <w:r w:rsidR="00355FD1" w:rsidRPr="00F41E4C">
              <w:t>,</w:t>
            </w:r>
            <w:r w:rsidR="00F41E4C" w:rsidRPr="00F41E4C">
              <w:t xml:space="preserve">93 </w:t>
            </w:r>
            <w:r w:rsidR="00355FD1" w:rsidRPr="00F41E4C">
              <w:t>(степень решения задач)</w:t>
            </w:r>
          </w:p>
        </w:tc>
        <w:tc>
          <w:tcPr>
            <w:tcW w:w="283" w:type="dxa"/>
            <w:vMerge w:val="restart"/>
            <w:shd w:val="clear" w:color="auto" w:fill="auto"/>
            <w:noWrap/>
            <w:vAlign w:val="center"/>
            <w:hideMark/>
          </w:tcPr>
          <w:p w:rsidR="00355FD1" w:rsidRPr="00F41E4C" w:rsidRDefault="00355FD1" w:rsidP="00C100AA">
            <w:pPr>
              <w:rPr>
                <w:rFonts w:ascii="Calibri" w:hAnsi="Calibri"/>
              </w:rPr>
            </w:pPr>
            <w:r w:rsidRPr="00F41E4C">
              <w:rPr>
                <w:rFonts w:ascii="Calibri" w:hAnsi="Calibri"/>
              </w:rPr>
              <w:t>=</w:t>
            </w:r>
          </w:p>
        </w:tc>
        <w:tc>
          <w:tcPr>
            <w:tcW w:w="6521" w:type="dxa"/>
            <w:vMerge w:val="restart"/>
            <w:shd w:val="clear" w:color="auto" w:fill="auto"/>
            <w:noWrap/>
            <w:vAlign w:val="center"/>
            <w:hideMark/>
          </w:tcPr>
          <w:p w:rsidR="00355FD1" w:rsidRPr="00F41E4C" w:rsidRDefault="00355FD1" w:rsidP="00C1171A">
            <w:pPr>
              <w:rPr>
                <w:rFonts w:ascii="Calibri" w:hAnsi="Calibri"/>
              </w:rPr>
            </w:pPr>
            <w:r w:rsidRPr="00F41E4C">
              <w:rPr>
                <w:b/>
              </w:rPr>
              <w:t>0,</w:t>
            </w:r>
            <w:r w:rsidR="00F41E4C" w:rsidRPr="00F41E4C">
              <w:rPr>
                <w:b/>
              </w:rPr>
              <w:t>97</w:t>
            </w:r>
            <w:r w:rsidRPr="00F41E4C">
              <w:rPr>
                <w:b/>
              </w:rPr>
              <w:t xml:space="preserve"> </w:t>
            </w:r>
            <w:r w:rsidR="00C1171A">
              <w:rPr>
                <w:b/>
              </w:rPr>
              <w:t>высокая</w:t>
            </w:r>
            <w:r w:rsidRPr="00F41E4C">
              <w:rPr>
                <w:b/>
              </w:rPr>
              <w:t xml:space="preserve"> результативность</w:t>
            </w:r>
            <w:r w:rsidR="00B71393" w:rsidRPr="00F41E4C">
              <w:rPr>
                <w:b/>
              </w:rPr>
              <w:t xml:space="preserve"> </w:t>
            </w:r>
          </w:p>
        </w:tc>
      </w:tr>
      <w:tr w:rsidR="00355FD1" w:rsidRPr="00F41E4C" w:rsidTr="00C100AA">
        <w:trPr>
          <w:trHeight w:val="300"/>
        </w:trPr>
        <w:tc>
          <w:tcPr>
            <w:tcW w:w="960" w:type="dxa"/>
            <w:vMerge/>
            <w:vAlign w:val="center"/>
            <w:hideMark/>
          </w:tcPr>
          <w:p w:rsidR="00355FD1" w:rsidRPr="00F41E4C" w:rsidRDefault="00355FD1" w:rsidP="00C100AA">
            <w:pPr>
              <w:rPr>
                <w:rFonts w:ascii="Calibri" w:hAnsi="Calibri"/>
              </w:rPr>
            </w:pPr>
          </w:p>
        </w:tc>
        <w:tc>
          <w:tcPr>
            <w:tcW w:w="334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FD1" w:rsidRPr="00F41E4C" w:rsidRDefault="00B71393" w:rsidP="00C100AA">
            <w:pPr>
              <w:jc w:val="center"/>
            </w:pPr>
            <w:r w:rsidRPr="00F41E4C">
              <w:t>2</w:t>
            </w:r>
          </w:p>
        </w:tc>
        <w:tc>
          <w:tcPr>
            <w:tcW w:w="283" w:type="dxa"/>
            <w:vMerge/>
            <w:vAlign w:val="center"/>
            <w:hideMark/>
          </w:tcPr>
          <w:p w:rsidR="00355FD1" w:rsidRPr="00F41E4C" w:rsidRDefault="00355FD1" w:rsidP="00C100AA">
            <w:pPr>
              <w:rPr>
                <w:rFonts w:ascii="Calibri" w:hAnsi="Calibri"/>
              </w:rPr>
            </w:pPr>
          </w:p>
        </w:tc>
        <w:tc>
          <w:tcPr>
            <w:tcW w:w="6521" w:type="dxa"/>
            <w:vMerge/>
            <w:vAlign w:val="center"/>
            <w:hideMark/>
          </w:tcPr>
          <w:p w:rsidR="00355FD1" w:rsidRPr="00F41E4C" w:rsidRDefault="00355FD1" w:rsidP="00C100AA">
            <w:pPr>
              <w:rPr>
                <w:rFonts w:ascii="Calibri" w:hAnsi="Calibri"/>
              </w:rPr>
            </w:pPr>
          </w:p>
        </w:tc>
      </w:tr>
    </w:tbl>
    <w:p w:rsidR="00355FD1" w:rsidRPr="00F41E4C" w:rsidRDefault="00355FD1" w:rsidP="00355FD1">
      <w:pPr>
        <w:pStyle w:val="ConsPlusNonformat"/>
        <w:widowControl/>
        <w:numPr>
          <w:ilvl w:val="0"/>
          <w:numId w:val="12"/>
        </w:numPr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41E4C">
        <w:rPr>
          <w:rFonts w:ascii="Times New Roman" w:hAnsi="Times New Roman" w:cs="Times New Roman"/>
          <w:sz w:val="24"/>
          <w:szCs w:val="24"/>
        </w:rPr>
        <w:t>Оценка полноты финансирования</w:t>
      </w:r>
      <w:r w:rsidRPr="00F41E4C">
        <w:rPr>
          <w:rFonts w:ascii="Times New Roman" w:hAnsi="Times New Roman" w:cs="Times New Roman"/>
          <w:sz w:val="24"/>
          <w:szCs w:val="24"/>
          <w:lang w:val="en-US"/>
        </w:rPr>
        <w:t>:</w:t>
      </w:r>
      <w:r w:rsidRPr="00F41E4C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355FD1" w:rsidRPr="00F41E4C" w:rsidRDefault="00355FD1" w:rsidP="00355FD1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16"/>
          <w:szCs w:val="16"/>
          <w:u w:val="single"/>
        </w:rPr>
      </w:pPr>
      <w:r w:rsidRPr="00F41E4C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355FD1" w:rsidRPr="000E11DD" w:rsidRDefault="00355FD1" w:rsidP="00355FD1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E11DD">
        <w:rPr>
          <w:rFonts w:ascii="Times New Roman" w:hAnsi="Times New Roman" w:cs="Times New Roman"/>
          <w:sz w:val="24"/>
          <w:szCs w:val="24"/>
        </w:rPr>
        <w:t xml:space="preserve">                                         ПФ = </w:t>
      </w:r>
      <w:r w:rsidRPr="000E11DD">
        <w:rPr>
          <w:rFonts w:ascii="Times New Roman" w:hAnsi="Times New Roman" w:cs="Times New Roman"/>
          <w:b/>
          <w:sz w:val="24"/>
          <w:szCs w:val="24"/>
        </w:rPr>
        <w:t>0,9</w:t>
      </w:r>
      <w:r w:rsidR="00F41E4C">
        <w:rPr>
          <w:rFonts w:ascii="Times New Roman" w:hAnsi="Times New Roman" w:cs="Times New Roman"/>
          <w:b/>
          <w:sz w:val="24"/>
          <w:szCs w:val="24"/>
        </w:rPr>
        <w:t>9</w:t>
      </w:r>
      <w:r w:rsidRPr="000E11DD">
        <w:rPr>
          <w:rFonts w:ascii="Times New Roman" w:hAnsi="Times New Roman" w:cs="Times New Roman"/>
          <w:sz w:val="24"/>
          <w:szCs w:val="24"/>
        </w:rPr>
        <w:t xml:space="preserve"> </w:t>
      </w:r>
      <w:r w:rsidR="00B71393" w:rsidRPr="000E11DD">
        <w:rPr>
          <w:rFonts w:ascii="Times New Roman" w:hAnsi="Times New Roman" w:cs="Times New Roman"/>
          <w:sz w:val="24"/>
          <w:szCs w:val="24"/>
        </w:rPr>
        <w:t>–</w:t>
      </w:r>
      <w:r w:rsidRPr="000E11DD">
        <w:rPr>
          <w:rFonts w:ascii="Times New Roman" w:hAnsi="Times New Roman" w:cs="Times New Roman"/>
          <w:sz w:val="24"/>
          <w:szCs w:val="24"/>
        </w:rPr>
        <w:t xml:space="preserve"> </w:t>
      </w:r>
      <w:r w:rsidRPr="000E11DD">
        <w:rPr>
          <w:rFonts w:ascii="Times New Roman" w:hAnsi="Times New Roman" w:cs="Times New Roman"/>
          <w:b/>
          <w:sz w:val="24"/>
          <w:szCs w:val="24"/>
        </w:rPr>
        <w:t>полное финансирование</w:t>
      </w:r>
      <w:r w:rsidRPr="000E11DD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</w:p>
    <w:p w:rsidR="00D35F46" w:rsidRPr="000E11DD" w:rsidRDefault="00355FD1" w:rsidP="00D87018">
      <w:pPr>
        <w:jc w:val="center"/>
        <w:rPr>
          <w:sz w:val="16"/>
          <w:szCs w:val="16"/>
        </w:rPr>
      </w:pPr>
      <w:r w:rsidRPr="000E11DD">
        <w:t xml:space="preserve"> </w:t>
      </w:r>
      <w:r w:rsidRPr="000E11DD">
        <w:rPr>
          <w:b/>
        </w:rPr>
        <w:t>Общая оценка эффекти</w:t>
      </w:r>
      <w:r w:rsidR="00B71393" w:rsidRPr="000E11DD">
        <w:rPr>
          <w:b/>
        </w:rPr>
        <w:t>в</w:t>
      </w:r>
      <w:r w:rsidR="00F41E4C">
        <w:rPr>
          <w:b/>
        </w:rPr>
        <w:t>ности реализации подпрограммы- 5</w:t>
      </w:r>
      <w:r w:rsidRPr="000E11DD">
        <w:rPr>
          <w:b/>
        </w:rPr>
        <w:t xml:space="preserve"> </w:t>
      </w:r>
      <w:r w:rsidR="00F41E4C">
        <w:rPr>
          <w:b/>
        </w:rPr>
        <w:t>высокая</w:t>
      </w:r>
      <w:r w:rsidR="00B71393" w:rsidRPr="000E11DD">
        <w:rPr>
          <w:b/>
        </w:rPr>
        <w:t xml:space="preserve"> эффективност</w:t>
      </w:r>
      <w:r w:rsidR="00F41E4C">
        <w:rPr>
          <w:b/>
        </w:rPr>
        <w:t>ь</w:t>
      </w:r>
      <w:r w:rsidR="00B71393" w:rsidRPr="000E11DD">
        <w:rPr>
          <w:b/>
        </w:rPr>
        <w:t xml:space="preserve"> </w:t>
      </w:r>
      <w:r w:rsidR="00D35F46" w:rsidRPr="000E11DD">
        <w:rPr>
          <w:sz w:val="16"/>
          <w:szCs w:val="16"/>
        </w:rPr>
        <w:br w:type="page"/>
      </w:r>
    </w:p>
    <w:p w:rsidR="00BE1F84" w:rsidRPr="000E11DD" w:rsidRDefault="00823336" w:rsidP="002A2CFC">
      <w:pPr>
        <w:jc w:val="center"/>
        <w:rPr>
          <w:b/>
        </w:rPr>
      </w:pPr>
      <w:r w:rsidRPr="000E11DD">
        <w:rPr>
          <w:b/>
        </w:rPr>
        <w:lastRenderedPageBreak/>
        <w:t>5</w:t>
      </w:r>
      <w:r w:rsidR="00682D79" w:rsidRPr="000E11DD">
        <w:rPr>
          <w:b/>
        </w:rPr>
        <w:t>.</w:t>
      </w:r>
      <w:r w:rsidR="00FE3DD9" w:rsidRPr="000E11DD">
        <w:rPr>
          <w:b/>
        </w:rPr>
        <w:t xml:space="preserve"> Подпрограмма </w:t>
      </w:r>
      <w:r w:rsidR="002A2CFC" w:rsidRPr="000E11DD">
        <w:rPr>
          <w:b/>
        </w:rPr>
        <w:t>«</w:t>
      </w:r>
      <w:r w:rsidR="00FE3DD9" w:rsidRPr="000E11DD">
        <w:rPr>
          <w:b/>
        </w:rPr>
        <w:t xml:space="preserve">Доступная среда </w:t>
      </w:r>
      <w:proofErr w:type="gramStart"/>
      <w:r w:rsidR="00FE3DD9" w:rsidRPr="000E11DD">
        <w:rPr>
          <w:b/>
        </w:rPr>
        <w:t>в</w:t>
      </w:r>
      <w:proofErr w:type="gramEnd"/>
      <w:r w:rsidR="00FE3DD9" w:rsidRPr="000E11DD">
        <w:rPr>
          <w:b/>
        </w:rPr>
        <w:t xml:space="preserve"> ЗАТО г.</w:t>
      </w:r>
      <w:r w:rsidR="002E1BCF">
        <w:rPr>
          <w:b/>
        </w:rPr>
        <w:t xml:space="preserve"> </w:t>
      </w:r>
      <w:r w:rsidR="00FE3DD9" w:rsidRPr="000E11DD">
        <w:rPr>
          <w:b/>
        </w:rPr>
        <w:t>Североморск</w:t>
      </w:r>
      <w:r w:rsidR="002A2CFC" w:rsidRPr="000E11DD">
        <w:rPr>
          <w:b/>
        </w:rPr>
        <w:t>»</w:t>
      </w:r>
      <w:r w:rsidR="00FE3DD9" w:rsidRPr="000E11DD">
        <w:rPr>
          <w:b/>
        </w:rPr>
        <w:t xml:space="preserve"> на 2014-20</w:t>
      </w:r>
      <w:r w:rsidR="00DC2877" w:rsidRPr="000E11DD">
        <w:rPr>
          <w:b/>
        </w:rPr>
        <w:t>20</w:t>
      </w:r>
      <w:r w:rsidR="002A2CFC" w:rsidRPr="000E11DD">
        <w:rPr>
          <w:b/>
        </w:rPr>
        <w:t xml:space="preserve"> годы</w:t>
      </w:r>
    </w:p>
    <w:p w:rsidR="0075256E" w:rsidRDefault="0075256E" w:rsidP="002A2CFC">
      <w:pPr>
        <w:jc w:val="center"/>
        <w:rPr>
          <w:b/>
          <w:sz w:val="16"/>
          <w:szCs w:val="16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4"/>
        <w:gridCol w:w="3679"/>
        <w:gridCol w:w="992"/>
        <w:gridCol w:w="1134"/>
        <w:gridCol w:w="1276"/>
        <w:gridCol w:w="956"/>
        <w:gridCol w:w="866"/>
        <w:gridCol w:w="1437"/>
        <w:gridCol w:w="703"/>
        <w:gridCol w:w="688"/>
        <w:gridCol w:w="877"/>
        <w:gridCol w:w="1844"/>
      </w:tblGrid>
      <w:tr w:rsidR="00E71A16" w:rsidRPr="002E1BCF" w:rsidTr="00E71A16">
        <w:tc>
          <w:tcPr>
            <w:tcW w:w="824" w:type="dxa"/>
            <w:vMerge w:val="restart"/>
            <w:shd w:val="clear" w:color="auto" w:fill="auto"/>
          </w:tcPr>
          <w:p w:rsidR="00E71A16" w:rsidRPr="00653EB1" w:rsidRDefault="00E71A16" w:rsidP="002F11F0">
            <w:pPr>
              <w:jc w:val="center"/>
              <w:rPr>
                <w:b/>
                <w:sz w:val="16"/>
                <w:szCs w:val="16"/>
              </w:rPr>
            </w:pPr>
            <w:r w:rsidRPr="00653EB1">
              <w:rPr>
                <w:b/>
                <w:sz w:val="16"/>
                <w:szCs w:val="16"/>
              </w:rPr>
              <w:t>№ п/п</w:t>
            </w:r>
          </w:p>
        </w:tc>
        <w:tc>
          <w:tcPr>
            <w:tcW w:w="3679" w:type="dxa"/>
            <w:vMerge w:val="restart"/>
            <w:shd w:val="clear" w:color="auto" w:fill="auto"/>
          </w:tcPr>
          <w:p w:rsidR="00E71A16" w:rsidRPr="00653EB1" w:rsidRDefault="00E71A16" w:rsidP="002F11F0">
            <w:pPr>
              <w:jc w:val="center"/>
              <w:rPr>
                <w:b/>
                <w:sz w:val="16"/>
                <w:szCs w:val="16"/>
              </w:rPr>
            </w:pPr>
            <w:r w:rsidRPr="00653EB1">
              <w:rPr>
                <w:b/>
                <w:sz w:val="16"/>
                <w:szCs w:val="16"/>
              </w:rPr>
              <w:t>Цель, задачи, мероприятия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E71A16" w:rsidRPr="00653EB1" w:rsidRDefault="00E71A16" w:rsidP="002E1BCF">
            <w:pPr>
              <w:jc w:val="center"/>
              <w:rPr>
                <w:b/>
                <w:sz w:val="16"/>
                <w:szCs w:val="16"/>
              </w:rPr>
            </w:pPr>
            <w:r w:rsidRPr="00653EB1">
              <w:rPr>
                <w:b/>
                <w:sz w:val="16"/>
                <w:szCs w:val="16"/>
              </w:rPr>
              <w:t>Срок выполнения (квартал, год)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71A16" w:rsidRPr="00653EB1" w:rsidRDefault="00E71A16" w:rsidP="002F11F0">
            <w:pPr>
              <w:jc w:val="center"/>
              <w:rPr>
                <w:b/>
                <w:sz w:val="16"/>
                <w:szCs w:val="16"/>
              </w:rPr>
            </w:pPr>
            <w:r w:rsidRPr="00653EB1">
              <w:rPr>
                <w:b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2232" w:type="dxa"/>
            <w:gridSpan w:val="2"/>
            <w:shd w:val="clear" w:color="auto" w:fill="auto"/>
          </w:tcPr>
          <w:p w:rsidR="00E71A16" w:rsidRPr="00653EB1" w:rsidRDefault="00E71A16" w:rsidP="002F11F0">
            <w:pPr>
              <w:jc w:val="center"/>
              <w:rPr>
                <w:b/>
                <w:sz w:val="16"/>
                <w:szCs w:val="16"/>
              </w:rPr>
            </w:pPr>
            <w:r w:rsidRPr="00653EB1">
              <w:rPr>
                <w:b/>
                <w:sz w:val="16"/>
                <w:szCs w:val="16"/>
              </w:rPr>
              <w:t>Объемы финансирования, тыс. руб.</w:t>
            </w:r>
          </w:p>
        </w:tc>
        <w:tc>
          <w:tcPr>
            <w:tcW w:w="866" w:type="dxa"/>
            <w:vMerge w:val="restart"/>
            <w:shd w:val="clear" w:color="auto" w:fill="auto"/>
          </w:tcPr>
          <w:p w:rsidR="00E71A16" w:rsidRPr="00653EB1" w:rsidRDefault="00E71A16" w:rsidP="002E1BCF">
            <w:pPr>
              <w:jc w:val="center"/>
              <w:rPr>
                <w:b/>
                <w:sz w:val="16"/>
                <w:szCs w:val="16"/>
              </w:rPr>
            </w:pPr>
            <w:r w:rsidRPr="00653EB1">
              <w:rPr>
                <w:b/>
                <w:sz w:val="16"/>
                <w:szCs w:val="16"/>
              </w:rPr>
              <w:t xml:space="preserve">Процент освоения % </w:t>
            </w:r>
          </w:p>
        </w:tc>
        <w:tc>
          <w:tcPr>
            <w:tcW w:w="3705" w:type="dxa"/>
            <w:gridSpan w:val="4"/>
            <w:shd w:val="clear" w:color="auto" w:fill="auto"/>
          </w:tcPr>
          <w:p w:rsidR="00E71A16" w:rsidRPr="00653EB1" w:rsidRDefault="00E71A16" w:rsidP="002F11F0">
            <w:pPr>
              <w:jc w:val="center"/>
              <w:rPr>
                <w:b/>
                <w:sz w:val="16"/>
                <w:szCs w:val="16"/>
              </w:rPr>
            </w:pPr>
            <w:r w:rsidRPr="00653EB1">
              <w:rPr>
                <w:b/>
                <w:sz w:val="16"/>
                <w:szCs w:val="16"/>
              </w:rPr>
              <w:t>Показатели (индикаторы)</w:t>
            </w:r>
          </w:p>
        </w:tc>
        <w:tc>
          <w:tcPr>
            <w:tcW w:w="1844" w:type="dxa"/>
            <w:vMerge w:val="restart"/>
            <w:shd w:val="clear" w:color="auto" w:fill="auto"/>
          </w:tcPr>
          <w:p w:rsidR="00E71A16" w:rsidRPr="00653EB1" w:rsidRDefault="00E71A16" w:rsidP="002F11F0">
            <w:pPr>
              <w:jc w:val="center"/>
              <w:rPr>
                <w:b/>
                <w:sz w:val="16"/>
                <w:szCs w:val="16"/>
              </w:rPr>
            </w:pPr>
            <w:r w:rsidRPr="00653EB1">
              <w:rPr>
                <w:b/>
                <w:sz w:val="16"/>
                <w:szCs w:val="16"/>
              </w:rPr>
              <w:t>Исполнители, перечень организаций, участвующих в реализации мероприятий</w:t>
            </w:r>
          </w:p>
        </w:tc>
      </w:tr>
      <w:tr w:rsidR="00E71A16" w:rsidRPr="002E1BCF" w:rsidTr="00E71A16">
        <w:trPr>
          <w:trHeight w:val="533"/>
        </w:trPr>
        <w:tc>
          <w:tcPr>
            <w:tcW w:w="824" w:type="dxa"/>
            <w:vMerge/>
            <w:shd w:val="clear" w:color="auto" w:fill="auto"/>
          </w:tcPr>
          <w:p w:rsidR="00E71A16" w:rsidRPr="00653EB1" w:rsidRDefault="00E71A16" w:rsidP="002F11F0">
            <w:pPr>
              <w:rPr>
                <w:b/>
                <w:sz w:val="16"/>
                <w:szCs w:val="16"/>
              </w:rPr>
            </w:pPr>
          </w:p>
        </w:tc>
        <w:tc>
          <w:tcPr>
            <w:tcW w:w="3679" w:type="dxa"/>
            <w:vMerge/>
            <w:shd w:val="clear" w:color="auto" w:fill="auto"/>
          </w:tcPr>
          <w:p w:rsidR="00E71A16" w:rsidRPr="00653EB1" w:rsidRDefault="00E71A16" w:rsidP="002F11F0">
            <w:pPr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E71A16" w:rsidRPr="00653EB1" w:rsidRDefault="00E71A16" w:rsidP="002F11F0">
            <w:pPr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71A16" w:rsidRPr="00653EB1" w:rsidRDefault="00E71A16" w:rsidP="002F11F0">
            <w:pPr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E71A16" w:rsidRPr="00653EB1" w:rsidRDefault="00E71A16" w:rsidP="002F11F0">
            <w:pPr>
              <w:jc w:val="center"/>
              <w:rPr>
                <w:b/>
                <w:sz w:val="16"/>
                <w:szCs w:val="16"/>
              </w:rPr>
            </w:pPr>
            <w:r w:rsidRPr="00653EB1">
              <w:rPr>
                <w:b/>
                <w:sz w:val="16"/>
                <w:szCs w:val="16"/>
              </w:rPr>
              <w:t>Уточненные бюджетные ассигнования</w:t>
            </w:r>
          </w:p>
        </w:tc>
        <w:tc>
          <w:tcPr>
            <w:tcW w:w="956" w:type="dxa"/>
            <w:shd w:val="clear" w:color="auto" w:fill="auto"/>
          </w:tcPr>
          <w:p w:rsidR="00E71A16" w:rsidRPr="00653EB1" w:rsidRDefault="00E71A16" w:rsidP="00855E4F">
            <w:pPr>
              <w:jc w:val="center"/>
              <w:rPr>
                <w:b/>
                <w:sz w:val="16"/>
                <w:szCs w:val="16"/>
              </w:rPr>
            </w:pPr>
            <w:r w:rsidRPr="00653EB1">
              <w:rPr>
                <w:b/>
                <w:sz w:val="16"/>
                <w:szCs w:val="16"/>
              </w:rPr>
              <w:t>Кассовый расход</w:t>
            </w:r>
          </w:p>
        </w:tc>
        <w:tc>
          <w:tcPr>
            <w:tcW w:w="866" w:type="dxa"/>
            <w:vMerge/>
            <w:shd w:val="clear" w:color="auto" w:fill="auto"/>
          </w:tcPr>
          <w:p w:rsidR="00E71A16" w:rsidRPr="00653EB1" w:rsidRDefault="00E71A16" w:rsidP="002F11F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37" w:type="dxa"/>
            <w:shd w:val="clear" w:color="auto" w:fill="auto"/>
          </w:tcPr>
          <w:p w:rsidR="00E71A16" w:rsidRPr="00653EB1" w:rsidRDefault="00E71A16" w:rsidP="002F11F0">
            <w:pPr>
              <w:jc w:val="center"/>
              <w:rPr>
                <w:b/>
                <w:sz w:val="16"/>
                <w:szCs w:val="16"/>
              </w:rPr>
            </w:pPr>
            <w:r w:rsidRPr="00653EB1">
              <w:rPr>
                <w:b/>
                <w:sz w:val="16"/>
                <w:szCs w:val="16"/>
              </w:rPr>
              <w:t>Наименование, ед. измерения</w:t>
            </w:r>
          </w:p>
        </w:tc>
        <w:tc>
          <w:tcPr>
            <w:tcW w:w="703" w:type="dxa"/>
            <w:shd w:val="clear" w:color="auto" w:fill="auto"/>
          </w:tcPr>
          <w:p w:rsidR="00E71A16" w:rsidRPr="00653EB1" w:rsidRDefault="00E71A16" w:rsidP="002F11F0">
            <w:pPr>
              <w:jc w:val="center"/>
              <w:rPr>
                <w:b/>
                <w:sz w:val="16"/>
                <w:szCs w:val="16"/>
              </w:rPr>
            </w:pPr>
            <w:r w:rsidRPr="00653EB1">
              <w:rPr>
                <w:b/>
                <w:sz w:val="16"/>
                <w:szCs w:val="16"/>
              </w:rPr>
              <w:t>План</w:t>
            </w:r>
          </w:p>
        </w:tc>
        <w:tc>
          <w:tcPr>
            <w:tcW w:w="688" w:type="dxa"/>
            <w:shd w:val="clear" w:color="auto" w:fill="auto"/>
          </w:tcPr>
          <w:p w:rsidR="00E71A16" w:rsidRPr="00653EB1" w:rsidRDefault="00E71A16" w:rsidP="002F11F0">
            <w:pPr>
              <w:jc w:val="center"/>
              <w:rPr>
                <w:b/>
                <w:sz w:val="16"/>
                <w:szCs w:val="16"/>
              </w:rPr>
            </w:pPr>
            <w:r w:rsidRPr="00653EB1">
              <w:rPr>
                <w:b/>
                <w:sz w:val="16"/>
                <w:szCs w:val="16"/>
              </w:rPr>
              <w:t>Факт</w:t>
            </w:r>
          </w:p>
        </w:tc>
        <w:tc>
          <w:tcPr>
            <w:tcW w:w="877" w:type="dxa"/>
            <w:shd w:val="clear" w:color="auto" w:fill="auto"/>
          </w:tcPr>
          <w:p w:rsidR="00E71A16" w:rsidRPr="00653EB1" w:rsidRDefault="00E71A16" w:rsidP="002F11F0">
            <w:pPr>
              <w:jc w:val="center"/>
              <w:rPr>
                <w:b/>
                <w:sz w:val="16"/>
                <w:szCs w:val="16"/>
              </w:rPr>
            </w:pPr>
            <w:r w:rsidRPr="00653EB1">
              <w:rPr>
                <w:b/>
                <w:sz w:val="16"/>
                <w:szCs w:val="16"/>
              </w:rPr>
              <w:t>Процент исполнения %</w:t>
            </w:r>
          </w:p>
        </w:tc>
        <w:tc>
          <w:tcPr>
            <w:tcW w:w="1844" w:type="dxa"/>
            <w:vMerge/>
            <w:shd w:val="clear" w:color="auto" w:fill="auto"/>
          </w:tcPr>
          <w:p w:rsidR="00E71A16" w:rsidRPr="00653EB1" w:rsidRDefault="00E71A16" w:rsidP="002F11F0">
            <w:pPr>
              <w:rPr>
                <w:b/>
                <w:sz w:val="16"/>
                <w:szCs w:val="16"/>
              </w:rPr>
            </w:pPr>
          </w:p>
        </w:tc>
      </w:tr>
      <w:tr w:rsidR="002E1BCF" w:rsidRPr="002E1BCF" w:rsidTr="00E71A16">
        <w:tc>
          <w:tcPr>
            <w:tcW w:w="824" w:type="dxa"/>
            <w:shd w:val="clear" w:color="auto" w:fill="auto"/>
          </w:tcPr>
          <w:p w:rsidR="002E1BCF" w:rsidRPr="00653EB1" w:rsidRDefault="002E1BCF" w:rsidP="002F11F0">
            <w:pPr>
              <w:jc w:val="center"/>
              <w:rPr>
                <w:b/>
                <w:sz w:val="16"/>
                <w:szCs w:val="16"/>
              </w:rPr>
            </w:pPr>
            <w:r w:rsidRPr="00653EB1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3679" w:type="dxa"/>
            <w:shd w:val="clear" w:color="auto" w:fill="auto"/>
          </w:tcPr>
          <w:p w:rsidR="002E1BCF" w:rsidRPr="00653EB1" w:rsidRDefault="002E1BCF" w:rsidP="002F11F0">
            <w:pPr>
              <w:jc w:val="center"/>
              <w:rPr>
                <w:b/>
                <w:sz w:val="16"/>
                <w:szCs w:val="16"/>
              </w:rPr>
            </w:pPr>
            <w:r w:rsidRPr="00653EB1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2E1BCF" w:rsidRPr="00653EB1" w:rsidRDefault="002E1BCF" w:rsidP="002F11F0">
            <w:pPr>
              <w:jc w:val="center"/>
              <w:rPr>
                <w:b/>
                <w:sz w:val="16"/>
                <w:szCs w:val="16"/>
              </w:rPr>
            </w:pPr>
            <w:r w:rsidRPr="00653EB1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2E1BCF" w:rsidRPr="00653EB1" w:rsidRDefault="002E1BCF" w:rsidP="002F11F0">
            <w:pPr>
              <w:jc w:val="center"/>
              <w:rPr>
                <w:b/>
                <w:sz w:val="16"/>
                <w:szCs w:val="16"/>
              </w:rPr>
            </w:pPr>
            <w:r w:rsidRPr="00653EB1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2E1BCF" w:rsidRPr="00653EB1" w:rsidRDefault="002E1BCF" w:rsidP="002F11F0">
            <w:pPr>
              <w:jc w:val="center"/>
              <w:rPr>
                <w:b/>
                <w:sz w:val="16"/>
                <w:szCs w:val="16"/>
              </w:rPr>
            </w:pPr>
            <w:r w:rsidRPr="00653EB1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956" w:type="dxa"/>
            <w:shd w:val="clear" w:color="auto" w:fill="auto"/>
          </w:tcPr>
          <w:p w:rsidR="002E1BCF" w:rsidRPr="00653EB1" w:rsidRDefault="002E1BCF" w:rsidP="002F11F0">
            <w:pPr>
              <w:jc w:val="center"/>
              <w:rPr>
                <w:b/>
                <w:sz w:val="16"/>
                <w:szCs w:val="16"/>
              </w:rPr>
            </w:pPr>
            <w:r w:rsidRPr="00653EB1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866" w:type="dxa"/>
            <w:shd w:val="clear" w:color="auto" w:fill="auto"/>
          </w:tcPr>
          <w:p w:rsidR="002E1BCF" w:rsidRPr="00653EB1" w:rsidRDefault="002E1BCF" w:rsidP="002F11F0">
            <w:pPr>
              <w:jc w:val="center"/>
              <w:rPr>
                <w:b/>
                <w:sz w:val="16"/>
                <w:szCs w:val="16"/>
              </w:rPr>
            </w:pPr>
            <w:r w:rsidRPr="00653EB1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1437" w:type="dxa"/>
            <w:shd w:val="clear" w:color="auto" w:fill="auto"/>
          </w:tcPr>
          <w:p w:rsidR="002E1BCF" w:rsidRPr="00653EB1" w:rsidRDefault="002E1BCF" w:rsidP="002F11F0">
            <w:pPr>
              <w:jc w:val="center"/>
              <w:rPr>
                <w:b/>
                <w:sz w:val="16"/>
                <w:szCs w:val="16"/>
              </w:rPr>
            </w:pPr>
            <w:r w:rsidRPr="00653EB1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703" w:type="dxa"/>
            <w:shd w:val="clear" w:color="auto" w:fill="auto"/>
          </w:tcPr>
          <w:p w:rsidR="002E1BCF" w:rsidRPr="00653EB1" w:rsidRDefault="002E1BCF" w:rsidP="002F11F0">
            <w:pPr>
              <w:jc w:val="center"/>
              <w:rPr>
                <w:b/>
                <w:sz w:val="16"/>
                <w:szCs w:val="16"/>
              </w:rPr>
            </w:pPr>
            <w:r w:rsidRPr="00653EB1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688" w:type="dxa"/>
            <w:shd w:val="clear" w:color="auto" w:fill="auto"/>
          </w:tcPr>
          <w:p w:rsidR="002E1BCF" w:rsidRPr="00653EB1" w:rsidRDefault="002E1BCF" w:rsidP="002F11F0">
            <w:pPr>
              <w:jc w:val="center"/>
              <w:rPr>
                <w:b/>
                <w:sz w:val="16"/>
                <w:szCs w:val="16"/>
              </w:rPr>
            </w:pPr>
            <w:r w:rsidRPr="00653EB1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877" w:type="dxa"/>
            <w:shd w:val="clear" w:color="auto" w:fill="auto"/>
          </w:tcPr>
          <w:p w:rsidR="002E1BCF" w:rsidRPr="00653EB1" w:rsidRDefault="002E1BCF" w:rsidP="002F11F0">
            <w:pPr>
              <w:jc w:val="center"/>
              <w:rPr>
                <w:b/>
                <w:sz w:val="16"/>
                <w:szCs w:val="16"/>
              </w:rPr>
            </w:pPr>
            <w:r w:rsidRPr="00653EB1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1844" w:type="dxa"/>
            <w:shd w:val="clear" w:color="auto" w:fill="auto"/>
          </w:tcPr>
          <w:p w:rsidR="002E1BCF" w:rsidRPr="00653EB1" w:rsidRDefault="002E1BCF" w:rsidP="002F11F0">
            <w:pPr>
              <w:jc w:val="center"/>
              <w:rPr>
                <w:b/>
                <w:sz w:val="16"/>
                <w:szCs w:val="16"/>
              </w:rPr>
            </w:pPr>
            <w:r w:rsidRPr="00653EB1">
              <w:rPr>
                <w:b/>
                <w:sz w:val="16"/>
                <w:szCs w:val="16"/>
              </w:rPr>
              <w:t>12</w:t>
            </w:r>
          </w:p>
        </w:tc>
      </w:tr>
      <w:tr w:rsidR="002E1BCF" w:rsidRPr="002E1BCF" w:rsidTr="00E71A16">
        <w:trPr>
          <w:trHeight w:val="163"/>
        </w:trPr>
        <w:tc>
          <w:tcPr>
            <w:tcW w:w="824" w:type="dxa"/>
            <w:shd w:val="clear" w:color="auto" w:fill="auto"/>
          </w:tcPr>
          <w:p w:rsidR="002E1BCF" w:rsidRPr="002E1BCF" w:rsidRDefault="002E1BCF" w:rsidP="002F11F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452" w:type="dxa"/>
            <w:gridSpan w:val="11"/>
            <w:shd w:val="clear" w:color="auto" w:fill="auto"/>
          </w:tcPr>
          <w:p w:rsidR="002E1BCF" w:rsidRPr="002E1BCF" w:rsidRDefault="002E1BCF" w:rsidP="002F11F0">
            <w:pPr>
              <w:rPr>
                <w:b/>
                <w:sz w:val="16"/>
                <w:szCs w:val="16"/>
              </w:rPr>
            </w:pPr>
            <w:r w:rsidRPr="002E1BCF">
              <w:rPr>
                <w:b/>
                <w:sz w:val="16"/>
                <w:szCs w:val="16"/>
              </w:rPr>
              <w:t>Цель:</w:t>
            </w:r>
            <w:r w:rsidRPr="002E1BCF">
              <w:rPr>
                <w:rFonts w:eastAsia="Calibri"/>
                <w:b/>
                <w:sz w:val="16"/>
                <w:szCs w:val="16"/>
                <w:lang w:eastAsia="en-US"/>
              </w:rPr>
              <w:t xml:space="preserve"> </w:t>
            </w:r>
            <w:r w:rsidRPr="002E1BCF">
              <w:rPr>
                <w:b/>
                <w:sz w:val="16"/>
                <w:szCs w:val="16"/>
              </w:rPr>
              <w:t>Интеграция инвалидов в общество, обеспечение беспрепятственного доступа к приоритетным объектам и услугам</w:t>
            </w:r>
          </w:p>
        </w:tc>
      </w:tr>
      <w:tr w:rsidR="002E1BCF" w:rsidRPr="002E1BCF" w:rsidTr="00E71A16">
        <w:trPr>
          <w:trHeight w:val="270"/>
        </w:trPr>
        <w:tc>
          <w:tcPr>
            <w:tcW w:w="824" w:type="dxa"/>
            <w:shd w:val="clear" w:color="auto" w:fill="auto"/>
          </w:tcPr>
          <w:p w:rsidR="002E1BCF" w:rsidRPr="002E1BCF" w:rsidRDefault="002E1BCF" w:rsidP="002F11F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452" w:type="dxa"/>
            <w:gridSpan w:val="11"/>
            <w:shd w:val="clear" w:color="auto" w:fill="auto"/>
          </w:tcPr>
          <w:p w:rsidR="002E1BCF" w:rsidRPr="002E1BCF" w:rsidRDefault="002E1BCF" w:rsidP="002F11F0">
            <w:pPr>
              <w:rPr>
                <w:sz w:val="16"/>
                <w:szCs w:val="16"/>
              </w:rPr>
            </w:pPr>
            <w:r w:rsidRPr="002E1BCF">
              <w:rPr>
                <w:rFonts w:eastAsia="Calibri"/>
                <w:b/>
                <w:spacing w:val="-4"/>
                <w:sz w:val="16"/>
                <w:szCs w:val="16"/>
                <w:lang w:eastAsia="en-US"/>
              </w:rPr>
              <w:t>Задача 1: С</w:t>
            </w:r>
            <w:r w:rsidRPr="002E1BCF">
              <w:rPr>
                <w:b/>
                <w:spacing w:val="-4"/>
                <w:sz w:val="16"/>
                <w:szCs w:val="16"/>
                <w:lang w:eastAsia="en-US"/>
              </w:rPr>
              <w:t>оздание условий для интеграции инвалидов в общество и повышения качества жизни инвалидов в современных условиях</w:t>
            </w:r>
          </w:p>
        </w:tc>
      </w:tr>
      <w:tr w:rsidR="00F279CE" w:rsidRPr="002E1BCF" w:rsidTr="00F7358A">
        <w:trPr>
          <w:trHeight w:val="736"/>
        </w:trPr>
        <w:tc>
          <w:tcPr>
            <w:tcW w:w="824" w:type="dxa"/>
            <w:shd w:val="clear" w:color="auto" w:fill="auto"/>
          </w:tcPr>
          <w:p w:rsidR="00F279CE" w:rsidRPr="002E1BCF" w:rsidRDefault="00F279CE" w:rsidP="002F11F0">
            <w:pPr>
              <w:jc w:val="center"/>
              <w:rPr>
                <w:sz w:val="16"/>
                <w:szCs w:val="16"/>
              </w:rPr>
            </w:pPr>
            <w:r w:rsidRPr="002E1BCF">
              <w:rPr>
                <w:sz w:val="16"/>
                <w:szCs w:val="16"/>
              </w:rPr>
              <w:t>1.</w:t>
            </w:r>
          </w:p>
        </w:tc>
        <w:tc>
          <w:tcPr>
            <w:tcW w:w="3679" w:type="dxa"/>
            <w:shd w:val="clear" w:color="auto" w:fill="auto"/>
          </w:tcPr>
          <w:p w:rsidR="00F279CE" w:rsidRPr="002E1BCF" w:rsidRDefault="00F279CE" w:rsidP="002F11F0">
            <w:pPr>
              <w:rPr>
                <w:rFonts w:eastAsia="Calibri"/>
                <w:b/>
                <w:spacing w:val="-4"/>
                <w:sz w:val="16"/>
                <w:szCs w:val="16"/>
                <w:lang w:eastAsia="en-US"/>
              </w:rPr>
            </w:pPr>
            <w:r w:rsidRPr="002E1BCF">
              <w:rPr>
                <w:rFonts w:eastAsia="Calibri"/>
                <w:b/>
                <w:spacing w:val="-4"/>
                <w:sz w:val="16"/>
                <w:szCs w:val="16"/>
                <w:lang w:eastAsia="en-US"/>
              </w:rPr>
              <w:t>Основное мероприятие 1:</w:t>
            </w:r>
          </w:p>
          <w:p w:rsidR="00F279CE" w:rsidRPr="002E1BCF" w:rsidRDefault="00F279CE" w:rsidP="00653EB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 w:rsidRPr="002E1BCF">
              <w:rPr>
                <w:rFonts w:eastAsia="Calibri"/>
                <w:b/>
                <w:spacing w:val="-4"/>
                <w:sz w:val="16"/>
                <w:szCs w:val="16"/>
                <w:lang w:eastAsia="en-US"/>
              </w:rPr>
              <w:t>Создание условий для повышения качества жизни граждан старшего поколения и граждан, имеющих различные ограничения здоровья</w:t>
            </w:r>
          </w:p>
        </w:tc>
        <w:tc>
          <w:tcPr>
            <w:tcW w:w="992" w:type="dxa"/>
            <w:shd w:val="clear" w:color="auto" w:fill="auto"/>
          </w:tcPr>
          <w:p w:rsidR="00F279CE" w:rsidRPr="002E1BCF" w:rsidRDefault="00F279CE" w:rsidP="002F11F0">
            <w:pPr>
              <w:rPr>
                <w:sz w:val="16"/>
                <w:szCs w:val="16"/>
              </w:rPr>
            </w:pPr>
          </w:p>
        </w:tc>
        <w:tc>
          <w:tcPr>
            <w:tcW w:w="4232" w:type="dxa"/>
            <w:gridSpan w:val="4"/>
            <w:vMerge w:val="restart"/>
            <w:shd w:val="clear" w:color="auto" w:fill="auto"/>
            <w:vAlign w:val="center"/>
          </w:tcPr>
          <w:p w:rsidR="00F279CE" w:rsidRPr="002E1BCF" w:rsidRDefault="00F279CE" w:rsidP="002F11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финансируется</w:t>
            </w:r>
          </w:p>
        </w:tc>
        <w:tc>
          <w:tcPr>
            <w:tcW w:w="5549" w:type="dxa"/>
            <w:gridSpan w:val="5"/>
            <w:shd w:val="clear" w:color="auto" w:fill="auto"/>
          </w:tcPr>
          <w:p w:rsidR="00F279CE" w:rsidRPr="002E1BCF" w:rsidRDefault="00F279CE" w:rsidP="002F11F0">
            <w:pPr>
              <w:rPr>
                <w:sz w:val="16"/>
                <w:szCs w:val="16"/>
              </w:rPr>
            </w:pPr>
          </w:p>
        </w:tc>
      </w:tr>
      <w:tr w:rsidR="00F279CE" w:rsidRPr="002E1BCF" w:rsidTr="00F7358A">
        <w:tc>
          <w:tcPr>
            <w:tcW w:w="824" w:type="dxa"/>
            <w:shd w:val="clear" w:color="auto" w:fill="auto"/>
          </w:tcPr>
          <w:p w:rsidR="00F279CE" w:rsidRPr="002E1BCF" w:rsidRDefault="00F279CE" w:rsidP="002F11F0">
            <w:pPr>
              <w:jc w:val="center"/>
              <w:rPr>
                <w:sz w:val="16"/>
                <w:szCs w:val="16"/>
              </w:rPr>
            </w:pPr>
            <w:r w:rsidRPr="002E1BCF">
              <w:rPr>
                <w:sz w:val="16"/>
                <w:szCs w:val="16"/>
              </w:rPr>
              <w:t>1.1.2</w:t>
            </w:r>
          </w:p>
        </w:tc>
        <w:tc>
          <w:tcPr>
            <w:tcW w:w="3679" w:type="dxa"/>
            <w:shd w:val="clear" w:color="auto" w:fill="auto"/>
          </w:tcPr>
          <w:p w:rsidR="00F279CE" w:rsidRPr="002E1BCF" w:rsidRDefault="00F279CE" w:rsidP="002F11F0">
            <w:pPr>
              <w:spacing w:line="204" w:lineRule="auto"/>
              <w:rPr>
                <w:rFonts w:eastAsia="Calibri"/>
                <w:sz w:val="16"/>
                <w:szCs w:val="16"/>
                <w:lang w:eastAsia="en-US"/>
              </w:rPr>
            </w:pPr>
            <w:r w:rsidRPr="002E1BCF">
              <w:rPr>
                <w:rFonts w:eastAsia="Calibri"/>
                <w:spacing w:val="-4"/>
                <w:sz w:val="16"/>
                <w:szCs w:val="16"/>
                <w:lang w:eastAsia="en-US"/>
              </w:rPr>
              <w:t>Оказание имущественной поддержки общественным объединениям инвалидов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279CE" w:rsidRPr="002E1BCF" w:rsidRDefault="00F279CE" w:rsidP="00C763CC">
            <w:pPr>
              <w:spacing w:line="204" w:lineRule="auto"/>
              <w:rPr>
                <w:rFonts w:eastAsia="Calibri"/>
                <w:sz w:val="16"/>
                <w:szCs w:val="16"/>
                <w:lang w:eastAsia="en-US"/>
              </w:rPr>
            </w:pPr>
            <w:r w:rsidRPr="002E1BCF">
              <w:rPr>
                <w:rFonts w:eastAsia="Calibri"/>
                <w:sz w:val="16"/>
                <w:szCs w:val="16"/>
                <w:lang w:eastAsia="en-US"/>
              </w:rPr>
              <w:t>2020гг.</w:t>
            </w:r>
          </w:p>
        </w:tc>
        <w:tc>
          <w:tcPr>
            <w:tcW w:w="4232" w:type="dxa"/>
            <w:gridSpan w:val="4"/>
            <w:vMerge/>
            <w:shd w:val="clear" w:color="auto" w:fill="auto"/>
            <w:vAlign w:val="center"/>
          </w:tcPr>
          <w:p w:rsidR="00F279CE" w:rsidRPr="002E1BCF" w:rsidRDefault="00F279CE" w:rsidP="002F11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37" w:type="dxa"/>
            <w:shd w:val="clear" w:color="auto" w:fill="auto"/>
          </w:tcPr>
          <w:p w:rsidR="00F279CE" w:rsidRPr="002E1BCF" w:rsidRDefault="00F279CE" w:rsidP="002F11F0">
            <w:pPr>
              <w:spacing w:line="204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2E1BCF">
              <w:rPr>
                <w:rFonts w:eastAsia="Calibri"/>
                <w:spacing w:val="-4"/>
                <w:sz w:val="16"/>
                <w:szCs w:val="16"/>
                <w:lang w:eastAsia="en-US"/>
              </w:rPr>
              <w:t>Количество переданных в безвозмездное пользование помещений, ед.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F279CE" w:rsidRPr="002E1BCF" w:rsidRDefault="00F279CE" w:rsidP="002F11F0">
            <w:pPr>
              <w:jc w:val="center"/>
              <w:rPr>
                <w:sz w:val="16"/>
                <w:szCs w:val="16"/>
              </w:rPr>
            </w:pPr>
            <w:r w:rsidRPr="002E1BCF">
              <w:rPr>
                <w:sz w:val="16"/>
                <w:szCs w:val="16"/>
              </w:rPr>
              <w:t>2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F279CE" w:rsidRPr="002E1BCF" w:rsidRDefault="00F279CE" w:rsidP="002F11F0">
            <w:pPr>
              <w:jc w:val="center"/>
              <w:rPr>
                <w:sz w:val="16"/>
                <w:szCs w:val="16"/>
              </w:rPr>
            </w:pPr>
            <w:r w:rsidRPr="002E1BCF">
              <w:rPr>
                <w:sz w:val="16"/>
                <w:szCs w:val="16"/>
              </w:rPr>
              <w:t>2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F279CE" w:rsidRPr="002E1BCF" w:rsidRDefault="00F279CE" w:rsidP="002F11F0">
            <w:pPr>
              <w:jc w:val="center"/>
              <w:rPr>
                <w:sz w:val="16"/>
                <w:szCs w:val="16"/>
              </w:rPr>
            </w:pPr>
            <w:r w:rsidRPr="002E1BCF">
              <w:rPr>
                <w:sz w:val="16"/>
                <w:szCs w:val="16"/>
              </w:rPr>
              <w:t>100</w:t>
            </w:r>
          </w:p>
        </w:tc>
        <w:tc>
          <w:tcPr>
            <w:tcW w:w="1844" w:type="dxa"/>
            <w:shd w:val="clear" w:color="auto" w:fill="auto"/>
          </w:tcPr>
          <w:p w:rsidR="00F279CE" w:rsidRPr="002E1BCF" w:rsidRDefault="00F279CE" w:rsidP="002F11F0">
            <w:pPr>
              <w:spacing w:line="204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proofErr w:type="gramStart"/>
            <w:r w:rsidRPr="002E1BCF">
              <w:rPr>
                <w:rFonts w:eastAsia="Calibri"/>
                <w:sz w:val="16"/>
                <w:szCs w:val="16"/>
                <w:lang w:eastAsia="en-US"/>
              </w:rPr>
              <w:t>Администрация</w:t>
            </w:r>
            <w:proofErr w:type="gramEnd"/>
            <w:r w:rsidRPr="002E1BCF">
              <w:rPr>
                <w:rFonts w:eastAsia="Calibri"/>
                <w:sz w:val="16"/>
                <w:szCs w:val="16"/>
                <w:lang w:eastAsia="en-US"/>
              </w:rPr>
              <w:t xml:space="preserve"> ЗАТО</w:t>
            </w:r>
          </w:p>
          <w:p w:rsidR="00F279CE" w:rsidRPr="002E1BCF" w:rsidRDefault="00F279CE" w:rsidP="002F11F0">
            <w:pPr>
              <w:spacing w:line="204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2E1BCF">
              <w:rPr>
                <w:rFonts w:eastAsia="Calibri"/>
                <w:sz w:val="16"/>
                <w:szCs w:val="16"/>
                <w:lang w:eastAsia="en-US"/>
              </w:rPr>
              <w:t>г. Североморск</w:t>
            </w:r>
          </w:p>
        </w:tc>
      </w:tr>
      <w:tr w:rsidR="00F279CE" w:rsidRPr="002E1BCF" w:rsidTr="00F7358A">
        <w:tc>
          <w:tcPr>
            <w:tcW w:w="824" w:type="dxa"/>
            <w:shd w:val="clear" w:color="auto" w:fill="auto"/>
          </w:tcPr>
          <w:p w:rsidR="00F279CE" w:rsidRPr="002E1BCF" w:rsidRDefault="00F279CE" w:rsidP="002F11F0">
            <w:pPr>
              <w:jc w:val="center"/>
              <w:rPr>
                <w:sz w:val="16"/>
                <w:szCs w:val="16"/>
              </w:rPr>
            </w:pPr>
            <w:r w:rsidRPr="002E1BCF">
              <w:rPr>
                <w:sz w:val="16"/>
                <w:szCs w:val="16"/>
              </w:rPr>
              <w:t>1.1.4</w:t>
            </w:r>
          </w:p>
        </w:tc>
        <w:tc>
          <w:tcPr>
            <w:tcW w:w="3679" w:type="dxa"/>
            <w:shd w:val="clear" w:color="auto" w:fill="auto"/>
          </w:tcPr>
          <w:p w:rsidR="00F279CE" w:rsidRPr="002E1BCF" w:rsidRDefault="00F279CE" w:rsidP="002F11F0">
            <w:pPr>
              <w:spacing w:line="204" w:lineRule="auto"/>
              <w:rPr>
                <w:spacing w:val="-4"/>
                <w:sz w:val="16"/>
                <w:szCs w:val="16"/>
              </w:rPr>
            </w:pPr>
            <w:r w:rsidRPr="002E1BCF">
              <w:rPr>
                <w:rFonts w:eastAsia="Calibri"/>
                <w:spacing w:val="-4"/>
                <w:sz w:val="16"/>
                <w:szCs w:val="16"/>
                <w:lang w:eastAsia="en-US"/>
              </w:rPr>
              <w:t>Оказание инвалидам, родителям детей-инвалидов, их опекунам, попечителям консультативной помощи по вопросам социальной поддержки и социальной реабилитации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279CE" w:rsidRPr="002E1BCF" w:rsidRDefault="00F279CE" w:rsidP="00C763CC">
            <w:pPr>
              <w:spacing w:line="204" w:lineRule="auto"/>
              <w:rPr>
                <w:rFonts w:eastAsia="Calibri"/>
                <w:sz w:val="16"/>
                <w:szCs w:val="16"/>
                <w:lang w:eastAsia="en-US"/>
              </w:rPr>
            </w:pPr>
            <w:r w:rsidRPr="002E1BCF">
              <w:rPr>
                <w:rFonts w:eastAsia="Calibri"/>
                <w:sz w:val="16"/>
                <w:szCs w:val="16"/>
                <w:lang w:eastAsia="en-US"/>
              </w:rPr>
              <w:t>2020 г.</w:t>
            </w:r>
          </w:p>
        </w:tc>
        <w:tc>
          <w:tcPr>
            <w:tcW w:w="4232" w:type="dxa"/>
            <w:gridSpan w:val="4"/>
            <w:vMerge/>
            <w:shd w:val="clear" w:color="auto" w:fill="auto"/>
            <w:vAlign w:val="center"/>
          </w:tcPr>
          <w:p w:rsidR="00F279CE" w:rsidRPr="002E1BCF" w:rsidRDefault="00F279CE" w:rsidP="002F11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37" w:type="dxa"/>
            <w:shd w:val="clear" w:color="auto" w:fill="auto"/>
          </w:tcPr>
          <w:p w:rsidR="00F279CE" w:rsidRPr="002E1BCF" w:rsidRDefault="00F279CE" w:rsidP="002F11F0">
            <w:pPr>
              <w:jc w:val="center"/>
              <w:rPr>
                <w:rFonts w:eastAsia="Calibri"/>
                <w:spacing w:val="-4"/>
                <w:sz w:val="16"/>
                <w:szCs w:val="16"/>
                <w:lang w:eastAsia="en-US"/>
              </w:rPr>
            </w:pPr>
            <w:r w:rsidRPr="002E1BCF">
              <w:rPr>
                <w:rFonts w:eastAsia="Calibri"/>
                <w:spacing w:val="-4"/>
                <w:sz w:val="16"/>
                <w:szCs w:val="16"/>
                <w:lang w:eastAsia="en-US"/>
              </w:rPr>
              <w:t>Доля инвалидов и семей, получивших помощь, %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F279CE" w:rsidRPr="002E1BCF" w:rsidRDefault="00F279CE" w:rsidP="002F11F0">
            <w:pPr>
              <w:jc w:val="center"/>
              <w:rPr>
                <w:sz w:val="16"/>
                <w:szCs w:val="16"/>
              </w:rPr>
            </w:pPr>
            <w:r w:rsidRPr="002E1BCF">
              <w:rPr>
                <w:sz w:val="16"/>
                <w:szCs w:val="16"/>
              </w:rPr>
              <w:t>80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F279CE" w:rsidRPr="002E1BCF" w:rsidRDefault="00F279CE" w:rsidP="002F11F0">
            <w:pPr>
              <w:jc w:val="center"/>
              <w:rPr>
                <w:sz w:val="16"/>
                <w:szCs w:val="16"/>
              </w:rPr>
            </w:pPr>
            <w:r w:rsidRPr="002E1BCF">
              <w:rPr>
                <w:sz w:val="16"/>
                <w:szCs w:val="16"/>
              </w:rPr>
              <w:t>80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F279CE" w:rsidRPr="002E1BCF" w:rsidRDefault="00F279CE" w:rsidP="002F11F0">
            <w:pPr>
              <w:jc w:val="center"/>
              <w:rPr>
                <w:sz w:val="16"/>
                <w:szCs w:val="16"/>
              </w:rPr>
            </w:pPr>
            <w:r w:rsidRPr="002E1BCF">
              <w:rPr>
                <w:sz w:val="16"/>
                <w:szCs w:val="16"/>
              </w:rPr>
              <w:t>100</w:t>
            </w:r>
          </w:p>
        </w:tc>
        <w:tc>
          <w:tcPr>
            <w:tcW w:w="1844" w:type="dxa"/>
            <w:shd w:val="clear" w:color="auto" w:fill="auto"/>
          </w:tcPr>
          <w:p w:rsidR="00F279CE" w:rsidRPr="002E1BCF" w:rsidRDefault="00F279CE" w:rsidP="002F11F0">
            <w:pPr>
              <w:spacing w:line="204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proofErr w:type="gramStart"/>
            <w:r w:rsidRPr="002E1BCF">
              <w:rPr>
                <w:rFonts w:eastAsia="Calibri"/>
                <w:sz w:val="16"/>
                <w:szCs w:val="16"/>
                <w:lang w:eastAsia="en-US"/>
              </w:rPr>
              <w:t>Администрация</w:t>
            </w:r>
            <w:proofErr w:type="gramEnd"/>
            <w:r w:rsidRPr="002E1BCF">
              <w:rPr>
                <w:rFonts w:eastAsia="Calibri"/>
                <w:sz w:val="16"/>
                <w:szCs w:val="16"/>
                <w:lang w:eastAsia="en-US"/>
              </w:rPr>
              <w:t xml:space="preserve"> ЗАТО</w:t>
            </w:r>
          </w:p>
          <w:p w:rsidR="00F279CE" w:rsidRPr="002E1BCF" w:rsidRDefault="00F279CE" w:rsidP="002F11F0">
            <w:pPr>
              <w:spacing w:line="204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2E1BCF">
              <w:rPr>
                <w:rFonts w:eastAsia="Calibri"/>
                <w:sz w:val="16"/>
                <w:szCs w:val="16"/>
                <w:lang w:eastAsia="en-US"/>
              </w:rPr>
              <w:t>г. Североморск</w:t>
            </w:r>
          </w:p>
        </w:tc>
      </w:tr>
      <w:tr w:rsidR="00F279CE" w:rsidRPr="002E1BCF" w:rsidTr="00F7358A">
        <w:tc>
          <w:tcPr>
            <w:tcW w:w="824" w:type="dxa"/>
            <w:shd w:val="clear" w:color="auto" w:fill="auto"/>
          </w:tcPr>
          <w:p w:rsidR="00F279CE" w:rsidRPr="002E1BCF" w:rsidRDefault="00F279CE" w:rsidP="002F11F0">
            <w:pPr>
              <w:jc w:val="center"/>
              <w:rPr>
                <w:sz w:val="16"/>
                <w:szCs w:val="16"/>
              </w:rPr>
            </w:pPr>
            <w:r w:rsidRPr="002E1BCF">
              <w:rPr>
                <w:sz w:val="16"/>
                <w:szCs w:val="16"/>
              </w:rPr>
              <w:t>1.1.5</w:t>
            </w:r>
          </w:p>
        </w:tc>
        <w:tc>
          <w:tcPr>
            <w:tcW w:w="3679" w:type="dxa"/>
            <w:shd w:val="clear" w:color="auto" w:fill="auto"/>
          </w:tcPr>
          <w:p w:rsidR="00F279CE" w:rsidRPr="002E1BCF" w:rsidRDefault="00F279CE" w:rsidP="002F11F0">
            <w:pPr>
              <w:spacing w:line="204" w:lineRule="auto"/>
              <w:rPr>
                <w:rFonts w:eastAsia="Calibri"/>
                <w:spacing w:val="-4"/>
                <w:sz w:val="16"/>
                <w:szCs w:val="16"/>
                <w:lang w:eastAsia="en-US"/>
              </w:rPr>
            </w:pPr>
            <w:r w:rsidRPr="002E1BCF">
              <w:rPr>
                <w:rFonts w:eastAsia="Calibri"/>
                <w:spacing w:val="-4"/>
                <w:sz w:val="16"/>
                <w:szCs w:val="16"/>
                <w:lang w:eastAsia="en-US"/>
              </w:rPr>
              <w:t>Регулярная публикация материалов, трансляция радиопрограмм публицистической, научно-позна</w:t>
            </w:r>
            <w:r w:rsidRPr="002E1BCF">
              <w:rPr>
                <w:rFonts w:eastAsia="Calibri"/>
                <w:spacing w:val="-4"/>
                <w:sz w:val="16"/>
                <w:szCs w:val="16"/>
                <w:lang w:eastAsia="en-US"/>
              </w:rPr>
              <w:softHyphen/>
              <w:t>вательной и культурно-просветительской направленности, адресованных инвалидам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279CE" w:rsidRPr="002E1BCF" w:rsidRDefault="00F279CE" w:rsidP="00C763CC">
            <w:pPr>
              <w:spacing w:line="204" w:lineRule="auto"/>
              <w:rPr>
                <w:rFonts w:eastAsia="Calibri"/>
                <w:sz w:val="16"/>
                <w:szCs w:val="16"/>
                <w:lang w:eastAsia="en-US"/>
              </w:rPr>
            </w:pPr>
            <w:r w:rsidRPr="002E1BCF">
              <w:rPr>
                <w:rFonts w:eastAsia="Calibri"/>
                <w:sz w:val="16"/>
                <w:szCs w:val="16"/>
                <w:lang w:eastAsia="en-US"/>
              </w:rPr>
              <w:t>2020 г.</w:t>
            </w:r>
          </w:p>
        </w:tc>
        <w:tc>
          <w:tcPr>
            <w:tcW w:w="4232" w:type="dxa"/>
            <w:gridSpan w:val="4"/>
            <w:vMerge/>
            <w:shd w:val="clear" w:color="auto" w:fill="auto"/>
            <w:vAlign w:val="center"/>
          </w:tcPr>
          <w:p w:rsidR="00F279CE" w:rsidRPr="002E1BCF" w:rsidRDefault="00F279CE" w:rsidP="002F11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37" w:type="dxa"/>
            <w:shd w:val="clear" w:color="auto" w:fill="auto"/>
          </w:tcPr>
          <w:p w:rsidR="00F279CE" w:rsidRPr="002E1BCF" w:rsidRDefault="00F279CE" w:rsidP="002F11F0">
            <w:pPr>
              <w:jc w:val="center"/>
              <w:rPr>
                <w:rFonts w:eastAsia="Calibri"/>
                <w:spacing w:val="-4"/>
                <w:sz w:val="16"/>
                <w:szCs w:val="16"/>
                <w:lang w:eastAsia="en-US"/>
              </w:rPr>
            </w:pPr>
            <w:r w:rsidRPr="002E1BCF">
              <w:rPr>
                <w:rFonts w:eastAsia="Calibri"/>
                <w:spacing w:val="-4"/>
                <w:sz w:val="16"/>
                <w:szCs w:val="16"/>
                <w:lang w:eastAsia="en-US"/>
              </w:rPr>
              <w:t>Количество публикаций, трансляций, ед.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F279CE" w:rsidRPr="002E1BCF" w:rsidRDefault="00F279CE" w:rsidP="002F11F0">
            <w:pPr>
              <w:jc w:val="center"/>
              <w:rPr>
                <w:sz w:val="16"/>
                <w:szCs w:val="16"/>
              </w:rPr>
            </w:pPr>
            <w:r w:rsidRPr="002E1BCF">
              <w:rPr>
                <w:sz w:val="16"/>
                <w:szCs w:val="16"/>
              </w:rPr>
              <w:t>12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F279CE" w:rsidRPr="002E1BCF" w:rsidRDefault="00F279CE" w:rsidP="002F11F0">
            <w:pPr>
              <w:jc w:val="center"/>
              <w:rPr>
                <w:sz w:val="16"/>
                <w:szCs w:val="16"/>
              </w:rPr>
            </w:pPr>
            <w:r w:rsidRPr="002E1BCF">
              <w:rPr>
                <w:sz w:val="16"/>
                <w:szCs w:val="16"/>
              </w:rPr>
              <w:t>12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F279CE" w:rsidRPr="002E1BCF" w:rsidRDefault="00F279CE" w:rsidP="002F11F0">
            <w:pPr>
              <w:jc w:val="center"/>
              <w:rPr>
                <w:sz w:val="16"/>
                <w:szCs w:val="16"/>
              </w:rPr>
            </w:pPr>
            <w:r w:rsidRPr="002E1BCF">
              <w:rPr>
                <w:sz w:val="16"/>
                <w:szCs w:val="16"/>
              </w:rPr>
              <w:t>100</w:t>
            </w:r>
          </w:p>
        </w:tc>
        <w:tc>
          <w:tcPr>
            <w:tcW w:w="1844" w:type="dxa"/>
            <w:shd w:val="clear" w:color="auto" w:fill="auto"/>
          </w:tcPr>
          <w:p w:rsidR="00F279CE" w:rsidRPr="002E1BCF" w:rsidRDefault="00F279CE" w:rsidP="002F11F0">
            <w:pPr>
              <w:spacing w:line="204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proofErr w:type="gramStart"/>
            <w:r w:rsidRPr="002E1BCF">
              <w:rPr>
                <w:rFonts w:eastAsia="Calibri"/>
                <w:sz w:val="16"/>
                <w:szCs w:val="16"/>
                <w:lang w:eastAsia="en-US"/>
              </w:rPr>
              <w:t>Администрация</w:t>
            </w:r>
            <w:proofErr w:type="gramEnd"/>
            <w:r w:rsidRPr="002E1BCF">
              <w:rPr>
                <w:rFonts w:eastAsia="Calibri"/>
                <w:sz w:val="16"/>
                <w:szCs w:val="16"/>
                <w:lang w:eastAsia="en-US"/>
              </w:rPr>
              <w:t xml:space="preserve"> ЗАТО</w:t>
            </w:r>
          </w:p>
          <w:p w:rsidR="00F279CE" w:rsidRPr="002E1BCF" w:rsidRDefault="00F279CE" w:rsidP="002F11F0">
            <w:pPr>
              <w:spacing w:line="204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2E1BCF">
              <w:rPr>
                <w:rFonts w:eastAsia="Calibri"/>
                <w:sz w:val="16"/>
                <w:szCs w:val="16"/>
                <w:lang w:eastAsia="en-US"/>
              </w:rPr>
              <w:t>г. Североморск</w:t>
            </w:r>
          </w:p>
        </w:tc>
      </w:tr>
      <w:tr w:rsidR="00F279CE" w:rsidRPr="002E1BCF" w:rsidTr="00F7358A">
        <w:tc>
          <w:tcPr>
            <w:tcW w:w="824" w:type="dxa"/>
            <w:shd w:val="clear" w:color="auto" w:fill="auto"/>
          </w:tcPr>
          <w:p w:rsidR="00F279CE" w:rsidRPr="002E1BCF" w:rsidRDefault="00F279CE" w:rsidP="002F11F0">
            <w:pPr>
              <w:jc w:val="center"/>
              <w:rPr>
                <w:sz w:val="16"/>
                <w:szCs w:val="16"/>
              </w:rPr>
            </w:pPr>
            <w:r w:rsidRPr="002E1BCF">
              <w:rPr>
                <w:sz w:val="16"/>
                <w:szCs w:val="16"/>
              </w:rPr>
              <w:t>1.1.6</w:t>
            </w:r>
          </w:p>
        </w:tc>
        <w:tc>
          <w:tcPr>
            <w:tcW w:w="3679" w:type="dxa"/>
            <w:shd w:val="clear" w:color="auto" w:fill="auto"/>
          </w:tcPr>
          <w:p w:rsidR="00F279CE" w:rsidRPr="002E1BCF" w:rsidRDefault="00F279CE" w:rsidP="00E71A16">
            <w:pPr>
              <w:spacing w:line="204" w:lineRule="auto"/>
              <w:rPr>
                <w:sz w:val="16"/>
                <w:szCs w:val="16"/>
              </w:rPr>
            </w:pPr>
            <w:r w:rsidRPr="002E1BCF">
              <w:rPr>
                <w:sz w:val="16"/>
                <w:szCs w:val="16"/>
              </w:rPr>
              <w:t>Ежегодное проведение мониторинга состояния доступности социальной инфраструктуры для инвалидов и маломобильных групп граждан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279CE" w:rsidRPr="002E1BCF" w:rsidRDefault="00F279CE" w:rsidP="00C763CC">
            <w:pPr>
              <w:spacing w:line="204" w:lineRule="auto"/>
              <w:rPr>
                <w:rFonts w:eastAsia="Calibri"/>
                <w:sz w:val="16"/>
                <w:szCs w:val="16"/>
                <w:lang w:eastAsia="en-US"/>
              </w:rPr>
            </w:pPr>
            <w:r w:rsidRPr="002E1BCF">
              <w:rPr>
                <w:rFonts w:eastAsia="Calibri"/>
                <w:sz w:val="16"/>
                <w:szCs w:val="16"/>
                <w:lang w:eastAsia="en-US"/>
              </w:rPr>
              <w:t>2020 г.</w:t>
            </w:r>
          </w:p>
        </w:tc>
        <w:tc>
          <w:tcPr>
            <w:tcW w:w="4232" w:type="dxa"/>
            <w:gridSpan w:val="4"/>
            <w:vMerge/>
            <w:shd w:val="clear" w:color="auto" w:fill="auto"/>
            <w:vAlign w:val="center"/>
          </w:tcPr>
          <w:p w:rsidR="00F279CE" w:rsidRPr="002E1BCF" w:rsidRDefault="00F279CE" w:rsidP="002F11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37" w:type="dxa"/>
            <w:shd w:val="clear" w:color="auto" w:fill="auto"/>
          </w:tcPr>
          <w:p w:rsidR="00F279CE" w:rsidRPr="002E1BCF" w:rsidRDefault="00F279CE" w:rsidP="002F11F0">
            <w:pPr>
              <w:spacing w:line="204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2E1BCF">
              <w:rPr>
                <w:rFonts w:eastAsia="Calibri"/>
                <w:sz w:val="16"/>
                <w:szCs w:val="16"/>
                <w:lang w:eastAsia="en-US"/>
              </w:rPr>
              <w:t>Количество проведенных мониторингов,</w:t>
            </w:r>
          </w:p>
          <w:p w:rsidR="00F279CE" w:rsidRPr="002E1BCF" w:rsidRDefault="00F279CE" w:rsidP="002F11F0">
            <w:pPr>
              <w:spacing w:line="204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2E1BCF">
              <w:rPr>
                <w:rFonts w:eastAsia="Calibri"/>
                <w:sz w:val="16"/>
                <w:szCs w:val="16"/>
                <w:lang w:eastAsia="en-US"/>
              </w:rPr>
              <w:t>ед.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F279CE" w:rsidRPr="002E1BCF" w:rsidRDefault="00F279CE" w:rsidP="002F11F0">
            <w:pPr>
              <w:jc w:val="center"/>
              <w:rPr>
                <w:sz w:val="16"/>
                <w:szCs w:val="16"/>
              </w:rPr>
            </w:pPr>
            <w:r w:rsidRPr="002E1BCF">
              <w:rPr>
                <w:sz w:val="16"/>
                <w:szCs w:val="16"/>
              </w:rPr>
              <w:t>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F279CE" w:rsidRPr="002E1BCF" w:rsidRDefault="00F279CE" w:rsidP="002F11F0">
            <w:pPr>
              <w:jc w:val="center"/>
              <w:rPr>
                <w:sz w:val="16"/>
                <w:szCs w:val="16"/>
              </w:rPr>
            </w:pPr>
            <w:r w:rsidRPr="002E1BCF">
              <w:rPr>
                <w:sz w:val="16"/>
                <w:szCs w:val="16"/>
              </w:rPr>
              <w:t>1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F279CE" w:rsidRPr="002E1BCF" w:rsidRDefault="00F279CE" w:rsidP="002F11F0">
            <w:pPr>
              <w:jc w:val="center"/>
              <w:rPr>
                <w:sz w:val="16"/>
                <w:szCs w:val="16"/>
              </w:rPr>
            </w:pPr>
            <w:r w:rsidRPr="002E1BCF">
              <w:rPr>
                <w:sz w:val="16"/>
                <w:szCs w:val="16"/>
              </w:rPr>
              <w:t>100</w:t>
            </w:r>
          </w:p>
        </w:tc>
        <w:tc>
          <w:tcPr>
            <w:tcW w:w="1844" w:type="dxa"/>
            <w:shd w:val="clear" w:color="auto" w:fill="auto"/>
          </w:tcPr>
          <w:p w:rsidR="00F279CE" w:rsidRPr="002E1BCF" w:rsidRDefault="00F279CE" w:rsidP="002F11F0">
            <w:pPr>
              <w:spacing w:line="204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proofErr w:type="gramStart"/>
            <w:r w:rsidRPr="002E1BCF">
              <w:rPr>
                <w:rFonts w:eastAsia="Calibri"/>
                <w:sz w:val="16"/>
                <w:szCs w:val="16"/>
                <w:lang w:eastAsia="en-US"/>
              </w:rPr>
              <w:t>Администрация</w:t>
            </w:r>
            <w:proofErr w:type="gramEnd"/>
            <w:r w:rsidRPr="002E1BCF">
              <w:rPr>
                <w:rFonts w:eastAsia="Calibri"/>
                <w:sz w:val="16"/>
                <w:szCs w:val="16"/>
                <w:lang w:eastAsia="en-US"/>
              </w:rPr>
              <w:t xml:space="preserve"> ЗАТО</w:t>
            </w:r>
          </w:p>
          <w:p w:rsidR="00F279CE" w:rsidRPr="002E1BCF" w:rsidRDefault="00F279CE" w:rsidP="002F11F0">
            <w:pPr>
              <w:spacing w:line="204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2E1BCF">
              <w:rPr>
                <w:rFonts w:eastAsia="Calibri"/>
                <w:sz w:val="16"/>
                <w:szCs w:val="16"/>
                <w:lang w:eastAsia="en-US"/>
              </w:rPr>
              <w:t>г. Североморск</w:t>
            </w:r>
          </w:p>
        </w:tc>
      </w:tr>
      <w:tr w:rsidR="009D5792" w:rsidRPr="002E1BCF" w:rsidTr="00F7358A">
        <w:tc>
          <w:tcPr>
            <w:tcW w:w="824" w:type="dxa"/>
            <w:shd w:val="clear" w:color="auto" w:fill="auto"/>
          </w:tcPr>
          <w:p w:rsidR="009D5792" w:rsidRPr="002E1BCF" w:rsidRDefault="009D5792" w:rsidP="002F11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79" w:type="dxa"/>
            <w:shd w:val="clear" w:color="auto" w:fill="auto"/>
          </w:tcPr>
          <w:p w:rsidR="009D5792" w:rsidRPr="002E1BCF" w:rsidRDefault="009D5792" w:rsidP="002F11F0">
            <w:pPr>
              <w:spacing w:line="204" w:lineRule="auto"/>
              <w:rPr>
                <w:b/>
                <w:sz w:val="16"/>
                <w:szCs w:val="16"/>
              </w:rPr>
            </w:pPr>
            <w:r w:rsidRPr="002E1BCF">
              <w:rPr>
                <w:b/>
                <w:sz w:val="16"/>
                <w:szCs w:val="16"/>
              </w:rPr>
              <w:t>Итого по задаче: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D5792" w:rsidRPr="002E1BCF" w:rsidRDefault="009D5792" w:rsidP="002F11F0">
            <w:pPr>
              <w:spacing w:line="204" w:lineRule="auto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4232" w:type="dxa"/>
            <w:gridSpan w:val="4"/>
            <w:shd w:val="clear" w:color="auto" w:fill="auto"/>
            <w:vAlign w:val="center"/>
          </w:tcPr>
          <w:p w:rsidR="009D5792" w:rsidRPr="002E1BCF" w:rsidRDefault="009D5792" w:rsidP="002F11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финансируется</w:t>
            </w:r>
          </w:p>
        </w:tc>
        <w:tc>
          <w:tcPr>
            <w:tcW w:w="1437" w:type="dxa"/>
            <w:shd w:val="clear" w:color="auto" w:fill="auto"/>
          </w:tcPr>
          <w:p w:rsidR="009D5792" w:rsidRPr="002E1BCF" w:rsidRDefault="009D5792" w:rsidP="002F11F0">
            <w:pPr>
              <w:spacing w:line="204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:rsidR="009D5792" w:rsidRPr="002E1BCF" w:rsidRDefault="009D5792" w:rsidP="002F11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9D5792" w:rsidRPr="002E1BCF" w:rsidRDefault="009D5792" w:rsidP="002F11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77" w:type="dxa"/>
            <w:shd w:val="clear" w:color="auto" w:fill="auto"/>
            <w:vAlign w:val="center"/>
          </w:tcPr>
          <w:p w:rsidR="009D5792" w:rsidRPr="002E1BCF" w:rsidRDefault="009D5792" w:rsidP="002F11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4" w:type="dxa"/>
            <w:shd w:val="clear" w:color="auto" w:fill="auto"/>
          </w:tcPr>
          <w:p w:rsidR="009D5792" w:rsidRPr="002E1BCF" w:rsidRDefault="009D5792" w:rsidP="002F11F0">
            <w:pPr>
              <w:spacing w:line="204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2E1BCF" w:rsidRPr="002E1BCF" w:rsidTr="00E71A16">
        <w:tc>
          <w:tcPr>
            <w:tcW w:w="824" w:type="dxa"/>
            <w:shd w:val="clear" w:color="auto" w:fill="auto"/>
          </w:tcPr>
          <w:p w:rsidR="002E1BCF" w:rsidRPr="002E1BCF" w:rsidRDefault="002E1BCF" w:rsidP="002F11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52" w:type="dxa"/>
            <w:gridSpan w:val="11"/>
            <w:shd w:val="clear" w:color="auto" w:fill="auto"/>
            <w:vAlign w:val="center"/>
          </w:tcPr>
          <w:p w:rsidR="002E1BCF" w:rsidRPr="002E1BCF" w:rsidRDefault="002E1BCF" w:rsidP="002F11F0">
            <w:pPr>
              <w:rPr>
                <w:sz w:val="16"/>
                <w:szCs w:val="16"/>
              </w:rPr>
            </w:pPr>
            <w:r w:rsidRPr="002E1BCF">
              <w:rPr>
                <w:b/>
                <w:spacing w:val="-4"/>
                <w:sz w:val="16"/>
                <w:szCs w:val="16"/>
              </w:rPr>
              <w:t>Задача 2:</w:t>
            </w:r>
            <w:r w:rsidRPr="002E1BCF">
              <w:rPr>
                <w:spacing w:val="-4"/>
                <w:sz w:val="16"/>
                <w:szCs w:val="16"/>
                <w:lang w:eastAsia="en-US"/>
              </w:rPr>
              <w:t xml:space="preserve"> </w:t>
            </w:r>
            <w:r w:rsidRPr="002E1BCF">
              <w:rPr>
                <w:b/>
                <w:spacing w:val="-4"/>
                <w:sz w:val="16"/>
                <w:szCs w:val="16"/>
                <w:lang w:eastAsia="en-US"/>
              </w:rPr>
              <w:t xml:space="preserve">Повышение уровня доступности приоритетных объектов и услуг в приоритетных сферах жизнедеятельности инвалидов и других маломобильных групп населения на </w:t>
            </w:r>
            <w:proofErr w:type="gramStart"/>
            <w:r w:rsidRPr="002E1BCF">
              <w:rPr>
                <w:b/>
                <w:spacing w:val="-4"/>
                <w:sz w:val="16"/>
                <w:szCs w:val="16"/>
                <w:lang w:eastAsia="en-US"/>
              </w:rPr>
              <w:t>территории</w:t>
            </w:r>
            <w:proofErr w:type="gramEnd"/>
            <w:r w:rsidRPr="002E1BCF">
              <w:rPr>
                <w:b/>
                <w:spacing w:val="-4"/>
                <w:sz w:val="16"/>
                <w:szCs w:val="16"/>
                <w:lang w:eastAsia="en-US"/>
              </w:rPr>
              <w:t xml:space="preserve"> ЗАТО г.</w:t>
            </w:r>
            <w:r w:rsidR="00C763CC">
              <w:rPr>
                <w:b/>
                <w:spacing w:val="-4"/>
                <w:sz w:val="16"/>
                <w:szCs w:val="16"/>
                <w:lang w:eastAsia="en-US"/>
              </w:rPr>
              <w:t xml:space="preserve"> </w:t>
            </w:r>
            <w:r w:rsidRPr="002E1BCF">
              <w:rPr>
                <w:b/>
                <w:spacing w:val="-4"/>
                <w:sz w:val="16"/>
                <w:szCs w:val="16"/>
                <w:lang w:eastAsia="en-US"/>
              </w:rPr>
              <w:t>Североморск; и</w:t>
            </w:r>
            <w:r w:rsidRPr="002E1BCF">
              <w:rPr>
                <w:b/>
                <w:color w:val="000000"/>
                <w:spacing w:val="-4"/>
                <w:sz w:val="16"/>
                <w:szCs w:val="16"/>
              </w:rPr>
              <w:t>нтеграция граждан старшего поколения и инвалидов в общество посредством обеспечение творческого и культурного развития личности.</w:t>
            </w:r>
          </w:p>
        </w:tc>
      </w:tr>
      <w:tr w:rsidR="002E1BCF" w:rsidRPr="002E1BCF" w:rsidTr="00E71A16">
        <w:trPr>
          <w:trHeight w:val="316"/>
        </w:trPr>
        <w:tc>
          <w:tcPr>
            <w:tcW w:w="824" w:type="dxa"/>
            <w:vMerge w:val="restart"/>
            <w:shd w:val="clear" w:color="auto" w:fill="auto"/>
          </w:tcPr>
          <w:p w:rsidR="002E1BCF" w:rsidRPr="002E1BCF" w:rsidRDefault="002E1BCF" w:rsidP="002F11F0">
            <w:pPr>
              <w:jc w:val="center"/>
              <w:rPr>
                <w:sz w:val="16"/>
                <w:szCs w:val="16"/>
              </w:rPr>
            </w:pPr>
            <w:r w:rsidRPr="002E1BCF">
              <w:rPr>
                <w:sz w:val="16"/>
                <w:szCs w:val="16"/>
              </w:rPr>
              <w:t>2</w:t>
            </w:r>
          </w:p>
        </w:tc>
        <w:tc>
          <w:tcPr>
            <w:tcW w:w="3679" w:type="dxa"/>
            <w:vMerge w:val="restart"/>
            <w:shd w:val="clear" w:color="auto" w:fill="auto"/>
          </w:tcPr>
          <w:p w:rsidR="002E1BCF" w:rsidRPr="002E1BCF" w:rsidRDefault="002E1BCF" w:rsidP="002F11F0">
            <w:pPr>
              <w:rPr>
                <w:rFonts w:eastAsia="Calibri"/>
                <w:b/>
                <w:spacing w:val="-4"/>
                <w:sz w:val="16"/>
                <w:szCs w:val="16"/>
                <w:lang w:eastAsia="en-US"/>
              </w:rPr>
            </w:pPr>
            <w:r w:rsidRPr="002E1BCF">
              <w:rPr>
                <w:rFonts w:eastAsia="Calibri"/>
                <w:b/>
                <w:spacing w:val="-4"/>
                <w:sz w:val="16"/>
                <w:szCs w:val="16"/>
                <w:lang w:eastAsia="en-US"/>
              </w:rPr>
              <w:t>Основное мероприятие 2:</w:t>
            </w:r>
          </w:p>
          <w:p w:rsidR="002E1BCF" w:rsidRPr="002E1BCF" w:rsidRDefault="002E1BCF" w:rsidP="002F11F0">
            <w:pPr>
              <w:rPr>
                <w:sz w:val="16"/>
                <w:szCs w:val="16"/>
              </w:rPr>
            </w:pPr>
            <w:r w:rsidRPr="002E1BCF">
              <w:rPr>
                <w:rFonts w:eastAsia="Calibri"/>
                <w:b/>
                <w:spacing w:val="-4"/>
                <w:sz w:val="16"/>
                <w:szCs w:val="16"/>
                <w:lang w:eastAsia="en-US"/>
              </w:rPr>
              <w:t>Улучшение доступности среды жизнедеятельности для инвалидов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2E1BCF" w:rsidRPr="002E1BCF" w:rsidRDefault="002E1BCF" w:rsidP="002F11F0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E1BCF" w:rsidRPr="002E1BCF" w:rsidRDefault="002E1BCF" w:rsidP="002F11F0">
            <w:pPr>
              <w:jc w:val="center"/>
              <w:rPr>
                <w:sz w:val="16"/>
                <w:szCs w:val="16"/>
              </w:rPr>
            </w:pPr>
            <w:r w:rsidRPr="002E1BCF">
              <w:rPr>
                <w:b/>
                <w:spacing w:val="-4"/>
                <w:sz w:val="16"/>
                <w:szCs w:val="16"/>
              </w:rPr>
              <w:t>Всего: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E1BCF" w:rsidRPr="002E1BCF" w:rsidRDefault="002E1BCF" w:rsidP="002F11F0">
            <w:pPr>
              <w:jc w:val="center"/>
              <w:rPr>
                <w:sz w:val="16"/>
                <w:szCs w:val="16"/>
              </w:rPr>
            </w:pPr>
            <w:r w:rsidRPr="002E1BCF">
              <w:rPr>
                <w:sz w:val="16"/>
                <w:szCs w:val="16"/>
              </w:rPr>
              <w:t xml:space="preserve">475,17 </w:t>
            </w:r>
          </w:p>
        </w:tc>
        <w:tc>
          <w:tcPr>
            <w:tcW w:w="956" w:type="dxa"/>
            <w:shd w:val="clear" w:color="auto" w:fill="auto"/>
            <w:vAlign w:val="center"/>
          </w:tcPr>
          <w:p w:rsidR="002E1BCF" w:rsidRPr="002E1BCF" w:rsidRDefault="002E1BCF" w:rsidP="002F11F0">
            <w:pPr>
              <w:jc w:val="center"/>
              <w:rPr>
                <w:b/>
                <w:sz w:val="16"/>
                <w:szCs w:val="16"/>
              </w:rPr>
            </w:pPr>
            <w:r w:rsidRPr="002E1BCF">
              <w:rPr>
                <w:b/>
                <w:sz w:val="16"/>
                <w:szCs w:val="16"/>
              </w:rPr>
              <w:t xml:space="preserve">  467,78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2E1BCF" w:rsidRPr="002E1BCF" w:rsidRDefault="002E1BCF" w:rsidP="002F11F0">
            <w:pPr>
              <w:jc w:val="center"/>
              <w:rPr>
                <w:b/>
                <w:sz w:val="16"/>
                <w:szCs w:val="16"/>
              </w:rPr>
            </w:pPr>
            <w:r w:rsidRPr="002E1BCF">
              <w:rPr>
                <w:b/>
                <w:sz w:val="16"/>
                <w:szCs w:val="16"/>
              </w:rPr>
              <w:t>98,44</w:t>
            </w:r>
          </w:p>
        </w:tc>
        <w:tc>
          <w:tcPr>
            <w:tcW w:w="1437" w:type="dxa"/>
            <w:vMerge w:val="restart"/>
            <w:shd w:val="clear" w:color="auto" w:fill="auto"/>
          </w:tcPr>
          <w:p w:rsidR="002E1BCF" w:rsidRPr="002E1BCF" w:rsidRDefault="002E1BCF" w:rsidP="002F11F0">
            <w:pPr>
              <w:rPr>
                <w:sz w:val="16"/>
                <w:szCs w:val="16"/>
              </w:rPr>
            </w:pPr>
            <w:r w:rsidRPr="002E1BCF">
              <w:rPr>
                <w:sz w:val="16"/>
                <w:szCs w:val="16"/>
              </w:rPr>
              <w:t>…</w:t>
            </w:r>
          </w:p>
        </w:tc>
        <w:tc>
          <w:tcPr>
            <w:tcW w:w="703" w:type="dxa"/>
            <w:vMerge w:val="restart"/>
            <w:shd w:val="clear" w:color="auto" w:fill="auto"/>
            <w:vAlign w:val="center"/>
          </w:tcPr>
          <w:p w:rsidR="002E1BCF" w:rsidRPr="002E1BCF" w:rsidRDefault="002E1BCF" w:rsidP="002F11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88" w:type="dxa"/>
            <w:vMerge w:val="restart"/>
            <w:shd w:val="clear" w:color="auto" w:fill="auto"/>
            <w:vAlign w:val="center"/>
          </w:tcPr>
          <w:p w:rsidR="002E1BCF" w:rsidRPr="002E1BCF" w:rsidRDefault="002E1BCF" w:rsidP="002F11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77" w:type="dxa"/>
            <w:vMerge w:val="restart"/>
            <w:shd w:val="clear" w:color="auto" w:fill="auto"/>
            <w:vAlign w:val="center"/>
          </w:tcPr>
          <w:p w:rsidR="002E1BCF" w:rsidRPr="002E1BCF" w:rsidRDefault="002E1BCF" w:rsidP="002F11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4" w:type="dxa"/>
            <w:vMerge w:val="restart"/>
            <w:shd w:val="clear" w:color="auto" w:fill="auto"/>
          </w:tcPr>
          <w:p w:rsidR="002E1BCF" w:rsidRPr="002E1BCF" w:rsidRDefault="002E1BCF" w:rsidP="002F11F0">
            <w:pPr>
              <w:rPr>
                <w:sz w:val="16"/>
                <w:szCs w:val="16"/>
              </w:rPr>
            </w:pPr>
          </w:p>
        </w:tc>
      </w:tr>
      <w:tr w:rsidR="002E1BCF" w:rsidRPr="002E1BCF" w:rsidTr="00E71A16">
        <w:trPr>
          <w:trHeight w:val="355"/>
        </w:trPr>
        <w:tc>
          <w:tcPr>
            <w:tcW w:w="824" w:type="dxa"/>
            <w:vMerge/>
            <w:shd w:val="clear" w:color="auto" w:fill="auto"/>
          </w:tcPr>
          <w:p w:rsidR="002E1BCF" w:rsidRPr="002E1BCF" w:rsidRDefault="002E1BCF" w:rsidP="002F11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79" w:type="dxa"/>
            <w:vMerge/>
            <w:shd w:val="clear" w:color="auto" w:fill="auto"/>
          </w:tcPr>
          <w:p w:rsidR="002E1BCF" w:rsidRPr="002E1BCF" w:rsidRDefault="002E1BCF" w:rsidP="002F11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2E1BCF" w:rsidRPr="002E1BCF" w:rsidRDefault="002E1BCF" w:rsidP="002F11F0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E1BCF" w:rsidRPr="002E1BCF" w:rsidRDefault="002E1BCF" w:rsidP="002F11F0">
            <w:pPr>
              <w:jc w:val="center"/>
              <w:rPr>
                <w:sz w:val="16"/>
                <w:szCs w:val="16"/>
              </w:rPr>
            </w:pPr>
            <w:r w:rsidRPr="002E1BCF">
              <w:rPr>
                <w:spacing w:val="-4"/>
                <w:sz w:val="16"/>
                <w:szCs w:val="16"/>
              </w:rPr>
              <w:t>МБ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E1BCF" w:rsidRPr="002E1BCF" w:rsidRDefault="002E1BCF" w:rsidP="002F11F0">
            <w:pPr>
              <w:jc w:val="center"/>
              <w:rPr>
                <w:sz w:val="16"/>
                <w:szCs w:val="16"/>
              </w:rPr>
            </w:pPr>
            <w:r w:rsidRPr="002E1BCF">
              <w:rPr>
                <w:rFonts w:eastAsia="Calibri"/>
                <w:spacing w:val="-4"/>
                <w:sz w:val="16"/>
                <w:szCs w:val="16"/>
                <w:lang w:eastAsia="en-US"/>
              </w:rPr>
              <w:t>475,17</w:t>
            </w:r>
          </w:p>
        </w:tc>
        <w:tc>
          <w:tcPr>
            <w:tcW w:w="956" w:type="dxa"/>
            <w:shd w:val="clear" w:color="auto" w:fill="auto"/>
            <w:vAlign w:val="center"/>
          </w:tcPr>
          <w:p w:rsidR="002E1BCF" w:rsidRPr="002E1BCF" w:rsidRDefault="002E1BCF" w:rsidP="002F11F0">
            <w:pPr>
              <w:jc w:val="center"/>
              <w:rPr>
                <w:sz w:val="16"/>
                <w:szCs w:val="16"/>
              </w:rPr>
            </w:pPr>
            <w:r w:rsidRPr="002E1BCF">
              <w:rPr>
                <w:sz w:val="16"/>
                <w:szCs w:val="16"/>
              </w:rPr>
              <w:t>467,78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2E1BCF" w:rsidRPr="002E1BCF" w:rsidRDefault="002E1BCF" w:rsidP="002F11F0">
            <w:pPr>
              <w:jc w:val="center"/>
              <w:rPr>
                <w:sz w:val="16"/>
                <w:szCs w:val="16"/>
              </w:rPr>
            </w:pPr>
            <w:r w:rsidRPr="002E1BCF">
              <w:rPr>
                <w:sz w:val="16"/>
                <w:szCs w:val="16"/>
              </w:rPr>
              <w:t>98,44</w:t>
            </w:r>
          </w:p>
        </w:tc>
        <w:tc>
          <w:tcPr>
            <w:tcW w:w="1437" w:type="dxa"/>
            <w:vMerge/>
            <w:shd w:val="clear" w:color="auto" w:fill="auto"/>
          </w:tcPr>
          <w:p w:rsidR="002E1BCF" w:rsidRPr="002E1BCF" w:rsidRDefault="002E1BCF" w:rsidP="002F11F0">
            <w:pPr>
              <w:rPr>
                <w:sz w:val="16"/>
                <w:szCs w:val="16"/>
              </w:rPr>
            </w:pPr>
          </w:p>
        </w:tc>
        <w:tc>
          <w:tcPr>
            <w:tcW w:w="703" w:type="dxa"/>
            <w:vMerge/>
            <w:shd w:val="clear" w:color="auto" w:fill="auto"/>
            <w:vAlign w:val="center"/>
          </w:tcPr>
          <w:p w:rsidR="002E1BCF" w:rsidRPr="002E1BCF" w:rsidRDefault="002E1BCF" w:rsidP="002F11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88" w:type="dxa"/>
            <w:vMerge/>
            <w:shd w:val="clear" w:color="auto" w:fill="auto"/>
            <w:vAlign w:val="center"/>
          </w:tcPr>
          <w:p w:rsidR="002E1BCF" w:rsidRPr="002E1BCF" w:rsidRDefault="002E1BCF" w:rsidP="002F11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77" w:type="dxa"/>
            <w:vMerge/>
            <w:shd w:val="clear" w:color="auto" w:fill="auto"/>
            <w:vAlign w:val="center"/>
          </w:tcPr>
          <w:p w:rsidR="002E1BCF" w:rsidRPr="002E1BCF" w:rsidRDefault="002E1BCF" w:rsidP="002F11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4" w:type="dxa"/>
            <w:vMerge/>
            <w:shd w:val="clear" w:color="auto" w:fill="auto"/>
          </w:tcPr>
          <w:p w:rsidR="002E1BCF" w:rsidRPr="002E1BCF" w:rsidRDefault="002E1BCF" w:rsidP="002F11F0">
            <w:pPr>
              <w:rPr>
                <w:sz w:val="16"/>
                <w:szCs w:val="16"/>
              </w:rPr>
            </w:pPr>
          </w:p>
        </w:tc>
      </w:tr>
      <w:tr w:rsidR="002E1BCF" w:rsidRPr="002E1BCF" w:rsidTr="00E71A16">
        <w:trPr>
          <w:trHeight w:val="307"/>
        </w:trPr>
        <w:tc>
          <w:tcPr>
            <w:tcW w:w="82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E1BCF" w:rsidRPr="002E1BCF" w:rsidRDefault="002E1BCF" w:rsidP="002F11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7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E1BCF" w:rsidRPr="002E1BCF" w:rsidRDefault="002E1BCF" w:rsidP="002F11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E1BCF" w:rsidRPr="002E1BCF" w:rsidRDefault="002E1BCF" w:rsidP="002F11F0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BCF" w:rsidRPr="002E1BCF" w:rsidRDefault="002E1BCF" w:rsidP="002F11F0">
            <w:pPr>
              <w:jc w:val="center"/>
              <w:rPr>
                <w:sz w:val="16"/>
                <w:szCs w:val="16"/>
              </w:rPr>
            </w:pPr>
            <w:r w:rsidRPr="002E1BCF">
              <w:rPr>
                <w:spacing w:val="-4"/>
                <w:sz w:val="16"/>
                <w:szCs w:val="16"/>
              </w:rPr>
              <w:t>ФБ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BCF" w:rsidRPr="002E1BCF" w:rsidRDefault="002E1BCF" w:rsidP="002F11F0">
            <w:pPr>
              <w:jc w:val="center"/>
              <w:rPr>
                <w:sz w:val="16"/>
                <w:szCs w:val="16"/>
              </w:rPr>
            </w:pPr>
            <w:r w:rsidRPr="002E1BCF">
              <w:rPr>
                <w:sz w:val="16"/>
                <w:szCs w:val="16"/>
              </w:rPr>
              <w:t xml:space="preserve"> 0</w:t>
            </w: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BCF" w:rsidRPr="002E1BCF" w:rsidRDefault="002E1BCF" w:rsidP="002F11F0">
            <w:pPr>
              <w:jc w:val="center"/>
              <w:rPr>
                <w:sz w:val="16"/>
                <w:szCs w:val="16"/>
              </w:rPr>
            </w:pPr>
            <w:r w:rsidRPr="002E1BCF">
              <w:rPr>
                <w:sz w:val="16"/>
                <w:szCs w:val="16"/>
              </w:rPr>
              <w:t xml:space="preserve">  0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BCF" w:rsidRPr="002E1BCF" w:rsidRDefault="002E1BCF" w:rsidP="002F11F0">
            <w:pPr>
              <w:jc w:val="center"/>
              <w:rPr>
                <w:sz w:val="16"/>
                <w:szCs w:val="16"/>
              </w:rPr>
            </w:pPr>
            <w:r w:rsidRPr="002E1BCF">
              <w:rPr>
                <w:sz w:val="16"/>
                <w:szCs w:val="16"/>
              </w:rPr>
              <w:t xml:space="preserve">0 </w:t>
            </w:r>
          </w:p>
        </w:tc>
        <w:tc>
          <w:tcPr>
            <w:tcW w:w="143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E1BCF" w:rsidRPr="002E1BCF" w:rsidRDefault="002E1BCF" w:rsidP="002F11F0">
            <w:pPr>
              <w:rPr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BCF" w:rsidRPr="002E1BCF" w:rsidRDefault="002E1BCF" w:rsidP="002F11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8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BCF" w:rsidRPr="002E1BCF" w:rsidRDefault="002E1BCF" w:rsidP="002F11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7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BCF" w:rsidRPr="002E1BCF" w:rsidRDefault="002E1BCF" w:rsidP="002F11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E1BCF" w:rsidRPr="002E1BCF" w:rsidRDefault="002E1BCF" w:rsidP="002F11F0">
            <w:pPr>
              <w:rPr>
                <w:sz w:val="16"/>
                <w:szCs w:val="16"/>
              </w:rPr>
            </w:pPr>
          </w:p>
        </w:tc>
      </w:tr>
      <w:tr w:rsidR="00653EB1" w:rsidRPr="002E1BCF" w:rsidTr="00E71A16">
        <w:tc>
          <w:tcPr>
            <w:tcW w:w="824" w:type="dxa"/>
            <w:shd w:val="clear" w:color="auto" w:fill="auto"/>
          </w:tcPr>
          <w:p w:rsidR="00653EB1" w:rsidRPr="002E1BCF" w:rsidRDefault="00653EB1" w:rsidP="002F11F0">
            <w:pPr>
              <w:jc w:val="center"/>
              <w:rPr>
                <w:sz w:val="16"/>
                <w:szCs w:val="16"/>
              </w:rPr>
            </w:pPr>
            <w:r w:rsidRPr="002E1BCF">
              <w:rPr>
                <w:sz w:val="16"/>
                <w:szCs w:val="16"/>
              </w:rPr>
              <w:t>2.1</w:t>
            </w:r>
          </w:p>
        </w:tc>
        <w:tc>
          <w:tcPr>
            <w:tcW w:w="14452" w:type="dxa"/>
            <w:gridSpan w:val="11"/>
            <w:shd w:val="clear" w:color="auto" w:fill="auto"/>
          </w:tcPr>
          <w:p w:rsidR="00653EB1" w:rsidRPr="002E1BCF" w:rsidRDefault="00653EB1" w:rsidP="00653EB1">
            <w:pPr>
              <w:rPr>
                <w:sz w:val="16"/>
                <w:szCs w:val="16"/>
              </w:rPr>
            </w:pPr>
            <w:r w:rsidRPr="002E1BCF">
              <w:rPr>
                <w:rFonts w:eastAsia="Calibri"/>
                <w:b/>
                <w:spacing w:val="-4"/>
                <w:sz w:val="16"/>
                <w:szCs w:val="16"/>
                <w:lang w:eastAsia="en-US"/>
              </w:rPr>
              <w:t>Прочие направления расходов муниципальной программы</w:t>
            </w:r>
            <w:r w:rsidRPr="002E1BCF">
              <w:rPr>
                <w:sz w:val="16"/>
                <w:szCs w:val="16"/>
              </w:rPr>
              <w:t xml:space="preserve"> </w:t>
            </w:r>
          </w:p>
        </w:tc>
      </w:tr>
      <w:tr w:rsidR="00653EB1" w:rsidRPr="002E1BCF" w:rsidTr="00E71A16">
        <w:tc>
          <w:tcPr>
            <w:tcW w:w="824" w:type="dxa"/>
            <w:shd w:val="clear" w:color="auto" w:fill="auto"/>
          </w:tcPr>
          <w:p w:rsidR="002E1BCF" w:rsidRPr="002E1BCF" w:rsidRDefault="002E1BCF" w:rsidP="002F11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79" w:type="dxa"/>
            <w:shd w:val="clear" w:color="auto" w:fill="auto"/>
          </w:tcPr>
          <w:p w:rsidR="002E1BCF" w:rsidRPr="002E1BCF" w:rsidRDefault="002E1BCF" w:rsidP="002F11F0">
            <w:pPr>
              <w:rPr>
                <w:rFonts w:eastAsia="Calibri"/>
                <w:b/>
                <w:spacing w:val="-4"/>
                <w:sz w:val="16"/>
                <w:szCs w:val="16"/>
                <w:lang w:eastAsia="en-US"/>
              </w:rPr>
            </w:pPr>
            <w:r w:rsidRPr="002E1BCF">
              <w:rPr>
                <w:rFonts w:eastAsia="Calibri"/>
                <w:b/>
                <w:spacing w:val="-4"/>
                <w:sz w:val="16"/>
                <w:szCs w:val="16"/>
                <w:lang w:eastAsia="en-US"/>
              </w:rPr>
              <w:t>Обеспечение доступности объектов социальной инфраструктуры для инвалидов и других маломобильных групп</w:t>
            </w:r>
          </w:p>
        </w:tc>
        <w:tc>
          <w:tcPr>
            <w:tcW w:w="992" w:type="dxa"/>
            <w:shd w:val="clear" w:color="auto" w:fill="auto"/>
          </w:tcPr>
          <w:p w:rsidR="002E1BCF" w:rsidRPr="002E1BCF" w:rsidRDefault="002E1BCF" w:rsidP="002F11F0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2E1BCF" w:rsidRPr="002E1BCF" w:rsidRDefault="002E1BCF" w:rsidP="002F11F0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2E1BCF" w:rsidRPr="002E1BCF" w:rsidRDefault="002E1BCF" w:rsidP="002F11F0">
            <w:pPr>
              <w:rPr>
                <w:sz w:val="16"/>
                <w:szCs w:val="16"/>
              </w:rPr>
            </w:pPr>
          </w:p>
        </w:tc>
        <w:tc>
          <w:tcPr>
            <w:tcW w:w="956" w:type="dxa"/>
            <w:shd w:val="clear" w:color="auto" w:fill="auto"/>
          </w:tcPr>
          <w:p w:rsidR="002E1BCF" w:rsidRPr="002E1BCF" w:rsidRDefault="002E1BCF" w:rsidP="002F11F0">
            <w:pPr>
              <w:rPr>
                <w:sz w:val="16"/>
                <w:szCs w:val="16"/>
              </w:rPr>
            </w:pPr>
          </w:p>
        </w:tc>
        <w:tc>
          <w:tcPr>
            <w:tcW w:w="866" w:type="dxa"/>
            <w:shd w:val="clear" w:color="auto" w:fill="auto"/>
          </w:tcPr>
          <w:p w:rsidR="002E1BCF" w:rsidRPr="002E1BCF" w:rsidRDefault="002E1BCF" w:rsidP="002F11F0">
            <w:pPr>
              <w:rPr>
                <w:sz w:val="16"/>
                <w:szCs w:val="16"/>
              </w:rPr>
            </w:pPr>
          </w:p>
        </w:tc>
        <w:tc>
          <w:tcPr>
            <w:tcW w:w="1437" w:type="dxa"/>
            <w:shd w:val="clear" w:color="auto" w:fill="auto"/>
          </w:tcPr>
          <w:p w:rsidR="002E1BCF" w:rsidRPr="002E1BCF" w:rsidRDefault="002E1BCF" w:rsidP="002F11F0">
            <w:pPr>
              <w:rPr>
                <w:sz w:val="16"/>
                <w:szCs w:val="16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:rsidR="002E1BCF" w:rsidRPr="002E1BCF" w:rsidRDefault="002E1BCF" w:rsidP="002F11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2E1BCF" w:rsidRPr="002E1BCF" w:rsidRDefault="002E1BCF" w:rsidP="002F11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77" w:type="dxa"/>
            <w:shd w:val="clear" w:color="auto" w:fill="auto"/>
            <w:vAlign w:val="center"/>
          </w:tcPr>
          <w:p w:rsidR="002E1BCF" w:rsidRPr="002E1BCF" w:rsidRDefault="002E1BCF" w:rsidP="002F11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4" w:type="dxa"/>
            <w:shd w:val="clear" w:color="auto" w:fill="auto"/>
          </w:tcPr>
          <w:p w:rsidR="002E1BCF" w:rsidRPr="002E1BCF" w:rsidRDefault="002E1BCF" w:rsidP="002F11F0">
            <w:pPr>
              <w:rPr>
                <w:sz w:val="16"/>
                <w:szCs w:val="16"/>
              </w:rPr>
            </w:pPr>
          </w:p>
        </w:tc>
      </w:tr>
      <w:tr w:rsidR="00C763CC" w:rsidRPr="002E1BCF" w:rsidTr="00E71A16">
        <w:tc>
          <w:tcPr>
            <w:tcW w:w="824" w:type="dxa"/>
            <w:shd w:val="clear" w:color="auto" w:fill="auto"/>
          </w:tcPr>
          <w:p w:rsidR="00C763CC" w:rsidRPr="002E1BCF" w:rsidRDefault="00C763CC" w:rsidP="00C763CC">
            <w:pPr>
              <w:jc w:val="center"/>
              <w:rPr>
                <w:sz w:val="16"/>
                <w:szCs w:val="16"/>
              </w:rPr>
            </w:pPr>
            <w:r w:rsidRPr="002E1BCF">
              <w:rPr>
                <w:sz w:val="16"/>
                <w:szCs w:val="16"/>
              </w:rPr>
              <w:t>2.1.1</w:t>
            </w:r>
          </w:p>
        </w:tc>
        <w:tc>
          <w:tcPr>
            <w:tcW w:w="3679" w:type="dxa"/>
            <w:shd w:val="clear" w:color="auto" w:fill="auto"/>
          </w:tcPr>
          <w:p w:rsidR="00C763CC" w:rsidRPr="002E1BCF" w:rsidRDefault="00C763CC" w:rsidP="009D5792">
            <w:pPr>
              <w:spacing w:line="204" w:lineRule="auto"/>
              <w:rPr>
                <w:rFonts w:eastAsia="Calibri"/>
                <w:sz w:val="16"/>
                <w:szCs w:val="16"/>
                <w:lang w:eastAsia="en-US"/>
              </w:rPr>
            </w:pPr>
            <w:r w:rsidRPr="002E1BCF">
              <w:rPr>
                <w:rFonts w:eastAsia="Calibri"/>
                <w:sz w:val="16"/>
                <w:szCs w:val="16"/>
                <w:lang w:eastAsia="en-US"/>
              </w:rPr>
              <w:t>Паспортизация и классификация действующих объектов социальной и транспортной инфра</w:t>
            </w:r>
            <w:r w:rsidRPr="002E1BCF">
              <w:rPr>
                <w:rFonts w:eastAsia="Calibri"/>
                <w:sz w:val="16"/>
                <w:szCs w:val="16"/>
                <w:lang w:eastAsia="en-US"/>
              </w:rPr>
              <w:softHyphen/>
              <w:t>структур с целью их последующей модернизации (дооборудования) и обеспечения доступности для инвалидов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763CC" w:rsidRDefault="00C763CC" w:rsidP="00C763CC">
            <w:r w:rsidRPr="006D559D">
              <w:rPr>
                <w:rFonts w:eastAsia="Calibri"/>
                <w:sz w:val="16"/>
                <w:szCs w:val="16"/>
                <w:lang w:eastAsia="en-US"/>
              </w:rPr>
              <w:t>2020 г.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63CC" w:rsidRPr="002E1BCF" w:rsidRDefault="00C763CC" w:rsidP="00C763CC">
            <w:pPr>
              <w:jc w:val="center"/>
              <w:rPr>
                <w:sz w:val="16"/>
                <w:szCs w:val="16"/>
              </w:rPr>
            </w:pPr>
            <w:r w:rsidRPr="002E1BCF">
              <w:rPr>
                <w:spacing w:val="-4"/>
                <w:sz w:val="16"/>
                <w:szCs w:val="16"/>
              </w:rPr>
              <w:t>МБ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763CC" w:rsidRPr="002E1BCF" w:rsidRDefault="00C763CC" w:rsidP="00C763CC">
            <w:pPr>
              <w:jc w:val="center"/>
              <w:rPr>
                <w:sz w:val="16"/>
                <w:szCs w:val="16"/>
              </w:rPr>
            </w:pPr>
            <w:r w:rsidRPr="002E1BCF">
              <w:rPr>
                <w:sz w:val="16"/>
                <w:szCs w:val="16"/>
              </w:rPr>
              <w:t>-</w:t>
            </w:r>
          </w:p>
        </w:tc>
        <w:tc>
          <w:tcPr>
            <w:tcW w:w="956" w:type="dxa"/>
            <w:shd w:val="clear" w:color="auto" w:fill="auto"/>
            <w:vAlign w:val="center"/>
          </w:tcPr>
          <w:p w:rsidR="00C763CC" w:rsidRPr="002E1BCF" w:rsidRDefault="00C763CC" w:rsidP="00C763CC">
            <w:pPr>
              <w:jc w:val="center"/>
              <w:rPr>
                <w:sz w:val="16"/>
                <w:szCs w:val="16"/>
              </w:rPr>
            </w:pPr>
            <w:r w:rsidRPr="002E1BCF">
              <w:rPr>
                <w:sz w:val="16"/>
                <w:szCs w:val="16"/>
              </w:rPr>
              <w:t>-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C763CC" w:rsidRPr="002E1BCF" w:rsidRDefault="00C763CC" w:rsidP="00C763CC">
            <w:pPr>
              <w:jc w:val="center"/>
              <w:rPr>
                <w:sz w:val="16"/>
                <w:szCs w:val="16"/>
              </w:rPr>
            </w:pPr>
            <w:r w:rsidRPr="002E1BCF">
              <w:rPr>
                <w:sz w:val="16"/>
                <w:szCs w:val="16"/>
              </w:rPr>
              <w:t>-</w:t>
            </w:r>
          </w:p>
        </w:tc>
        <w:tc>
          <w:tcPr>
            <w:tcW w:w="1437" w:type="dxa"/>
            <w:shd w:val="clear" w:color="auto" w:fill="auto"/>
          </w:tcPr>
          <w:p w:rsidR="00C763CC" w:rsidRPr="002E1BCF" w:rsidRDefault="00C763CC" w:rsidP="00C763CC">
            <w:pPr>
              <w:spacing w:line="204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2E1BCF">
              <w:rPr>
                <w:rFonts w:eastAsia="Calibri"/>
                <w:sz w:val="16"/>
                <w:szCs w:val="16"/>
                <w:lang w:eastAsia="en-US"/>
              </w:rPr>
              <w:t>Количество объектов,</w:t>
            </w:r>
          </w:p>
          <w:p w:rsidR="00C763CC" w:rsidRPr="002E1BCF" w:rsidRDefault="00C763CC" w:rsidP="00C763CC">
            <w:pPr>
              <w:spacing w:line="204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2E1BCF">
              <w:rPr>
                <w:rFonts w:eastAsia="Calibri"/>
                <w:sz w:val="16"/>
                <w:szCs w:val="16"/>
                <w:lang w:eastAsia="en-US"/>
              </w:rPr>
              <w:t>ед.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C763CC" w:rsidRPr="002E1BCF" w:rsidRDefault="00C763CC" w:rsidP="00C763CC">
            <w:pPr>
              <w:jc w:val="center"/>
              <w:rPr>
                <w:sz w:val="16"/>
                <w:szCs w:val="16"/>
              </w:rPr>
            </w:pPr>
            <w:r w:rsidRPr="002E1BCF">
              <w:rPr>
                <w:sz w:val="16"/>
                <w:szCs w:val="16"/>
              </w:rPr>
              <w:t>10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C763CC" w:rsidRPr="002E1BCF" w:rsidRDefault="00C763CC" w:rsidP="00C763CC">
            <w:pPr>
              <w:jc w:val="center"/>
              <w:rPr>
                <w:sz w:val="16"/>
                <w:szCs w:val="16"/>
              </w:rPr>
            </w:pPr>
            <w:r w:rsidRPr="002E1BCF">
              <w:rPr>
                <w:sz w:val="16"/>
                <w:szCs w:val="16"/>
              </w:rPr>
              <w:t>10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C763CC" w:rsidRPr="002E1BCF" w:rsidRDefault="00C763CC" w:rsidP="00C763CC">
            <w:pPr>
              <w:jc w:val="center"/>
              <w:rPr>
                <w:sz w:val="16"/>
                <w:szCs w:val="16"/>
              </w:rPr>
            </w:pPr>
            <w:r w:rsidRPr="002E1BCF">
              <w:rPr>
                <w:sz w:val="16"/>
                <w:szCs w:val="16"/>
              </w:rPr>
              <w:t>100</w:t>
            </w:r>
          </w:p>
        </w:tc>
        <w:tc>
          <w:tcPr>
            <w:tcW w:w="1844" w:type="dxa"/>
            <w:shd w:val="clear" w:color="auto" w:fill="auto"/>
          </w:tcPr>
          <w:p w:rsidR="00C763CC" w:rsidRPr="002E1BCF" w:rsidRDefault="00C763CC" w:rsidP="00C763CC">
            <w:pPr>
              <w:spacing w:line="204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proofErr w:type="gramStart"/>
            <w:r w:rsidRPr="002E1BCF">
              <w:rPr>
                <w:rFonts w:eastAsia="Calibri"/>
                <w:sz w:val="16"/>
                <w:szCs w:val="16"/>
                <w:lang w:eastAsia="en-US"/>
              </w:rPr>
              <w:t>Администрация</w:t>
            </w:r>
            <w:proofErr w:type="gramEnd"/>
            <w:r w:rsidRPr="002E1BCF">
              <w:rPr>
                <w:rFonts w:eastAsia="Calibri"/>
                <w:sz w:val="16"/>
                <w:szCs w:val="16"/>
                <w:lang w:eastAsia="en-US"/>
              </w:rPr>
              <w:t xml:space="preserve"> ЗАТО</w:t>
            </w:r>
          </w:p>
          <w:p w:rsidR="00C763CC" w:rsidRPr="002E1BCF" w:rsidRDefault="00C763CC" w:rsidP="00C763CC">
            <w:pPr>
              <w:spacing w:line="204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2E1BCF">
              <w:rPr>
                <w:rFonts w:eastAsia="Calibri"/>
                <w:sz w:val="16"/>
                <w:szCs w:val="16"/>
                <w:lang w:eastAsia="en-US"/>
              </w:rPr>
              <w:t>г. Североморск</w:t>
            </w:r>
          </w:p>
        </w:tc>
      </w:tr>
      <w:tr w:rsidR="00C763CC" w:rsidRPr="002E1BCF" w:rsidTr="00E71A16">
        <w:tc>
          <w:tcPr>
            <w:tcW w:w="824" w:type="dxa"/>
            <w:shd w:val="clear" w:color="auto" w:fill="auto"/>
          </w:tcPr>
          <w:p w:rsidR="00C763CC" w:rsidRPr="002E1BCF" w:rsidRDefault="00C763CC" w:rsidP="00C763CC">
            <w:pPr>
              <w:jc w:val="center"/>
              <w:rPr>
                <w:sz w:val="16"/>
                <w:szCs w:val="16"/>
              </w:rPr>
            </w:pPr>
            <w:r w:rsidRPr="002E1BCF">
              <w:rPr>
                <w:sz w:val="16"/>
                <w:szCs w:val="16"/>
              </w:rPr>
              <w:t>2.1.5</w:t>
            </w:r>
          </w:p>
        </w:tc>
        <w:tc>
          <w:tcPr>
            <w:tcW w:w="3679" w:type="dxa"/>
            <w:shd w:val="clear" w:color="auto" w:fill="auto"/>
          </w:tcPr>
          <w:p w:rsidR="00C763CC" w:rsidRPr="002E1BCF" w:rsidRDefault="00C763CC" w:rsidP="00C763CC">
            <w:pPr>
              <w:spacing w:line="204" w:lineRule="auto"/>
              <w:rPr>
                <w:rFonts w:eastAsia="Calibri"/>
                <w:sz w:val="16"/>
                <w:szCs w:val="16"/>
                <w:lang w:eastAsia="en-US"/>
              </w:rPr>
            </w:pPr>
            <w:r w:rsidRPr="002E1BCF">
              <w:rPr>
                <w:sz w:val="16"/>
                <w:szCs w:val="16"/>
              </w:rPr>
              <w:t xml:space="preserve">Адаптация жилых домов (приобретение, установка (оборудование) стационарных и съемных пандусов, поручней, разработка </w:t>
            </w:r>
            <w:r w:rsidRPr="002E1BCF">
              <w:rPr>
                <w:sz w:val="16"/>
                <w:szCs w:val="16"/>
              </w:rPr>
              <w:lastRenderedPageBreak/>
              <w:t>проектно-сметной и рабочей документации и т.д.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763CC" w:rsidRDefault="00C763CC" w:rsidP="00C763CC">
            <w:r w:rsidRPr="006D559D">
              <w:rPr>
                <w:rFonts w:eastAsia="Calibri"/>
                <w:sz w:val="16"/>
                <w:szCs w:val="16"/>
                <w:lang w:eastAsia="en-US"/>
              </w:rPr>
              <w:lastRenderedPageBreak/>
              <w:t>2020 г.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63CC" w:rsidRPr="002E1BCF" w:rsidRDefault="00C763CC" w:rsidP="00C763CC">
            <w:pPr>
              <w:jc w:val="center"/>
              <w:rPr>
                <w:sz w:val="16"/>
                <w:szCs w:val="16"/>
              </w:rPr>
            </w:pPr>
            <w:r w:rsidRPr="002E1BCF">
              <w:rPr>
                <w:sz w:val="16"/>
                <w:szCs w:val="16"/>
              </w:rPr>
              <w:t>МБ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763CC" w:rsidRPr="002E1BCF" w:rsidRDefault="00C763CC" w:rsidP="00C763CC">
            <w:pPr>
              <w:jc w:val="center"/>
              <w:rPr>
                <w:sz w:val="16"/>
                <w:szCs w:val="16"/>
              </w:rPr>
            </w:pPr>
            <w:r w:rsidRPr="002E1BCF">
              <w:rPr>
                <w:sz w:val="16"/>
                <w:szCs w:val="16"/>
              </w:rPr>
              <w:t>272,18</w:t>
            </w:r>
          </w:p>
        </w:tc>
        <w:tc>
          <w:tcPr>
            <w:tcW w:w="956" w:type="dxa"/>
            <w:shd w:val="clear" w:color="auto" w:fill="auto"/>
            <w:vAlign w:val="center"/>
          </w:tcPr>
          <w:p w:rsidR="00C763CC" w:rsidRPr="002E1BCF" w:rsidRDefault="00C763CC" w:rsidP="00C763CC">
            <w:pPr>
              <w:jc w:val="center"/>
              <w:rPr>
                <w:color w:val="000000"/>
                <w:sz w:val="16"/>
                <w:szCs w:val="16"/>
              </w:rPr>
            </w:pPr>
            <w:r w:rsidRPr="002E1BCF">
              <w:rPr>
                <w:color w:val="000000"/>
                <w:sz w:val="16"/>
                <w:szCs w:val="16"/>
              </w:rPr>
              <w:t>267,46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C763CC" w:rsidRPr="002E1BCF" w:rsidRDefault="00C763CC" w:rsidP="00C763CC">
            <w:pPr>
              <w:jc w:val="center"/>
              <w:rPr>
                <w:sz w:val="16"/>
                <w:szCs w:val="16"/>
              </w:rPr>
            </w:pPr>
            <w:r w:rsidRPr="002E1BCF">
              <w:rPr>
                <w:sz w:val="16"/>
                <w:szCs w:val="16"/>
              </w:rPr>
              <w:t>98,27</w:t>
            </w:r>
          </w:p>
        </w:tc>
        <w:tc>
          <w:tcPr>
            <w:tcW w:w="1437" w:type="dxa"/>
            <w:shd w:val="clear" w:color="auto" w:fill="auto"/>
          </w:tcPr>
          <w:p w:rsidR="00C763CC" w:rsidRPr="002E1BCF" w:rsidRDefault="00C763CC" w:rsidP="00C763CC">
            <w:pPr>
              <w:spacing w:line="204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2E1BCF">
              <w:rPr>
                <w:rFonts w:eastAsia="Calibri"/>
                <w:sz w:val="16"/>
                <w:szCs w:val="16"/>
                <w:lang w:eastAsia="en-US"/>
              </w:rPr>
              <w:t>Количество объектов,</w:t>
            </w:r>
          </w:p>
          <w:p w:rsidR="00C763CC" w:rsidRPr="002E1BCF" w:rsidRDefault="00C763CC" w:rsidP="00C763CC">
            <w:pPr>
              <w:spacing w:line="204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2E1BCF">
              <w:rPr>
                <w:rFonts w:eastAsia="Calibri"/>
                <w:sz w:val="16"/>
                <w:szCs w:val="16"/>
                <w:lang w:eastAsia="en-US"/>
              </w:rPr>
              <w:t>ед.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C763CC" w:rsidRPr="002E1BCF" w:rsidRDefault="00C763CC" w:rsidP="00C763CC">
            <w:pPr>
              <w:jc w:val="center"/>
              <w:rPr>
                <w:sz w:val="16"/>
                <w:szCs w:val="16"/>
              </w:rPr>
            </w:pPr>
            <w:r w:rsidRPr="002E1BCF">
              <w:rPr>
                <w:sz w:val="16"/>
                <w:szCs w:val="16"/>
              </w:rPr>
              <w:t>2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C763CC" w:rsidRPr="002E1BCF" w:rsidRDefault="00C763CC" w:rsidP="00C763CC">
            <w:pPr>
              <w:jc w:val="center"/>
              <w:rPr>
                <w:sz w:val="16"/>
                <w:szCs w:val="16"/>
              </w:rPr>
            </w:pPr>
            <w:r w:rsidRPr="002E1BCF">
              <w:rPr>
                <w:sz w:val="16"/>
                <w:szCs w:val="16"/>
              </w:rPr>
              <w:t>3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C763CC" w:rsidRPr="002E1BCF" w:rsidRDefault="00C763CC" w:rsidP="00C763CC">
            <w:pPr>
              <w:jc w:val="center"/>
              <w:rPr>
                <w:sz w:val="16"/>
                <w:szCs w:val="16"/>
              </w:rPr>
            </w:pPr>
            <w:r w:rsidRPr="002E1BCF">
              <w:rPr>
                <w:sz w:val="16"/>
                <w:szCs w:val="16"/>
              </w:rPr>
              <w:t>150</w:t>
            </w:r>
          </w:p>
        </w:tc>
        <w:tc>
          <w:tcPr>
            <w:tcW w:w="1844" w:type="dxa"/>
            <w:shd w:val="clear" w:color="auto" w:fill="auto"/>
          </w:tcPr>
          <w:p w:rsidR="00C763CC" w:rsidRPr="002E1BCF" w:rsidRDefault="00C763CC" w:rsidP="00C763CC">
            <w:pPr>
              <w:spacing w:line="204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2E1BCF">
              <w:rPr>
                <w:rFonts w:eastAsia="Calibri"/>
                <w:spacing w:val="-4"/>
                <w:sz w:val="16"/>
                <w:szCs w:val="16"/>
                <w:lang w:eastAsia="en-US"/>
              </w:rPr>
              <w:t xml:space="preserve">Комитет по развитию городского хозяйства (совместно с </w:t>
            </w:r>
            <w:r w:rsidRPr="002E1BCF">
              <w:rPr>
                <w:rFonts w:eastAsia="Calibri"/>
                <w:bCs/>
                <w:spacing w:val="-4"/>
                <w:sz w:val="16"/>
                <w:szCs w:val="16"/>
                <w:lang w:eastAsia="en-US"/>
              </w:rPr>
              <w:t xml:space="preserve">МКУ «ГЦ </w:t>
            </w:r>
            <w:proofErr w:type="gramStart"/>
            <w:r w:rsidRPr="002E1BCF">
              <w:rPr>
                <w:rFonts w:eastAsia="Calibri"/>
                <w:bCs/>
                <w:spacing w:val="-4"/>
                <w:sz w:val="16"/>
                <w:szCs w:val="16"/>
                <w:lang w:eastAsia="en-US"/>
              </w:rPr>
              <w:lastRenderedPageBreak/>
              <w:t>ЖКХ</w:t>
            </w:r>
            <w:proofErr w:type="gramEnd"/>
            <w:r w:rsidRPr="002E1BCF">
              <w:rPr>
                <w:rFonts w:eastAsia="Calibri"/>
                <w:bCs/>
                <w:spacing w:val="-4"/>
                <w:sz w:val="16"/>
                <w:szCs w:val="16"/>
                <w:lang w:eastAsia="en-US"/>
              </w:rPr>
              <w:t xml:space="preserve"> ЗАТО г.Североморск»)</w:t>
            </w:r>
          </w:p>
        </w:tc>
      </w:tr>
      <w:tr w:rsidR="00C763CC" w:rsidRPr="002E1BCF" w:rsidTr="00E71A16">
        <w:tc>
          <w:tcPr>
            <w:tcW w:w="824" w:type="dxa"/>
            <w:shd w:val="clear" w:color="auto" w:fill="auto"/>
          </w:tcPr>
          <w:p w:rsidR="00C763CC" w:rsidRPr="002E1BCF" w:rsidRDefault="00C763CC" w:rsidP="00C763CC">
            <w:pPr>
              <w:jc w:val="center"/>
              <w:rPr>
                <w:sz w:val="16"/>
                <w:szCs w:val="16"/>
              </w:rPr>
            </w:pPr>
            <w:r w:rsidRPr="002E1BCF">
              <w:rPr>
                <w:sz w:val="16"/>
                <w:szCs w:val="16"/>
              </w:rPr>
              <w:t>2.1.7</w:t>
            </w:r>
          </w:p>
        </w:tc>
        <w:tc>
          <w:tcPr>
            <w:tcW w:w="3679" w:type="dxa"/>
            <w:shd w:val="clear" w:color="auto" w:fill="auto"/>
          </w:tcPr>
          <w:p w:rsidR="00C763CC" w:rsidRPr="002E1BCF" w:rsidRDefault="00C763CC" w:rsidP="00C763CC">
            <w:pPr>
              <w:spacing w:line="204" w:lineRule="auto"/>
              <w:rPr>
                <w:rFonts w:eastAsia="Calibri"/>
                <w:sz w:val="16"/>
                <w:szCs w:val="16"/>
                <w:lang w:eastAsia="en-US"/>
              </w:rPr>
            </w:pPr>
            <w:r w:rsidRPr="002E1BCF">
              <w:rPr>
                <w:rFonts w:eastAsia="Calibri"/>
                <w:spacing w:val="-4"/>
                <w:sz w:val="16"/>
                <w:szCs w:val="16"/>
                <w:lang w:eastAsia="en-US"/>
              </w:rPr>
              <w:t>Адаптация квотируемых рабочих мест для инвалидов под их физические возможности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763CC" w:rsidRDefault="00C763CC" w:rsidP="00C763CC">
            <w:r w:rsidRPr="006D559D">
              <w:rPr>
                <w:rFonts w:eastAsia="Calibri"/>
                <w:sz w:val="16"/>
                <w:szCs w:val="16"/>
                <w:lang w:eastAsia="en-US"/>
              </w:rPr>
              <w:t>2020 г.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63CC" w:rsidRPr="002E1BCF" w:rsidRDefault="00C763CC" w:rsidP="00C763CC">
            <w:pPr>
              <w:jc w:val="center"/>
              <w:rPr>
                <w:sz w:val="16"/>
                <w:szCs w:val="16"/>
              </w:rPr>
            </w:pPr>
            <w:r w:rsidRPr="002E1BCF">
              <w:rPr>
                <w:rFonts w:eastAsia="Calibri"/>
                <w:spacing w:val="-4"/>
                <w:sz w:val="16"/>
                <w:szCs w:val="16"/>
                <w:lang w:eastAsia="en-US"/>
              </w:rPr>
              <w:t>Средства учреждений и организаций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763CC" w:rsidRPr="002E1BCF" w:rsidRDefault="00C763CC" w:rsidP="00C763CC">
            <w:pPr>
              <w:jc w:val="center"/>
              <w:rPr>
                <w:sz w:val="16"/>
                <w:szCs w:val="16"/>
              </w:rPr>
            </w:pPr>
            <w:r w:rsidRPr="002E1BCF">
              <w:rPr>
                <w:sz w:val="16"/>
                <w:szCs w:val="16"/>
              </w:rPr>
              <w:t>-</w:t>
            </w:r>
          </w:p>
        </w:tc>
        <w:tc>
          <w:tcPr>
            <w:tcW w:w="956" w:type="dxa"/>
            <w:shd w:val="clear" w:color="auto" w:fill="auto"/>
            <w:vAlign w:val="center"/>
          </w:tcPr>
          <w:p w:rsidR="00C763CC" w:rsidRPr="002E1BCF" w:rsidRDefault="00C763CC" w:rsidP="00C763CC">
            <w:pPr>
              <w:jc w:val="center"/>
              <w:rPr>
                <w:sz w:val="16"/>
                <w:szCs w:val="16"/>
              </w:rPr>
            </w:pPr>
            <w:r w:rsidRPr="002E1BCF">
              <w:rPr>
                <w:sz w:val="16"/>
                <w:szCs w:val="16"/>
              </w:rPr>
              <w:t>-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C763CC" w:rsidRPr="002E1BCF" w:rsidRDefault="00C763CC" w:rsidP="00C763CC">
            <w:pPr>
              <w:jc w:val="center"/>
              <w:rPr>
                <w:sz w:val="16"/>
                <w:szCs w:val="16"/>
              </w:rPr>
            </w:pPr>
            <w:r w:rsidRPr="002E1BCF">
              <w:rPr>
                <w:sz w:val="16"/>
                <w:szCs w:val="16"/>
              </w:rPr>
              <w:t>-</w:t>
            </w:r>
          </w:p>
        </w:tc>
        <w:tc>
          <w:tcPr>
            <w:tcW w:w="1437" w:type="dxa"/>
            <w:shd w:val="clear" w:color="auto" w:fill="auto"/>
          </w:tcPr>
          <w:p w:rsidR="00C763CC" w:rsidRPr="002E1BCF" w:rsidRDefault="00C763CC" w:rsidP="00C763CC">
            <w:pPr>
              <w:spacing w:line="204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2E1BCF">
              <w:rPr>
                <w:rFonts w:eastAsia="Calibri"/>
                <w:spacing w:val="-4"/>
                <w:sz w:val="16"/>
                <w:szCs w:val="16"/>
                <w:lang w:eastAsia="en-US"/>
              </w:rPr>
              <w:t>Доля оборудованных мест, %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C763CC" w:rsidRPr="002E1BCF" w:rsidRDefault="00C763CC" w:rsidP="00C763CC">
            <w:pPr>
              <w:jc w:val="center"/>
              <w:rPr>
                <w:sz w:val="16"/>
                <w:szCs w:val="16"/>
              </w:rPr>
            </w:pPr>
            <w:r w:rsidRPr="002E1BCF">
              <w:rPr>
                <w:sz w:val="16"/>
                <w:szCs w:val="16"/>
              </w:rPr>
              <w:t>70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C763CC" w:rsidRPr="002E1BCF" w:rsidRDefault="00C763CC" w:rsidP="00C763CC">
            <w:pPr>
              <w:jc w:val="center"/>
              <w:rPr>
                <w:sz w:val="16"/>
                <w:szCs w:val="16"/>
              </w:rPr>
            </w:pPr>
            <w:r w:rsidRPr="002E1BCF">
              <w:rPr>
                <w:sz w:val="16"/>
                <w:szCs w:val="16"/>
              </w:rPr>
              <w:t>70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C763CC" w:rsidRPr="002E1BCF" w:rsidRDefault="00C763CC" w:rsidP="00C763CC">
            <w:pPr>
              <w:jc w:val="center"/>
              <w:rPr>
                <w:sz w:val="16"/>
                <w:szCs w:val="16"/>
              </w:rPr>
            </w:pPr>
            <w:r w:rsidRPr="002E1BCF">
              <w:rPr>
                <w:sz w:val="16"/>
                <w:szCs w:val="16"/>
              </w:rPr>
              <w:t>100</w:t>
            </w:r>
          </w:p>
        </w:tc>
        <w:tc>
          <w:tcPr>
            <w:tcW w:w="1844" w:type="dxa"/>
            <w:shd w:val="clear" w:color="auto" w:fill="auto"/>
          </w:tcPr>
          <w:p w:rsidR="00C763CC" w:rsidRPr="002E1BCF" w:rsidRDefault="00C763CC" w:rsidP="00C763CC">
            <w:pPr>
              <w:jc w:val="center"/>
              <w:rPr>
                <w:sz w:val="16"/>
                <w:szCs w:val="16"/>
              </w:rPr>
            </w:pPr>
            <w:r w:rsidRPr="002E1BCF">
              <w:rPr>
                <w:rFonts w:eastAsia="Calibri"/>
                <w:spacing w:val="-4"/>
                <w:sz w:val="16"/>
                <w:szCs w:val="16"/>
                <w:lang w:eastAsia="en-US"/>
              </w:rPr>
              <w:t>Учреждения и организации</w:t>
            </w:r>
          </w:p>
        </w:tc>
      </w:tr>
      <w:tr w:rsidR="00653EB1" w:rsidRPr="002E1BCF" w:rsidTr="00E71A16">
        <w:tc>
          <w:tcPr>
            <w:tcW w:w="15276" w:type="dxa"/>
            <w:gridSpan w:val="12"/>
            <w:shd w:val="clear" w:color="auto" w:fill="auto"/>
          </w:tcPr>
          <w:p w:rsidR="00653EB1" w:rsidRPr="002E1BCF" w:rsidRDefault="00653EB1" w:rsidP="00C763CC">
            <w:pPr>
              <w:rPr>
                <w:sz w:val="16"/>
                <w:szCs w:val="16"/>
              </w:rPr>
            </w:pPr>
            <w:r w:rsidRPr="002E1BCF">
              <w:rPr>
                <w:b/>
                <w:sz w:val="16"/>
                <w:szCs w:val="16"/>
              </w:rPr>
              <w:t>Обеспечение инвалидам возможности беспрепятственного пользования пассажирским транспортом, средствами связи и информации</w:t>
            </w:r>
          </w:p>
        </w:tc>
      </w:tr>
      <w:tr w:rsidR="00C763CC" w:rsidRPr="002E1BCF" w:rsidTr="009D5792">
        <w:trPr>
          <w:trHeight w:val="618"/>
        </w:trPr>
        <w:tc>
          <w:tcPr>
            <w:tcW w:w="824" w:type="dxa"/>
            <w:shd w:val="clear" w:color="auto" w:fill="auto"/>
          </w:tcPr>
          <w:p w:rsidR="00C763CC" w:rsidRPr="002E1BCF" w:rsidRDefault="00C763CC" w:rsidP="00C763CC">
            <w:pPr>
              <w:jc w:val="center"/>
              <w:rPr>
                <w:sz w:val="16"/>
                <w:szCs w:val="16"/>
              </w:rPr>
            </w:pPr>
            <w:r w:rsidRPr="002E1BCF">
              <w:rPr>
                <w:sz w:val="16"/>
                <w:szCs w:val="16"/>
              </w:rPr>
              <w:t>2.1.8</w:t>
            </w:r>
          </w:p>
        </w:tc>
        <w:tc>
          <w:tcPr>
            <w:tcW w:w="3679" w:type="dxa"/>
            <w:shd w:val="clear" w:color="auto" w:fill="auto"/>
          </w:tcPr>
          <w:p w:rsidR="00C763CC" w:rsidRPr="002E1BCF" w:rsidRDefault="00C763CC" w:rsidP="00C763CC">
            <w:pPr>
              <w:spacing w:line="204" w:lineRule="auto"/>
              <w:rPr>
                <w:rFonts w:eastAsia="Calibri"/>
                <w:sz w:val="16"/>
                <w:szCs w:val="16"/>
                <w:lang w:eastAsia="en-US"/>
              </w:rPr>
            </w:pPr>
            <w:r w:rsidRPr="002E1BCF">
              <w:rPr>
                <w:rFonts w:eastAsia="Calibri"/>
                <w:sz w:val="16"/>
                <w:szCs w:val="16"/>
                <w:lang w:eastAsia="en-US"/>
              </w:rPr>
              <w:t>Оборудование городского и пригородного пассажирского транспорта дополнительными средствами информации для инвалидов по зрению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763CC" w:rsidRDefault="00C763CC" w:rsidP="00C763CC">
            <w:r w:rsidRPr="003B6E9A">
              <w:rPr>
                <w:rFonts w:eastAsia="Calibri"/>
                <w:sz w:val="16"/>
                <w:szCs w:val="16"/>
                <w:lang w:eastAsia="en-US"/>
              </w:rPr>
              <w:t>2020 г.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63CC" w:rsidRPr="002E1BCF" w:rsidRDefault="00C763CC" w:rsidP="00C763CC">
            <w:pPr>
              <w:jc w:val="center"/>
              <w:rPr>
                <w:sz w:val="16"/>
                <w:szCs w:val="16"/>
              </w:rPr>
            </w:pPr>
            <w:r w:rsidRPr="002E1BCF">
              <w:rPr>
                <w:rFonts w:eastAsia="Calibri"/>
                <w:spacing w:val="-4"/>
                <w:sz w:val="16"/>
                <w:szCs w:val="16"/>
                <w:lang w:eastAsia="en-US"/>
              </w:rPr>
              <w:t>Средства учреждений и организаций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763CC" w:rsidRPr="002E1BCF" w:rsidRDefault="00C763CC" w:rsidP="00C763CC">
            <w:pPr>
              <w:jc w:val="center"/>
              <w:rPr>
                <w:sz w:val="16"/>
                <w:szCs w:val="16"/>
              </w:rPr>
            </w:pPr>
            <w:r w:rsidRPr="002E1BCF">
              <w:rPr>
                <w:sz w:val="16"/>
                <w:szCs w:val="16"/>
              </w:rPr>
              <w:t>-</w:t>
            </w:r>
          </w:p>
        </w:tc>
        <w:tc>
          <w:tcPr>
            <w:tcW w:w="956" w:type="dxa"/>
            <w:shd w:val="clear" w:color="auto" w:fill="auto"/>
            <w:vAlign w:val="center"/>
          </w:tcPr>
          <w:p w:rsidR="00C763CC" w:rsidRPr="002E1BCF" w:rsidRDefault="00C763CC" w:rsidP="00C763CC">
            <w:pPr>
              <w:jc w:val="center"/>
              <w:rPr>
                <w:sz w:val="16"/>
                <w:szCs w:val="16"/>
              </w:rPr>
            </w:pPr>
            <w:r w:rsidRPr="002E1BCF">
              <w:rPr>
                <w:sz w:val="16"/>
                <w:szCs w:val="16"/>
              </w:rPr>
              <w:t>-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C763CC" w:rsidRPr="002E1BCF" w:rsidRDefault="00C763CC" w:rsidP="00C763CC">
            <w:pPr>
              <w:jc w:val="center"/>
              <w:rPr>
                <w:sz w:val="16"/>
                <w:szCs w:val="16"/>
              </w:rPr>
            </w:pPr>
            <w:r w:rsidRPr="002E1BCF">
              <w:rPr>
                <w:sz w:val="16"/>
                <w:szCs w:val="16"/>
              </w:rPr>
              <w:t>-</w:t>
            </w:r>
          </w:p>
        </w:tc>
        <w:tc>
          <w:tcPr>
            <w:tcW w:w="1437" w:type="dxa"/>
            <w:shd w:val="clear" w:color="auto" w:fill="auto"/>
          </w:tcPr>
          <w:p w:rsidR="00C763CC" w:rsidRPr="002E1BCF" w:rsidRDefault="00C763CC" w:rsidP="009D5792">
            <w:pPr>
              <w:spacing w:line="204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2E1BCF">
              <w:rPr>
                <w:rFonts w:eastAsia="Calibri"/>
                <w:sz w:val="16"/>
                <w:szCs w:val="16"/>
                <w:lang w:eastAsia="en-US"/>
              </w:rPr>
              <w:t>Доля оборудованного транспорта,</w:t>
            </w:r>
            <w:r w:rsidR="009D5792"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  <w:r w:rsidRPr="002E1BCF">
              <w:rPr>
                <w:rFonts w:eastAsia="Calibri"/>
                <w:sz w:val="16"/>
                <w:szCs w:val="16"/>
                <w:lang w:eastAsia="en-US"/>
              </w:rPr>
              <w:t>%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C763CC" w:rsidRPr="002E1BCF" w:rsidRDefault="00C763CC" w:rsidP="00C763CC">
            <w:pPr>
              <w:jc w:val="center"/>
              <w:rPr>
                <w:sz w:val="16"/>
                <w:szCs w:val="16"/>
              </w:rPr>
            </w:pPr>
            <w:r w:rsidRPr="002E1BCF">
              <w:rPr>
                <w:sz w:val="16"/>
                <w:szCs w:val="16"/>
              </w:rPr>
              <w:t>95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C763CC" w:rsidRPr="002E1BCF" w:rsidRDefault="00C763CC" w:rsidP="00C763CC">
            <w:pPr>
              <w:jc w:val="center"/>
              <w:rPr>
                <w:sz w:val="16"/>
                <w:szCs w:val="16"/>
              </w:rPr>
            </w:pPr>
            <w:r w:rsidRPr="002E1BCF">
              <w:rPr>
                <w:sz w:val="16"/>
                <w:szCs w:val="16"/>
              </w:rPr>
              <w:t>95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C763CC" w:rsidRPr="002E1BCF" w:rsidRDefault="00C763CC" w:rsidP="00C763CC">
            <w:pPr>
              <w:jc w:val="center"/>
              <w:rPr>
                <w:sz w:val="16"/>
                <w:szCs w:val="16"/>
              </w:rPr>
            </w:pPr>
            <w:r w:rsidRPr="002E1BCF">
              <w:rPr>
                <w:sz w:val="16"/>
                <w:szCs w:val="16"/>
              </w:rPr>
              <w:t>100</w:t>
            </w:r>
          </w:p>
        </w:tc>
        <w:tc>
          <w:tcPr>
            <w:tcW w:w="1844" w:type="dxa"/>
            <w:shd w:val="clear" w:color="auto" w:fill="auto"/>
          </w:tcPr>
          <w:p w:rsidR="00C763CC" w:rsidRPr="002E1BCF" w:rsidRDefault="00C763CC" w:rsidP="00C763CC">
            <w:pPr>
              <w:jc w:val="center"/>
              <w:rPr>
                <w:sz w:val="16"/>
                <w:szCs w:val="16"/>
              </w:rPr>
            </w:pPr>
            <w:r w:rsidRPr="002E1BCF">
              <w:rPr>
                <w:sz w:val="16"/>
                <w:szCs w:val="16"/>
              </w:rPr>
              <w:t>Транспортные организации</w:t>
            </w:r>
          </w:p>
        </w:tc>
      </w:tr>
      <w:tr w:rsidR="00C763CC" w:rsidRPr="002E1BCF" w:rsidTr="00E71A16">
        <w:tc>
          <w:tcPr>
            <w:tcW w:w="824" w:type="dxa"/>
            <w:shd w:val="clear" w:color="auto" w:fill="auto"/>
          </w:tcPr>
          <w:p w:rsidR="00C763CC" w:rsidRPr="002E1BCF" w:rsidRDefault="00C763CC" w:rsidP="00C763CC">
            <w:pPr>
              <w:jc w:val="center"/>
              <w:rPr>
                <w:sz w:val="16"/>
                <w:szCs w:val="16"/>
              </w:rPr>
            </w:pPr>
            <w:r w:rsidRPr="002E1BCF">
              <w:rPr>
                <w:sz w:val="16"/>
                <w:szCs w:val="16"/>
              </w:rPr>
              <w:t>2.1.9</w:t>
            </w:r>
          </w:p>
        </w:tc>
        <w:tc>
          <w:tcPr>
            <w:tcW w:w="3679" w:type="dxa"/>
            <w:shd w:val="clear" w:color="auto" w:fill="auto"/>
          </w:tcPr>
          <w:p w:rsidR="00C763CC" w:rsidRPr="002E1BCF" w:rsidRDefault="00C763CC" w:rsidP="009D5792">
            <w:pPr>
              <w:spacing w:line="204" w:lineRule="auto"/>
              <w:rPr>
                <w:rFonts w:eastAsia="Calibri"/>
                <w:sz w:val="16"/>
                <w:szCs w:val="16"/>
                <w:lang w:eastAsia="en-US"/>
              </w:rPr>
            </w:pPr>
            <w:r w:rsidRPr="002E1BCF">
              <w:rPr>
                <w:rFonts w:eastAsia="Calibri"/>
                <w:sz w:val="16"/>
                <w:szCs w:val="16"/>
                <w:lang w:eastAsia="en-US"/>
              </w:rPr>
              <w:t>Оборудование места для парковки специальных автотранспортных мест инвалидов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763CC" w:rsidRDefault="00C763CC" w:rsidP="00C763CC">
            <w:r w:rsidRPr="003B6E9A">
              <w:rPr>
                <w:rFonts w:eastAsia="Calibri"/>
                <w:sz w:val="16"/>
                <w:szCs w:val="16"/>
                <w:lang w:eastAsia="en-US"/>
              </w:rPr>
              <w:t>2020 г.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63CC" w:rsidRPr="002E1BCF" w:rsidRDefault="00C763CC" w:rsidP="00C763CC">
            <w:pPr>
              <w:jc w:val="center"/>
              <w:rPr>
                <w:sz w:val="16"/>
                <w:szCs w:val="16"/>
              </w:rPr>
            </w:pPr>
            <w:r w:rsidRPr="002E1BCF">
              <w:rPr>
                <w:sz w:val="16"/>
                <w:szCs w:val="16"/>
              </w:rPr>
              <w:t>МБ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763CC" w:rsidRPr="002E1BCF" w:rsidRDefault="00C763CC" w:rsidP="00C763CC">
            <w:pPr>
              <w:jc w:val="center"/>
              <w:rPr>
                <w:sz w:val="16"/>
                <w:szCs w:val="16"/>
              </w:rPr>
            </w:pPr>
            <w:r w:rsidRPr="002E1BCF">
              <w:rPr>
                <w:sz w:val="16"/>
                <w:szCs w:val="16"/>
              </w:rPr>
              <w:t>202,99</w:t>
            </w:r>
          </w:p>
        </w:tc>
        <w:tc>
          <w:tcPr>
            <w:tcW w:w="956" w:type="dxa"/>
            <w:shd w:val="clear" w:color="auto" w:fill="auto"/>
            <w:vAlign w:val="center"/>
          </w:tcPr>
          <w:p w:rsidR="00C763CC" w:rsidRPr="002E1BCF" w:rsidRDefault="00C763CC" w:rsidP="00C763CC">
            <w:pPr>
              <w:jc w:val="center"/>
              <w:rPr>
                <w:sz w:val="16"/>
                <w:szCs w:val="16"/>
              </w:rPr>
            </w:pPr>
            <w:r w:rsidRPr="002E1BCF">
              <w:rPr>
                <w:sz w:val="16"/>
                <w:szCs w:val="16"/>
              </w:rPr>
              <w:t>200,32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C763CC" w:rsidRPr="002E1BCF" w:rsidRDefault="00C763CC" w:rsidP="00C763CC">
            <w:pPr>
              <w:jc w:val="center"/>
              <w:rPr>
                <w:sz w:val="16"/>
                <w:szCs w:val="16"/>
              </w:rPr>
            </w:pPr>
            <w:r w:rsidRPr="002E1BCF">
              <w:rPr>
                <w:sz w:val="16"/>
                <w:szCs w:val="16"/>
              </w:rPr>
              <w:t>9</w:t>
            </w:r>
            <w:r>
              <w:rPr>
                <w:sz w:val="16"/>
                <w:szCs w:val="16"/>
              </w:rPr>
              <w:t>8</w:t>
            </w:r>
            <w:r w:rsidRPr="002E1BCF">
              <w:rPr>
                <w:sz w:val="16"/>
                <w:szCs w:val="16"/>
              </w:rPr>
              <w:t>,68</w:t>
            </w:r>
          </w:p>
        </w:tc>
        <w:tc>
          <w:tcPr>
            <w:tcW w:w="1437" w:type="dxa"/>
            <w:shd w:val="clear" w:color="auto" w:fill="auto"/>
          </w:tcPr>
          <w:p w:rsidR="00C763CC" w:rsidRPr="002E1BCF" w:rsidRDefault="00C763CC" w:rsidP="009D5792">
            <w:pPr>
              <w:spacing w:line="204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2E1BCF">
              <w:rPr>
                <w:rFonts w:eastAsia="Calibri"/>
                <w:sz w:val="16"/>
                <w:szCs w:val="16"/>
                <w:lang w:eastAsia="en-US"/>
              </w:rPr>
              <w:t>Количество оборудованных мест, для инвалидов,</w:t>
            </w:r>
            <w:r w:rsidR="009D5792"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  <w:r w:rsidRPr="002E1BCF">
              <w:rPr>
                <w:rFonts w:eastAsia="Calibri"/>
                <w:sz w:val="16"/>
                <w:szCs w:val="16"/>
                <w:lang w:eastAsia="en-US"/>
              </w:rPr>
              <w:t>ед.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C763CC" w:rsidRPr="002E1BCF" w:rsidRDefault="00C763CC" w:rsidP="00C763CC">
            <w:pPr>
              <w:jc w:val="center"/>
              <w:rPr>
                <w:sz w:val="16"/>
                <w:szCs w:val="16"/>
              </w:rPr>
            </w:pPr>
            <w:r w:rsidRPr="002E1BCF">
              <w:rPr>
                <w:sz w:val="16"/>
                <w:szCs w:val="16"/>
              </w:rPr>
              <w:t>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C763CC" w:rsidRPr="002E1BCF" w:rsidRDefault="00C763CC" w:rsidP="00C763CC">
            <w:pPr>
              <w:jc w:val="center"/>
              <w:rPr>
                <w:sz w:val="16"/>
                <w:szCs w:val="16"/>
              </w:rPr>
            </w:pPr>
            <w:r w:rsidRPr="002E1BCF">
              <w:rPr>
                <w:sz w:val="16"/>
                <w:szCs w:val="16"/>
              </w:rPr>
              <w:t>12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C763CC" w:rsidRPr="002E1BCF" w:rsidRDefault="00C763CC" w:rsidP="00C763CC">
            <w:pPr>
              <w:jc w:val="center"/>
              <w:rPr>
                <w:sz w:val="16"/>
                <w:szCs w:val="16"/>
              </w:rPr>
            </w:pPr>
            <w:r w:rsidRPr="002E1BCF">
              <w:rPr>
                <w:sz w:val="16"/>
                <w:szCs w:val="16"/>
              </w:rPr>
              <w:t>133</w:t>
            </w:r>
          </w:p>
        </w:tc>
        <w:tc>
          <w:tcPr>
            <w:tcW w:w="1844" w:type="dxa"/>
            <w:shd w:val="clear" w:color="auto" w:fill="auto"/>
          </w:tcPr>
          <w:p w:rsidR="00C763CC" w:rsidRPr="002E1BCF" w:rsidRDefault="00C763CC" w:rsidP="00C763CC">
            <w:pPr>
              <w:spacing w:line="204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2E1BCF">
              <w:rPr>
                <w:rFonts w:eastAsia="Calibri"/>
                <w:sz w:val="16"/>
                <w:szCs w:val="16"/>
                <w:lang w:eastAsia="en-US"/>
              </w:rPr>
              <w:t xml:space="preserve">Комитет по развитию городского хозяйства (совместно с </w:t>
            </w:r>
            <w:r w:rsidRPr="002E1BCF">
              <w:rPr>
                <w:rFonts w:eastAsia="Calibri"/>
                <w:bCs/>
                <w:sz w:val="16"/>
                <w:szCs w:val="16"/>
                <w:lang w:eastAsia="en-US"/>
              </w:rPr>
              <w:t xml:space="preserve">МКУ «ГЦ </w:t>
            </w:r>
            <w:proofErr w:type="gramStart"/>
            <w:r w:rsidRPr="002E1BCF">
              <w:rPr>
                <w:rFonts w:eastAsia="Calibri"/>
                <w:bCs/>
                <w:sz w:val="16"/>
                <w:szCs w:val="16"/>
                <w:lang w:eastAsia="en-US"/>
              </w:rPr>
              <w:t>ЖКХ</w:t>
            </w:r>
            <w:proofErr w:type="gramEnd"/>
            <w:r w:rsidRPr="002E1BCF">
              <w:rPr>
                <w:rFonts w:eastAsia="Calibri"/>
                <w:bCs/>
                <w:sz w:val="16"/>
                <w:szCs w:val="16"/>
                <w:lang w:eastAsia="en-US"/>
              </w:rPr>
              <w:t xml:space="preserve"> ЗАТО г.Североморск»)</w:t>
            </w:r>
            <w:r w:rsidRPr="002E1BCF"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</w:p>
        </w:tc>
      </w:tr>
      <w:tr w:rsidR="00C763CC" w:rsidRPr="002E1BCF" w:rsidTr="00E71A16">
        <w:tc>
          <w:tcPr>
            <w:tcW w:w="824" w:type="dxa"/>
            <w:shd w:val="clear" w:color="auto" w:fill="auto"/>
          </w:tcPr>
          <w:p w:rsidR="00C763CC" w:rsidRPr="002E1BCF" w:rsidRDefault="00C763CC" w:rsidP="00C763CC">
            <w:pPr>
              <w:jc w:val="center"/>
              <w:rPr>
                <w:sz w:val="16"/>
                <w:szCs w:val="16"/>
              </w:rPr>
            </w:pPr>
            <w:r w:rsidRPr="002E1BCF">
              <w:rPr>
                <w:sz w:val="16"/>
                <w:szCs w:val="16"/>
              </w:rPr>
              <w:t>2.1.10</w:t>
            </w:r>
          </w:p>
        </w:tc>
        <w:tc>
          <w:tcPr>
            <w:tcW w:w="3679" w:type="dxa"/>
            <w:shd w:val="clear" w:color="auto" w:fill="auto"/>
          </w:tcPr>
          <w:p w:rsidR="00C763CC" w:rsidRPr="002E1BCF" w:rsidRDefault="00C763CC" w:rsidP="00C763CC">
            <w:pPr>
              <w:spacing w:line="204" w:lineRule="auto"/>
              <w:rPr>
                <w:rFonts w:eastAsia="Calibri"/>
                <w:sz w:val="16"/>
                <w:szCs w:val="16"/>
                <w:lang w:eastAsia="en-US"/>
              </w:rPr>
            </w:pPr>
            <w:r w:rsidRPr="002E1BCF">
              <w:rPr>
                <w:rFonts w:eastAsia="Calibri"/>
                <w:sz w:val="16"/>
                <w:szCs w:val="16"/>
                <w:lang w:eastAsia="en-US"/>
              </w:rPr>
              <w:t>Оборудование пешеходных путей и переходов (в т. ч. съезды с тротуаров и др.)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763CC" w:rsidRDefault="00C763CC" w:rsidP="00C763CC">
            <w:r w:rsidRPr="003B6E9A">
              <w:rPr>
                <w:rFonts w:eastAsia="Calibri"/>
                <w:sz w:val="16"/>
                <w:szCs w:val="16"/>
                <w:lang w:eastAsia="en-US"/>
              </w:rPr>
              <w:t>2020 г.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63CC" w:rsidRPr="002E1BCF" w:rsidRDefault="00C763CC" w:rsidP="00C763CC">
            <w:pPr>
              <w:jc w:val="center"/>
              <w:rPr>
                <w:sz w:val="16"/>
                <w:szCs w:val="16"/>
              </w:rPr>
            </w:pPr>
            <w:r w:rsidRPr="002E1BCF">
              <w:rPr>
                <w:sz w:val="16"/>
                <w:szCs w:val="16"/>
              </w:rPr>
              <w:t>МБ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763CC" w:rsidRPr="002E1BCF" w:rsidRDefault="00C763CC" w:rsidP="00C763CC">
            <w:pPr>
              <w:jc w:val="center"/>
              <w:rPr>
                <w:sz w:val="16"/>
                <w:szCs w:val="16"/>
              </w:rPr>
            </w:pPr>
            <w:r w:rsidRPr="002E1BCF">
              <w:rPr>
                <w:sz w:val="16"/>
                <w:szCs w:val="16"/>
              </w:rPr>
              <w:t>-</w:t>
            </w:r>
          </w:p>
        </w:tc>
        <w:tc>
          <w:tcPr>
            <w:tcW w:w="956" w:type="dxa"/>
            <w:shd w:val="clear" w:color="auto" w:fill="auto"/>
            <w:vAlign w:val="center"/>
          </w:tcPr>
          <w:p w:rsidR="00C763CC" w:rsidRPr="002E1BCF" w:rsidRDefault="00C763CC" w:rsidP="00C763CC">
            <w:pPr>
              <w:jc w:val="center"/>
              <w:rPr>
                <w:sz w:val="16"/>
                <w:szCs w:val="16"/>
              </w:rPr>
            </w:pPr>
            <w:r w:rsidRPr="002E1BCF">
              <w:rPr>
                <w:sz w:val="16"/>
                <w:szCs w:val="16"/>
              </w:rPr>
              <w:t>-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C763CC" w:rsidRPr="002E1BCF" w:rsidRDefault="00C763CC" w:rsidP="00C763CC">
            <w:pPr>
              <w:jc w:val="center"/>
              <w:rPr>
                <w:sz w:val="16"/>
                <w:szCs w:val="16"/>
              </w:rPr>
            </w:pPr>
            <w:r w:rsidRPr="002E1BCF">
              <w:rPr>
                <w:sz w:val="16"/>
                <w:szCs w:val="16"/>
              </w:rPr>
              <w:t>-</w:t>
            </w:r>
          </w:p>
        </w:tc>
        <w:tc>
          <w:tcPr>
            <w:tcW w:w="1437" w:type="dxa"/>
            <w:shd w:val="clear" w:color="auto" w:fill="auto"/>
          </w:tcPr>
          <w:p w:rsidR="00C763CC" w:rsidRPr="002E1BCF" w:rsidRDefault="00C763CC" w:rsidP="009D5792">
            <w:pPr>
              <w:spacing w:line="204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2E1BCF">
              <w:rPr>
                <w:rFonts w:eastAsia="Calibri"/>
                <w:sz w:val="16"/>
                <w:szCs w:val="16"/>
                <w:lang w:eastAsia="en-US"/>
              </w:rPr>
              <w:t>Доля оборудованных пешеходных путей и переходов,</w:t>
            </w:r>
            <w:r w:rsidR="009D5792"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  <w:r w:rsidRPr="002E1BCF">
              <w:rPr>
                <w:rFonts w:eastAsia="Calibri"/>
                <w:sz w:val="16"/>
                <w:szCs w:val="16"/>
                <w:lang w:eastAsia="en-US"/>
              </w:rPr>
              <w:t xml:space="preserve">% 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C763CC" w:rsidRPr="002E1BCF" w:rsidRDefault="00C763CC" w:rsidP="00C763CC">
            <w:pPr>
              <w:jc w:val="center"/>
              <w:rPr>
                <w:sz w:val="16"/>
                <w:szCs w:val="16"/>
              </w:rPr>
            </w:pPr>
            <w:r w:rsidRPr="002E1BCF">
              <w:rPr>
                <w:sz w:val="16"/>
                <w:szCs w:val="16"/>
              </w:rPr>
              <w:t>60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C763CC" w:rsidRPr="002E1BCF" w:rsidRDefault="00C763CC" w:rsidP="00C763CC">
            <w:pPr>
              <w:jc w:val="center"/>
              <w:rPr>
                <w:sz w:val="16"/>
                <w:szCs w:val="16"/>
              </w:rPr>
            </w:pPr>
            <w:r w:rsidRPr="002E1BCF">
              <w:rPr>
                <w:sz w:val="16"/>
                <w:szCs w:val="16"/>
              </w:rPr>
              <w:t>60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C763CC" w:rsidRPr="002E1BCF" w:rsidRDefault="00C763CC" w:rsidP="00C763CC">
            <w:pPr>
              <w:jc w:val="center"/>
              <w:rPr>
                <w:sz w:val="16"/>
                <w:szCs w:val="16"/>
              </w:rPr>
            </w:pPr>
            <w:r w:rsidRPr="002E1BCF">
              <w:rPr>
                <w:sz w:val="16"/>
                <w:szCs w:val="16"/>
              </w:rPr>
              <w:t>100</w:t>
            </w:r>
          </w:p>
        </w:tc>
        <w:tc>
          <w:tcPr>
            <w:tcW w:w="1844" w:type="dxa"/>
            <w:shd w:val="clear" w:color="auto" w:fill="auto"/>
          </w:tcPr>
          <w:p w:rsidR="00C763CC" w:rsidRPr="002E1BCF" w:rsidRDefault="00C763CC" w:rsidP="00C763CC">
            <w:pPr>
              <w:spacing w:line="204" w:lineRule="auto"/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  <w:r w:rsidRPr="002E1BCF">
              <w:rPr>
                <w:rFonts w:eastAsia="Calibri"/>
                <w:sz w:val="16"/>
                <w:szCs w:val="16"/>
                <w:lang w:eastAsia="en-US"/>
              </w:rPr>
              <w:t xml:space="preserve">Комитет по развитию городского хозяйства (совместно с </w:t>
            </w:r>
            <w:r w:rsidRPr="002E1BCF">
              <w:rPr>
                <w:rFonts w:eastAsia="Calibri"/>
                <w:bCs/>
                <w:sz w:val="16"/>
                <w:szCs w:val="16"/>
                <w:lang w:eastAsia="en-US"/>
              </w:rPr>
              <w:t xml:space="preserve">МКУ «ГЦ </w:t>
            </w:r>
            <w:proofErr w:type="gramStart"/>
            <w:r w:rsidRPr="002E1BCF">
              <w:rPr>
                <w:rFonts w:eastAsia="Calibri"/>
                <w:bCs/>
                <w:sz w:val="16"/>
                <w:szCs w:val="16"/>
                <w:lang w:eastAsia="en-US"/>
              </w:rPr>
              <w:t>ЖКХ</w:t>
            </w:r>
            <w:proofErr w:type="gramEnd"/>
            <w:r w:rsidRPr="002E1BCF">
              <w:rPr>
                <w:rFonts w:eastAsia="Calibri"/>
                <w:bCs/>
                <w:sz w:val="16"/>
                <w:szCs w:val="16"/>
                <w:lang w:eastAsia="en-US"/>
              </w:rPr>
              <w:t xml:space="preserve"> ЗАТО г.Североморск»)</w:t>
            </w:r>
          </w:p>
        </w:tc>
      </w:tr>
      <w:tr w:rsidR="00C763CC" w:rsidRPr="002E1BCF" w:rsidTr="00E71A16">
        <w:tc>
          <w:tcPr>
            <w:tcW w:w="824" w:type="dxa"/>
            <w:shd w:val="clear" w:color="auto" w:fill="auto"/>
          </w:tcPr>
          <w:p w:rsidR="00C763CC" w:rsidRPr="002E1BCF" w:rsidRDefault="00C763CC" w:rsidP="00C763CC">
            <w:pPr>
              <w:jc w:val="center"/>
              <w:rPr>
                <w:sz w:val="16"/>
                <w:szCs w:val="16"/>
              </w:rPr>
            </w:pPr>
            <w:r w:rsidRPr="002E1BCF">
              <w:rPr>
                <w:sz w:val="16"/>
                <w:szCs w:val="16"/>
              </w:rPr>
              <w:t>2.1.11</w:t>
            </w:r>
          </w:p>
        </w:tc>
        <w:tc>
          <w:tcPr>
            <w:tcW w:w="3679" w:type="dxa"/>
            <w:shd w:val="clear" w:color="auto" w:fill="auto"/>
          </w:tcPr>
          <w:p w:rsidR="00C763CC" w:rsidRPr="002E1BCF" w:rsidRDefault="00C763CC" w:rsidP="00C763CC">
            <w:pPr>
              <w:spacing w:line="204" w:lineRule="auto"/>
              <w:rPr>
                <w:rFonts w:eastAsia="Calibri"/>
                <w:sz w:val="16"/>
                <w:szCs w:val="16"/>
                <w:lang w:eastAsia="en-US"/>
              </w:rPr>
            </w:pPr>
            <w:r w:rsidRPr="002E1BCF">
              <w:rPr>
                <w:rFonts w:eastAsia="Calibri"/>
                <w:sz w:val="16"/>
                <w:szCs w:val="16"/>
                <w:lang w:eastAsia="en-US"/>
              </w:rPr>
              <w:t>На местах, установленных для стоянки (остановки) автотранспортных средств, оборудовать не менее 10% (но не менее одного места) для парковки специальных автотранспортных средств инвалидов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763CC" w:rsidRDefault="00C763CC" w:rsidP="00C763CC">
            <w:r w:rsidRPr="003B6E9A">
              <w:rPr>
                <w:rFonts w:eastAsia="Calibri"/>
                <w:sz w:val="16"/>
                <w:szCs w:val="16"/>
                <w:lang w:eastAsia="en-US"/>
              </w:rPr>
              <w:t>2020 г.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63CC" w:rsidRPr="002E1BCF" w:rsidRDefault="00C763CC" w:rsidP="00C763CC">
            <w:pPr>
              <w:jc w:val="center"/>
              <w:rPr>
                <w:sz w:val="16"/>
                <w:szCs w:val="16"/>
              </w:rPr>
            </w:pPr>
            <w:r w:rsidRPr="002E1BCF">
              <w:rPr>
                <w:rFonts w:eastAsia="Calibri"/>
                <w:spacing w:val="-4"/>
                <w:sz w:val="16"/>
                <w:szCs w:val="16"/>
                <w:lang w:eastAsia="en-US"/>
              </w:rPr>
              <w:t>Средства учреждений и организаций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763CC" w:rsidRPr="002E1BCF" w:rsidRDefault="00C763CC" w:rsidP="00C763CC">
            <w:pPr>
              <w:jc w:val="center"/>
              <w:rPr>
                <w:sz w:val="16"/>
                <w:szCs w:val="16"/>
              </w:rPr>
            </w:pPr>
            <w:r w:rsidRPr="002E1BCF">
              <w:rPr>
                <w:sz w:val="16"/>
                <w:szCs w:val="16"/>
              </w:rPr>
              <w:t>-</w:t>
            </w:r>
          </w:p>
        </w:tc>
        <w:tc>
          <w:tcPr>
            <w:tcW w:w="956" w:type="dxa"/>
            <w:shd w:val="clear" w:color="auto" w:fill="auto"/>
            <w:vAlign w:val="center"/>
          </w:tcPr>
          <w:p w:rsidR="00C763CC" w:rsidRPr="002E1BCF" w:rsidRDefault="00C763CC" w:rsidP="00C763CC">
            <w:pPr>
              <w:jc w:val="center"/>
              <w:rPr>
                <w:sz w:val="16"/>
                <w:szCs w:val="16"/>
              </w:rPr>
            </w:pPr>
            <w:r w:rsidRPr="002E1BCF">
              <w:rPr>
                <w:sz w:val="16"/>
                <w:szCs w:val="16"/>
              </w:rPr>
              <w:t>-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C763CC" w:rsidRPr="002E1BCF" w:rsidRDefault="00C763CC" w:rsidP="00C763CC">
            <w:pPr>
              <w:jc w:val="center"/>
              <w:rPr>
                <w:sz w:val="16"/>
                <w:szCs w:val="16"/>
              </w:rPr>
            </w:pPr>
            <w:r w:rsidRPr="002E1BCF">
              <w:rPr>
                <w:sz w:val="16"/>
                <w:szCs w:val="16"/>
              </w:rPr>
              <w:t>-</w:t>
            </w:r>
          </w:p>
        </w:tc>
        <w:tc>
          <w:tcPr>
            <w:tcW w:w="1437" w:type="dxa"/>
            <w:shd w:val="clear" w:color="auto" w:fill="auto"/>
          </w:tcPr>
          <w:p w:rsidR="00C763CC" w:rsidRPr="002E1BCF" w:rsidRDefault="00C763CC" w:rsidP="009D5792">
            <w:pPr>
              <w:spacing w:line="204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2E1BCF">
              <w:rPr>
                <w:rFonts w:eastAsia="Calibri"/>
                <w:sz w:val="16"/>
                <w:szCs w:val="16"/>
                <w:lang w:eastAsia="en-US"/>
              </w:rPr>
              <w:t>Доля оборудованных мест, для инвалидов, %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C763CC" w:rsidRPr="002E1BCF" w:rsidRDefault="00C763CC" w:rsidP="00C763CC">
            <w:pPr>
              <w:jc w:val="center"/>
              <w:rPr>
                <w:sz w:val="16"/>
                <w:szCs w:val="16"/>
              </w:rPr>
            </w:pPr>
            <w:r w:rsidRPr="002E1BCF">
              <w:rPr>
                <w:sz w:val="16"/>
                <w:szCs w:val="16"/>
              </w:rPr>
              <w:t>100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C763CC" w:rsidRPr="002E1BCF" w:rsidRDefault="00C763CC" w:rsidP="00C763CC">
            <w:pPr>
              <w:jc w:val="center"/>
              <w:rPr>
                <w:sz w:val="16"/>
                <w:szCs w:val="16"/>
              </w:rPr>
            </w:pPr>
            <w:r w:rsidRPr="002E1BCF">
              <w:rPr>
                <w:sz w:val="16"/>
                <w:szCs w:val="16"/>
              </w:rPr>
              <w:t>100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C763CC" w:rsidRPr="002E1BCF" w:rsidRDefault="00C763CC" w:rsidP="00C763CC">
            <w:pPr>
              <w:jc w:val="center"/>
              <w:rPr>
                <w:sz w:val="16"/>
                <w:szCs w:val="16"/>
              </w:rPr>
            </w:pPr>
            <w:r w:rsidRPr="002E1BCF">
              <w:rPr>
                <w:sz w:val="16"/>
                <w:szCs w:val="16"/>
              </w:rPr>
              <w:t>100</w:t>
            </w:r>
          </w:p>
        </w:tc>
        <w:tc>
          <w:tcPr>
            <w:tcW w:w="1844" w:type="dxa"/>
            <w:shd w:val="clear" w:color="auto" w:fill="auto"/>
          </w:tcPr>
          <w:p w:rsidR="00C763CC" w:rsidRPr="002E1BCF" w:rsidRDefault="00C763CC" w:rsidP="00C763CC">
            <w:pPr>
              <w:jc w:val="center"/>
              <w:rPr>
                <w:sz w:val="16"/>
                <w:szCs w:val="16"/>
              </w:rPr>
            </w:pPr>
            <w:r w:rsidRPr="002E1BCF">
              <w:rPr>
                <w:sz w:val="16"/>
                <w:szCs w:val="16"/>
              </w:rPr>
              <w:t>Учреждения, организации</w:t>
            </w:r>
          </w:p>
        </w:tc>
      </w:tr>
      <w:tr w:rsidR="002E1BCF" w:rsidRPr="002E1BCF" w:rsidTr="00E71A16">
        <w:tc>
          <w:tcPr>
            <w:tcW w:w="15276" w:type="dxa"/>
            <w:gridSpan w:val="12"/>
            <w:shd w:val="clear" w:color="auto" w:fill="auto"/>
          </w:tcPr>
          <w:p w:rsidR="002E1BCF" w:rsidRPr="002E1BCF" w:rsidRDefault="002E1BCF" w:rsidP="00653EB1">
            <w:pPr>
              <w:spacing w:line="204" w:lineRule="auto"/>
              <w:rPr>
                <w:rFonts w:eastAsia="Calibri"/>
                <w:sz w:val="16"/>
                <w:szCs w:val="16"/>
                <w:lang w:eastAsia="en-US"/>
              </w:rPr>
            </w:pPr>
            <w:r w:rsidRPr="002E1BCF">
              <w:rPr>
                <w:b/>
                <w:sz w:val="16"/>
                <w:szCs w:val="16"/>
              </w:rPr>
              <w:t>Обеспечение творческого и культурного развития личности</w:t>
            </w:r>
          </w:p>
        </w:tc>
      </w:tr>
      <w:tr w:rsidR="00C763CC" w:rsidRPr="002E1BCF" w:rsidTr="00E71A16">
        <w:tc>
          <w:tcPr>
            <w:tcW w:w="824" w:type="dxa"/>
            <w:shd w:val="clear" w:color="auto" w:fill="auto"/>
          </w:tcPr>
          <w:p w:rsidR="00C763CC" w:rsidRPr="002E1BCF" w:rsidRDefault="00C763CC" w:rsidP="00C763CC">
            <w:pPr>
              <w:spacing w:line="204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2E1BCF">
              <w:rPr>
                <w:rFonts w:eastAsia="Calibri"/>
                <w:sz w:val="16"/>
                <w:szCs w:val="16"/>
                <w:lang w:eastAsia="en-US"/>
              </w:rPr>
              <w:t>2.1.20</w:t>
            </w:r>
          </w:p>
        </w:tc>
        <w:tc>
          <w:tcPr>
            <w:tcW w:w="3679" w:type="dxa"/>
            <w:shd w:val="clear" w:color="auto" w:fill="auto"/>
          </w:tcPr>
          <w:p w:rsidR="00C763CC" w:rsidRPr="002E1BCF" w:rsidRDefault="00C763CC" w:rsidP="00C763CC">
            <w:pPr>
              <w:spacing w:line="204" w:lineRule="auto"/>
              <w:rPr>
                <w:rFonts w:eastAsia="Calibri"/>
                <w:sz w:val="16"/>
                <w:szCs w:val="16"/>
                <w:lang w:eastAsia="en-US"/>
              </w:rPr>
            </w:pPr>
            <w:r w:rsidRPr="002E1BCF">
              <w:rPr>
                <w:rFonts w:eastAsia="Calibri"/>
                <w:sz w:val="16"/>
                <w:szCs w:val="16"/>
                <w:lang w:eastAsia="en-US"/>
              </w:rPr>
              <w:t>Проведение ежегодного открытого городского фестиваля творчества людей с ограниченными возможностями «Мы вместе»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763CC" w:rsidRDefault="00C763CC" w:rsidP="00C763CC">
            <w:r w:rsidRPr="00DB4E90">
              <w:rPr>
                <w:rFonts w:eastAsia="Calibri"/>
                <w:sz w:val="16"/>
                <w:szCs w:val="16"/>
                <w:lang w:eastAsia="en-US"/>
              </w:rPr>
              <w:t>2020 г.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63CC" w:rsidRPr="002E1BCF" w:rsidRDefault="00C763CC" w:rsidP="00C763CC">
            <w:pPr>
              <w:jc w:val="center"/>
              <w:rPr>
                <w:sz w:val="16"/>
                <w:szCs w:val="16"/>
              </w:rPr>
            </w:pPr>
            <w:r w:rsidRPr="002E1BCF">
              <w:rPr>
                <w:sz w:val="16"/>
                <w:szCs w:val="16"/>
              </w:rPr>
              <w:t>МБ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763CC" w:rsidRPr="002E1BCF" w:rsidRDefault="00C763CC" w:rsidP="00C763CC">
            <w:pPr>
              <w:jc w:val="center"/>
              <w:rPr>
                <w:sz w:val="16"/>
                <w:szCs w:val="16"/>
              </w:rPr>
            </w:pPr>
            <w:r w:rsidRPr="002E1BCF">
              <w:rPr>
                <w:sz w:val="16"/>
                <w:szCs w:val="16"/>
              </w:rPr>
              <w:t xml:space="preserve"> 0</w:t>
            </w:r>
          </w:p>
        </w:tc>
        <w:tc>
          <w:tcPr>
            <w:tcW w:w="956" w:type="dxa"/>
            <w:shd w:val="clear" w:color="auto" w:fill="auto"/>
            <w:vAlign w:val="center"/>
          </w:tcPr>
          <w:p w:rsidR="00C763CC" w:rsidRPr="002E1BCF" w:rsidRDefault="00C763CC" w:rsidP="00C763CC">
            <w:pPr>
              <w:jc w:val="center"/>
              <w:rPr>
                <w:sz w:val="16"/>
                <w:szCs w:val="16"/>
              </w:rPr>
            </w:pPr>
            <w:r w:rsidRPr="002E1BCF">
              <w:rPr>
                <w:sz w:val="16"/>
                <w:szCs w:val="16"/>
              </w:rPr>
              <w:t>0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C763CC" w:rsidRPr="002E1BCF" w:rsidRDefault="00C763CC" w:rsidP="00C763CC">
            <w:pPr>
              <w:jc w:val="center"/>
              <w:rPr>
                <w:sz w:val="16"/>
                <w:szCs w:val="16"/>
              </w:rPr>
            </w:pPr>
            <w:r w:rsidRPr="002E1BCF">
              <w:rPr>
                <w:sz w:val="16"/>
                <w:szCs w:val="16"/>
              </w:rPr>
              <w:t>0</w:t>
            </w:r>
          </w:p>
        </w:tc>
        <w:tc>
          <w:tcPr>
            <w:tcW w:w="1437" w:type="dxa"/>
            <w:shd w:val="clear" w:color="auto" w:fill="auto"/>
          </w:tcPr>
          <w:p w:rsidR="00C763CC" w:rsidRPr="002E1BCF" w:rsidRDefault="00C763CC" w:rsidP="00C763CC">
            <w:pPr>
              <w:spacing w:line="204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2E1BCF">
              <w:rPr>
                <w:rFonts w:eastAsia="Calibri"/>
                <w:sz w:val="16"/>
                <w:szCs w:val="16"/>
                <w:lang w:eastAsia="en-US"/>
              </w:rPr>
              <w:t>Количество мероприятий, ед.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C763CC" w:rsidRPr="009D5792" w:rsidRDefault="00C763CC" w:rsidP="00C763CC">
            <w:pPr>
              <w:jc w:val="center"/>
              <w:rPr>
                <w:sz w:val="16"/>
                <w:szCs w:val="16"/>
                <w:highlight w:val="yellow"/>
              </w:rPr>
            </w:pPr>
            <w:r w:rsidRPr="009D5792">
              <w:rPr>
                <w:sz w:val="16"/>
                <w:szCs w:val="16"/>
                <w:highlight w:val="yellow"/>
              </w:rPr>
              <w:t>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C763CC" w:rsidRPr="009D5792" w:rsidRDefault="00C763CC" w:rsidP="00C763CC">
            <w:pPr>
              <w:jc w:val="center"/>
              <w:rPr>
                <w:sz w:val="16"/>
                <w:szCs w:val="16"/>
                <w:highlight w:val="yellow"/>
              </w:rPr>
            </w:pPr>
            <w:r w:rsidRPr="009D5792">
              <w:rPr>
                <w:sz w:val="16"/>
                <w:szCs w:val="16"/>
                <w:highlight w:val="yellow"/>
              </w:rPr>
              <w:t>0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C763CC" w:rsidRPr="009D5792" w:rsidRDefault="00C763CC" w:rsidP="00C763CC">
            <w:pPr>
              <w:jc w:val="center"/>
              <w:rPr>
                <w:sz w:val="16"/>
                <w:szCs w:val="16"/>
                <w:highlight w:val="yellow"/>
              </w:rPr>
            </w:pPr>
            <w:r w:rsidRPr="009D5792">
              <w:rPr>
                <w:sz w:val="16"/>
                <w:szCs w:val="16"/>
                <w:highlight w:val="yellow"/>
              </w:rPr>
              <w:t>0</w:t>
            </w:r>
          </w:p>
        </w:tc>
        <w:tc>
          <w:tcPr>
            <w:tcW w:w="1844" w:type="dxa"/>
            <w:shd w:val="clear" w:color="auto" w:fill="auto"/>
          </w:tcPr>
          <w:p w:rsidR="00C763CC" w:rsidRPr="002E1BCF" w:rsidRDefault="00C763CC" w:rsidP="00C763CC">
            <w:pPr>
              <w:spacing w:line="204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0E11DD">
              <w:rPr>
                <w:rFonts w:eastAsia="Calibri"/>
                <w:sz w:val="16"/>
                <w:szCs w:val="16"/>
                <w:lang w:eastAsia="en-US"/>
              </w:rPr>
              <w:t>Управление культуры, спорта, молодежной политики и международных связей</w:t>
            </w:r>
          </w:p>
        </w:tc>
      </w:tr>
      <w:tr w:rsidR="00C763CC" w:rsidRPr="002E1BCF" w:rsidTr="00E71A16">
        <w:tc>
          <w:tcPr>
            <w:tcW w:w="824" w:type="dxa"/>
            <w:shd w:val="clear" w:color="auto" w:fill="auto"/>
          </w:tcPr>
          <w:p w:rsidR="00C763CC" w:rsidRPr="002E1BCF" w:rsidRDefault="00C763CC" w:rsidP="00C763CC">
            <w:pPr>
              <w:spacing w:line="204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2E1BCF">
              <w:rPr>
                <w:rFonts w:eastAsia="Calibri"/>
                <w:sz w:val="16"/>
                <w:szCs w:val="16"/>
                <w:lang w:eastAsia="en-US"/>
              </w:rPr>
              <w:t>2.1.21</w:t>
            </w:r>
          </w:p>
        </w:tc>
        <w:tc>
          <w:tcPr>
            <w:tcW w:w="3679" w:type="dxa"/>
            <w:shd w:val="clear" w:color="auto" w:fill="auto"/>
          </w:tcPr>
          <w:p w:rsidR="00C763CC" w:rsidRPr="002E1BCF" w:rsidRDefault="00C763CC" w:rsidP="00C763CC">
            <w:pPr>
              <w:spacing w:line="204" w:lineRule="auto"/>
              <w:rPr>
                <w:rFonts w:eastAsia="Calibri"/>
                <w:sz w:val="16"/>
                <w:szCs w:val="16"/>
                <w:lang w:eastAsia="en-US"/>
              </w:rPr>
            </w:pPr>
            <w:r w:rsidRPr="002E1BCF">
              <w:rPr>
                <w:rFonts w:eastAsia="Calibri"/>
                <w:sz w:val="16"/>
                <w:szCs w:val="16"/>
                <w:lang w:eastAsia="en-US"/>
              </w:rPr>
              <w:t>Проведение выставки работ декоративно-прикладного творчества инвалидов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763CC" w:rsidRDefault="00C763CC" w:rsidP="00C763CC">
            <w:r w:rsidRPr="00DB4E90">
              <w:rPr>
                <w:rFonts w:eastAsia="Calibri"/>
                <w:sz w:val="16"/>
                <w:szCs w:val="16"/>
                <w:lang w:eastAsia="en-US"/>
              </w:rPr>
              <w:t>2020 г.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63CC" w:rsidRPr="002E1BCF" w:rsidRDefault="00C763CC" w:rsidP="00C763CC">
            <w:pPr>
              <w:jc w:val="center"/>
              <w:rPr>
                <w:sz w:val="16"/>
                <w:szCs w:val="16"/>
              </w:rPr>
            </w:pPr>
            <w:r w:rsidRPr="002E1BCF">
              <w:rPr>
                <w:sz w:val="16"/>
                <w:szCs w:val="16"/>
              </w:rPr>
              <w:t>МБ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763CC" w:rsidRPr="002E1BCF" w:rsidRDefault="00C763CC" w:rsidP="00C763CC">
            <w:pPr>
              <w:jc w:val="center"/>
              <w:rPr>
                <w:sz w:val="16"/>
                <w:szCs w:val="16"/>
              </w:rPr>
            </w:pPr>
            <w:r w:rsidRPr="002E1BCF">
              <w:rPr>
                <w:sz w:val="16"/>
                <w:szCs w:val="16"/>
              </w:rPr>
              <w:t>-</w:t>
            </w:r>
          </w:p>
        </w:tc>
        <w:tc>
          <w:tcPr>
            <w:tcW w:w="956" w:type="dxa"/>
            <w:shd w:val="clear" w:color="auto" w:fill="auto"/>
            <w:vAlign w:val="center"/>
          </w:tcPr>
          <w:p w:rsidR="00C763CC" w:rsidRPr="002E1BCF" w:rsidRDefault="00C763CC" w:rsidP="00C763CC">
            <w:pPr>
              <w:jc w:val="center"/>
              <w:rPr>
                <w:sz w:val="16"/>
                <w:szCs w:val="16"/>
              </w:rPr>
            </w:pPr>
            <w:r w:rsidRPr="002E1BCF">
              <w:rPr>
                <w:sz w:val="16"/>
                <w:szCs w:val="16"/>
              </w:rPr>
              <w:t>-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C763CC" w:rsidRPr="002E1BCF" w:rsidRDefault="00C763CC" w:rsidP="00C763CC">
            <w:pPr>
              <w:jc w:val="center"/>
              <w:rPr>
                <w:sz w:val="16"/>
                <w:szCs w:val="16"/>
              </w:rPr>
            </w:pPr>
            <w:r w:rsidRPr="002E1BCF">
              <w:rPr>
                <w:sz w:val="16"/>
                <w:szCs w:val="16"/>
              </w:rPr>
              <w:t>-</w:t>
            </w:r>
          </w:p>
        </w:tc>
        <w:tc>
          <w:tcPr>
            <w:tcW w:w="1437" w:type="dxa"/>
            <w:shd w:val="clear" w:color="auto" w:fill="auto"/>
          </w:tcPr>
          <w:p w:rsidR="00C763CC" w:rsidRPr="002E1BCF" w:rsidRDefault="00C763CC" w:rsidP="00C763CC">
            <w:pPr>
              <w:spacing w:line="204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2E1BCF">
              <w:rPr>
                <w:rFonts w:eastAsia="Calibri"/>
                <w:sz w:val="16"/>
                <w:szCs w:val="16"/>
                <w:lang w:eastAsia="en-US"/>
              </w:rPr>
              <w:t>Количество выставок,</w:t>
            </w:r>
          </w:p>
          <w:p w:rsidR="00C763CC" w:rsidRPr="002E1BCF" w:rsidRDefault="00C763CC" w:rsidP="00C763CC">
            <w:pPr>
              <w:spacing w:line="204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2E1BCF">
              <w:rPr>
                <w:rFonts w:eastAsia="Calibri"/>
                <w:sz w:val="16"/>
                <w:szCs w:val="16"/>
                <w:lang w:eastAsia="en-US"/>
              </w:rPr>
              <w:t>ед.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C763CC" w:rsidRPr="002E1BCF" w:rsidRDefault="00C763CC" w:rsidP="00C763CC">
            <w:pPr>
              <w:jc w:val="center"/>
              <w:rPr>
                <w:sz w:val="16"/>
                <w:szCs w:val="16"/>
              </w:rPr>
            </w:pPr>
            <w:r w:rsidRPr="002E1BCF">
              <w:rPr>
                <w:sz w:val="16"/>
                <w:szCs w:val="16"/>
              </w:rPr>
              <w:t>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C763CC" w:rsidRPr="002E1BCF" w:rsidRDefault="00C763CC" w:rsidP="00C763CC">
            <w:pPr>
              <w:jc w:val="center"/>
              <w:rPr>
                <w:sz w:val="16"/>
                <w:szCs w:val="16"/>
              </w:rPr>
            </w:pPr>
            <w:r w:rsidRPr="002E1BCF">
              <w:rPr>
                <w:sz w:val="16"/>
                <w:szCs w:val="16"/>
              </w:rPr>
              <w:t>1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C763CC" w:rsidRPr="002E1BCF" w:rsidRDefault="00C763CC" w:rsidP="00C763CC">
            <w:pPr>
              <w:jc w:val="center"/>
              <w:rPr>
                <w:sz w:val="16"/>
                <w:szCs w:val="16"/>
              </w:rPr>
            </w:pPr>
            <w:r w:rsidRPr="002E1BCF">
              <w:rPr>
                <w:sz w:val="16"/>
                <w:szCs w:val="16"/>
              </w:rPr>
              <w:t>100</w:t>
            </w:r>
          </w:p>
        </w:tc>
        <w:tc>
          <w:tcPr>
            <w:tcW w:w="1844" w:type="dxa"/>
            <w:shd w:val="clear" w:color="auto" w:fill="auto"/>
          </w:tcPr>
          <w:p w:rsidR="00C763CC" w:rsidRDefault="00C763CC" w:rsidP="00C763CC">
            <w:pPr>
              <w:jc w:val="center"/>
            </w:pPr>
            <w:r w:rsidRPr="00AA68AD">
              <w:rPr>
                <w:rFonts w:eastAsia="Calibri"/>
                <w:sz w:val="16"/>
                <w:szCs w:val="16"/>
                <w:lang w:eastAsia="en-US"/>
              </w:rPr>
              <w:t>Управление культуры, спорта, молодежной политики и международных связей</w:t>
            </w:r>
          </w:p>
        </w:tc>
      </w:tr>
      <w:tr w:rsidR="00C763CC" w:rsidRPr="002E1BCF" w:rsidTr="00E71A16">
        <w:tc>
          <w:tcPr>
            <w:tcW w:w="824" w:type="dxa"/>
            <w:shd w:val="clear" w:color="auto" w:fill="auto"/>
          </w:tcPr>
          <w:p w:rsidR="00C763CC" w:rsidRPr="002E1BCF" w:rsidRDefault="00C763CC" w:rsidP="00C763CC">
            <w:pPr>
              <w:spacing w:line="204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2E1BCF">
              <w:rPr>
                <w:rFonts w:eastAsia="Calibri"/>
                <w:sz w:val="16"/>
                <w:szCs w:val="16"/>
                <w:lang w:eastAsia="en-US"/>
              </w:rPr>
              <w:t>2.1.22</w:t>
            </w:r>
          </w:p>
        </w:tc>
        <w:tc>
          <w:tcPr>
            <w:tcW w:w="3679" w:type="dxa"/>
            <w:shd w:val="clear" w:color="auto" w:fill="auto"/>
          </w:tcPr>
          <w:p w:rsidR="00C763CC" w:rsidRPr="002E1BCF" w:rsidRDefault="00C763CC" w:rsidP="00C763CC">
            <w:pPr>
              <w:spacing w:line="204" w:lineRule="auto"/>
              <w:rPr>
                <w:rFonts w:eastAsia="Calibri"/>
                <w:sz w:val="16"/>
                <w:szCs w:val="16"/>
                <w:lang w:eastAsia="en-US"/>
              </w:rPr>
            </w:pPr>
            <w:r w:rsidRPr="002E1BCF">
              <w:rPr>
                <w:rFonts w:eastAsia="Calibri"/>
                <w:sz w:val="16"/>
                <w:szCs w:val="16"/>
                <w:lang w:eastAsia="en-US"/>
              </w:rPr>
              <w:t>Проведение Новогоднего утренника для детей-инвалидов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763CC" w:rsidRDefault="00C763CC" w:rsidP="00C763CC">
            <w:r w:rsidRPr="00DB4E90">
              <w:rPr>
                <w:rFonts w:eastAsia="Calibri"/>
                <w:sz w:val="16"/>
                <w:szCs w:val="16"/>
                <w:lang w:eastAsia="en-US"/>
              </w:rPr>
              <w:t>2020 г.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63CC" w:rsidRPr="002E1BCF" w:rsidRDefault="00C763CC" w:rsidP="00C763CC">
            <w:pPr>
              <w:jc w:val="center"/>
              <w:rPr>
                <w:sz w:val="16"/>
                <w:szCs w:val="16"/>
              </w:rPr>
            </w:pPr>
            <w:r w:rsidRPr="002E1BCF">
              <w:rPr>
                <w:sz w:val="16"/>
                <w:szCs w:val="16"/>
              </w:rPr>
              <w:t>МБ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763CC" w:rsidRPr="002E1BCF" w:rsidRDefault="00C763CC" w:rsidP="00C763CC">
            <w:pPr>
              <w:jc w:val="center"/>
              <w:rPr>
                <w:sz w:val="16"/>
                <w:szCs w:val="16"/>
              </w:rPr>
            </w:pPr>
            <w:r w:rsidRPr="002E1BCF">
              <w:rPr>
                <w:sz w:val="16"/>
                <w:szCs w:val="16"/>
              </w:rPr>
              <w:t>0</w:t>
            </w:r>
          </w:p>
        </w:tc>
        <w:tc>
          <w:tcPr>
            <w:tcW w:w="956" w:type="dxa"/>
            <w:shd w:val="clear" w:color="auto" w:fill="auto"/>
            <w:vAlign w:val="center"/>
          </w:tcPr>
          <w:p w:rsidR="00C763CC" w:rsidRPr="002E1BCF" w:rsidRDefault="00C763CC" w:rsidP="00C763CC">
            <w:pPr>
              <w:jc w:val="center"/>
              <w:rPr>
                <w:sz w:val="16"/>
                <w:szCs w:val="16"/>
              </w:rPr>
            </w:pPr>
            <w:r w:rsidRPr="002E1BCF">
              <w:rPr>
                <w:sz w:val="16"/>
                <w:szCs w:val="16"/>
              </w:rPr>
              <w:t>0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C763CC" w:rsidRPr="002E1BCF" w:rsidRDefault="00C763CC" w:rsidP="00C763CC">
            <w:pPr>
              <w:jc w:val="center"/>
              <w:rPr>
                <w:sz w:val="16"/>
                <w:szCs w:val="16"/>
              </w:rPr>
            </w:pPr>
            <w:r w:rsidRPr="002E1BCF">
              <w:rPr>
                <w:sz w:val="16"/>
                <w:szCs w:val="16"/>
              </w:rPr>
              <w:t>0</w:t>
            </w:r>
          </w:p>
        </w:tc>
        <w:tc>
          <w:tcPr>
            <w:tcW w:w="1437" w:type="dxa"/>
            <w:shd w:val="clear" w:color="auto" w:fill="auto"/>
          </w:tcPr>
          <w:p w:rsidR="00C763CC" w:rsidRPr="002E1BCF" w:rsidRDefault="00C763CC" w:rsidP="00C763CC">
            <w:pPr>
              <w:spacing w:line="204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2E1BCF">
              <w:rPr>
                <w:rFonts w:eastAsia="Calibri"/>
                <w:sz w:val="16"/>
                <w:szCs w:val="16"/>
                <w:lang w:eastAsia="en-US"/>
              </w:rPr>
              <w:t>Количество мероприятий,</w:t>
            </w:r>
          </w:p>
          <w:p w:rsidR="00C763CC" w:rsidRPr="002E1BCF" w:rsidRDefault="00C763CC" w:rsidP="00C763CC">
            <w:pPr>
              <w:spacing w:line="204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2E1BCF">
              <w:rPr>
                <w:rFonts w:eastAsia="Calibri"/>
                <w:sz w:val="16"/>
                <w:szCs w:val="16"/>
                <w:lang w:eastAsia="en-US"/>
              </w:rPr>
              <w:t>ед.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C763CC" w:rsidRPr="009D5792" w:rsidRDefault="00C763CC" w:rsidP="00C763CC">
            <w:pPr>
              <w:jc w:val="center"/>
              <w:rPr>
                <w:sz w:val="16"/>
                <w:szCs w:val="16"/>
                <w:highlight w:val="yellow"/>
              </w:rPr>
            </w:pPr>
            <w:r w:rsidRPr="009D5792">
              <w:rPr>
                <w:sz w:val="16"/>
                <w:szCs w:val="16"/>
                <w:highlight w:val="yellow"/>
              </w:rPr>
              <w:t>3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C763CC" w:rsidRPr="009D5792" w:rsidRDefault="00C763CC" w:rsidP="00C763CC">
            <w:pPr>
              <w:jc w:val="center"/>
              <w:rPr>
                <w:sz w:val="16"/>
                <w:szCs w:val="16"/>
                <w:highlight w:val="yellow"/>
              </w:rPr>
            </w:pPr>
            <w:r w:rsidRPr="009D5792">
              <w:rPr>
                <w:sz w:val="16"/>
                <w:szCs w:val="16"/>
                <w:highlight w:val="yellow"/>
              </w:rPr>
              <w:t>0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C763CC" w:rsidRPr="009D5792" w:rsidRDefault="00C763CC" w:rsidP="00C763CC">
            <w:pPr>
              <w:jc w:val="center"/>
              <w:rPr>
                <w:sz w:val="16"/>
                <w:szCs w:val="16"/>
                <w:highlight w:val="yellow"/>
              </w:rPr>
            </w:pPr>
            <w:r w:rsidRPr="009D5792">
              <w:rPr>
                <w:sz w:val="16"/>
                <w:szCs w:val="16"/>
                <w:highlight w:val="yellow"/>
              </w:rPr>
              <w:t>0</w:t>
            </w:r>
          </w:p>
        </w:tc>
        <w:tc>
          <w:tcPr>
            <w:tcW w:w="1844" w:type="dxa"/>
            <w:shd w:val="clear" w:color="auto" w:fill="auto"/>
          </w:tcPr>
          <w:p w:rsidR="00C763CC" w:rsidRDefault="00C763CC" w:rsidP="00C763CC">
            <w:pPr>
              <w:jc w:val="center"/>
            </w:pPr>
            <w:r w:rsidRPr="00AA68AD">
              <w:rPr>
                <w:rFonts w:eastAsia="Calibri"/>
                <w:sz w:val="16"/>
                <w:szCs w:val="16"/>
                <w:lang w:eastAsia="en-US"/>
              </w:rPr>
              <w:t>Управление культуры, спорта, молодежной политики и международных связей</w:t>
            </w:r>
          </w:p>
        </w:tc>
      </w:tr>
      <w:tr w:rsidR="00653EB1" w:rsidRPr="002E1BCF" w:rsidTr="00E71A16">
        <w:tc>
          <w:tcPr>
            <w:tcW w:w="824" w:type="dxa"/>
            <w:shd w:val="clear" w:color="auto" w:fill="auto"/>
          </w:tcPr>
          <w:p w:rsidR="002E1BCF" w:rsidRPr="002E1BCF" w:rsidRDefault="002E1BCF" w:rsidP="002F11F0">
            <w:pPr>
              <w:spacing w:line="204" w:lineRule="auto"/>
              <w:rPr>
                <w:rFonts w:eastAsia="Calibri"/>
                <w:sz w:val="16"/>
                <w:szCs w:val="16"/>
                <w:lang w:eastAsia="en-US"/>
              </w:rPr>
            </w:pPr>
            <w:r w:rsidRPr="002E1BCF">
              <w:rPr>
                <w:rFonts w:eastAsia="Calibri"/>
                <w:sz w:val="16"/>
                <w:szCs w:val="16"/>
                <w:lang w:eastAsia="en-US"/>
              </w:rPr>
              <w:t xml:space="preserve"> 2.1.23</w:t>
            </w:r>
          </w:p>
        </w:tc>
        <w:tc>
          <w:tcPr>
            <w:tcW w:w="3679" w:type="dxa"/>
            <w:shd w:val="clear" w:color="auto" w:fill="auto"/>
          </w:tcPr>
          <w:p w:rsidR="002E1BCF" w:rsidRPr="002E1BCF" w:rsidRDefault="002E1BCF" w:rsidP="002F11F0">
            <w:pPr>
              <w:spacing w:line="204" w:lineRule="auto"/>
              <w:rPr>
                <w:rFonts w:eastAsia="Calibri"/>
                <w:sz w:val="16"/>
                <w:szCs w:val="16"/>
                <w:lang w:eastAsia="en-US"/>
              </w:rPr>
            </w:pPr>
            <w:r w:rsidRPr="002E1BCF">
              <w:rPr>
                <w:rFonts w:eastAsia="Calibri"/>
                <w:sz w:val="16"/>
                <w:szCs w:val="16"/>
                <w:lang w:eastAsia="en-US"/>
              </w:rPr>
              <w:t>Обеспечение деятельнос</w:t>
            </w:r>
            <w:r w:rsidRPr="002E1BCF">
              <w:rPr>
                <w:rFonts w:eastAsia="Calibri"/>
                <w:sz w:val="16"/>
                <w:szCs w:val="16"/>
                <w:lang w:eastAsia="en-US"/>
              </w:rPr>
              <w:softHyphen/>
              <w:t>ти клубных формирова</w:t>
            </w:r>
            <w:r w:rsidRPr="002E1BCF">
              <w:rPr>
                <w:rFonts w:eastAsia="Calibri"/>
                <w:sz w:val="16"/>
                <w:szCs w:val="16"/>
                <w:lang w:eastAsia="en-US"/>
              </w:rPr>
              <w:softHyphen/>
              <w:t>ний для людей с ограни</w:t>
            </w:r>
            <w:r w:rsidRPr="002E1BCF">
              <w:rPr>
                <w:rFonts w:eastAsia="Calibri"/>
                <w:sz w:val="16"/>
                <w:szCs w:val="16"/>
                <w:lang w:eastAsia="en-US"/>
              </w:rPr>
              <w:softHyphen/>
              <w:t>ченными возможностями, в т.</w:t>
            </w:r>
            <w:r w:rsidR="009D5792"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  <w:r w:rsidRPr="002E1BCF">
              <w:rPr>
                <w:rFonts w:eastAsia="Calibri"/>
                <w:sz w:val="16"/>
                <w:szCs w:val="16"/>
                <w:lang w:eastAsia="en-US"/>
              </w:rPr>
              <w:t>ч. приобретение костюмов и расходного материала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E1BCF" w:rsidRPr="002E1BCF" w:rsidRDefault="002E1BCF" w:rsidP="00C763CC">
            <w:pPr>
              <w:spacing w:line="204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2E1BCF">
              <w:rPr>
                <w:rFonts w:eastAsia="Calibri"/>
                <w:sz w:val="16"/>
                <w:szCs w:val="16"/>
                <w:lang w:eastAsia="en-US"/>
              </w:rPr>
              <w:t>2020 г.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E1BCF" w:rsidRPr="002E1BCF" w:rsidRDefault="002E1BCF" w:rsidP="002F11F0">
            <w:pPr>
              <w:jc w:val="center"/>
              <w:rPr>
                <w:sz w:val="16"/>
                <w:szCs w:val="16"/>
              </w:rPr>
            </w:pPr>
            <w:r w:rsidRPr="002E1BCF">
              <w:rPr>
                <w:sz w:val="16"/>
                <w:szCs w:val="16"/>
              </w:rPr>
              <w:t>МБ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E1BCF" w:rsidRPr="002E1BCF" w:rsidRDefault="002E1BCF" w:rsidP="002F11F0">
            <w:pPr>
              <w:jc w:val="center"/>
              <w:rPr>
                <w:sz w:val="16"/>
                <w:szCs w:val="16"/>
              </w:rPr>
            </w:pPr>
            <w:r w:rsidRPr="002E1BCF">
              <w:rPr>
                <w:sz w:val="16"/>
                <w:szCs w:val="16"/>
              </w:rPr>
              <w:t>0</w:t>
            </w:r>
          </w:p>
        </w:tc>
        <w:tc>
          <w:tcPr>
            <w:tcW w:w="956" w:type="dxa"/>
            <w:shd w:val="clear" w:color="auto" w:fill="auto"/>
            <w:vAlign w:val="center"/>
          </w:tcPr>
          <w:p w:rsidR="002E1BCF" w:rsidRPr="002E1BCF" w:rsidRDefault="002E1BCF" w:rsidP="002F11F0">
            <w:pPr>
              <w:jc w:val="center"/>
              <w:rPr>
                <w:sz w:val="16"/>
                <w:szCs w:val="16"/>
              </w:rPr>
            </w:pPr>
            <w:r w:rsidRPr="002E1BCF">
              <w:rPr>
                <w:sz w:val="16"/>
                <w:szCs w:val="16"/>
              </w:rPr>
              <w:t>0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2E1BCF" w:rsidRPr="002E1BCF" w:rsidRDefault="002E1BCF" w:rsidP="002F11F0">
            <w:pPr>
              <w:jc w:val="center"/>
              <w:rPr>
                <w:sz w:val="16"/>
                <w:szCs w:val="16"/>
              </w:rPr>
            </w:pPr>
            <w:r w:rsidRPr="002E1BCF">
              <w:rPr>
                <w:sz w:val="16"/>
                <w:szCs w:val="16"/>
              </w:rPr>
              <w:t>0</w:t>
            </w:r>
          </w:p>
        </w:tc>
        <w:tc>
          <w:tcPr>
            <w:tcW w:w="1437" w:type="dxa"/>
            <w:shd w:val="clear" w:color="auto" w:fill="auto"/>
          </w:tcPr>
          <w:p w:rsidR="002E1BCF" w:rsidRPr="002E1BCF" w:rsidRDefault="002E1BCF" w:rsidP="00653EB1">
            <w:pPr>
              <w:spacing w:line="204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2E1BCF">
              <w:rPr>
                <w:rFonts w:eastAsia="Calibri"/>
                <w:sz w:val="16"/>
                <w:szCs w:val="16"/>
                <w:lang w:eastAsia="en-US"/>
              </w:rPr>
              <w:t>Количество клубных формирований, получивших помощь,</w:t>
            </w:r>
            <w:r w:rsidR="00653EB1"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  <w:r w:rsidRPr="002E1BCF">
              <w:rPr>
                <w:rFonts w:eastAsia="Calibri"/>
                <w:sz w:val="16"/>
                <w:szCs w:val="16"/>
                <w:lang w:eastAsia="en-US"/>
              </w:rPr>
              <w:t>ед.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2E1BCF" w:rsidRPr="002E1BCF" w:rsidRDefault="002E1BCF" w:rsidP="002F11F0">
            <w:pPr>
              <w:jc w:val="center"/>
              <w:rPr>
                <w:sz w:val="16"/>
                <w:szCs w:val="16"/>
              </w:rPr>
            </w:pPr>
            <w:r w:rsidRPr="002E1BCF">
              <w:rPr>
                <w:sz w:val="16"/>
                <w:szCs w:val="16"/>
              </w:rPr>
              <w:t>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2E1BCF" w:rsidRPr="002E1BCF" w:rsidRDefault="002E1BCF" w:rsidP="002F11F0">
            <w:pPr>
              <w:jc w:val="center"/>
              <w:rPr>
                <w:sz w:val="16"/>
                <w:szCs w:val="16"/>
              </w:rPr>
            </w:pPr>
            <w:r w:rsidRPr="002E1BCF">
              <w:rPr>
                <w:sz w:val="16"/>
                <w:szCs w:val="16"/>
              </w:rPr>
              <w:t>1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2E1BCF" w:rsidRPr="002E1BCF" w:rsidRDefault="002E1BCF" w:rsidP="002F11F0">
            <w:pPr>
              <w:jc w:val="center"/>
              <w:rPr>
                <w:sz w:val="16"/>
                <w:szCs w:val="16"/>
              </w:rPr>
            </w:pPr>
            <w:r w:rsidRPr="002E1BCF">
              <w:rPr>
                <w:sz w:val="16"/>
                <w:szCs w:val="16"/>
              </w:rPr>
              <w:t>100</w:t>
            </w:r>
          </w:p>
        </w:tc>
        <w:tc>
          <w:tcPr>
            <w:tcW w:w="1844" w:type="dxa"/>
            <w:shd w:val="clear" w:color="auto" w:fill="auto"/>
          </w:tcPr>
          <w:p w:rsidR="002E1BCF" w:rsidRPr="002E1BCF" w:rsidRDefault="002E1BCF" w:rsidP="002E1BCF">
            <w:pPr>
              <w:spacing w:line="204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0E11DD">
              <w:rPr>
                <w:rFonts w:eastAsia="Calibri"/>
                <w:sz w:val="16"/>
                <w:szCs w:val="16"/>
                <w:lang w:eastAsia="en-US"/>
              </w:rPr>
              <w:t>Управление культуры, спорта, молодежной политики и международных связей</w:t>
            </w:r>
          </w:p>
        </w:tc>
      </w:tr>
      <w:tr w:rsidR="00C763CC" w:rsidRPr="002E1BCF" w:rsidTr="00E71A16">
        <w:tc>
          <w:tcPr>
            <w:tcW w:w="824" w:type="dxa"/>
            <w:shd w:val="clear" w:color="auto" w:fill="auto"/>
          </w:tcPr>
          <w:p w:rsidR="00C763CC" w:rsidRPr="002E1BCF" w:rsidRDefault="00C763CC" w:rsidP="00C763CC">
            <w:pPr>
              <w:spacing w:line="204" w:lineRule="auto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3679" w:type="dxa"/>
            <w:shd w:val="clear" w:color="auto" w:fill="auto"/>
          </w:tcPr>
          <w:p w:rsidR="00C763CC" w:rsidRPr="002E1BCF" w:rsidRDefault="00C763CC" w:rsidP="00C763CC">
            <w:pPr>
              <w:spacing w:line="204" w:lineRule="auto"/>
              <w:rPr>
                <w:rFonts w:eastAsia="Calibri"/>
                <w:sz w:val="16"/>
                <w:szCs w:val="16"/>
                <w:lang w:eastAsia="en-US"/>
              </w:rPr>
            </w:pPr>
            <w:r w:rsidRPr="002E1BCF">
              <w:rPr>
                <w:b/>
                <w:sz w:val="16"/>
                <w:szCs w:val="16"/>
              </w:rPr>
              <w:t>Итого по задаче: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763CC" w:rsidRPr="002E1BCF" w:rsidRDefault="00C763CC" w:rsidP="00C763CC">
            <w:pPr>
              <w:spacing w:line="204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763CC" w:rsidRPr="002E1BCF" w:rsidRDefault="00C763CC" w:rsidP="00C763C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763CC" w:rsidRPr="002E1BCF" w:rsidRDefault="00C763CC" w:rsidP="00C763CC">
            <w:pPr>
              <w:jc w:val="center"/>
              <w:rPr>
                <w:sz w:val="16"/>
                <w:szCs w:val="16"/>
              </w:rPr>
            </w:pPr>
            <w:r w:rsidRPr="002E1BCF">
              <w:rPr>
                <w:sz w:val="16"/>
                <w:szCs w:val="16"/>
              </w:rPr>
              <w:t xml:space="preserve">475,17 </w:t>
            </w:r>
          </w:p>
        </w:tc>
        <w:tc>
          <w:tcPr>
            <w:tcW w:w="956" w:type="dxa"/>
            <w:shd w:val="clear" w:color="auto" w:fill="auto"/>
            <w:vAlign w:val="center"/>
          </w:tcPr>
          <w:p w:rsidR="00C763CC" w:rsidRPr="002E1BCF" w:rsidRDefault="00C763CC" w:rsidP="00C763CC">
            <w:pPr>
              <w:jc w:val="center"/>
              <w:rPr>
                <w:b/>
                <w:sz w:val="16"/>
                <w:szCs w:val="16"/>
              </w:rPr>
            </w:pPr>
            <w:r w:rsidRPr="002E1BCF">
              <w:rPr>
                <w:b/>
                <w:sz w:val="16"/>
                <w:szCs w:val="16"/>
              </w:rPr>
              <w:t xml:space="preserve">  467,78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C763CC" w:rsidRPr="002E1BCF" w:rsidRDefault="00C763CC" w:rsidP="00C763CC">
            <w:pPr>
              <w:jc w:val="center"/>
              <w:rPr>
                <w:b/>
                <w:sz w:val="16"/>
                <w:szCs w:val="16"/>
              </w:rPr>
            </w:pPr>
            <w:r w:rsidRPr="002E1BCF">
              <w:rPr>
                <w:b/>
                <w:sz w:val="16"/>
                <w:szCs w:val="16"/>
              </w:rPr>
              <w:t>98,44</w:t>
            </w:r>
          </w:p>
        </w:tc>
        <w:tc>
          <w:tcPr>
            <w:tcW w:w="1437" w:type="dxa"/>
            <w:shd w:val="clear" w:color="auto" w:fill="auto"/>
          </w:tcPr>
          <w:p w:rsidR="00C763CC" w:rsidRPr="002E1BCF" w:rsidRDefault="00C763CC" w:rsidP="00C763CC">
            <w:pPr>
              <w:spacing w:line="204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:rsidR="00C763CC" w:rsidRPr="002E1BCF" w:rsidRDefault="00C763CC" w:rsidP="00C763C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C763CC" w:rsidRPr="002E1BCF" w:rsidRDefault="00C763CC" w:rsidP="00C763C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77" w:type="dxa"/>
            <w:shd w:val="clear" w:color="auto" w:fill="auto"/>
            <w:vAlign w:val="center"/>
          </w:tcPr>
          <w:p w:rsidR="00C763CC" w:rsidRPr="002E1BCF" w:rsidRDefault="00C763CC" w:rsidP="00C763C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4" w:type="dxa"/>
            <w:shd w:val="clear" w:color="auto" w:fill="auto"/>
          </w:tcPr>
          <w:p w:rsidR="00C763CC" w:rsidRPr="002E1BCF" w:rsidRDefault="00C763CC" w:rsidP="00C763CC">
            <w:pPr>
              <w:spacing w:line="204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653EB1" w:rsidRPr="002E1BCF" w:rsidTr="00E71A16">
        <w:tc>
          <w:tcPr>
            <w:tcW w:w="824" w:type="dxa"/>
            <w:vMerge w:val="restart"/>
            <w:shd w:val="clear" w:color="auto" w:fill="auto"/>
          </w:tcPr>
          <w:p w:rsidR="002E1BCF" w:rsidRPr="002E1BCF" w:rsidRDefault="002E1BCF" w:rsidP="002F11F0">
            <w:pPr>
              <w:rPr>
                <w:b/>
                <w:sz w:val="16"/>
                <w:szCs w:val="16"/>
              </w:rPr>
            </w:pPr>
          </w:p>
        </w:tc>
        <w:tc>
          <w:tcPr>
            <w:tcW w:w="3679" w:type="dxa"/>
            <w:vMerge w:val="restart"/>
            <w:shd w:val="clear" w:color="auto" w:fill="auto"/>
          </w:tcPr>
          <w:p w:rsidR="002E1BCF" w:rsidRPr="002E1BCF" w:rsidRDefault="002E1BCF" w:rsidP="002F11F0">
            <w:pPr>
              <w:rPr>
                <w:b/>
                <w:sz w:val="16"/>
                <w:szCs w:val="16"/>
              </w:rPr>
            </w:pPr>
            <w:r w:rsidRPr="002E1BCF">
              <w:rPr>
                <w:b/>
                <w:sz w:val="16"/>
                <w:szCs w:val="16"/>
              </w:rPr>
              <w:t>Всего по подпрограмме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E1BCF" w:rsidRPr="002E1BCF" w:rsidRDefault="002E1BCF" w:rsidP="002F11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E1BCF" w:rsidRPr="002E1BCF" w:rsidRDefault="002E1BCF" w:rsidP="002F11F0">
            <w:pPr>
              <w:jc w:val="center"/>
              <w:rPr>
                <w:b/>
                <w:sz w:val="16"/>
                <w:szCs w:val="16"/>
              </w:rPr>
            </w:pPr>
            <w:r w:rsidRPr="002E1BCF">
              <w:rPr>
                <w:b/>
                <w:sz w:val="16"/>
                <w:szCs w:val="16"/>
              </w:rPr>
              <w:t>Всего: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E1BCF" w:rsidRPr="002E1BCF" w:rsidRDefault="002E1BCF" w:rsidP="002F11F0">
            <w:pPr>
              <w:jc w:val="center"/>
              <w:rPr>
                <w:b/>
                <w:sz w:val="16"/>
                <w:szCs w:val="16"/>
              </w:rPr>
            </w:pPr>
            <w:r w:rsidRPr="002E1BCF">
              <w:rPr>
                <w:b/>
                <w:spacing w:val="-4"/>
                <w:sz w:val="16"/>
                <w:szCs w:val="16"/>
              </w:rPr>
              <w:t>475,17</w:t>
            </w:r>
          </w:p>
        </w:tc>
        <w:tc>
          <w:tcPr>
            <w:tcW w:w="956" w:type="dxa"/>
            <w:shd w:val="clear" w:color="auto" w:fill="auto"/>
            <w:vAlign w:val="center"/>
          </w:tcPr>
          <w:p w:rsidR="002E1BCF" w:rsidRPr="002E1BCF" w:rsidRDefault="002E1BCF" w:rsidP="002F11F0">
            <w:pPr>
              <w:jc w:val="center"/>
              <w:rPr>
                <w:b/>
                <w:sz w:val="16"/>
                <w:szCs w:val="16"/>
              </w:rPr>
            </w:pPr>
            <w:r w:rsidRPr="002E1BCF">
              <w:rPr>
                <w:b/>
                <w:sz w:val="16"/>
                <w:szCs w:val="16"/>
              </w:rPr>
              <w:t xml:space="preserve">467,78  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2E1BCF" w:rsidRPr="002E1BCF" w:rsidRDefault="002E1BCF" w:rsidP="002F11F0">
            <w:pPr>
              <w:jc w:val="center"/>
              <w:rPr>
                <w:b/>
                <w:sz w:val="16"/>
                <w:szCs w:val="16"/>
              </w:rPr>
            </w:pPr>
            <w:r w:rsidRPr="002E1BCF">
              <w:rPr>
                <w:b/>
                <w:sz w:val="16"/>
                <w:szCs w:val="16"/>
              </w:rPr>
              <w:t xml:space="preserve"> 98,44</w:t>
            </w:r>
          </w:p>
        </w:tc>
        <w:tc>
          <w:tcPr>
            <w:tcW w:w="1437" w:type="dxa"/>
            <w:shd w:val="clear" w:color="auto" w:fill="auto"/>
          </w:tcPr>
          <w:p w:rsidR="002E1BCF" w:rsidRPr="002E1BCF" w:rsidRDefault="002E1BCF" w:rsidP="002F11F0">
            <w:pPr>
              <w:rPr>
                <w:sz w:val="16"/>
                <w:szCs w:val="16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:rsidR="002E1BCF" w:rsidRPr="002E1BCF" w:rsidRDefault="002E1BCF" w:rsidP="002F11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2E1BCF" w:rsidRPr="002E1BCF" w:rsidRDefault="002E1BCF" w:rsidP="002F11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77" w:type="dxa"/>
            <w:shd w:val="clear" w:color="auto" w:fill="auto"/>
            <w:vAlign w:val="center"/>
          </w:tcPr>
          <w:p w:rsidR="002E1BCF" w:rsidRPr="002E1BCF" w:rsidRDefault="002E1BCF" w:rsidP="002F11F0">
            <w:pPr>
              <w:jc w:val="center"/>
              <w:rPr>
                <w:b/>
                <w:sz w:val="16"/>
                <w:szCs w:val="16"/>
              </w:rPr>
            </w:pPr>
            <w:r w:rsidRPr="002E1BCF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844" w:type="dxa"/>
            <w:shd w:val="clear" w:color="auto" w:fill="auto"/>
          </w:tcPr>
          <w:p w:rsidR="002E1BCF" w:rsidRPr="002E1BCF" w:rsidRDefault="002E1BCF" w:rsidP="002F11F0">
            <w:pPr>
              <w:rPr>
                <w:sz w:val="16"/>
                <w:szCs w:val="16"/>
              </w:rPr>
            </w:pPr>
          </w:p>
        </w:tc>
      </w:tr>
      <w:tr w:rsidR="00653EB1" w:rsidRPr="002E1BCF" w:rsidTr="00E71A16">
        <w:tc>
          <w:tcPr>
            <w:tcW w:w="824" w:type="dxa"/>
            <w:vMerge/>
            <w:shd w:val="clear" w:color="auto" w:fill="auto"/>
          </w:tcPr>
          <w:p w:rsidR="002E1BCF" w:rsidRPr="002E1BCF" w:rsidRDefault="002E1BCF" w:rsidP="002F11F0">
            <w:pPr>
              <w:rPr>
                <w:sz w:val="16"/>
                <w:szCs w:val="16"/>
              </w:rPr>
            </w:pPr>
          </w:p>
        </w:tc>
        <w:tc>
          <w:tcPr>
            <w:tcW w:w="3679" w:type="dxa"/>
            <w:vMerge/>
            <w:shd w:val="clear" w:color="auto" w:fill="auto"/>
          </w:tcPr>
          <w:p w:rsidR="002E1BCF" w:rsidRPr="002E1BCF" w:rsidRDefault="002E1BCF" w:rsidP="002F11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E1BCF" w:rsidRPr="002E1BCF" w:rsidRDefault="002E1BCF" w:rsidP="002F11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E1BCF" w:rsidRPr="002E1BCF" w:rsidRDefault="002E1BCF" w:rsidP="002F11F0">
            <w:pPr>
              <w:jc w:val="center"/>
              <w:rPr>
                <w:sz w:val="16"/>
                <w:szCs w:val="16"/>
              </w:rPr>
            </w:pPr>
            <w:r w:rsidRPr="002E1BCF">
              <w:rPr>
                <w:sz w:val="16"/>
                <w:szCs w:val="16"/>
              </w:rPr>
              <w:t>МБ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E1BCF" w:rsidRPr="002E1BCF" w:rsidRDefault="002E1BCF" w:rsidP="002F11F0">
            <w:pPr>
              <w:jc w:val="center"/>
              <w:rPr>
                <w:sz w:val="16"/>
                <w:szCs w:val="16"/>
              </w:rPr>
            </w:pPr>
            <w:r w:rsidRPr="002E1BCF">
              <w:rPr>
                <w:spacing w:val="-4"/>
                <w:sz w:val="16"/>
                <w:szCs w:val="16"/>
              </w:rPr>
              <w:t>475,17</w:t>
            </w:r>
          </w:p>
        </w:tc>
        <w:tc>
          <w:tcPr>
            <w:tcW w:w="956" w:type="dxa"/>
            <w:shd w:val="clear" w:color="auto" w:fill="auto"/>
            <w:vAlign w:val="center"/>
          </w:tcPr>
          <w:p w:rsidR="002E1BCF" w:rsidRPr="002E1BCF" w:rsidRDefault="002E1BCF" w:rsidP="002F11F0">
            <w:pPr>
              <w:jc w:val="center"/>
              <w:rPr>
                <w:sz w:val="16"/>
                <w:szCs w:val="16"/>
              </w:rPr>
            </w:pPr>
            <w:r w:rsidRPr="002E1BCF">
              <w:rPr>
                <w:sz w:val="16"/>
                <w:szCs w:val="16"/>
              </w:rPr>
              <w:t>467,78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2E1BCF" w:rsidRPr="002E1BCF" w:rsidRDefault="002E1BCF" w:rsidP="002F11F0">
            <w:pPr>
              <w:jc w:val="center"/>
              <w:rPr>
                <w:sz w:val="16"/>
                <w:szCs w:val="16"/>
              </w:rPr>
            </w:pPr>
            <w:r w:rsidRPr="002E1BCF">
              <w:rPr>
                <w:sz w:val="16"/>
                <w:szCs w:val="16"/>
              </w:rPr>
              <w:t xml:space="preserve"> 98,44  </w:t>
            </w:r>
          </w:p>
        </w:tc>
        <w:tc>
          <w:tcPr>
            <w:tcW w:w="1437" w:type="dxa"/>
            <w:shd w:val="clear" w:color="auto" w:fill="auto"/>
          </w:tcPr>
          <w:p w:rsidR="002E1BCF" w:rsidRPr="002E1BCF" w:rsidRDefault="002E1BCF" w:rsidP="002F11F0">
            <w:pPr>
              <w:rPr>
                <w:sz w:val="16"/>
                <w:szCs w:val="16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:rsidR="002E1BCF" w:rsidRPr="002E1BCF" w:rsidRDefault="002E1BCF" w:rsidP="002F11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2E1BCF" w:rsidRPr="002E1BCF" w:rsidRDefault="002E1BCF" w:rsidP="002F11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77" w:type="dxa"/>
            <w:shd w:val="clear" w:color="auto" w:fill="auto"/>
            <w:vAlign w:val="center"/>
          </w:tcPr>
          <w:p w:rsidR="002E1BCF" w:rsidRPr="002E1BCF" w:rsidRDefault="002E1BCF" w:rsidP="002F11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4" w:type="dxa"/>
            <w:shd w:val="clear" w:color="auto" w:fill="auto"/>
          </w:tcPr>
          <w:p w:rsidR="002E1BCF" w:rsidRPr="002E1BCF" w:rsidRDefault="002E1BCF" w:rsidP="002F11F0">
            <w:pPr>
              <w:rPr>
                <w:sz w:val="16"/>
                <w:szCs w:val="16"/>
              </w:rPr>
            </w:pPr>
          </w:p>
        </w:tc>
      </w:tr>
      <w:tr w:rsidR="00653EB1" w:rsidRPr="002E1BCF" w:rsidTr="00E71A16">
        <w:tc>
          <w:tcPr>
            <w:tcW w:w="824" w:type="dxa"/>
            <w:vMerge/>
            <w:shd w:val="clear" w:color="auto" w:fill="auto"/>
          </w:tcPr>
          <w:p w:rsidR="002E1BCF" w:rsidRPr="002E1BCF" w:rsidRDefault="002E1BCF" w:rsidP="002F11F0">
            <w:pPr>
              <w:rPr>
                <w:rFonts w:eastAsia="Calibri"/>
                <w:b/>
                <w:spacing w:val="-4"/>
                <w:sz w:val="16"/>
                <w:szCs w:val="16"/>
                <w:lang w:eastAsia="en-US"/>
              </w:rPr>
            </w:pPr>
          </w:p>
        </w:tc>
        <w:tc>
          <w:tcPr>
            <w:tcW w:w="3679" w:type="dxa"/>
            <w:vMerge/>
            <w:shd w:val="clear" w:color="auto" w:fill="auto"/>
          </w:tcPr>
          <w:p w:rsidR="002E1BCF" w:rsidRPr="002E1BCF" w:rsidRDefault="002E1BCF" w:rsidP="002F11F0">
            <w:pPr>
              <w:rPr>
                <w:rFonts w:eastAsia="Calibri"/>
                <w:b/>
                <w:spacing w:val="-4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E1BCF" w:rsidRPr="002E1BCF" w:rsidRDefault="002E1BCF" w:rsidP="002F11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E1BCF" w:rsidRPr="002E1BCF" w:rsidRDefault="002E1BCF" w:rsidP="002F11F0">
            <w:pPr>
              <w:jc w:val="center"/>
              <w:rPr>
                <w:sz w:val="16"/>
                <w:szCs w:val="16"/>
              </w:rPr>
            </w:pPr>
            <w:r w:rsidRPr="002E1BCF">
              <w:rPr>
                <w:sz w:val="16"/>
                <w:szCs w:val="16"/>
              </w:rPr>
              <w:t>ФБ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E1BCF" w:rsidRPr="002E1BCF" w:rsidRDefault="002E1BCF" w:rsidP="002F11F0">
            <w:pPr>
              <w:jc w:val="center"/>
              <w:rPr>
                <w:sz w:val="16"/>
                <w:szCs w:val="16"/>
              </w:rPr>
            </w:pPr>
            <w:r w:rsidRPr="002E1BCF">
              <w:rPr>
                <w:sz w:val="16"/>
                <w:szCs w:val="16"/>
              </w:rPr>
              <w:t xml:space="preserve">  0</w:t>
            </w:r>
          </w:p>
        </w:tc>
        <w:tc>
          <w:tcPr>
            <w:tcW w:w="956" w:type="dxa"/>
            <w:shd w:val="clear" w:color="auto" w:fill="auto"/>
            <w:vAlign w:val="center"/>
          </w:tcPr>
          <w:p w:rsidR="002E1BCF" w:rsidRPr="002E1BCF" w:rsidRDefault="002E1BCF" w:rsidP="002F11F0">
            <w:pPr>
              <w:jc w:val="center"/>
              <w:rPr>
                <w:sz w:val="16"/>
                <w:szCs w:val="16"/>
              </w:rPr>
            </w:pPr>
            <w:r w:rsidRPr="002E1BCF">
              <w:rPr>
                <w:sz w:val="16"/>
                <w:szCs w:val="16"/>
              </w:rPr>
              <w:t>0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2E1BCF" w:rsidRPr="002E1BCF" w:rsidRDefault="002E1BCF" w:rsidP="002F11F0">
            <w:pPr>
              <w:jc w:val="center"/>
              <w:rPr>
                <w:sz w:val="16"/>
                <w:szCs w:val="16"/>
              </w:rPr>
            </w:pPr>
            <w:r w:rsidRPr="002E1BCF">
              <w:rPr>
                <w:sz w:val="16"/>
                <w:szCs w:val="16"/>
              </w:rPr>
              <w:t xml:space="preserve"> 0</w:t>
            </w:r>
          </w:p>
        </w:tc>
        <w:tc>
          <w:tcPr>
            <w:tcW w:w="1437" w:type="dxa"/>
            <w:shd w:val="clear" w:color="auto" w:fill="auto"/>
          </w:tcPr>
          <w:p w:rsidR="002E1BCF" w:rsidRPr="002E1BCF" w:rsidRDefault="002E1BCF" w:rsidP="002F11F0">
            <w:pPr>
              <w:rPr>
                <w:sz w:val="16"/>
                <w:szCs w:val="16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:rsidR="002E1BCF" w:rsidRPr="002E1BCF" w:rsidRDefault="002E1BCF" w:rsidP="002F11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2E1BCF" w:rsidRPr="002E1BCF" w:rsidRDefault="002E1BCF" w:rsidP="002F11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77" w:type="dxa"/>
            <w:shd w:val="clear" w:color="auto" w:fill="auto"/>
            <w:vAlign w:val="center"/>
          </w:tcPr>
          <w:p w:rsidR="002E1BCF" w:rsidRPr="002E1BCF" w:rsidRDefault="002E1BCF" w:rsidP="002F11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4" w:type="dxa"/>
            <w:shd w:val="clear" w:color="auto" w:fill="auto"/>
          </w:tcPr>
          <w:p w:rsidR="002E1BCF" w:rsidRPr="002E1BCF" w:rsidRDefault="002E1BCF" w:rsidP="002F11F0">
            <w:pPr>
              <w:rPr>
                <w:sz w:val="16"/>
                <w:szCs w:val="16"/>
              </w:rPr>
            </w:pPr>
          </w:p>
        </w:tc>
      </w:tr>
    </w:tbl>
    <w:p w:rsidR="002E1BCF" w:rsidRPr="002E1BCF" w:rsidRDefault="002E1BCF" w:rsidP="002E1BCF">
      <w:pPr>
        <w:pStyle w:val="ConsPlusNormal"/>
        <w:ind w:firstLine="0"/>
        <w:outlineLvl w:val="1"/>
        <w:rPr>
          <w:rFonts w:ascii="Times New Roman" w:hAnsi="Times New Roman" w:cs="Times New Roman"/>
          <w:b/>
          <w:sz w:val="16"/>
          <w:szCs w:val="16"/>
        </w:rPr>
      </w:pPr>
    </w:p>
    <w:p w:rsidR="00A45F1E" w:rsidRPr="00F279CE" w:rsidRDefault="00A45F1E" w:rsidP="00A45F1E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279CE">
        <w:rPr>
          <w:rFonts w:ascii="Times New Roman" w:hAnsi="Times New Roman" w:cs="Times New Roman"/>
          <w:sz w:val="24"/>
          <w:szCs w:val="24"/>
        </w:rPr>
        <w:t>Оценка эффективности реализации подпрограммы</w:t>
      </w:r>
      <w:r w:rsidRPr="00F279CE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A45F1E" w:rsidRPr="00F279CE" w:rsidRDefault="00A45F1E" w:rsidP="00A45F1E">
      <w:pPr>
        <w:pStyle w:val="ConsPlusNonformat"/>
        <w:widowControl/>
        <w:numPr>
          <w:ilvl w:val="0"/>
          <w:numId w:val="13"/>
        </w:numPr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279CE">
        <w:rPr>
          <w:rFonts w:ascii="Times New Roman" w:hAnsi="Times New Roman" w:cs="Times New Roman"/>
          <w:sz w:val="24"/>
          <w:szCs w:val="24"/>
        </w:rPr>
        <w:t>Оценка достижения плановых значений индикаторов</w:t>
      </w:r>
    </w:p>
    <w:tbl>
      <w:tblPr>
        <w:tblW w:w="11159" w:type="dxa"/>
        <w:tblInd w:w="3461" w:type="dxa"/>
        <w:tblLook w:val="04A0" w:firstRow="1" w:lastRow="0" w:firstColumn="1" w:lastColumn="0" w:noHBand="0" w:noVBand="1"/>
      </w:tblPr>
      <w:tblGrid>
        <w:gridCol w:w="960"/>
        <w:gridCol w:w="3442"/>
        <w:gridCol w:w="336"/>
        <w:gridCol w:w="6521"/>
      </w:tblGrid>
      <w:tr w:rsidR="00F279CE" w:rsidRPr="00F279CE" w:rsidTr="00270ED6">
        <w:trPr>
          <w:trHeight w:val="315"/>
        </w:trPr>
        <w:tc>
          <w:tcPr>
            <w:tcW w:w="960" w:type="dxa"/>
            <w:vMerge w:val="restart"/>
            <w:shd w:val="clear" w:color="auto" w:fill="auto"/>
            <w:noWrap/>
            <w:vAlign w:val="center"/>
            <w:hideMark/>
          </w:tcPr>
          <w:p w:rsidR="00A45F1E" w:rsidRPr="00F279CE" w:rsidRDefault="00A45F1E" w:rsidP="00270ED6">
            <w:pPr>
              <w:jc w:val="center"/>
              <w:rPr>
                <w:rFonts w:ascii="Calibri" w:hAnsi="Calibri"/>
              </w:rPr>
            </w:pPr>
            <w:r w:rsidRPr="00F279CE">
              <w:t>ДИП =</w:t>
            </w:r>
          </w:p>
        </w:tc>
        <w:tc>
          <w:tcPr>
            <w:tcW w:w="344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F1E" w:rsidRPr="00F279CE" w:rsidRDefault="00A45F1E" w:rsidP="00F279CE">
            <w:pPr>
              <w:jc w:val="center"/>
            </w:pPr>
            <w:r w:rsidRPr="00F279CE">
              <w:t>1</w:t>
            </w:r>
            <w:r w:rsidR="00F279CE" w:rsidRPr="00F279CE">
              <w:t>3</w:t>
            </w:r>
            <w:r w:rsidRPr="00F279CE">
              <w:t>,</w:t>
            </w:r>
            <w:r w:rsidR="00F279CE" w:rsidRPr="00F279CE">
              <w:t>83</w:t>
            </w:r>
            <w:r w:rsidR="00332C73" w:rsidRPr="00F279CE">
              <w:t xml:space="preserve"> </w:t>
            </w:r>
            <w:r w:rsidRPr="00F279CE">
              <w:t>(степень решения задач)</w:t>
            </w:r>
          </w:p>
        </w:tc>
        <w:tc>
          <w:tcPr>
            <w:tcW w:w="236" w:type="dxa"/>
            <w:vMerge w:val="restart"/>
            <w:shd w:val="clear" w:color="auto" w:fill="auto"/>
            <w:noWrap/>
            <w:vAlign w:val="center"/>
            <w:hideMark/>
          </w:tcPr>
          <w:p w:rsidR="00A45F1E" w:rsidRPr="00F279CE" w:rsidRDefault="00A45F1E" w:rsidP="00270ED6">
            <w:pPr>
              <w:rPr>
                <w:rFonts w:ascii="Calibri" w:hAnsi="Calibri"/>
              </w:rPr>
            </w:pPr>
            <w:r w:rsidRPr="00F279CE">
              <w:rPr>
                <w:rFonts w:ascii="Calibri" w:hAnsi="Calibri"/>
              </w:rPr>
              <w:t>=</w:t>
            </w:r>
          </w:p>
        </w:tc>
        <w:tc>
          <w:tcPr>
            <w:tcW w:w="6521" w:type="dxa"/>
            <w:vMerge w:val="restart"/>
            <w:shd w:val="clear" w:color="auto" w:fill="auto"/>
            <w:noWrap/>
            <w:vAlign w:val="center"/>
            <w:hideMark/>
          </w:tcPr>
          <w:p w:rsidR="00A45F1E" w:rsidRPr="00F279CE" w:rsidRDefault="00F279CE" w:rsidP="00F279CE">
            <w:pPr>
              <w:rPr>
                <w:rFonts w:ascii="Calibri" w:hAnsi="Calibri"/>
              </w:rPr>
            </w:pPr>
            <w:r w:rsidRPr="00F279CE">
              <w:rPr>
                <w:b/>
              </w:rPr>
              <w:t>0</w:t>
            </w:r>
            <w:r w:rsidR="00A45F1E" w:rsidRPr="00F279CE">
              <w:rPr>
                <w:b/>
              </w:rPr>
              <w:t>,</w:t>
            </w:r>
            <w:r w:rsidRPr="00F279CE">
              <w:rPr>
                <w:b/>
              </w:rPr>
              <w:t>92</w:t>
            </w:r>
            <w:r w:rsidR="00A45F1E" w:rsidRPr="00F279CE">
              <w:rPr>
                <w:b/>
              </w:rPr>
              <w:t xml:space="preserve"> </w:t>
            </w:r>
            <w:r w:rsidR="00332C73" w:rsidRPr="00F279CE">
              <w:rPr>
                <w:b/>
              </w:rPr>
              <w:t>средняя результативность (</w:t>
            </w:r>
            <w:r w:rsidRPr="00F279CE">
              <w:rPr>
                <w:b/>
              </w:rPr>
              <w:t>недо</w:t>
            </w:r>
            <w:r w:rsidR="00332C73" w:rsidRPr="00F279CE">
              <w:rPr>
                <w:b/>
              </w:rPr>
              <w:t>выполнение плана)</w:t>
            </w:r>
          </w:p>
        </w:tc>
      </w:tr>
      <w:tr w:rsidR="00A45F1E" w:rsidRPr="00F279CE" w:rsidTr="00270ED6">
        <w:trPr>
          <w:trHeight w:val="300"/>
        </w:trPr>
        <w:tc>
          <w:tcPr>
            <w:tcW w:w="960" w:type="dxa"/>
            <w:vMerge/>
            <w:vAlign w:val="center"/>
            <w:hideMark/>
          </w:tcPr>
          <w:p w:rsidR="00A45F1E" w:rsidRPr="00F279CE" w:rsidRDefault="00A45F1E" w:rsidP="00270ED6">
            <w:pPr>
              <w:rPr>
                <w:rFonts w:ascii="Calibri" w:hAnsi="Calibri"/>
              </w:rPr>
            </w:pPr>
          </w:p>
        </w:tc>
        <w:tc>
          <w:tcPr>
            <w:tcW w:w="344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F1E" w:rsidRPr="00F279CE" w:rsidRDefault="00A45F1E" w:rsidP="00332C73">
            <w:pPr>
              <w:jc w:val="center"/>
            </w:pPr>
            <w:r w:rsidRPr="00F279CE">
              <w:t>1</w:t>
            </w:r>
            <w:r w:rsidR="00332C73" w:rsidRPr="00F279CE">
              <w:t>5</w:t>
            </w:r>
          </w:p>
        </w:tc>
        <w:tc>
          <w:tcPr>
            <w:tcW w:w="236" w:type="dxa"/>
            <w:vMerge/>
            <w:vAlign w:val="center"/>
            <w:hideMark/>
          </w:tcPr>
          <w:p w:rsidR="00A45F1E" w:rsidRPr="00F279CE" w:rsidRDefault="00A45F1E" w:rsidP="00270ED6">
            <w:pPr>
              <w:rPr>
                <w:rFonts w:ascii="Calibri" w:hAnsi="Calibri"/>
              </w:rPr>
            </w:pPr>
          </w:p>
        </w:tc>
        <w:tc>
          <w:tcPr>
            <w:tcW w:w="6521" w:type="dxa"/>
            <w:vMerge/>
            <w:vAlign w:val="center"/>
            <w:hideMark/>
          </w:tcPr>
          <w:p w:rsidR="00A45F1E" w:rsidRPr="00F279CE" w:rsidRDefault="00A45F1E" w:rsidP="00270ED6">
            <w:pPr>
              <w:rPr>
                <w:rFonts w:ascii="Calibri" w:hAnsi="Calibri"/>
              </w:rPr>
            </w:pPr>
          </w:p>
        </w:tc>
      </w:tr>
    </w:tbl>
    <w:p w:rsidR="00A45F1E" w:rsidRPr="00F279CE" w:rsidRDefault="00A45F1E" w:rsidP="00A45F1E">
      <w:pPr>
        <w:pStyle w:val="ConsPlusNonformat"/>
        <w:widowControl/>
        <w:numPr>
          <w:ilvl w:val="0"/>
          <w:numId w:val="13"/>
        </w:numPr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279CE">
        <w:rPr>
          <w:rFonts w:ascii="Times New Roman" w:hAnsi="Times New Roman" w:cs="Times New Roman"/>
          <w:sz w:val="24"/>
          <w:szCs w:val="24"/>
        </w:rPr>
        <w:lastRenderedPageBreak/>
        <w:t>Оценка полноты финансирования</w:t>
      </w:r>
      <w:r w:rsidRPr="00F279CE">
        <w:rPr>
          <w:rFonts w:ascii="Times New Roman" w:hAnsi="Times New Roman" w:cs="Times New Roman"/>
          <w:sz w:val="24"/>
          <w:szCs w:val="24"/>
          <w:lang w:val="en-US"/>
        </w:rPr>
        <w:t>:</w:t>
      </w:r>
      <w:r w:rsidRPr="00F279CE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A45F1E" w:rsidRPr="00F279CE" w:rsidRDefault="00A45F1E" w:rsidP="00A45F1E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16"/>
          <w:szCs w:val="16"/>
          <w:u w:val="single"/>
        </w:rPr>
      </w:pPr>
      <w:r w:rsidRPr="00F279CE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A45F1E" w:rsidRPr="00F279CE" w:rsidRDefault="00A45F1E" w:rsidP="00A45F1E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279CE">
        <w:rPr>
          <w:rFonts w:ascii="Times New Roman" w:hAnsi="Times New Roman" w:cs="Times New Roman"/>
          <w:sz w:val="24"/>
          <w:szCs w:val="24"/>
        </w:rPr>
        <w:t xml:space="preserve">                                         ПФ = </w:t>
      </w:r>
      <w:r w:rsidR="00D74AE5" w:rsidRPr="00F279CE">
        <w:rPr>
          <w:rFonts w:ascii="Times New Roman" w:hAnsi="Times New Roman" w:cs="Times New Roman"/>
          <w:b/>
          <w:sz w:val="24"/>
          <w:szCs w:val="24"/>
        </w:rPr>
        <w:t>0</w:t>
      </w:r>
      <w:r w:rsidRPr="00F279CE">
        <w:rPr>
          <w:rFonts w:ascii="Times New Roman" w:hAnsi="Times New Roman" w:cs="Times New Roman"/>
          <w:b/>
          <w:sz w:val="24"/>
          <w:szCs w:val="24"/>
        </w:rPr>
        <w:t>,</w:t>
      </w:r>
      <w:r w:rsidR="00F279CE">
        <w:rPr>
          <w:rFonts w:ascii="Times New Roman" w:hAnsi="Times New Roman" w:cs="Times New Roman"/>
          <w:b/>
          <w:sz w:val="24"/>
          <w:szCs w:val="24"/>
        </w:rPr>
        <w:t>98</w:t>
      </w:r>
      <w:r w:rsidRPr="00F279CE">
        <w:rPr>
          <w:rFonts w:ascii="Times New Roman" w:hAnsi="Times New Roman" w:cs="Times New Roman"/>
          <w:sz w:val="24"/>
          <w:szCs w:val="24"/>
        </w:rPr>
        <w:t xml:space="preserve"> - </w:t>
      </w:r>
      <w:r w:rsidRPr="00F279CE">
        <w:rPr>
          <w:rFonts w:ascii="Times New Roman" w:hAnsi="Times New Roman" w:cs="Times New Roman"/>
          <w:b/>
          <w:sz w:val="24"/>
          <w:szCs w:val="24"/>
        </w:rPr>
        <w:t>полное финансирование</w:t>
      </w:r>
      <w:r w:rsidRPr="00F279CE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A45F1E" w:rsidRPr="00F279CE" w:rsidRDefault="00A45F1E" w:rsidP="00A45F1E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16"/>
          <w:szCs w:val="16"/>
        </w:rPr>
      </w:pPr>
      <w:r w:rsidRPr="00F279CE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:rsidR="00CD0EA2" w:rsidRPr="00F279CE" w:rsidRDefault="00A45F1E" w:rsidP="00A45F1E">
      <w:pPr>
        <w:jc w:val="center"/>
        <w:rPr>
          <w:b/>
          <w:sz w:val="16"/>
          <w:szCs w:val="16"/>
        </w:rPr>
      </w:pPr>
      <w:r w:rsidRPr="00F279CE">
        <w:t xml:space="preserve"> </w:t>
      </w:r>
      <w:r w:rsidRPr="00F279CE">
        <w:rPr>
          <w:b/>
        </w:rPr>
        <w:t>Общая оценка эффективности реализации подпрограммы</w:t>
      </w:r>
      <w:r w:rsidR="00F279CE">
        <w:rPr>
          <w:b/>
        </w:rPr>
        <w:t xml:space="preserve"> </w:t>
      </w:r>
      <w:r w:rsidRPr="00F279CE">
        <w:rPr>
          <w:b/>
        </w:rPr>
        <w:t>-</w:t>
      </w:r>
      <w:r w:rsidR="00332C73" w:rsidRPr="00F279CE">
        <w:rPr>
          <w:b/>
        </w:rPr>
        <w:t xml:space="preserve"> 3</w:t>
      </w:r>
      <w:r w:rsidR="00D30B5A" w:rsidRPr="00F279CE">
        <w:rPr>
          <w:b/>
        </w:rPr>
        <w:t xml:space="preserve"> средний уровень</w:t>
      </w:r>
      <w:r w:rsidRPr="00F279CE">
        <w:rPr>
          <w:b/>
        </w:rPr>
        <w:t xml:space="preserve"> эффективност</w:t>
      </w:r>
      <w:r w:rsidR="00D30B5A" w:rsidRPr="00F279CE">
        <w:rPr>
          <w:b/>
        </w:rPr>
        <w:t xml:space="preserve">и </w:t>
      </w:r>
    </w:p>
    <w:p w:rsidR="006728C1" w:rsidRPr="00F279CE" w:rsidRDefault="006728C1" w:rsidP="006728C1">
      <w:pPr>
        <w:rPr>
          <w:b/>
        </w:rPr>
      </w:pPr>
      <w:r w:rsidRPr="00F279CE">
        <w:rPr>
          <w:b/>
        </w:rPr>
        <w:br w:type="page"/>
      </w:r>
    </w:p>
    <w:p w:rsidR="00DC2AA9" w:rsidRPr="000E11DD" w:rsidRDefault="001D5C49" w:rsidP="007B5F66">
      <w:pPr>
        <w:jc w:val="center"/>
        <w:rPr>
          <w:b/>
        </w:rPr>
      </w:pPr>
      <w:r w:rsidRPr="000E11DD">
        <w:rPr>
          <w:b/>
        </w:rPr>
        <w:lastRenderedPageBreak/>
        <w:t>6</w:t>
      </w:r>
      <w:r w:rsidR="00682D79" w:rsidRPr="000E11DD">
        <w:rPr>
          <w:b/>
        </w:rPr>
        <w:t>.</w:t>
      </w:r>
      <w:r w:rsidR="000A5AFA" w:rsidRPr="000E11DD">
        <w:rPr>
          <w:b/>
        </w:rPr>
        <w:t xml:space="preserve"> </w:t>
      </w:r>
      <w:r w:rsidR="00B73941" w:rsidRPr="000E11DD">
        <w:rPr>
          <w:b/>
        </w:rPr>
        <w:t xml:space="preserve">Подпрограмма «Профилактика правонарушений </w:t>
      </w:r>
      <w:proofErr w:type="gramStart"/>
      <w:r w:rsidR="00B73941" w:rsidRPr="000E11DD">
        <w:rPr>
          <w:b/>
        </w:rPr>
        <w:t>в</w:t>
      </w:r>
      <w:proofErr w:type="gramEnd"/>
      <w:r w:rsidR="00B73941" w:rsidRPr="000E11DD">
        <w:rPr>
          <w:b/>
        </w:rPr>
        <w:t xml:space="preserve"> ЗАТО г. Североморск» на 2014-20</w:t>
      </w:r>
      <w:r w:rsidR="00DC2877" w:rsidRPr="000E11DD">
        <w:rPr>
          <w:b/>
        </w:rPr>
        <w:t>20</w:t>
      </w:r>
      <w:r w:rsidR="00B73941" w:rsidRPr="000E11DD">
        <w:rPr>
          <w:b/>
        </w:rPr>
        <w:t xml:space="preserve"> годы</w:t>
      </w:r>
    </w:p>
    <w:p w:rsidR="000720EE" w:rsidRPr="00F426BD" w:rsidRDefault="000720EE" w:rsidP="007B5F66">
      <w:pPr>
        <w:jc w:val="center"/>
        <w:rPr>
          <w:b/>
          <w:sz w:val="16"/>
          <w:szCs w:val="16"/>
        </w:rPr>
      </w:pPr>
    </w:p>
    <w:tbl>
      <w:tblPr>
        <w:tblStyle w:val="a5"/>
        <w:tblW w:w="15194" w:type="dxa"/>
        <w:tblLayout w:type="fixed"/>
        <w:tblLook w:val="04A0" w:firstRow="1" w:lastRow="0" w:firstColumn="1" w:lastColumn="0" w:noHBand="0" w:noVBand="1"/>
      </w:tblPr>
      <w:tblGrid>
        <w:gridCol w:w="817"/>
        <w:gridCol w:w="2693"/>
        <w:gridCol w:w="1124"/>
        <w:gridCol w:w="1453"/>
        <w:gridCol w:w="1213"/>
        <w:gridCol w:w="938"/>
        <w:gridCol w:w="931"/>
        <w:gridCol w:w="1995"/>
        <w:gridCol w:w="656"/>
        <w:gridCol w:w="656"/>
        <w:gridCol w:w="1116"/>
        <w:gridCol w:w="1602"/>
      </w:tblGrid>
      <w:tr w:rsidR="002F11F0" w:rsidRPr="002F11F0" w:rsidTr="00DD39B7">
        <w:trPr>
          <w:trHeight w:val="300"/>
        </w:trPr>
        <w:tc>
          <w:tcPr>
            <w:tcW w:w="817" w:type="dxa"/>
            <w:vMerge w:val="restart"/>
            <w:noWrap/>
            <w:hideMark/>
          </w:tcPr>
          <w:p w:rsidR="002F11F0" w:rsidRPr="002F11F0" w:rsidRDefault="002F11F0">
            <w:pPr>
              <w:jc w:val="center"/>
              <w:rPr>
                <w:b/>
                <w:sz w:val="16"/>
                <w:szCs w:val="16"/>
              </w:rPr>
            </w:pPr>
            <w:r w:rsidRPr="002F11F0">
              <w:rPr>
                <w:b/>
                <w:sz w:val="16"/>
                <w:szCs w:val="16"/>
              </w:rPr>
              <w:t>№п/п</w:t>
            </w:r>
          </w:p>
        </w:tc>
        <w:tc>
          <w:tcPr>
            <w:tcW w:w="2693" w:type="dxa"/>
            <w:vMerge w:val="restart"/>
            <w:noWrap/>
            <w:hideMark/>
          </w:tcPr>
          <w:p w:rsidR="002F11F0" w:rsidRPr="002F11F0" w:rsidRDefault="002F11F0">
            <w:pPr>
              <w:jc w:val="center"/>
              <w:rPr>
                <w:b/>
                <w:sz w:val="16"/>
                <w:szCs w:val="16"/>
              </w:rPr>
            </w:pPr>
            <w:r w:rsidRPr="002F11F0">
              <w:rPr>
                <w:b/>
                <w:sz w:val="16"/>
                <w:szCs w:val="16"/>
              </w:rPr>
              <w:t>Цель, задачи, мероприятия</w:t>
            </w:r>
          </w:p>
        </w:tc>
        <w:tc>
          <w:tcPr>
            <w:tcW w:w="1124" w:type="dxa"/>
            <w:vMerge w:val="restart"/>
            <w:hideMark/>
          </w:tcPr>
          <w:p w:rsidR="002F11F0" w:rsidRPr="002F11F0" w:rsidRDefault="002F11F0">
            <w:pPr>
              <w:jc w:val="center"/>
              <w:rPr>
                <w:b/>
                <w:sz w:val="16"/>
                <w:szCs w:val="16"/>
              </w:rPr>
            </w:pPr>
            <w:r w:rsidRPr="002F11F0">
              <w:rPr>
                <w:b/>
                <w:sz w:val="16"/>
                <w:szCs w:val="16"/>
              </w:rPr>
              <w:t>Срок выполнения (квартал, год)</w:t>
            </w:r>
          </w:p>
        </w:tc>
        <w:tc>
          <w:tcPr>
            <w:tcW w:w="1453" w:type="dxa"/>
            <w:vMerge w:val="restart"/>
            <w:hideMark/>
          </w:tcPr>
          <w:p w:rsidR="002F11F0" w:rsidRPr="002F11F0" w:rsidRDefault="002F11F0">
            <w:pPr>
              <w:jc w:val="center"/>
              <w:rPr>
                <w:b/>
                <w:sz w:val="16"/>
                <w:szCs w:val="16"/>
              </w:rPr>
            </w:pPr>
            <w:r w:rsidRPr="002F11F0">
              <w:rPr>
                <w:b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2151" w:type="dxa"/>
            <w:gridSpan w:val="2"/>
            <w:hideMark/>
          </w:tcPr>
          <w:p w:rsidR="002F11F0" w:rsidRPr="002F11F0" w:rsidRDefault="002F11F0">
            <w:pPr>
              <w:jc w:val="center"/>
              <w:rPr>
                <w:b/>
                <w:sz w:val="16"/>
                <w:szCs w:val="16"/>
              </w:rPr>
            </w:pPr>
            <w:r w:rsidRPr="002F11F0">
              <w:rPr>
                <w:b/>
                <w:sz w:val="16"/>
                <w:szCs w:val="16"/>
              </w:rPr>
              <w:t>Объемы финансирования, тыс. руб.</w:t>
            </w:r>
          </w:p>
        </w:tc>
        <w:tc>
          <w:tcPr>
            <w:tcW w:w="931" w:type="dxa"/>
            <w:vMerge w:val="restart"/>
            <w:hideMark/>
          </w:tcPr>
          <w:p w:rsidR="002F11F0" w:rsidRPr="002F11F0" w:rsidRDefault="002F11F0">
            <w:pPr>
              <w:jc w:val="center"/>
              <w:rPr>
                <w:b/>
                <w:sz w:val="16"/>
                <w:szCs w:val="16"/>
              </w:rPr>
            </w:pPr>
            <w:r w:rsidRPr="002F11F0">
              <w:rPr>
                <w:b/>
                <w:sz w:val="16"/>
                <w:szCs w:val="16"/>
              </w:rPr>
              <w:t>Процент освоения, % (гр.6/гр.5)</w:t>
            </w:r>
          </w:p>
        </w:tc>
        <w:tc>
          <w:tcPr>
            <w:tcW w:w="4423" w:type="dxa"/>
            <w:gridSpan w:val="4"/>
            <w:hideMark/>
          </w:tcPr>
          <w:p w:rsidR="002F11F0" w:rsidRPr="002F11F0" w:rsidRDefault="002F11F0">
            <w:pPr>
              <w:jc w:val="center"/>
              <w:rPr>
                <w:b/>
                <w:sz w:val="16"/>
                <w:szCs w:val="16"/>
              </w:rPr>
            </w:pPr>
            <w:r w:rsidRPr="002F11F0">
              <w:rPr>
                <w:b/>
                <w:sz w:val="16"/>
                <w:szCs w:val="16"/>
              </w:rPr>
              <w:t>Показатели (индикаторы) результативности выполнения мероприятий</w:t>
            </w:r>
          </w:p>
        </w:tc>
        <w:tc>
          <w:tcPr>
            <w:tcW w:w="1602" w:type="dxa"/>
            <w:vMerge w:val="restart"/>
            <w:hideMark/>
          </w:tcPr>
          <w:p w:rsidR="002F11F0" w:rsidRPr="002F11F0" w:rsidRDefault="002F11F0">
            <w:pPr>
              <w:jc w:val="center"/>
              <w:rPr>
                <w:b/>
                <w:sz w:val="16"/>
                <w:szCs w:val="16"/>
              </w:rPr>
            </w:pPr>
            <w:r w:rsidRPr="002F11F0">
              <w:rPr>
                <w:b/>
                <w:sz w:val="16"/>
                <w:szCs w:val="16"/>
              </w:rPr>
              <w:t>Исполнители, перечень организаций, участвующих в реализации мероприятий</w:t>
            </w:r>
          </w:p>
        </w:tc>
      </w:tr>
      <w:tr w:rsidR="002F11F0" w:rsidRPr="002F11F0" w:rsidTr="001759A2">
        <w:trPr>
          <w:trHeight w:val="870"/>
        </w:trPr>
        <w:tc>
          <w:tcPr>
            <w:tcW w:w="817" w:type="dxa"/>
            <w:vMerge/>
            <w:hideMark/>
          </w:tcPr>
          <w:p w:rsidR="002F11F0" w:rsidRPr="002F11F0" w:rsidRDefault="002F11F0" w:rsidP="002F11F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vMerge/>
            <w:hideMark/>
          </w:tcPr>
          <w:p w:rsidR="002F11F0" w:rsidRPr="002F11F0" w:rsidRDefault="002F11F0" w:rsidP="002F11F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24" w:type="dxa"/>
            <w:vMerge/>
            <w:hideMark/>
          </w:tcPr>
          <w:p w:rsidR="002F11F0" w:rsidRPr="002F11F0" w:rsidRDefault="002F11F0" w:rsidP="002F11F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53" w:type="dxa"/>
            <w:vMerge/>
            <w:hideMark/>
          </w:tcPr>
          <w:p w:rsidR="002F11F0" w:rsidRPr="002F11F0" w:rsidRDefault="002F11F0" w:rsidP="002F11F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13" w:type="dxa"/>
            <w:hideMark/>
          </w:tcPr>
          <w:p w:rsidR="002F11F0" w:rsidRPr="002F11F0" w:rsidRDefault="002F11F0">
            <w:pPr>
              <w:jc w:val="center"/>
              <w:rPr>
                <w:b/>
                <w:sz w:val="16"/>
                <w:szCs w:val="16"/>
              </w:rPr>
            </w:pPr>
            <w:r w:rsidRPr="002F11F0">
              <w:rPr>
                <w:b/>
                <w:sz w:val="16"/>
                <w:szCs w:val="16"/>
              </w:rPr>
              <w:t>Уточненные бюджетные ассигнования</w:t>
            </w:r>
          </w:p>
        </w:tc>
        <w:tc>
          <w:tcPr>
            <w:tcW w:w="938" w:type="dxa"/>
            <w:hideMark/>
          </w:tcPr>
          <w:p w:rsidR="002F11F0" w:rsidRPr="002F11F0" w:rsidRDefault="002F11F0">
            <w:pPr>
              <w:jc w:val="center"/>
              <w:rPr>
                <w:b/>
                <w:sz w:val="16"/>
                <w:szCs w:val="16"/>
              </w:rPr>
            </w:pPr>
            <w:r w:rsidRPr="002F11F0">
              <w:rPr>
                <w:b/>
                <w:sz w:val="16"/>
                <w:szCs w:val="16"/>
              </w:rPr>
              <w:t>Кассовый расход</w:t>
            </w:r>
          </w:p>
        </w:tc>
        <w:tc>
          <w:tcPr>
            <w:tcW w:w="931" w:type="dxa"/>
            <w:vMerge/>
            <w:hideMark/>
          </w:tcPr>
          <w:p w:rsidR="002F11F0" w:rsidRPr="002F11F0" w:rsidRDefault="002F11F0" w:rsidP="002F11F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995" w:type="dxa"/>
            <w:hideMark/>
          </w:tcPr>
          <w:p w:rsidR="002F11F0" w:rsidRPr="002F11F0" w:rsidRDefault="002F11F0">
            <w:pPr>
              <w:jc w:val="center"/>
              <w:rPr>
                <w:b/>
                <w:sz w:val="16"/>
                <w:szCs w:val="16"/>
              </w:rPr>
            </w:pPr>
            <w:r w:rsidRPr="002F11F0">
              <w:rPr>
                <w:b/>
                <w:sz w:val="16"/>
                <w:szCs w:val="16"/>
              </w:rPr>
              <w:t>Наименование, ед. измерения</w:t>
            </w:r>
          </w:p>
        </w:tc>
        <w:tc>
          <w:tcPr>
            <w:tcW w:w="656" w:type="dxa"/>
            <w:noWrap/>
            <w:hideMark/>
          </w:tcPr>
          <w:p w:rsidR="002F11F0" w:rsidRPr="002F11F0" w:rsidRDefault="002F11F0">
            <w:pPr>
              <w:jc w:val="center"/>
              <w:rPr>
                <w:b/>
                <w:sz w:val="16"/>
                <w:szCs w:val="16"/>
              </w:rPr>
            </w:pPr>
            <w:r w:rsidRPr="002F11F0">
              <w:rPr>
                <w:b/>
                <w:sz w:val="16"/>
                <w:szCs w:val="16"/>
              </w:rPr>
              <w:t>План</w:t>
            </w:r>
          </w:p>
        </w:tc>
        <w:tc>
          <w:tcPr>
            <w:tcW w:w="656" w:type="dxa"/>
            <w:noWrap/>
            <w:hideMark/>
          </w:tcPr>
          <w:p w:rsidR="002F11F0" w:rsidRPr="002F11F0" w:rsidRDefault="002F11F0">
            <w:pPr>
              <w:jc w:val="center"/>
              <w:rPr>
                <w:b/>
                <w:sz w:val="16"/>
                <w:szCs w:val="16"/>
              </w:rPr>
            </w:pPr>
            <w:r w:rsidRPr="002F11F0">
              <w:rPr>
                <w:b/>
                <w:sz w:val="16"/>
                <w:szCs w:val="16"/>
              </w:rPr>
              <w:t>Факт</w:t>
            </w:r>
          </w:p>
        </w:tc>
        <w:tc>
          <w:tcPr>
            <w:tcW w:w="1116" w:type="dxa"/>
            <w:hideMark/>
          </w:tcPr>
          <w:p w:rsidR="002F11F0" w:rsidRPr="002F11F0" w:rsidRDefault="002F11F0">
            <w:pPr>
              <w:jc w:val="center"/>
              <w:rPr>
                <w:b/>
                <w:sz w:val="16"/>
                <w:szCs w:val="16"/>
              </w:rPr>
            </w:pPr>
            <w:r w:rsidRPr="002F11F0">
              <w:rPr>
                <w:b/>
                <w:sz w:val="16"/>
                <w:szCs w:val="16"/>
              </w:rPr>
              <w:t>Процент исполнения, % (гр.10/гр.9)</w:t>
            </w:r>
          </w:p>
        </w:tc>
        <w:tc>
          <w:tcPr>
            <w:tcW w:w="1602" w:type="dxa"/>
            <w:vMerge/>
            <w:hideMark/>
          </w:tcPr>
          <w:p w:rsidR="002F11F0" w:rsidRPr="002F11F0" w:rsidRDefault="002F11F0" w:rsidP="002F11F0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2F11F0" w:rsidRPr="002F11F0" w:rsidTr="00DD39B7">
        <w:trPr>
          <w:trHeight w:val="300"/>
        </w:trPr>
        <w:tc>
          <w:tcPr>
            <w:tcW w:w="817" w:type="dxa"/>
            <w:noWrap/>
            <w:hideMark/>
          </w:tcPr>
          <w:p w:rsidR="002F11F0" w:rsidRPr="002F11F0" w:rsidRDefault="002F11F0">
            <w:pPr>
              <w:jc w:val="center"/>
              <w:rPr>
                <w:b/>
                <w:sz w:val="16"/>
                <w:szCs w:val="16"/>
              </w:rPr>
            </w:pPr>
            <w:r w:rsidRPr="002F11F0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693" w:type="dxa"/>
            <w:noWrap/>
            <w:hideMark/>
          </w:tcPr>
          <w:p w:rsidR="002F11F0" w:rsidRPr="002F11F0" w:rsidRDefault="002F11F0">
            <w:pPr>
              <w:jc w:val="center"/>
              <w:rPr>
                <w:b/>
                <w:sz w:val="16"/>
                <w:szCs w:val="16"/>
              </w:rPr>
            </w:pPr>
            <w:r w:rsidRPr="002F11F0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124" w:type="dxa"/>
            <w:noWrap/>
            <w:hideMark/>
          </w:tcPr>
          <w:p w:rsidR="002F11F0" w:rsidRPr="002F11F0" w:rsidRDefault="002F11F0">
            <w:pPr>
              <w:jc w:val="center"/>
              <w:rPr>
                <w:b/>
                <w:sz w:val="16"/>
                <w:szCs w:val="16"/>
              </w:rPr>
            </w:pPr>
            <w:r w:rsidRPr="002F11F0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453" w:type="dxa"/>
            <w:noWrap/>
            <w:hideMark/>
          </w:tcPr>
          <w:p w:rsidR="002F11F0" w:rsidRPr="002F11F0" w:rsidRDefault="002F11F0">
            <w:pPr>
              <w:jc w:val="center"/>
              <w:rPr>
                <w:b/>
                <w:sz w:val="16"/>
                <w:szCs w:val="16"/>
              </w:rPr>
            </w:pPr>
            <w:r w:rsidRPr="002F11F0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213" w:type="dxa"/>
            <w:noWrap/>
            <w:hideMark/>
          </w:tcPr>
          <w:p w:rsidR="002F11F0" w:rsidRPr="002F11F0" w:rsidRDefault="002F11F0">
            <w:pPr>
              <w:jc w:val="center"/>
              <w:rPr>
                <w:b/>
                <w:sz w:val="16"/>
                <w:szCs w:val="16"/>
              </w:rPr>
            </w:pPr>
            <w:r w:rsidRPr="002F11F0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938" w:type="dxa"/>
            <w:noWrap/>
            <w:hideMark/>
          </w:tcPr>
          <w:p w:rsidR="002F11F0" w:rsidRPr="002F11F0" w:rsidRDefault="002F11F0">
            <w:pPr>
              <w:jc w:val="center"/>
              <w:rPr>
                <w:b/>
                <w:sz w:val="16"/>
                <w:szCs w:val="16"/>
              </w:rPr>
            </w:pPr>
            <w:r w:rsidRPr="002F11F0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931" w:type="dxa"/>
            <w:noWrap/>
            <w:hideMark/>
          </w:tcPr>
          <w:p w:rsidR="002F11F0" w:rsidRPr="002F11F0" w:rsidRDefault="002F11F0">
            <w:pPr>
              <w:jc w:val="center"/>
              <w:rPr>
                <w:b/>
                <w:sz w:val="16"/>
                <w:szCs w:val="16"/>
              </w:rPr>
            </w:pPr>
            <w:r w:rsidRPr="002F11F0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1995" w:type="dxa"/>
            <w:noWrap/>
            <w:hideMark/>
          </w:tcPr>
          <w:p w:rsidR="002F11F0" w:rsidRPr="002F11F0" w:rsidRDefault="002F11F0">
            <w:pPr>
              <w:jc w:val="center"/>
              <w:rPr>
                <w:b/>
                <w:sz w:val="16"/>
                <w:szCs w:val="16"/>
              </w:rPr>
            </w:pPr>
            <w:r w:rsidRPr="002F11F0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656" w:type="dxa"/>
            <w:noWrap/>
            <w:hideMark/>
          </w:tcPr>
          <w:p w:rsidR="002F11F0" w:rsidRPr="002F11F0" w:rsidRDefault="002F11F0">
            <w:pPr>
              <w:jc w:val="center"/>
              <w:rPr>
                <w:b/>
                <w:sz w:val="16"/>
                <w:szCs w:val="16"/>
              </w:rPr>
            </w:pPr>
            <w:r w:rsidRPr="002F11F0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656" w:type="dxa"/>
            <w:noWrap/>
            <w:hideMark/>
          </w:tcPr>
          <w:p w:rsidR="002F11F0" w:rsidRPr="002F11F0" w:rsidRDefault="002F11F0">
            <w:pPr>
              <w:jc w:val="center"/>
              <w:rPr>
                <w:b/>
                <w:sz w:val="16"/>
                <w:szCs w:val="16"/>
              </w:rPr>
            </w:pPr>
            <w:r w:rsidRPr="002F11F0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1116" w:type="dxa"/>
            <w:noWrap/>
            <w:hideMark/>
          </w:tcPr>
          <w:p w:rsidR="002F11F0" w:rsidRPr="002F11F0" w:rsidRDefault="002F11F0">
            <w:pPr>
              <w:jc w:val="center"/>
              <w:rPr>
                <w:b/>
                <w:sz w:val="16"/>
                <w:szCs w:val="16"/>
              </w:rPr>
            </w:pPr>
            <w:r w:rsidRPr="002F11F0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1602" w:type="dxa"/>
            <w:noWrap/>
            <w:hideMark/>
          </w:tcPr>
          <w:p w:rsidR="002F11F0" w:rsidRPr="002F11F0" w:rsidRDefault="002F11F0">
            <w:pPr>
              <w:jc w:val="center"/>
              <w:rPr>
                <w:b/>
                <w:sz w:val="16"/>
                <w:szCs w:val="16"/>
              </w:rPr>
            </w:pPr>
            <w:r w:rsidRPr="002F11F0">
              <w:rPr>
                <w:b/>
                <w:sz w:val="16"/>
                <w:szCs w:val="16"/>
              </w:rPr>
              <w:t>12</w:t>
            </w:r>
          </w:p>
        </w:tc>
      </w:tr>
      <w:tr w:rsidR="002F11F0" w:rsidRPr="002F11F0" w:rsidTr="00DD39B7">
        <w:trPr>
          <w:trHeight w:val="300"/>
        </w:trPr>
        <w:tc>
          <w:tcPr>
            <w:tcW w:w="15194" w:type="dxa"/>
            <w:gridSpan w:val="12"/>
            <w:hideMark/>
          </w:tcPr>
          <w:p w:rsidR="002F11F0" w:rsidRPr="002F11F0" w:rsidRDefault="002F11F0" w:rsidP="002F11F0">
            <w:pPr>
              <w:rPr>
                <w:b/>
                <w:sz w:val="16"/>
                <w:szCs w:val="16"/>
              </w:rPr>
            </w:pPr>
            <w:r w:rsidRPr="002F11F0">
              <w:rPr>
                <w:b/>
                <w:bCs/>
                <w:sz w:val="16"/>
                <w:szCs w:val="16"/>
              </w:rPr>
              <w:t>Цель:</w:t>
            </w:r>
            <w:r w:rsidRPr="002F11F0">
              <w:rPr>
                <w:b/>
                <w:sz w:val="16"/>
                <w:szCs w:val="16"/>
              </w:rPr>
              <w:t xml:space="preserve"> Создание условий, направленных на контроль над криминогенной ситуацией, снижение количества правонарушений </w:t>
            </w:r>
            <w:proofErr w:type="gramStart"/>
            <w:r w:rsidRPr="002F11F0">
              <w:rPr>
                <w:b/>
                <w:sz w:val="16"/>
                <w:szCs w:val="16"/>
              </w:rPr>
              <w:t>в</w:t>
            </w:r>
            <w:proofErr w:type="gramEnd"/>
            <w:r w:rsidRPr="002F11F0">
              <w:rPr>
                <w:b/>
                <w:sz w:val="16"/>
                <w:szCs w:val="16"/>
              </w:rPr>
              <w:t xml:space="preserve"> ЗАТО г. Североморск, совершенствование системы мер по противодействию терроризму, экстремизму и чрезвычайным происшествиям природного или техногенного характера и минимизация их последствий.</w:t>
            </w:r>
          </w:p>
        </w:tc>
      </w:tr>
      <w:tr w:rsidR="002F11F0" w:rsidRPr="002F11F0" w:rsidTr="00DD39B7">
        <w:trPr>
          <w:trHeight w:val="329"/>
        </w:trPr>
        <w:tc>
          <w:tcPr>
            <w:tcW w:w="15194" w:type="dxa"/>
            <w:gridSpan w:val="12"/>
            <w:hideMark/>
          </w:tcPr>
          <w:p w:rsidR="002F11F0" w:rsidRPr="002F11F0" w:rsidRDefault="002F11F0" w:rsidP="002F11F0">
            <w:pPr>
              <w:rPr>
                <w:b/>
                <w:bCs/>
                <w:sz w:val="16"/>
                <w:szCs w:val="16"/>
              </w:rPr>
            </w:pPr>
            <w:r w:rsidRPr="002F11F0">
              <w:rPr>
                <w:b/>
                <w:bCs/>
                <w:sz w:val="16"/>
                <w:szCs w:val="16"/>
              </w:rPr>
              <w:t>Задача 1.Сове</w:t>
            </w:r>
            <w:r>
              <w:rPr>
                <w:b/>
                <w:bCs/>
                <w:sz w:val="16"/>
                <w:szCs w:val="16"/>
              </w:rPr>
              <w:t>ршенствование системы мер по про</w:t>
            </w:r>
            <w:r w:rsidRPr="002F11F0">
              <w:rPr>
                <w:b/>
                <w:bCs/>
                <w:sz w:val="16"/>
                <w:szCs w:val="16"/>
              </w:rPr>
              <w:t>тиводействию терроризму, экстремизму и чрезвычайным происшествиям природного или техногенного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Pr="002F11F0">
              <w:rPr>
                <w:b/>
                <w:bCs/>
                <w:sz w:val="16"/>
                <w:szCs w:val="16"/>
              </w:rPr>
              <w:t>характера и минимизации их последствий</w:t>
            </w:r>
          </w:p>
        </w:tc>
      </w:tr>
      <w:tr w:rsidR="002F11F0" w:rsidRPr="002F11F0" w:rsidTr="00DD39B7">
        <w:trPr>
          <w:trHeight w:val="278"/>
        </w:trPr>
        <w:tc>
          <w:tcPr>
            <w:tcW w:w="817" w:type="dxa"/>
            <w:vMerge w:val="restart"/>
            <w:hideMark/>
          </w:tcPr>
          <w:p w:rsidR="002F11F0" w:rsidRPr="002F11F0" w:rsidRDefault="002F11F0">
            <w:pPr>
              <w:jc w:val="center"/>
              <w:rPr>
                <w:b/>
                <w:bCs/>
                <w:sz w:val="16"/>
                <w:szCs w:val="16"/>
              </w:rPr>
            </w:pPr>
            <w:r w:rsidRPr="002F11F0">
              <w:rPr>
                <w:b/>
                <w:bCs/>
                <w:sz w:val="16"/>
                <w:szCs w:val="16"/>
              </w:rPr>
              <w:t>1.1.</w:t>
            </w:r>
          </w:p>
        </w:tc>
        <w:tc>
          <w:tcPr>
            <w:tcW w:w="2693" w:type="dxa"/>
            <w:vMerge w:val="restart"/>
            <w:hideMark/>
          </w:tcPr>
          <w:p w:rsidR="002F11F0" w:rsidRPr="002F11F0" w:rsidRDefault="002F11F0" w:rsidP="002F11F0">
            <w:pPr>
              <w:jc w:val="center"/>
              <w:rPr>
                <w:b/>
                <w:sz w:val="16"/>
                <w:szCs w:val="16"/>
              </w:rPr>
            </w:pPr>
            <w:r w:rsidRPr="002F11F0">
              <w:rPr>
                <w:b/>
                <w:bCs/>
                <w:sz w:val="16"/>
                <w:szCs w:val="16"/>
              </w:rPr>
              <w:t>Основное мероприятие 1</w:t>
            </w:r>
            <w:r w:rsidRPr="002F11F0">
              <w:rPr>
                <w:b/>
                <w:sz w:val="16"/>
                <w:szCs w:val="16"/>
              </w:rPr>
              <w:t>.</w:t>
            </w:r>
            <w:r w:rsidR="001C7415">
              <w:rPr>
                <w:b/>
                <w:sz w:val="16"/>
                <w:szCs w:val="16"/>
              </w:rPr>
              <w:t xml:space="preserve"> </w:t>
            </w:r>
            <w:r w:rsidRPr="002F11F0">
              <w:rPr>
                <w:b/>
                <w:sz w:val="16"/>
                <w:szCs w:val="16"/>
              </w:rPr>
              <w:t>Мероприятия по развитию систем аппаратно-программного комплекса АПК «Безопасный город»</w:t>
            </w:r>
          </w:p>
        </w:tc>
        <w:tc>
          <w:tcPr>
            <w:tcW w:w="1124" w:type="dxa"/>
            <w:vMerge w:val="restart"/>
            <w:hideMark/>
          </w:tcPr>
          <w:p w:rsidR="002F11F0" w:rsidRPr="002F11F0" w:rsidRDefault="002F11F0">
            <w:pPr>
              <w:jc w:val="center"/>
              <w:rPr>
                <w:b/>
                <w:sz w:val="16"/>
                <w:szCs w:val="16"/>
              </w:rPr>
            </w:pPr>
            <w:r w:rsidRPr="002F11F0">
              <w:rPr>
                <w:b/>
                <w:sz w:val="16"/>
                <w:szCs w:val="16"/>
              </w:rPr>
              <w:t>2014-2020</w:t>
            </w:r>
          </w:p>
        </w:tc>
        <w:tc>
          <w:tcPr>
            <w:tcW w:w="1453" w:type="dxa"/>
            <w:hideMark/>
          </w:tcPr>
          <w:p w:rsidR="002F11F0" w:rsidRPr="002F11F0" w:rsidRDefault="002F11F0" w:rsidP="002F11F0">
            <w:pPr>
              <w:jc w:val="center"/>
              <w:rPr>
                <w:b/>
                <w:bCs/>
                <w:sz w:val="16"/>
                <w:szCs w:val="16"/>
              </w:rPr>
            </w:pPr>
            <w:r w:rsidRPr="002F11F0">
              <w:rPr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1213" w:type="dxa"/>
            <w:noWrap/>
            <w:hideMark/>
          </w:tcPr>
          <w:p w:rsidR="002F11F0" w:rsidRPr="002F11F0" w:rsidRDefault="002F11F0" w:rsidP="002F11F0">
            <w:pPr>
              <w:jc w:val="center"/>
              <w:rPr>
                <w:b/>
                <w:bCs/>
                <w:sz w:val="16"/>
                <w:szCs w:val="16"/>
              </w:rPr>
            </w:pPr>
            <w:r w:rsidRPr="002F11F0">
              <w:rPr>
                <w:b/>
                <w:bCs/>
                <w:sz w:val="16"/>
                <w:szCs w:val="16"/>
              </w:rPr>
              <w:t>496,36</w:t>
            </w:r>
          </w:p>
        </w:tc>
        <w:tc>
          <w:tcPr>
            <w:tcW w:w="938" w:type="dxa"/>
            <w:noWrap/>
            <w:hideMark/>
          </w:tcPr>
          <w:p w:rsidR="002F11F0" w:rsidRPr="002F11F0" w:rsidRDefault="002F11F0" w:rsidP="002F11F0">
            <w:pPr>
              <w:jc w:val="center"/>
              <w:rPr>
                <w:b/>
                <w:bCs/>
                <w:sz w:val="16"/>
                <w:szCs w:val="16"/>
              </w:rPr>
            </w:pPr>
            <w:r w:rsidRPr="002F11F0">
              <w:rPr>
                <w:b/>
                <w:bCs/>
                <w:sz w:val="16"/>
                <w:szCs w:val="16"/>
              </w:rPr>
              <w:t>493,19</w:t>
            </w:r>
          </w:p>
        </w:tc>
        <w:tc>
          <w:tcPr>
            <w:tcW w:w="931" w:type="dxa"/>
            <w:noWrap/>
            <w:hideMark/>
          </w:tcPr>
          <w:p w:rsidR="002F11F0" w:rsidRPr="002F11F0" w:rsidRDefault="002F11F0" w:rsidP="002F11F0">
            <w:pPr>
              <w:jc w:val="center"/>
              <w:rPr>
                <w:b/>
                <w:bCs/>
                <w:sz w:val="16"/>
                <w:szCs w:val="16"/>
              </w:rPr>
            </w:pPr>
            <w:r w:rsidRPr="002F11F0">
              <w:rPr>
                <w:b/>
                <w:bCs/>
                <w:sz w:val="16"/>
                <w:szCs w:val="16"/>
              </w:rPr>
              <w:t>99,4%</w:t>
            </w:r>
          </w:p>
        </w:tc>
        <w:tc>
          <w:tcPr>
            <w:tcW w:w="1995" w:type="dxa"/>
            <w:vMerge w:val="restart"/>
            <w:hideMark/>
          </w:tcPr>
          <w:p w:rsidR="002F11F0" w:rsidRPr="002F11F0" w:rsidRDefault="002F11F0">
            <w:pPr>
              <w:jc w:val="center"/>
              <w:rPr>
                <w:b/>
                <w:sz w:val="16"/>
                <w:szCs w:val="16"/>
              </w:rPr>
            </w:pPr>
            <w:r w:rsidRPr="002F11F0">
              <w:rPr>
                <w:b/>
                <w:sz w:val="16"/>
                <w:szCs w:val="16"/>
              </w:rPr>
              <w:t>снижение количества преступлений</w:t>
            </w:r>
            <w:r>
              <w:rPr>
                <w:b/>
                <w:sz w:val="16"/>
                <w:szCs w:val="16"/>
              </w:rPr>
              <w:t>,</w:t>
            </w:r>
            <w:r w:rsidRPr="002F11F0">
              <w:rPr>
                <w:b/>
                <w:sz w:val="16"/>
                <w:szCs w:val="16"/>
              </w:rPr>
              <w:t xml:space="preserve"> совершаемых в общественных местах, %</w:t>
            </w:r>
          </w:p>
        </w:tc>
        <w:tc>
          <w:tcPr>
            <w:tcW w:w="656" w:type="dxa"/>
            <w:vMerge w:val="restart"/>
            <w:hideMark/>
          </w:tcPr>
          <w:p w:rsidR="002F11F0" w:rsidRPr="002D1B49" w:rsidRDefault="002F11F0">
            <w:pPr>
              <w:jc w:val="center"/>
              <w:rPr>
                <w:b/>
                <w:sz w:val="16"/>
                <w:szCs w:val="16"/>
                <w:highlight w:val="yellow"/>
              </w:rPr>
            </w:pPr>
            <w:r w:rsidRPr="002D1B49">
              <w:rPr>
                <w:b/>
                <w:sz w:val="16"/>
                <w:szCs w:val="16"/>
                <w:highlight w:val="yellow"/>
              </w:rPr>
              <w:t>10</w:t>
            </w:r>
          </w:p>
        </w:tc>
        <w:tc>
          <w:tcPr>
            <w:tcW w:w="656" w:type="dxa"/>
            <w:vMerge w:val="restart"/>
            <w:hideMark/>
          </w:tcPr>
          <w:p w:rsidR="002F11F0" w:rsidRPr="002D1B49" w:rsidRDefault="002F11F0">
            <w:pPr>
              <w:jc w:val="center"/>
              <w:rPr>
                <w:b/>
                <w:sz w:val="16"/>
                <w:szCs w:val="16"/>
                <w:highlight w:val="yellow"/>
              </w:rPr>
            </w:pPr>
            <w:r w:rsidRPr="002D1B49">
              <w:rPr>
                <w:b/>
                <w:sz w:val="16"/>
                <w:szCs w:val="16"/>
                <w:highlight w:val="yellow"/>
              </w:rPr>
              <w:t>6,9</w:t>
            </w:r>
          </w:p>
        </w:tc>
        <w:tc>
          <w:tcPr>
            <w:tcW w:w="1116" w:type="dxa"/>
            <w:vMerge w:val="restart"/>
            <w:hideMark/>
          </w:tcPr>
          <w:p w:rsidR="002F11F0" w:rsidRPr="002D1B49" w:rsidRDefault="002F11F0">
            <w:pPr>
              <w:jc w:val="center"/>
              <w:rPr>
                <w:b/>
                <w:sz w:val="16"/>
                <w:szCs w:val="16"/>
                <w:highlight w:val="yellow"/>
              </w:rPr>
            </w:pPr>
            <w:r w:rsidRPr="002D1B49">
              <w:rPr>
                <w:b/>
                <w:sz w:val="16"/>
                <w:szCs w:val="16"/>
                <w:highlight w:val="yellow"/>
              </w:rPr>
              <w:t>69%</w:t>
            </w:r>
          </w:p>
        </w:tc>
        <w:tc>
          <w:tcPr>
            <w:tcW w:w="1602" w:type="dxa"/>
            <w:vMerge w:val="restart"/>
            <w:hideMark/>
          </w:tcPr>
          <w:p w:rsidR="002F11F0" w:rsidRPr="002F11F0" w:rsidRDefault="002F11F0">
            <w:pPr>
              <w:jc w:val="center"/>
              <w:rPr>
                <w:b/>
                <w:sz w:val="16"/>
                <w:szCs w:val="16"/>
              </w:rPr>
            </w:pPr>
            <w:r w:rsidRPr="002F11F0">
              <w:rPr>
                <w:b/>
                <w:sz w:val="16"/>
                <w:szCs w:val="16"/>
              </w:rPr>
              <w:t xml:space="preserve">КРГХ администрации ЗАТО </w:t>
            </w:r>
            <w:r w:rsidRPr="002F11F0">
              <w:rPr>
                <w:b/>
                <w:sz w:val="16"/>
                <w:szCs w:val="16"/>
              </w:rPr>
              <w:br/>
              <w:t xml:space="preserve">г. </w:t>
            </w:r>
            <w:proofErr w:type="gramStart"/>
            <w:r w:rsidRPr="002F11F0">
              <w:rPr>
                <w:b/>
                <w:sz w:val="16"/>
                <w:szCs w:val="16"/>
              </w:rPr>
              <w:t>Североморск,  МКУ</w:t>
            </w:r>
            <w:proofErr w:type="gramEnd"/>
            <w:r w:rsidRPr="002F11F0">
              <w:rPr>
                <w:b/>
                <w:sz w:val="16"/>
                <w:szCs w:val="16"/>
              </w:rPr>
              <w:t xml:space="preserve"> "СМКУ ЕДДС"</w:t>
            </w:r>
          </w:p>
        </w:tc>
      </w:tr>
      <w:tr w:rsidR="002F11F0" w:rsidRPr="002F11F0" w:rsidTr="00DD39B7">
        <w:trPr>
          <w:trHeight w:val="300"/>
        </w:trPr>
        <w:tc>
          <w:tcPr>
            <w:tcW w:w="817" w:type="dxa"/>
            <w:vMerge/>
            <w:hideMark/>
          </w:tcPr>
          <w:p w:rsidR="002F11F0" w:rsidRPr="002F11F0" w:rsidRDefault="002F11F0" w:rsidP="002F11F0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vMerge/>
            <w:hideMark/>
          </w:tcPr>
          <w:p w:rsidR="002F11F0" w:rsidRPr="002F11F0" w:rsidRDefault="002F11F0" w:rsidP="002F11F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24" w:type="dxa"/>
            <w:vMerge/>
            <w:hideMark/>
          </w:tcPr>
          <w:p w:rsidR="002F11F0" w:rsidRPr="002F11F0" w:rsidRDefault="002F11F0" w:rsidP="002F11F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53" w:type="dxa"/>
            <w:hideMark/>
          </w:tcPr>
          <w:p w:rsidR="002F11F0" w:rsidRPr="002F11F0" w:rsidRDefault="002F11F0" w:rsidP="002F11F0">
            <w:pPr>
              <w:jc w:val="center"/>
              <w:rPr>
                <w:b/>
                <w:sz w:val="16"/>
                <w:szCs w:val="16"/>
              </w:rPr>
            </w:pPr>
            <w:r w:rsidRPr="002F11F0">
              <w:rPr>
                <w:b/>
                <w:sz w:val="16"/>
                <w:szCs w:val="16"/>
              </w:rPr>
              <w:t>МБ</w:t>
            </w:r>
          </w:p>
        </w:tc>
        <w:tc>
          <w:tcPr>
            <w:tcW w:w="1213" w:type="dxa"/>
            <w:noWrap/>
            <w:hideMark/>
          </w:tcPr>
          <w:p w:rsidR="002F11F0" w:rsidRPr="002F11F0" w:rsidRDefault="002F11F0" w:rsidP="002F11F0">
            <w:pPr>
              <w:jc w:val="center"/>
              <w:rPr>
                <w:b/>
                <w:sz w:val="16"/>
                <w:szCs w:val="16"/>
              </w:rPr>
            </w:pPr>
            <w:r w:rsidRPr="002F11F0">
              <w:rPr>
                <w:b/>
                <w:sz w:val="16"/>
                <w:szCs w:val="16"/>
              </w:rPr>
              <w:t>496,36</w:t>
            </w:r>
          </w:p>
        </w:tc>
        <w:tc>
          <w:tcPr>
            <w:tcW w:w="938" w:type="dxa"/>
            <w:noWrap/>
            <w:hideMark/>
          </w:tcPr>
          <w:p w:rsidR="002F11F0" w:rsidRPr="002F11F0" w:rsidRDefault="002F11F0" w:rsidP="002F11F0">
            <w:pPr>
              <w:jc w:val="center"/>
              <w:rPr>
                <w:b/>
                <w:sz w:val="16"/>
                <w:szCs w:val="16"/>
              </w:rPr>
            </w:pPr>
            <w:r w:rsidRPr="002F11F0">
              <w:rPr>
                <w:b/>
                <w:sz w:val="16"/>
                <w:szCs w:val="16"/>
              </w:rPr>
              <w:t>493,19</w:t>
            </w:r>
          </w:p>
        </w:tc>
        <w:tc>
          <w:tcPr>
            <w:tcW w:w="931" w:type="dxa"/>
            <w:noWrap/>
            <w:hideMark/>
          </w:tcPr>
          <w:p w:rsidR="002F11F0" w:rsidRPr="002F11F0" w:rsidRDefault="002F11F0" w:rsidP="002F11F0">
            <w:pPr>
              <w:jc w:val="center"/>
              <w:rPr>
                <w:b/>
                <w:sz w:val="16"/>
                <w:szCs w:val="16"/>
              </w:rPr>
            </w:pPr>
            <w:r w:rsidRPr="002F11F0">
              <w:rPr>
                <w:b/>
                <w:sz w:val="16"/>
                <w:szCs w:val="16"/>
              </w:rPr>
              <w:t>99,4%</w:t>
            </w:r>
          </w:p>
        </w:tc>
        <w:tc>
          <w:tcPr>
            <w:tcW w:w="1995" w:type="dxa"/>
            <w:vMerge/>
            <w:hideMark/>
          </w:tcPr>
          <w:p w:rsidR="002F11F0" w:rsidRPr="002F11F0" w:rsidRDefault="002F11F0" w:rsidP="002F11F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2F11F0" w:rsidRPr="002F11F0" w:rsidRDefault="002F11F0" w:rsidP="002F11F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2F11F0" w:rsidRPr="002F11F0" w:rsidRDefault="002F11F0" w:rsidP="002F11F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16" w:type="dxa"/>
            <w:vMerge/>
            <w:hideMark/>
          </w:tcPr>
          <w:p w:rsidR="002F11F0" w:rsidRPr="002F11F0" w:rsidRDefault="002F11F0" w:rsidP="002F11F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02" w:type="dxa"/>
            <w:vMerge/>
            <w:hideMark/>
          </w:tcPr>
          <w:p w:rsidR="002F11F0" w:rsidRPr="002F11F0" w:rsidRDefault="002F11F0" w:rsidP="002F11F0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2F11F0" w:rsidRPr="002F11F0" w:rsidTr="00DD39B7">
        <w:trPr>
          <w:trHeight w:val="300"/>
        </w:trPr>
        <w:tc>
          <w:tcPr>
            <w:tcW w:w="817" w:type="dxa"/>
            <w:vMerge/>
            <w:hideMark/>
          </w:tcPr>
          <w:p w:rsidR="002F11F0" w:rsidRPr="002F11F0" w:rsidRDefault="002F11F0" w:rsidP="002F11F0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vMerge/>
            <w:hideMark/>
          </w:tcPr>
          <w:p w:rsidR="002F11F0" w:rsidRPr="002F11F0" w:rsidRDefault="002F11F0" w:rsidP="002F11F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24" w:type="dxa"/>
            <w:vMerge/>
            <w:hideMark/>
          </w:tcPr>
          <w:p w:rsidR="002F11F0" w:rsidRPr="002F11F0" w:rsidRDefault="002F11F0" w:rsidP="002F11F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53" w:type="dxa"/>
            <w:hideMark/>
          </w:tcPr>
          <w:p w:rsidR="002F11F0" w:rsidRPr="002F11F0" w:rsidRDefault="002F11F0" w:rsidP="002F11F0">
            <w:pPr>
              <w:jc w:val="center"/>
              <w:rPr>
                <w:b/>
                <w:sz w:val="16"/>
                <w:szCs w:val="16"/>
              </w:rPr>
            </w:pPr>
            <w:r w:rsidRPr="002F11F0">
              <w:rPr>
                <w:b/>
                <w:sz w:val="16"/>
                <w:szCs w:val="16"/>
              </w:rPr>
              <w:t>ОБ</w:t>
            </w:r>
          </w:p>
        </w:tc>
        <w:tc>
          <w:tcPr>
            <w:tcW w:w="1213" w:type="dxa"/>
            <w:noWrap/>
            <w:hideMark/>
          </w:tcPr>
          <w:p w:rsidR="002F11F0" w:rsidRPr="002F11F0" w:rsidRDefault="002F11F0" w:rsidP="002F11F0">
            <w:pPr>
              <w:jc w:val="center"/>
              <w:rPr>
                <w:b/>
                <w:sz w:val="16"/>
                <w:szCs w:val="16"/>
              </w:rPr>
            </w:pPr>
            <w:r w:rsidRPr="002F11F0">
              <w:rPr>
                <w:b/>
                <w:sz w:val="16"/>
                <w:szCs w:val="16"/>
              </w:rPr>
              <w:t>0,00</w:t>
            </w:r>
          </w:p>
        </w:tc>
        <w:tc>
          <w:tcPr>
            <w:tcW w:w="938" w:type="dxa"/>
            <w:noWrap/>
            <w:hideMark/>
          </w:tcPr>
          <w:p w:rsidR="002F11F0" w:rsidRPr="002F11F0" w:rsidRDefault="002F11F0" w:rsidP="002F11F0">
            <w:pPr>
              <w:jc w:val="center"/>
              <w:rPr>
                <w:b/>
                <w:sz w:val="16"/>
                <w:szCs w:val="16"/>
              </w:rPr>
            </w:pPr>
            <w:r w:rsidRPr="002F11F0">
              <w:rPr>
                <w:b/>
                <w:sz w:val="16"/>
                <w:szCs w:val="16"/>
              </w:rPr>
              <w:t>0,00</w:t>
            </w:r>
          </w:p>
        </w:tc>
        <w:tc>
          <w:tcPr>
            <w:tcW w:w="931" w:type="dxa"/>
            <w:noWrap/>
            <w:hideMark/>
          </w:tcPr>
          <w:p w:rsidR="002F11F0" w:rsidRPr="002F11F0" w:rsidRDefault="002F11F0" w:rsidP="002F11F0">
            <w:pPr>
              <w:jc w:val="center"/>
              <w:rPr>
                <w:b/>
                <w:sz w:val="16"/>
                <w:szCs w:val="16"/>
              </w:rPr>
            </w:pPr>
            <w:r w:rsidRPr="002F11F0">
              <w:rPr>
                <w:b/>
                <w:sz w:val="16"/>
                <w:szCs w:val="16"/>
              </w:rPr>
              <w:t>0,0%</w:t>
            </w:r>
          </w:p>
        </w:tc>
        <w:tc>
          <w:tcPr>
            <w:tcW w:w="1995" w:type="dxa"/>
            <w:vMerge/>
            <w:hideMark/>
          </w:tcPr>
          <w:p w:rsidR="002F11F0" w:rsidRPr="002F11F0" w:rsidRDefault="002F11F0" w:rsidP="002F11F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2F11F0" w:rsidRPr="002F11F0" w:rsidRDefault="002F11F0" w:rsidP="002F11F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2F11F0" w:rsidRPr="002F11F0" w:rsidRDefault="002F11F0" w:rsidP="002F11F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16" w:type="dxa"/>
            <w:vMerge/>
            <w:hideMark/>
          </w:tcPr>
          <w:p w:rsidR="002F11F0" w:rsidRPr="002F11F0" w:rsidRDefault="002F11F0" w:rsidP="002F11F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02" w:type="dxa"/>
            <w:vMerge/>
            <w:hideMark/>
          </w:tcPr>
          <w:p w:rsidR="002F11F0" w:rsidRPr="002F11F0" w:rsidRDefault="002F11F0" w:rsidP="002F11F0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2F11F0" w:rsidRPr="002F11F0" w:rsidTr="00DD39B7">
        <w:trPr>
          <w:trHeight w:val="300"/>
        </w:trPr>
        <w:tc>
          <w:tcPr>
            <w:tcW w:w="817" w:type="dxa"/>
            <w:vMerge/>
            <w:hideMark/>
          </w:tcPr>
          <w:p w:rsidR="002F11F0" w:rsidRPr="002F11F0" w:rsidRDefault="002F11F0" w:rsidP="002F11F0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vMerge/>
            <w:hideMark/>
          </w:tcPr>
          <w:p w:rsidR="002F11F0" w:rsidRPr="002F11F0" w:rsidRDefault="002F11F0" w:rsidP="002F11F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24" w:type="dxa"/>
            <w:vMerge/>
            <w:hideMark/>
          </w:tcPr>
          <w:p w:rsidR="002F11F0" w:rsidRPr="002F11F0" w:rsidRDefault="002F11F0" w:rsidP="002F11F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53" w:type="dxa"/>
            <w:hideMark/>
          </w:tcPr>
          <w:p w:rsidR="002F11F0" w:rsidRPr="002F11F0" w:rsidRDefault="002F11F0" w:rsidP="002F11F0">
            <w:pPr>
              <w:jc w:val="center"/>
              <w:rPr>
                <w:b/>
                <w:sz w:val="16"/>
                <w:szCs w:val="16"/>
              </w:rPr>
            </w:pPr>
            <w:r w:rsidRPr="002F11F0">
              <w:rPr>
                <w:b/>
                <w:sz w:val="16"/>
                <w:szCs w:val="16"/>
              </w:rPr>
              <w:t>ФБ</w:t>
            </w:r>
          </w:p>
        </w:tc>
        <w:tc>
          <w:tcPr>
            <w:tcW w:w="1213" w:type="dxa"/>
            <w:noWrap/>
            <w:hideMark/>
          </w:tcPr>
          <w:p w:rsidR="002F11F0" w:rsidRPr="002F11F0" w:rsidRDefault="002F11F0" w:rsidP="002F11F0">
            <w:pPr>
              <w:jc w:val="center"/>
              <w:rPr>
                <w:b/>
                <w:sz w:val="16"/>
                <w:szCs w:val="16"/>
              </w:rPr>
            </w:pPr>
            <w:r w:rsidRPr="002F11F0">
              <w:rPr>
                <w:b/>
                <w:sz w:val="16"/>
                <w:szCs w:val="16"/>
              </w:rPr>
              <w:t>0,00</w:t>
            </w:r>
          </w:p>
        </w:tc>
        <w:tc>
          <w:tcPr>
            <w:tcW w:w="938" w:type="dxa"/>
            <w:noWrap/>
            <w:hideMark/>
          </w:tcPr>
          <w:p w:rsidR="002F11F0" w:rsidRPr="002F11F0" w:rsidRDefault="002F11F0" w:rsidP="002F11F0">
            <w:pPr>
              <w:jc w:val="center"/>
              <w:rPr>
                <w:b/>
                <w:sz w:val="16"/>
                <w:szCs w:val="16"/>
              </w:rPr>
            </w:pPr>
            <w:r w:rsidRPr="002F11F0">
              <w:rPr>
                <w:b/>
                <w:sz w:val="16"/>
                <w:szCs w:val="16"/>
              </w:rPr>
              <w:t>0,00</w:t>
            </w:r>
          </w:p>
        </w:tc>
        <w:tc>
          <w:tcPr>
            <w:tcW w:w="931" w:type="dxa"/>
            <w:noWrap/>
            <w:hideMark/>
          </w:tcPr>
          <w:p w:rsidR="002F11F0" w:rsidRPr="002F11F0" w:rsidRDefault="002F11F0" w:rsidP="002F11F0">
            <w:pPr>
              <w:jc w:val="center"/>
              <w:rPr>
                <w:b/>
                <w:sz w:val="16"/>
                <w:szCs w:val="16"/>
              </w:rPr>
            </w:pPr>
            <w:r w:rsidRPr="002F11F0">
              <w:rPr>
                <w:b/>
                <w:sz w:val="16"/>
                <w:szCs w:val="16"/>
              </w:rPr>
              <w:t>0,0%</w:t>
            </w:r>
          </w:p>
        </w:tc>
        <w:tc>
          <w:tcPr>
            <w:tcW w:w="1995" w:type="dxa"/>
            <w:vMerge/>
            <w:hideMark/>
          </w:tcPr>
          <w:p w:rsidR="002F11F0" w:rsidRPr="002F11F0" w:rsidRDefault="002F11F0" w:rsidP="002F11F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2F11F0" w:rsidRPr="002F11F0" w:rsidRDefault="002F11F0" w:rsidP="002F11F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2F11F0" w:rsidRPr="002F11F0" w:rsidRDefault="002F11F0" w:rsidP="002F11F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16" w:type="dxa"/>
            <w:vMerge/>
            <w:hideMark/>
          </w:tcPr>
          <w:p w:rsidR="002F11F0" w:rsidRPr="002F11F0" w:rsidRDefault="002F11F0" w:rsidP="002F11F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02" w:type="dxa"/>
            <w:vMerge/>
            <w:hideMark/>
          </w:tcPr>
          <w:p w:rsidR="002F11F0" w:rsidRPr="002F11F0" w:rsidRDefault="002F11F0" w:rsidP="002F11F0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DD39B7" w:rsidRPr="002F11F0" w:rsidTr="00DD39B7">
        <w:trPr>
          <w:trHeight w:val="300"/>
        </w:trPr>
        <w:tc>
          <w:tcPr>
            <w:tcW w:w="817" w:type="dxa"/>
            <w:vMerge w:val="restart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1.1.1</w:t>
            </w:r>
          </w:p>
        </w:tc>
        <w:tc>
          <w:tcPr>
            <w:tcW w:w="2693" w:type="dxa"/>
            <w:vMerge w:val="restart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Прочие направления расходов муниципальных программ</w:t>
            </w:r>
          </w:p>
        </w:tc>
        <w:tc>
          <w:tcPr>
            <w:tcW w:w="1124" w:type="dxa"/>
            <w:vMerge w:val="restart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2014-2020</w:t>
            </w:r>
          </w:p>
        </w:tc>
        <w:tc>
          <w:tcPr>
            <w:tcW w:w="1453" w:type="dxa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Всего:</w:t>
            </w:r>
          </w:p>
        </w:tc>
        <w:tc>
          <w:tcPr>
            <w:tcW w:w="1213" w:type="dxa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496,36</w:t>
            </w:r>
          </w:p>
        </w:tc>
        <w:tc>
          <w:tcPr>
            <w:tcW w:w="938" w:type="dxa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493,19</w:t>
            </w:r>
          </w:p>
        </w:tc>
        <w:tc>
          <w:tcPr>
            <w:tcW w:w="931" w:type="dxa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99,4%</w:t>
            </w:r>
          </w:p>
        </w:tc>
        <w:tc>
          <w:tcPr>
            <w:tcW w:w="1995" w:type="dxa"/>
            <w:vMerge w:val="restart"/>
            <w:vAlign w:val="center"/>
            <w:hideMark/>
          </w:tcPr>
          <w:p w:rsidR="00DD39B7" w:rsidRPr="00CB586D" w:rsidRDefault="00DD39B7" w:rsidP="00DD39B7">
            <w:pPr>
              <w:rPr>
                <w:sz w:val="16"/>
                <w:szCs w:val="16"/>
              </w:rPr>
            </w:pPr>
            <w:r w:rsidRPr="00CB586D">
              <w:rPr>
                <w:sz w:val="16"/>
                <w:szCs w:val="16"/>
              </w:rPr>
              <w:t>Доля преступлений, раскрытых с использованием АПК «Безопасный город», от общего количества раскрытых преступлений</w:t>
            </w:r>
          </w:p>
        </w:tc>
        <w:tc>
          <w:tcPr>
            <w:tcW w:w="656" w:type="dxa"/>
            <w:vMerge w:val="restart"/>
            <w:noWrap/>
            <w:vAlign w:val="center"/>
            <w:hideMark/>
          </w:tcPr>
          <w:p w:rsidR="00DD39B7" w:rsidRPr="00CB586D" w:rsidRDefault="00DD39B7" w:rsidP="00DD39B7">
            <w:pPr>
              <w:jc w:val="center"/>
              <w:rPr>
                <w:sz w:val="16"/>
                <w:szCs w:val="16"/>
              </w:rPr>
            </w:pPr>
            <w:r w:rsidRPr="00CB586D">
              <w:rPr>
                <w:sz w:val="16"/>
                <w:szCs w:val="16"/>
              </w:rPr>
              <w:t>9</w:t>
            </w:r>
          </w:p>
        </w:tc>
        <w:tc>
          <w:tcPr>
            <w:tcW w:w="656" w:type="dxa"/>
            <w:vMerge w:val="restart"/>
            <w:noWrap/>
            <w:vAlign w:val="center"/>
          </w:tcPr>
          <w:p w:rsidR="00DD39B7" w:rsidRPr="00CB586D" w:rsidRDefault="00CB586D" w:rsidP="00DD39B7">
            <w:pPr>
              <w:jc w:val="center"/>
              <w:rPr>
                <w:sz w:val="16"/>
                <w:szCs w:val="16"/>
              </w:rPr>
            </w:pPr>
            <w:r w:rsidRPr="00CB586D">
              <w:rPr>
                <w:sz w:val="16"/>
                <w:szCs w:val="16"/>
              </w:rPr>
              <w:t>7</w:t>
            </w:r>
          </w:p>
        </w:tc>
        <w:tc>
          <w:tcPr>
            <w:tcW w:w="1116" w:type="dxa"/>
            <w:vMerge w:val="restart"/>
            <w:vAlign w:val="center"/>
          </w:tcPr>
          <w:p w:rsidR="00DD39B7" w:rsidRPr="00CB586D" w:rsidRDefault="00CB586D" w:rsidP="00DD39B7">
            <w:pPr>
              <w:jc w:val="center"/>
              <w:rPr>
                <w:sz w:val="16"/>
                <w:szCs w:val="16"/>
              </w:rPr>
            </w:pPr>
            <w:r w:rsidRPr="00CB586D">
              <w:rPr>
                <w:sz w:val="16"/>
                <w:szCs w:val="16"/>
              </w:rPr>
              <w:t>77%</w:t>
            </w:r>
          </w:p>
        </w:tc>
        <w:tc>
          <w:tcPr>
            <w:tcW w:w="1602" w:type="dxa"/>
            <w:vMerge w:val="restart"/>
            <w:hideMark/>
          </w:tcPr>
          <w:p w:rsidR="00DD39B7" w:rsidRPr="00CB586D" w:rsidRDefault="00CB586D" w:rsidP="00CB586D">
            <w:pPr>
              <w:jc w:val="center"/>
              <w:rPr>
                <w:bCs/>
                <w:color w:val="FF0000"/>
                <w:sz w:val="16"/>
                <w:szCs w:val="16"/>
              </w:rPr>
            </w:pPr>
            <w:r w:rsidRPr="00CB586D">
              <w:rPr>
                <w:sz w:val="16"/>
                <w:szCs w:val="16"/>
              </w:rPr>
              <w:t xml:space="preserve">КРГХ администрации ЗАТО </w:t>
            </w:r>
            <w:r w:rsidRPr="00CB586D">
              <w:rPr>
                <w:sz w:val="16"/>
                <w:szCs w:val="16"/>
              </w:rPr>
              <w:br/>
              <w:t xml:space="preserve">г. </w:t>
            </w:r>
            <w:proofErr w:type="gramStart"/>
            <w:r w:rsidRPr="00CB586D">
              <w:rPr>
                <w:sz w:val="16"/>
                <w:szCs w:val="16"/>
              </w:rPr>
              <w:t>Североморск,  МКУ</w:t>
            </w:r>
            <w:proofErr w:type="gramEnd"/>
            <w:r w:rsidRPr="00CB586D">
              <w:rPr>
                <w:sz w:val="16"/>
                <w:szCs w:val="16"/>
              </w:rPr>
              <w:t xml:space="preserve"> "СМКУ ЕДДС"</w:t>
            </w:r>
          </w:p>
        </w:tc>
      </w:tr>
      <w:tr w:rsidR="00DD39B7" w:rsidRPr="002F11F0" w:rsidTr="00DD39B7">
        <w:trPr>
          <w:trHeight w:val="300"/>
        </w:trPr>
        <w:tc>
          <w:tcPr>
            <w:tcW w:w="817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24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53" w:type="dxa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МБ</w:t>
            </w:r>
          </w:p>
        </w:tc>
        <w:tc>
          <w:tcPr>
            <w:tcW w:w="1213" w:type="dxa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496,36</w:t>
            </w:r>
          </w:p>
        </w:tc>
        <w:tc>
          <w:tcPr>
            <w:tcW w:w="938" w:type="dxa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493,19</w:t>
            </w:r>
          </w:p>
        </w:tc>
        <w:tc>
          <w:tcPr>
            <w:tcW w:w="931" w:type="dxa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99,4%</w:t>
            </w:r>
          </w:p>
        </w:tc>
        <w:tc>
          <w:tcPr>
            <w:tcW w:w="1995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16" w:type="dxa"/>
            <w:vMerge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02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</w:tr>
      <w:tr w:rsidR="00DD39B7" w:rsidRPr="002F11F0" w:rsidTr="00DD39B7">
        <w:trPr>
          <w:trHeight w:val="300"/>
        </w:trPr>
        <w:tc>
          <w:tcPr>
            <w:tcW w:w="817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24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53" w:type="dxa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ОБ</w:t>
            </w:r>
          </w:p>
        </w:tc>
        <w:tc>
          <w:tcPr>
            <w:tcW w:w="1213" w:type="dxa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0,00</w:t>
            </w:r>
          </w:p>
        </w:tc>
        <w:tc>
          <w:tcPr>
            <w:tcW w:w="938" w:type="dxa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0,00</w:t>
            </w:r>
          </w:p>
        </w:tc>
        <w:tc>
          <w:tcPr>
            <w:tcW w:w="931" w:type="dxa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0,0%</w:t>
            </w:r>
          </w:p>
        </w:tc>
        <w:tc>
          <w:tcPr>
            <w:tcW w:w="1995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16" w:type="dxa"/>
            <w:vMerge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02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</w:tr>
      <w:tr w:rsidR="00DD39B7" w:rsidRPr="002F11F0" w:rsidTr="00DD39B7">
        <w:trPr>
          <w:trHeight w:val="300"/>
        </w:trPr>
        <w:tc>
          <w:tcPr>
            <w:tcW w:w="817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24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53" w:type="dxa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ФБ</w:t>
            </w:r>
          </w:p>
        </w:tc>
        <w:tc>
          <w:tcPr>
            <w:tcW w:w="1213" w:type="dxa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0,00</w:t>
            </w:r>
          </w:p>
        </w:tc>
        <w:tc>
          <w:tcPr>
            <w:tcW w:w="938" w:type="dxa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0,00</w:t>
            </w:r>
          </w:p>
        </w:tc>
        <w:tc>
          <w:tcPr>
            <w:tcW w:w="931" w:type="dxa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0,0%</w:t>
            </w:r>
          </w:p>
        </w:tc>
        <w:tc>
          <w:tcPr>
            <w:tcW w:w="1995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16" w:type="dxa"/>
            <w:vMerge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02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</w:tr>
      <w:tr w:rsidR="00DD39B7" w:rsidRPr="002F11F0" w:rsidTr="00DD39B7">
        <w:trPr>
          <w:trHeight w:val="300"/>
        </w:trPr>
        <w:tc>
          <w:tcPr>
            <w:tcW w:w="817" w:type="dxa"/>
            <w:vMerge w:val="restart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1.1.1.1.</w:t>
            </w:r>
          </w:p>
        </w:tc>
        <w:tc>
          <w:tcPr>
            <w:tcW w:w="2693" w:type="dxa"/>
            <w:vMerge w:val="restart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Меры,</w:t>
            </w:r>
            <w:r>
              <w:rPr>
                <w:sz w:val="16"/>
                <w:szCs w:val="16"/>
              </w:rPr>
              <w:t xml:space="preserve"> </w:t>
            </w:r>
            <w:r w:rsidRPr="002F11F0">
              <w:rPr>
                <w:sz w:val="16"/>
                <w:szCs w:val="16"/>
              </w:rPr>
              <w:t>направленные на дальнейшее развитие подсистемы вид</w:t>
            </w:r>
            <w:r>
              <w:rPr>
                <w:sz w:val="16"/>
                <w:szCs w:val="16"/>
              </w:rPr>
              <w:t>е</w:t>
            </w:r>
            <w:r w:rsidRPr="002F11F0">
              <w:rPr>
                <w:sz w:val="16"/>
                <w:szCs w:val="16"/>
              </w:rPr>
              <w:t>онаблюдения-комплексной а</w:t>
            </w:r>
            <w:r>
              <w:rPr>
                <w:sz w:val="16"/>
                <w:szCs w:val="16"/>
              </w:rPr>
              <w:t>в</w:t>
            </w:r>
            <w:r w:rsidRPr="002F11F0">
              <w:rPr>
                <w:sz w:val="16"/>
                <w:szCs w:val="16"/>
              </w:rPr>
              <w:t>томатизированной информационной системы АПК "Безопасный город"</w:t>
            </w:r>
          </w:p>
        </w:tc>
        <w:tc>
          <w:tcPr>
            <w:tcW w:w="1124" w:type="dxa"/>
            <w:vMerge w:val="restart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2014-2020</w:t>
            </w:r>
          </w:p>
        </w:tc>
        <w:tc>
          <w:tcPr>
            <w:tcW w:w="1453" w:type="dxa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Всего:</w:t>
            </w:r>
          </w:p>
        </w:tc>
        <w:tc>
          <w:tcPr>
            <w:tcW w:w="1213" w:type="dxa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496,36</w:t>
            </w:r>
          </w:p>
        </w:tc>
        <w:tc>
          <w:tcPr>
            <w:tcW w:w="938" w:type="dxa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493,19</w:t>
            </w:r>
          </w:p>
        </w:tc>
        <w:tc>
          <w:tcPr>
            <w:tcW w:w="931" w:type="dxa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0,0%</w:t>
            </w:r>
          </w:p>
        </w:tc>
        <w:tc>
          <w:tcPr>
            <w:tcW w:w="1995" w:type="dxa"/>
            <w:vMerge w:val="restart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 </w:t>
            </w:r>
          </w:p>
        </w:tc>
        <w:tc>
          <w:tcPr>
            <w:tcW w:w="656" w:type="dxa"/>
            <w:vMerge w:val="restart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 </w:t>
            </w:r>
          </w:p>
        </w:tc>
        <w:tc>
          <w:tcPr>
            <w:tcW w:w="656" w:type="dxa"/>
            <w:vMerge w:val="restart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 </w:t>
            </w:r>
          </w:p>
        </w:tc>
        <w:tc>
          <w:tcPr>
            <w:tcW w:w="1116" w:type="dxa"/>
            <w:vMerge w:val="restart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 </w:t>
            </w:r>
          </w:p>
        </w:tc>
        <w:tc>
          <w:tcPr>
            <w:tcW w:w="1602" w:type="dxa"/>
            <w:vMerge w:val="restart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КРГХ, МКУ "СМКУ ЕДДС"</w:t>
            </w:r>
          </w:p>
        </w:tc>
      </w:tr>
      <w:tr w:rsidR="00DD39B7" w:rsidRPr="002F11F0" w:rsidTr="00DD39B7">
        <w:trPr>
          <w:trHeight w:val="300"/>
        </w:trPr>
        <w:tc>
          <w:tcPr>
            <w:tcW w:w="817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24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53" w:type="dxa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МБ</w:t>
            </w:r>
          </w:p>
        </w:tc>
        <w:tc>
          <w:tcPr>
            <w:tcW w:w="1213" w:type="dxa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496,36</w:t>
            </w:r>
          </w:p>
        </w:tc>
        <w:tc>
          <w:tcPr>
            <w:tcW w:w="938" w:type="dxa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493,19</w:t>
            </w:r>
          </w:p>
        </w:tc>
        <w:tc>
          <w:tcPr>
            <w:tcW w:w="931" w:type="dxa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0,0%</w:t>
            </w:r>
          </w:p>
        </w:tc>
        <w:tc>
          <w:tcPr>
            <w:tcW w:w="1995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1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02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</w:tr>
      <w:tr w:rsidR="00DD39B7" w:rsidRPr="002F11F0" w:rsidTr="00DD39B7">
        <w:trPr>
          <w:trHeight w:val="300"/>
        </w:trPr>
        <w:tc>
          <w:tcPr>
            <w:tcW w:w="817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24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53" w:type="dxa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ОБ</w:t>
            </w:r>
          </w:p>
        </w:tc>
        <w:tc>
          <w:tcPr>
            <w:tcW w:w="1213" w:type="dxa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0,00</w:t>
            </w:r>
          </w:p>
        </w:tc>
        <w:tc>
          <w:tcPr>
            <w:tcW w:w="938" w:type="dxa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0,00</w:t>
            </w:r>
          </w:p>
        </w:tc>
        <w:tc>
          <w:tcPr>
            <w:tcW w:w="931" w:type="dxa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0,0%</w:t>
            </w:r>
          </w:p>
        </w:tc>
        <w:tc>
          <w:tcPr>
            <w:tcW w:w="1995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1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02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</w:tr>
      <w:tr w:rsidR="00DD39B7" w:rsidRPr="002F11F0" w:rsidTr="00DD39B7">
        <w:trPr>
          <w:trHeight w:val="300"/>
        </w:trPr>
        <w:tc>
          <w:tcPr>
            <w:tcW w:w="817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24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53" w:type="dxa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ФБ</w:t>
            </w:r>
          </w:p>
        </w:tc>
        <w:tc>
          <w:tcPr>
            <w:tcW w:w="1213" w:type="dxa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0,00</w:t>
            </w:r>
          </w:p>
        </w:tc>
        <w:tc>
          <w:tcPr>
            <w:tcW w:w="938" w:type="dxa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0,00</w:t>
            </w:r>
          </w:p>
        </w:tc>
        <w:tc>
          <w:tcPr>
            <w:tcW w:w="931" w:type="dxa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0,0%</w:t>
            </w:r>
          </w:p>
        </w:tc>
        <w:tc>
          <w:tcPr>
            <w:tcW w:w="1995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1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02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</w:tr>
      <w:tr w:rsidR="00DD39B7" w:rsidRPr="002F11F0" w:rsidTr="00DD39B7">
        <w:trPr>
          <w:trHeight w:val="360"/>
        </w:trPr>
        <w:tc>
          <w:tcPr>
            <w:tcW w:w="817" w:type="dxa"/>
            <w:vMerge w:val="restart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1.1.1.1.1.</w:t>
            </w:r>
          </w:p>
        </w:tc>
        <w:tc>
          <w:tcPr>
            <w:tcW w:w="2693" w:type="dxa"/>
            <w:vMerge w:val="restart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Контроль состояния антитеррористической защищенности объектов массового пребывания населения, объектов жизнеобеспечения, потенциально опасных и критически важных объектов</w:t>
            </w:r>
          </w:p>
        </w:tc>
        <w:tc>
          <w:tcPr>
            <w:tcW w:w="1124" w:type="dxa"/>
            <w:vMerge w:val="restart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2014-2020</w:t>
            </w:r>
          </w:p>
        </w:tc>
        <w:tc>
          <w:tcPr>
            <w:tcW w:w="4535" w:type="dxa"/>
            <w:gridSpan w:val="4"/>
            <w:vMerge w:val="restart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не требуется</w:t>
            </w:r>
          </w:p>
        </w:tc>
        <w:tc>
          <w:tcPr>
            <w:tcW w:w="1995" w:type="dxa"/>
            <w:vMerge w:val="restart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проведенные обследования, %</w:t>
            </w:r>
          </w:p>
        </w:tc>
        <w:tc>
          <w:tcPr>
            <w:tcW w:w="656" w:type="dxa"/>
            <w:vMerge w:val="restart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100</w:t>
            </w:r>
          </w:p>
        </w:tc>
        <w:tc>
          <w:tcPr>
            <w:tcW w:w="656" w:type="dxa"/>
            <w:vMerge w:val="restart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100</w:t>
            </w:r>
          </w:p>
        </w:tc>
        <w:tc>
          <w:tcPr>
            <w:tcW w:w="1116" w:type="dxa"/>
            <w:vMerge w:val="restart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100%</w:t>
            </w:r>
          </w:p>
        </w:tc>
        <w:tc>
          <w:tcPr>
            <w:tcW w:w="1602" w:type="dxa"/>
            <w:vMerge w:val="restart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МО МВД,</w:t>
            </w:r>
            <w:r w:rsidR="001C7415">
              <w:rPr>
                <w:sz w:val="16"/>
                <w:szCs w:val="16"/>
              </w:rPr>
              <w:t xml:space="preserve"> </w:t>
            </w:r>
            <w:r w:rsidRPr="002F11F0">
              <w:rPr>
                <w:sz w:val="16"/>
                <w:szCs w:val="16"/>
              </w:rPr>
              <w:t>отдел ГО и ЧС</w:t>
            </w:r>
          </w:p>
        </w:tc>
      </w:tr>
      <w:tr w:rsidR="00DD39B7" w:rsidRPr="002F11F0" w:rsidTr="00DD39B7">
        <w:trPr>
          <w:trHeight w:val="360"/>
        </w:trPr>
        <w:tc>
          <w:tcPr>
            <w:tcW w:w="817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24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35" w:type="dxa"/>
            <w:gridSpan w:val="4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95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1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02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</w:tr>
      <w:tr w:rsidR="00DD39B7" w:rsidRPr="002F11F0" w:rsidTr="00DD39B7">
        <w:trPr>
          <w:trHeight w:val="300"/>
        </w:trPr>
        <w:tc>
          <w:tcPr>
            <w:tcW w:w="817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24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35" w:type="dxa"/>
            <w:gridSpan w:val="4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95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1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02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</w:tr>
      <w:tr w:rsidR="00DD39B7" w:rsidRPr="002F11F0" w:rsidTr="00DD39B7">
        <w:trPr>
          <w:trHeight w:val="184"/>
        </w:trPr>
        <w:tc>
          <w:tcPr>
            <w:tcW w:w="817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24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35" w:type="dxa"/>
            <w:gridSpan w:val="4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95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1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02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</w:tr>
      <w:tr w:rsidR="00DD39B7" w:rsidRPr="002F11F0" w:rsidTr="00DD39B7">
        <w:trPr>
          <w:trHeight w:val="278"/>
        </w:trPr>
        <w:tc>
          <w:tcPr>
            <w:tcW w:w="817" w:type="dxa"/>
            <w:vMerge w:val="restart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1.1.1.1.2</w:t>
            </w:r>
          </w:p>
        </w:tc>
        <w:tc>
          <w:tcPr>
            <w:tcW w:w="2693" w:type="dxa"/>
            <w:vMerge w:val="restart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Оплата коммунальных услуг</w:t>
            </w:r>
          </w:p>
        </w:tc>
        <w:tc>
          <w:tcPr>
            <w:tcW w:w="1124" w:type="dxa"/>
            <w:vMerge w:val="restart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2014-2020</w:t>
            </w:r>
          </w:p>
        </w:tc>
        <w:tc>
          <w:tcPr>
            <w:tcW w:w="1453" w:type="dxa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Всего:</w:t>
            </w:r>
          </w:p>
        </w:tc>
        <w:tc>
          <w:tcPr>
            <w:tcW w:w="1213" w:type="dxa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10,80</w:t>
            </w:r>
          </w:p>
        </w:tc>
        <w:tc>
          <w:tcPr>
            <w:tcW w:w="938" w:type="dxa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7,69</w:t>
            </w:r>
          </w:p>
        </w:tc>
        <w:tc>
          <w:tcPr>
            <w:tcW w:w="931" w:type="dxa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71,2%</w:t>
            </w:r>
          </w:p>
        </w:tc>
        <w:tc>
          <w:tcPr>
            <w:tcW w:w="1995" w:type="dxa"/>
            <w:vMerge w:val="restart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оплата электроэнергии,</w:t>
            </w:r>
            <w:r w:rsidR="006D0B9D">
              <w:rPr>
                <w:sz w:val="16"/>
                <w:szCs w:val="16"/>
              </w:rPr>
              <w:t xml:space="preserve"> </w:t>
            </w:r>
            <w:r w:rsidRPr="002F11F0">
              <w:rPr>
                <w:sz w:val="16"/>
                <w:szCs w:val="16"/>
              </w:rPr>
              <w:t>%</w:t>
            </w:r>
          </w:p>
        </w:tc>
        <w:tc>
          <w:tcPr>
            <w:tcW w:w="656" w:type="dxa"/>
            <w:vMerge w:val="restart"/>
            <w:noWrap/>
            <w:hideMark/>
          </w:tcPr>
          <w:p w:rsidR="00DD39B7" w:rsidRPr="002D1B49" w:rsidRDefault="00DD39B7" w:rsidP="00DD39B7">
            <w:pPr>
              <w:jc w:val="center"/>
              <w:rPr>
                <w:sz w:val="16"/>
                <w:szCs w:val="16"/>
                <w:highlight w:val="yellow"/>
              </w:rPr>
            </w:pPr>
            <w:r w:rsidRPr="002D1B49">
              <w:rPr>
                <w:sz w:val="16"/>
                <w:szCs w:val="16"/>
                <w:highlight w:val="yellow"/>
              </w:rPr>
              <w:t>100</w:t>
            </w:r>
          </w:p>
        </w:tc>
        <w:tc>
          <w:tcPr>
            <w:tcW w:w="656" w:type="dxa"/>
            <w:vMerge w:val="restart"/>
            <w:noWrap/>
            <w:hideMark/>
          </w:tcPr>
          <w:p w:rsidR="00DD39B7" w:rsidRPr="002D1B49" w:rsidRDefault="00DD39B7" w:rsidP="00DD39B7">
            <w:pPr>
              <w:jc w:val="center"/>
              <w:rPr>
                <w:sz w:val="16"/>
                <w:szCs w:val="16"/>
                <w:highlight w:val="yellow"/>
              </w:rPr>
            </w:pPr>
            <w:r w:rsidRPr="002D1B49">
              <w:rPr>
                <w:sz w:val="16"/>
                <w:szCs w:val="16"/>
                <w:highlight w:val="yellow"/>
              </w:rPr>
              <w:t>70,6</w:t>
            </w:r>
          </w:p>
        </w:tc>
        <w:tc>
          <w:tcPr>
            <w:tcW w:w="1116" w:type="dxa"/>
            <w:vMerge w:val="restart"/>
            <w:hideMark/>
          </w:tcPr>
          <w:p w:rsidR="00DD39B7" w:rsidRPr="002D1B49" w:rsidRDefault="00DD39B7" w:rsidP="00DD39B7">
            <w:pPr>
              <w:jc w:val="center"/>
              <w:rPr>
                <w:sz w:val="16"/>
                <w:szCs w:val="16"/>
                <w:highlight w:val="yellow"/>
              </w:rPr>
            </w:pPr>
            <w:r w:rsidRPr="002D1B49">
              <w:rPr>
                <w:sz w:val="16"/>
                <w:szCs w:val="16"/>
                <w:highlight w:val="yellow"/>
              </w:rPr>
              <w:t>71%</w:t>
            </w:r>
          </w:p>
        </w:tc>
        <w:tc>
          <w:tcPr>
            <w:tcW w:w="1602" w:type="dxa"/>
            <w:vMerge w:val="restart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КРГХ, МКУ "СМКУ ЕДДС"</w:t>
            </w:r>
          </w:p>
        </w:tc>
      </w:tr>
      <w:tr w:rsidR="00DD39B7" w:rsidRPr="002F11F0" w:rsidTr="00DD39B7">
        <w:trPr>
          <w:trHeight w:val="300"/>
        </w:trPr>
        <w:tc>
          <w:tcPr>
            <w:tcW w:w="817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24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53" w:type="dxa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МБ</w:t>
            </w:r>
          </w:p>
        </w:tc>
        <w:tc>
          <w:tcPr>
            <w:tcW w:w="1213" w:type="dxa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10,80</w:t>
            </w:r>
          </w:p>
        </w:tc>
        <w:tc>
          <w:tcPr>
            <w:tcW w:w="938" w:type="dxa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7,69</w:t>
            </w:r>
          </w:p>
        </w:tc>
        <w:tc>
          <w:tcPr>
            <w:tcW w:w="931" w:type="dxa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71,2%</w:t>
            </w:r>
          </w:p>
        </w:tc>
        <w:tc>
          <w:tcPr>
            <w:tcW w:w="1995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1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02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</w:tr>
      <w:tr w:rsidR="00DD39B7" w:rsidRPr="002F11F0" w:rsidTr="00DD39B7">
        <w:trPr>
          <w:trHeight w:val="300"/>
        </w:trPr>
        <w:tc>
          <w:tcPr>
            <w:tcW w:w="817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24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53" w:type="dxa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ОБ</w:t>
            </w:r>
          </w:p>
        </w:tc>
        <w:tc>
          <w:tcPr>
            <w:tcW w:w="1213" w:type="dxa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0,00</w:t>
            </w:r>
          </w:p>
        </w:tc>
        <w:tc>
          <w:tcPr>
            <w:tcW w:w="938" w:type="dxa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0,00</w:t>
            </w:r>
          </w:p>
        </w:tc>
        <w:tc>
          <w:tcPr>
            <w:tcW w:w="931" w:type="dxa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0,0%</w:t>
            </w:r>
          </w:p>
        </w:tc>
        <w:tc>
          <w:tcPr>
            <w:tcW w:w="1995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1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02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</w:tr>
      <w:tr w:rsidR="00DD39B7" w:rsidRPr="002F11F0" w:rsidTr="00DD39B7">
        <w:trPr>
          <w:trHeight w:val="300"/>
        </w:trPr>
        <w:tc>
          <w:tcPr>
            <w:tcW w:w="817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24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53" w:type="dxa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ФБ</w:t>
            </w:r>
          </w:p>
        </w:tc>
        <w:tc>
          <w:tcPr>
            <w:tcW w:w="1213" w:type="dxa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0,00</w:t>
            </w:r>
          </w:p>
        </w:tc>
        <w:tc>
          <w:tcPr>
            <w:tcW w:w="938" w:type="dxa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0,00</w:t>
            </w:r>
          </w:p>
        </w:tc>
        <w:tc>
          <w:tcPr>
            <w:tcW w:w="931" w:type="dxa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0,0%</w:t>
            </w:r>
          </w:p>
        </w:tc>
        <w:tc>
          <w:tcPr>
            <w:tcW w:w="1995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1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02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</w:tr>
      <w:tr w:rsidR="00DD39B7" w:rsidRPr="002F11F0" w:rsidTr="00DD39B7">
        <w:trPr>
          <w:trHeight w:val="278"/>
        </w:trPr>
        <w:tc>
          <w:tcPr>
            <w:tcW w:w="817" w:type="dxa"/>
            <w:vMerge w:val="restart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1.1.1.1.4</w:t>
            </w:r>
          </w:p>
        </w:tc>
        <w:tc>
          <w:tcPr>
            <w:tcW w:w="2693" w:type="dxa"/>
            <w:vMerge w:val="restart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 xml:space="preserve">Ремонт, устранение неисправностей </w:t>
            </w:r>
            <w:r w:rsidRPr="002F11F0">
              <w:rPr>
                <w:sz w:val="16"/>
                <w:szCs w:val="16"/>
              </w:rPr>
              <w:lastRenderedPageBreak/>
              <w:t>(восстановление работоспособности) системы видеонаблюдения</w:t>
            </w:r>
          </w:p>
        </w:tc>
        <w:tc>
          <w:tcPr>
            <w:tcW w:w="1124" w:type="dxa"/>
            <w:vMerge w:val="restart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lastRenderedPageBreak/>
              <w:t>2014-2020</w:t>
            </w:r>
          </w:p>
        </w:tc>
        <w:tc>
          <w:tcPr>
            <w:tcW w:w="1453" w:type="dxa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Всего:</w:t>
            </w:r>
          </w:p>
        </w:tc>
        <w:tc>
          <w:tcPr>
            <w:tcW w:w="1213" w:type="dxa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465,31</w:t>
            </w:r>
          </w:p>
        </w:tc>
        <w:tc>
          <w:tcPr>
            <w:tcW w:w="938" w:type="dxa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465,30</w:t>
            </w:r>
          </w:p>
        </w:tc>
        <w:tc>
          <w:tcPr>
            <w:tcW w:w="931" w:type="dxa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100,0%</w:t>
            </w:r>
          </w:p>
        </w:tc>
        <w:tc>
          <w:tcPr>
            <w:tcW w:w="1995" w:type="dxa"/>
            <w:vMerge w:val="restart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неработающие камеры</w:t>
            </w:r>
          </w:p>
        </w:tc>
        <w:tc>
          <w:tcPr>
            <w:tcW w:w="656" w:type="dxa"/>
            <w:vMerge w:val="restart"/>
            <w:noWrap/>
            <w:hideMark/>
          </w:tcPr>
          <w:p w:rsidR="00DD39B7" w:rsidRPr="002F11F0" w:rsidRDefault="001C7415" w:rsidP="00DD39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656" w:type="dxa"/>
            <w:vMerge w:val="restart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0</w:t>
            </w:r>
          </w:p>
        </w:tc>
        <w:tc>
          <w:tcPr>
            <w:tcW w:w="1116" w:type="dxa"/>
            <w:vMerge w:val="restart"/>
            <w:hideMark/>
          </w:tcPr>
          <w:p w:rsidR="00DD39B7" w:rsidRPr="002F11F0" w:rsidRDefault="001C7415" w:rsidP="00DD39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  <w:r w:rsidR="00DD39B7" w:rsidRPr="002F11F0">
              <w:rPr>
                <w:sz w:val="16"/>
                <w:szCs w:val="16"/>
              </w:rPr>
              <w:t>0%</w:t>
            </w:r>
          </w:p>
        </w:tc>
        <w:tc>
          <w:tcPr>
            <w:tcW w:w="1602" w:type="dxa"/>
            <w:vMerge w:val="restart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 xml:space="preserve">КРГХ, МКУ </w:t>
            </w:r>
            <w:r w:rsidRPr="002F11F0">
              <w:rPr>
                <w:sz w:val="16"/>
                <w:szCs w:val="16"/>
              </w:rPr>
              <w:lastRenderedPageBreak/>
              <w:t>"СМКУ ЕДДС"</w:t>
            </w:r>
          </w:p>
        </w:tc>
      </w:tr>
      <w:tr w:rsidR="00DD39B7" w:rsidRPr="002F11F0" w:rsidTr="00DD39B7">
        <w:trPr>
          <w:trHeight w:val="300"/>
        </w:trPr>
        <w:tc>
          <w:tcPr>
            <w:tcW w:w="817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24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53" w:type="dxa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МБ</w:t>
            </w:r>
          </w:p>
        </w:tc>
        <w:tc>
          <w:tcPr>
            <w:tcW w:w="1213" w:type="dxa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465,31</w:t>
            </w:r>
          </w:p>
        </w:tc>
        <w:tc>
          <w:tcPr>
            <w:tcW w:w="938" w:type="dxa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465,30</w:t>
            </w:r>
          </w:p>
        </w:tc>
        <w:tc>
          <w:tcPr>
            <w:tcW w:w="931" w:type="dxa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100,0%</w:t>
            </w:r>
          </w:p>
        </w:tc>
        <w:tc>
          <w:tcPr>
            <w:tcW w:w="1995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1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02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</w:tr>
      <w:tr w:rsidR="00DD39B7" w:rsidRPr="002F11F0" w:rsidTr="00DD39B7">
        <w:trPr>
          <w:trHeight w:val="300"/>
        </w:trPr>
        <w:tc>
          <w:tcPr>
            <w:tcW w:w="817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24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53" w:type="dxa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ОБ</w:t>
            </w:r>
          </w:p>
        </w:tc>
        <w:tc>
          <w:tcPr>
            <w:tcW w:w="1213" w:type="dxa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0,00</w:t>
            </w:r>
          </w:p>
        </w:tc>
        <w:tc>
          <w:tcPr>
            <w:tcW w:w="938" w:type="dxa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0,00</w:t>
            </w:r>
          </w:p>
        </w:tc>
        <w:tc>
          <w:tcPr>
            <w:tcW w:w="931" w:type="dxa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0,0%</w:t>
            </w:r>
          </w:p>
        </w:tc>
        <w:tc>
          <w:tcPr>
            <w:tcW w:w="1995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1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02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</w:tr>
      <w:tr w:rsidR="00DD39B7" w:rsidRPr="002F11F0" w:rsidTr="00DD39B7">
        <w:trPr>
          <w:trHeight w:val="300"/>
        </w:trPr>
        <w:tc>
          <w:tcPr>
            <w:tcW w:w="817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24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53" w:type="dxa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ФБ</w:t>
            </w:r>
          </w:p>
        </w:tc>
        <w:tc>
          <w:tcPr>
            <w:tcW w:w="1213" w:type="dxa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0,00</w:t>
            </w:r>
          </w:p>
        </w:tc>
        <w:tc>
          <w:tcPr>
            <w:tcW w:w="938" w:type="dxa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0,00</w:t>
            </w:r>
          </w:p>
        </w:tc>
        <w:tc>
          <w:tcPr>
            <w:tcW w:w="931" w:type="dxa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0,0%</w:t>
            </w:r>
          </w:p>
        </w:tc>
        <w:tc>
          <w:tcPr>
            <w:tcW w:w="1995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1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02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</w:tr>
      <w:tr w:rsidR="00DD39B7" w:rsidRPr="002F11F0" w:rsidTr="00DD39B7">
        <w:trPr>
          <w:trHeight w:val="278"/>
        </w:trPr>
        <w:tc>
          <w:tcPr>
            <w:tcW w:w="817" w:type="dxa"/>
            <w:vMerge w:val="restart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1.1.1.1.5</w:t>
            </w:r>
          </w:p>
        </w:tc>
        <w:tc>
          <w:tcPr>
            <w:tcW w:w="2693" w:type="dxa"/>
            <w:vMerge w:val="restart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Модернизация, замена устаревшего оборудования и прогр</w:t>
            </w:r>
            <w:r w:rsidR="001C7415">
              <w:rPr>
                <w:sz w:val="16"/>
                <w:szCs w:val="16"/>
              </w:rPr>
              <w:t>аммного обеспечения системы виде</w:t>
            </w:r>
            <w:r w:rsidRPr="002F11F0">
              <w:rPr>
                <w:sz w:val="16"/>
                <w:szCs w:val="16"/>
              </w:rPr>
              <w:t>онаблюдения АПК "Безопасный город"</w:t>
            </w:r>
          </w:p>
        </w:tc>
        <w:tc>
          <w:tcPr>
            <w:tcW w:w="1124" w:type="dxa"/>
            <w:vMerge w:val="restart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2017-2020</w:t>
            </w:r>
          </w:p>
        </w:tc>
        <w:tc>
          <w:tcPr>
            <w:tcW w:w="1453" w:type="dxa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Всего:</w:t>
            </w:r>
          </w:p>
        </w:tc>
        <w:tc>
          <w:tcPr>
            <w:tcW w:w="1213" w:type="dxa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20,25</w:t>
            </w:r>
          </w:p>
        </w:tc>
        <w:tc>
          <w:tcPr>
            <w:tcW w:w="938" w:type="dxa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20,20</w:t>
            </w:r>
          </w:p>
        </w:tc>
        <w:tc>
          <w:tcPr>
            <w:tcW w:w="931" w:type="dxa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0,0%</w:t>
            </w:r>
          </w:p>
        </w:tc>
        <w:tc>
          <w:tcPr>
            <w:tcW w:w="1995" w:type="dxa"/>
            <w:vMerge w:val="restart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неработающие камеры</w:t>
            </w:r>
          </w:p>
        </w:tc>
        <w:tc>
          <w:tcPr>
            <w:tcW w:w="656" w:type="dxa"/>
            <w:vMerge w:val="restart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0</w:t>
            </w:r>
          </w:p>
        </w:tc>
        <w:tc>
          <w:tcPr>
            <w:tcW w:w="656" w:type="dxa"/>
            <w:vMerge w:val="restart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0</w:t>
            </w:r>
          </w:p>
        </w:tc>
        <w:tc>
          <w:tcPr>
            <w:tcW w:w="1116" w:type="dxa"/>
            <w:vMerge w:val="restart"/>
            <w:hideMark/>
          </w:tcPr>
          <w:p w:rsidR="00DD39B7" w:rsidRPr="002F11F0" w:rsidRDefault="001C7415" w:rsidP="00DD39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  <w:r w:rsidR="00DD39B7" w:rsidRPr="002F11F0">
              <w:rPr>
                <w:sz w:val="16"/>
                <w:szCs w:val="16"/>
              </w:rPr>
              <w:t>0%</w:t>
            </w:r>
          </w:p>
        </w:tc>
        <w:tc>
          <w:tcPr>
            <w:tcW w:w="1602" w:type="dxa"/>
            <w:vMerge w:val="restart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КРГХ, МКУ "СМКУ ЕДДС"</w:t>
            </w:r>
          </w:p>
        </w:tc>
      </w:tr>
      <w:tr w:rsidR="00DD39B7" w:rsidRPr="002F11F0" w:rsidTr="00DD39B7">
        <w:trPr>
          <w:trHeight w:val="300"/>
        </w:trPr>
        <w:tc>
          <w:tcPr>
            <w:tcW w:w="817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24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53" w:type="dxa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МБ</w:t>
            </w:r>
          </w:p>
        </w:tc>
        <w:tc>
          <w:tcPr>
            <w:tcW w:w="1213" w:type="dxa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20,25</w:t>
            </w:r>
          </w:p>
        </w:tc>
        <w:tc>
          <w:tcPr>
            <w:tcW w:w="938" w:type="dxa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20,20</w:t>
            </w:r>
          </w:p>
        </w:tc>
        <w:tc>
          <w:tcPr>
            <w:tcW w:w="931" w:type="dxa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0,0%</w:t>
            </w:r>
          </w:p>
        </w:tc>
        <w:tc>
          <w:tcPr>
            <w:tcW w:w="1995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1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02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</w:tr>
      <w:tr w:rsidR="00DD39B7" w:rsidRPr="002F11F0" w:rsidTr="00DD39B7">
        <w:trPr>
          <w:trHeight w:val="300"/>
        </w:trPr>
        <w:tc>
          <w:tcPr>
            <w:tcW w:w="817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24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53" w:type="dxa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ОБ</w:t>
            </w:r>
          </w:p>
        </w:tc>
        <w:tc>
          <w:tcPr>
            <w:tcW w:w="1213" w:type="dxa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0,00</w:t>
            </w:r>
          </w:p>
        </w:tc>
        <w:tc>
          <w:tcPr>
            <w:tcW w:w="938" w:type="dxa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0,00</w:t>
            </w:r>
          </w:p>
        </w:tc>
        <w:tc>
          <w:tcPr>
            <w:tcW w:w="931" w:type="dxa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0,0%</w:t>
            </w:r>
          </w:p>
        </w:tc>
        <w:tc>
          <w:tcPr>
            <w:tcW w:w="1995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1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02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</w:tr>
      <w:tr w:rsidR="00DD39B7" w:rsidRPr="002F11F0" w:rsidTr="00DD39B7">
        <w:trPr>
          <w:trHeight w:val="300"/>
        </w:trPr>
        <w:tc>
          <w:tcPr>
            <w:tcW w:w="817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24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53" w:type="dxa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ФБ</w:t>
            </w:r>
          </w:p>
        </w:tc>
        <w:tc>
          <w:tcPr>
            <w:tcW w:w="1213" w:type="dxa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0,00</w:t>
            </w:r>
          </w:p>
        </w:tc>
        <w:tc>
          <w:tcPr>
            <w:tcW w:w="938" w:type="dxa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0,00</w:t>
            </w:r>
          </w:p>
        </w:tc>
        <w:tc>
          <w:tcPr>
            <w:tcW w:w="931" w:type="dxa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0,0%</w:t>
            </w:r>
          </w:p>
        </w:tc>
        <w:tc>
          <w:tcPr>
            <w:tcW w:w="1995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1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02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</w:tr>
      <w:tr w:rsidR="00DD39B7" w:rsidRPr="00A514A0" w:rsidTr="00DD39B7">
        <w:trPr>
          <w:trHeight w:val="278"/>
        </w:trPr>
        <w:tc>
          <w:tcPr>
            <w:tcW w:w="817" w:type="dxa"/>
            <w:vMerge w:val="restart"/>
            <w:hideMark/>
          </w:tcPr>
          <w:p w:rsidR="00DD39B7" w:rsidRPr="00A514A0" w:rsidRDefault="00DD39B7" w:rsidP="00DD39B7">
            <w:pPr>
              <w:jc w:val="center"/>
              <w:rPr>
                <w:b/>
                <w:bCs/>
                <w:sz w:val="16"/>
                <w:szCs w:val="16"/>
              </w:rPr>
            </w:pPr>
            <w:r w:rsidRPr="00A514A0">
              <w:rPr>
                <w:b/>
                <w:bCs/>
                <w:sz w:val="16"/>
                <w:szCs w:val="16"/>
              </w:rPr>
              <w:t>1.2.</w:t>
            </w:r>
          </w:p>
        </w:tc>
        <w:tc>
          <w:tcPr>
            <w:tcW w:w="2693" w:type="dxa"/>
            <w:vMerge w:val="restart"/>
            <w:hideMark/>
          </w:tcPr>
          <w:p w:rsidR="00DD39B7" w:rsidRPr="00A514A0" w:rsidRDefault="00DD39B7" w:rsidP="00DD39B7">
            <w:pPr>
              <w:jc w:val="center"/>
              <w:rPr>
                <w:b/>
                <w:sz w:val="16"/>
                <w:szCs w:val="16"/>
              </w:rPr>
            </w:pPr>
            <w:r w:rsidRPr="00A514A0">
              <w:rPr>
                <w:b/>
                <w:bCs/>
                <w:sz w:val="16"/>
                <w:szCs w:val="16"/>
              </w:rPr>
              <w:t>Основное мероприятие 2</w:t>
            </w:r>
            <w:r w:rsidRPr="00A514A0">
              <w:rPr>
                <w:b/>
                <w:sz w:val="16"/>
                <w:szCs w:val="16"/>
              </w:rPr>
              <w:t>.  Обеспечение информирования и оповещения населения об опасностях</w:t>
            </w:r>
          </w:p>
        </w:tc>
        <w:tc>
          <w:tcPr>
            <w:tcW w:w="1124" w:type="dxa"/>
            <w:vMerge w:val="restart"/>
            <w:hideMark/>
          </w:tcPr>
          <w:p w:rsidR="00DD39B7" w:rsidRPr="00A514A0" w:rsidRDefault="00DD39B7" w:rsidP="00DD39B7">
            <w:pPr>
              <w:jc w:val="center"/>
              <w:rPr>
                <w:b/>
                <w:sz w:val="16"/>
                <w:szCs w:val="16"/>
              </w:rPr>
            </w:pPr>
            <w:r w:rsidRPr="00A514A0">
              <w:rPr>
                <w:b/>
                <w:sz w:val="16"/>
                <w:szCs w:val="16"/>
              </w:rPr>
              <w:t>2014-2020</w:t>
            </w:r>
          </w:p>
        </w:tc>
        <w:tc>
          <w:tcPr>
            <w:tcW w:w="1453" w:type="dxa"/>
            <w:hideMark/>
          </w:tcPr>
          <w:p w:rsidR="00DD39B7" w:rsidRPr="00A514A0" w:rsidRDefault="00DD39B7" w:rsidP="00DD39B7">
            <w:pPr>
              <w:jc w:val="center"/>
              <w:rPr>
                <w:b/>
                <w:bCs/>
                <w:sz w:val="16"/>
                <w:szCs w:val="16"/>
              </w:rPr>
            </w:pPr>
            <w:r w:rsidRPr="00A514A0">
              <w:rPr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1213" w:type="dxa"/>
            <w:hideMark/>
          </w:tcPr>
          <w:p w:rsidR="00DD39B7" w:rsidRPr="00A514A0" w:rsidRDefault="00DD39B7" w:rsidP="00DD39B7">
            <w:pPr>
              <w:jc w:val="center"/>
              <w:rPr>
                <w:b/>
                <w:bCs/>
                <w:sz w:val="16"/>
                <w:szCs w:val="16"/>
              </w:rPr>
            </w:pPr>
            <w:r w:rsidRPr="00A514A0">
              <w:rPr>
                <w:b/>
                <w:bCs/>
                <w:sz w:val="16"/>
                <w:szCs w:val="16"/>
              </w:rPr>
              <w:t>538,13</w:t>
            </w:r>
          </w:p>
        </w:tc>
        <w:tc>
          <w:tcPr>
            <w:tcW w:w="938" w:type="dxa"/>
            <w:hideMark/>
          </w:tcPr>
          <w:p w:rsidR="00DD39B7" w:rsidRPr="00A514A0" w:rsidRDefault="00DD39B7" w:rsidP="00DD39B7">
            <w:pPr>
              <w:jc w:val="center"/>
              <w:rPr>
                <w:b/>
                <w:bCs/>
                <w:sz w:val="16"/>
                <w:szCs w:val="16"/>
              </w:rPr>
            </w:pPr>
            <w:r w:rsidRPr="00A514A0">
              <w:rPr>
                <w:b/>
                <w:bCs/>
                <w:sz w:val="16"/>
                <w:szCs w:val="16"/>
              </w:rPr>
              <w:t>530,15</w:t>
            </w:r>
          </w:p>
        </w:tc>
        <w:tc>
          <w:tcPr>
            <w:tcW w:w="931" w:type="dxa"/>
            <w:noWrap/>
            <w:hideMark/>
          </w:tcPr>
          <w:p w:rsidR="00DD39B7" w:rsidRPr="00A514A0" w:rsidRDefault="00DD39B7" w:rsidP="00DD39B7">
            <w:pPr>
              <w:jc w:val="center"/>
              <w:rPr>
                <w:b/>
                <w:bCs/>
                <w:sz w:val="16"/>
                <w:szCs w:val="16"/>
              </w:rPr>
            </w:pPr>
            <w:r w:rsidRPr="00A514A0">
              <w:rPr>
                <w:b/>
                <w:bCs/>
                <w:sz w:val="16"/>
                <w:szCs w:val="16"/>
              </w:rPr>
              <w:t>98,5%</w:t>
            </w:r>
          </w:p>
        </w:tc>
        <w:tc>
          <w:tcPr>
            <w:tcW w:w="4423" w:type="dxa"/>
            <w:gridSpan w:val="4"/>
            <w:vMerge w:val="restart"/>
            <w:hideMark/>
          </w:tcPr>
          <w:p w:rsidR="00DD39B7" w:rsidRPr="00A514A0" w:rsidRDefault="00DD39B7" w:rsidP="00DD39B7">
            <w:pPr>
              <w:jc w:val="center"/>
              <w:rPr>
                <w:b/>
                <w:sz w:val="16"/>
                <w:szCs w:val="16"/>
              </w:rPr>
            </w:pPr>
            <w:r w:rsidRPr="00A514A0">
              <w:rPr>
                <w:b/>
                <w:sz w:val="16"/>
                <w:szCs w:val="16"/>
              </w:rPr>
              <w:t> </w:t>
            </w:r>
          </w:p>
        </w:tc>
        <w:tc>
          <w:tcPr>
            <w:tcW w:w="1602" w:type="dxa"/>
            <w:vMerge w:val="restart"/>
            <w:hideMark/>
          </w:tcPr>
          <w:p w:rsidR="00DD39B7" w:rsidRPr="00A514A0" w:rsidRDefault="00DD39B7" w:rsidP="00DD39B7">
            <w:pPr>
              <w:jc w:val="center"/>
              <w:rPr>
                <w:b/>
                <w:sz w:val="16"/>
                <w:szCs w:val="16"/>
              </w:rPr>
            </w:pPr>
            <w:r w:rsidRPr="00A514A0">
              <w:rPr>
                <w:b/>
                <w:sz w:val="16"/>
                <w:szCs w:val="16"/>
              </w:rPr>
              <w:t>КРГХ, МКУ "СМКУ ЕДДС"</w:t>
            </w:r>
          </w:p>
        </w:tc>
      </w:tr>
      <w:tr w:rsidR="00DD39B7" w:rsidRPr="00A514A0" w:rsidTr="00DD39B7">
        <w:trPr>
          <w:trHeight w:val="300"/>
        </w:trPr>
        <w:tc>
          <w:tcPr>
            <w:tcW w:w="817" w:type="dxa"/>
            <w:vMerge/>
            <w:hideMark/>
          </w:tcPr>
          <w:p w:rsidR="00DD39B7" w:rsidRPr="00A514A0" w:rsidRDefault="00DD39B7" w:rsidP="00DD39B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vMerge/>
            <w:hideMark/>
          </w:tcPr>
          <w:p w:rsidR="00DD39B7" w:rsidRPr="00A514A0" w:rsidRDefault="00DD39B7" w:rsidP="00DD39B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24" w:type="dxa"/>
            <w:vMerge/>
            <w:hideMark/>
          </w:tcPr>
          <w:p w:rsidR="00DD39B7" w:rsidRPr="00A514A0" w:rsidRDefault="00DD39B7" w:rsidP="00DD39B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53" w:type="dxa"/>
            <w:hideMark/>
          </w:tcPr>
          <w:p w:rsidR="00DD39B7" w:rsidRPr="00A514A0" w:rsidRDefault="00DD39B7" w:rsidP="00DD39B7">
            <w:pPr>
              <w:jc w:val="center"/>
              <w:rPr>
                <w:b/>
                <w:sz w:val="16"/>
                <w:szCs w:val="16"/>
              </w:rPr>
            </w:pPr>
            <w:r w:rsidRPr="00A514A0">
              <w:rPr>
                <w:b/>
                <w:sz w:val="16"/>
                <w:szCs w:val="16"/>
              </w:rPr>
              <w:t>МБ</w:t>
            </w:r>
          </w:p>
        </w:tc>
        <w:tc>
          <w:tcPr>
            <w:tcW w:w="1213" w:type="dxa"/>
            <w:hideMark/>
          </w:tcPr>
          <w:p w:rsidR="00DD39B7" w:rsidRPr="00A514A0" w:rsidRDefault="00DD39B7" w:rsidP="00DD39B7">
            <w:pPr>
              <w:jc w:val="center"/>
              <w:rPr>
                <w:b/>
                <w:sz w:val="16"/>
                <w:szCs w:val="16"/>
              </w:rPr>
            </w:pPr>
            <w:r w:rsidRPr="00A514A0">
              <w:rPr>
                <w:b/>
                <w:sz w:val="16"/>
                <w:szCs w:val="16"/>
              </w:rPr>
              <w:t>538,13</w:t>
            </w:r>
          </w:p>
        </w:tc>
        <w:tc>
          <w:tcPr>
            <w:tcW w:w="938" w:type="dxa"/>
            <w:hideMark/>
          </w:tcPr>
          <w:p w:rsidR="00DD39B7" w:rsidRPr="00A514A0" w:rsidRDefault="00DD39B7" w:rsidP="00DD39B7">
            <w:pPr>
              <w:jc w:val="center"/>
              <w:rPr>
                <w:b/>
                <w:sz w:val="16"/>
                <w:szCs w:val="16"/>
              </w:rPr>
            </w:pPr>
            <w:r w:rsidRPr="00A514A0">
              <w:rPr>
                <w:b/>
                <w:sz w:val="16"/>
                <w:szCs w:val="16"/>
              </w:rPr>
              <w:t>530,15</w:t>
            </w:r>
          </w:p>
        </w:tc>
        <w:tc>
          <w:tcPr>
            <w:tcW w:w="931" w:type="dxa"/>
            <w:noWrap/>
            <w:hideMark/>
          </w:tcPr>
          <w:p w:rsidR="00DD39B7" w:rsidRPr="00A514A0" w:rsidRDefault="00DD39B7" w:rsidP="00DD39B7">
            <w:pPr>
              <w:jc w:val="center"/>
              <w:rPr>
                <w:b/>
                <w:sz w:val="16"/>
                <w:szCs w:val="16"/>
              </w:rPr>
            </w:pPr>
            <w:r w:rsidRPr="00A514A0">
              <w:rPr>
                <w:b/>
                <w:sz w:val="16"/>
                <w:szCs w:val="16"/>
              </w:rPr>
              <w:t>98,5%</w:t>
            </w:r>
          </w:p>
        </w:tc>
        <w:tc>
          <w:tcPr>
            <w:tcW w:w="4423" w:type="dxa"/>
            <w:gridSpan w:val="4"/>
            <w:vMerge/>
            <w:hideMark/>
          </w:tcPr>
          <w:p w:rsidR="00DD39B7" w:rsidRPr="00A514A0" w:rsidRDefault="00DD39B7" w:rsidP="00DD39B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02" w:type="dxa"/>
            <w:vMerge/>
            <w:hideMark/>
          </w:tcPr>
          <w:p w:rsidR="00DD39B7" w:rsidRPr="00A514A0" w:rsidRDefault="00DD39B7" w:rsidP="00DD39B7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DD39B7" w:rsidRPr="00A514A0" w:rsidTr="00DD39B7">
        <w:trPr>
          <w:trHeight w:val="300"/>
        </w:trPr>
        <w:tc>
          <w:tcPr>
            <w:tcW w:w="817" w:type="dxa"/>
            <w:vMerge/>
            <w:hideMark/>
          </w:tcPr>
          <w:p w:rsidR="00DD39B7" w:rsidRPr="00A514A0" w:rsidRDefault="00DD39B7" w:rsidP="00DD39B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vMerge/>
            <w:hideMark/>
          </w:tcPr>
          <w:p w:rsidR="00DD39B7" w:rsidRPr="00A514A0" w:rsidRDefault="00DD39B7" w:rsidP="00DD39B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24" w:type="dxa"/>
            <w:vMerge/>
            <w:hideMark/>
          </w:tcPr>
          <w:p w:rsidR="00DD39B7" w:rsidRPr="00A514A0" w:rsidRDefault="00DD39B7" w:rsidP="00DD39B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53" w:type="dxa"/>
            <w:hideMark/>
          </w:tcPr>
          <w:p w:rsidR="00DD39B7" w:rsidRPr="00A514A0" w:rsidRDefault="00DD39B7" w:rsidP="00DD39B7">
            <w:pPr>
              <w:jc w:val="center"/>
              <w:rPr>
                <w:b/>
                <w:sz w:val="16"/>
                <w:szCs w:val="16"/>
              </w:rPr>
            </w:pPr>
            <w:r w:rsidRPr="00A514A0">
              <w:rPr>
                <w:b/>
                <w:sz w:val="16"/>
                <w:szCs w:val="16"/>
              </w:rPr>
              <w:t>ОБ</w:t>
            </w:r>
          </w:p>
        </w:tc>
        <w:tc>
          <w:tcPr>
            <w:tcW w:w="1213" w:type="dxa"/>
            <w:hideMark/>
          </w:tcPr>
          <w:p w:rsidR="00DD39B7" w:rsidRPr="00A514A0" w:rsidRDefault="00DD39B7" w:rsidP="00DD39B7">
            <w:pPr>
              <w:jc w:val="center"/>
              <w:rPr>
                <w:b/>
                <w:sz w:val="16"/>
                <w:szCs w:val="16"/>
              </w:rPr>
            </w:pPr>
            <w:r w:rsidRPr="00A514A0">
              <w:rPr>
                <w:b/>
                <w:sz w:val="16"/>
                <w:szCs w:val="16"/>
              </w:rPr>
              <w:t>0,00</w:t>
            </w:r>
          </w:p>
        </w:tc>
        <w:tc>
          <w:tcPr>
            <w:tcW w:w="938" w:type="dxa"/>
            <w:hideMark/>
          </w:tcPr>
          <w:p w:rsidR="00DD39B7" w:rsidRPr="00A514A0" w:rsidRDefault="00DD39B7" w:rsidP="00DD39B7">
            <w:pPr>
              <w:jc w:val="center"/>
              <w:rPr>
                <w:b/>
                <w:sz w:val="16"/>
                <w:szCs w:val="16"/>
              </w:rPr>
            </w:pPr>
            <w:r w:rsidRPr="00A514A0">
              <w:rPr>
                <w:b/>
                <w:sz w:val="16"/>
                <w:szCs w:val="16"/>
              </w:rPr>
              <w:t>0,00</w:t>
            </w:r>
          </w:p>
        </w:tc>
        <w:tc>
          <w:tcPr>
            <w:tcW w:w="931" w:type="dxa"/>
            <w:noWrap/>
            <w:hideMark/>
          </w:tcPr>
          <w:p w:rsidR="00DD39B7" w:rsidRPr="00A514A0" w:rsidRDefault="00DD39B7" w:rsidP="00DD39B7">
            <w:pPr>
              <w:jc w:val="center"/>
              <w:rPr>
                <w:b/>
                <w:sz w:val="16"/>
                <w:szCs w:val="16"/>
              </w:rPr>
            </w:pPr>
            <w:r w:rsidRPr="00A514A0">
              <w:rPr>
                <w:b/>
                <w:sz w:val="16"/>
                <w:szCs w:val="16"/>
              </w:rPr>
              <w:t>0,0%</w:t>
            </w:r>
          </w:p>
        </w:tc>
        <w:tc>
          <w:tcPr>
            <w:tcW w:w="4423" w:type="dxa"/>
            <w:gridSpan w:val="4"/>
            <w:vMerge/>
            <w:hideMark/>
          </w:tcPr>
          <w:p w:rsidR="00DD39B7" w:rsidRPr="00A514A0" w:rsidRDefault="00DD39B7" w:rsidP="00DD39B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02" w:type="dxa"/>
            <w:vMerge/>
            <w:hideMark/>
          </w:tcPr>
          <w:p w:rsidR="00DD39B7" w:rsidRPr="00A514A0" w:rsidRDefault="00DD39B7" w:rsidP="00DD39B7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DD39B7" w:rsidRPr="00A514A0" w:rsidTr="00DD39B7">
        <w:trPr>
          <w:trHeight w:val="300"/>
        </w:trPr>
        <w:tc>
          <w:tcPr>
            <w:tcW w:w="817" w:type="dxa"/>
            <w:vMerge/>
            <w:hideMark/>
          </w:tcPr>
          <w:p w:rsidR="00DD39B7" w:rsidRPr="00A514A0" w:rsidRDefault="00DD39B7" w:rsidP="00DD39B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vMerge/>
            <w:hideMark/>
          </w:tcPr>
          <w:p w:rsidR="00DD39B7" w:rsidRPr="00A514A0" w:rsidRDefault="00DD39B7" w:rsidP="00DD39B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24" w:type="dxa"/>
            <w:vMerge/>
            <w:hideMark/>
          </w:tcPr>
          <w:p w:rsidR="00DD39B7" w:rsidRPr="00A514A0" w:rsidRDefault="00DD39B7" w:rsidP="00DD39B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53" w:type="dxa"/>
            <w:hideMark/>
          </w:tcPr>
          <w:p w:rsidR="00DD39B7" w:rsidRPr="00A514A0" w:rsidRDefault="00DD39B7" w:rsidP="00DD39B7">
            <w:pPr>
              <w:jc w:val="center"/>
              <w:rPr>
                <w:b/>
                <w:sz w:val="16"/>
                <w:szCs w:val="16"/>
              </w:rPr>
            </w:pPr>
            <w:r w:rsidRPr="00A514A0">
              <w:rPr>
                <w:b/>
                <w:sz w:val="16"/>
                <w:szCs w:val="16"/>
              </w:rPr>
              <w:t>ФБ</w:t>
            </w:r>
          </w:p>
        </w:tc>
        <w:tc>
          <w:tcPr>
            <w:tcW w:w="1213" w:type="dxa"/>
            <w:hideMark/>
          </w:tcPr>
          <w:p w:rsidR="00DD39B7" w:rsidRPr="00A514A0" w:rsidRDefault="00DD39B7" w:rsidP="00DD39B7">
            <w:pPr>
              <w:jc w:val="center"/>
              <w:rPr>
                <w:b/>
                <w:sz w:val="16"/>
                <w:szCs w:val="16"/>
              </w:rPr>
            </w:pPr>
            <w:r w:rsidRPr="00A514A0">
              <w:rPr>
                <w:b/>
                <w:sz w:val="16"/>
                <w:szCs w:val="16"/>
              </w:rPr>
              <w:t>0,00</w:t>
            </w:r>
          </w:p>
        </w:tc>
        <w:tc>
          <w:tcPr>
            <w:tcW w:w="938" w:type="dxa"/>
            <w:hideMark/>
          </w:tcPr>
          <w:p w:rsidR="00DD39B7" w:rsidRPr="00A514A0" w:rsidRDefault="00DD39B7" w:rsidP="00DD39B7">
            <w:pPr>
              <w:jc w:val="center"/>
              <w:rPr>
                <w:b/>
                <w:sz w:val="16"/>
                <w:szCs w:val="16"/>
              </w:rPr>
            </w:pPr>
            <w:r w:rsidRPr="00A514A0">
              <w:rPr>
                <w:b/>
                <w:sz w:val="16"/>
                <w:szCs w:val="16"/>
              </w:rPr>
              <w:t>0,00</w:t>
            </w:r>
          </w:p>
        </w:tc>
        <w:tc>
          <w:tcPr>
            <w:tcW w:w="931" w:type="dxa"/>
            <w:noWrap/>
            <w:hideMark/>
          </w:tcPr>
          <w:p w:rsidR="00DD39B7" w:rsidRPr="00A514A0" w:rsidRDefault="00DD39B7" w:rsidP="00DD39B7">
            <w:pPr>
              <w:jc w:val="center"/>
              <w:rPr>
                <w:b/>
                <w:sz w:val="16"/>
                <w:szCs w:val="16"/>
              </w:rPr>
            </w:pPr>
            <w:r w:rsidRPr="00A514A0">
              <w:rPr>
                <w:b/>
                <w:sz w:val="16"/>
                <w:szCs w:val="16"/>
              </w:rPr>
              <w:t>0,0%</w:t>
            </w:r>
          </w:p>
        </w:tc>
        <w:tc>
          <w:tcPr>
            <w:tcW w:w="4423" w:type="dxa"/>
            <w:gridSpan w:val="4"/>
            <w:vMerge/>
            <w:hideMark/>
          </w:tcPr>
          <w:p w:rsidR="00DD39B7" w:rsidRPr="00A514A0" w:rsidRDefault="00DD39B7" w:rsidP="00DD39B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02" w:type="dxa"/>
            <w:vMerge/>
            <w:hideMark/>
          </w:tcPr>
          <w:p w:rsidR="00DD39B7" w:rsidRPr="00A514A0" w:rsidRDefault="00DD39B7" w:rsidP="00DD39B7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DD39B7" w:rsidRPr="002F11F0" w:rsidTr="00DD39B7">
        <w:trPr>
          <w:trHeight w:val="278"/>
        </w:trPr>
        <w:tc>
          <w:tcPr>
            <w:tcW w:w="817" w:type="dxa"/>
            <w:vMerge w:val="restart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1.2.1</w:t>
            </w:r>
          </w:p>
        </w:tc>
        <w:tc>
          <w:tcPr>
            <w:tcW w:w="2693" w:type="dxa"/>
            <w:vMerge w:val="restart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Прочие направления расходов муниципальных программ</w:t>
            </w:r>
          </w:p>
        </w:tc>
        <w:tc>
          <w:tcPr>
            <w:tcW w:w="1124" w:type="dxa"/>
            <w:vMerge w:val="restart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2014-2020</w:t>
            </w:r>
          </w:p>
        </w:tc>
        <w:tc>
          <w:tcPr>
            <w:tcW w:w="1453" w:type="dxa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Всего:</w:t>
            </w:r>
          </w:p>
        </w:tc>
        <w:tc>
          <w:tcPr>
            <w:tcW w:w="1213" w:type="dxa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538,13</w:t>
            </w:r>
          </w:p>
        </w:tc>
        <w:tc>
          <w:tcPr>
            <w:tcW w:w="938" w:type="dxa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530,15</w:t>
            </w:r>
          </w:p>
        </w:tc>
        <w:tc>
          <w:tcPr>
            <w:tcW w:w="931" w:type="dxa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98,5%</w:t>
            </w:r>
          </w:p>
        </w:tc>
        <w:tc>
          <w:tcPr>
            <w:tcW w:w="4423" w:type="dxa"/>
            <w:gridSpan w:val="4"/>
            <w:vMerge w:val="restart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 </w:t>
            </w:r>
          </w:p>
        </w:tc>
        <w:tc>
          <w:tcPr>
            <w:tcW w:w="1602" w:type="dxa"/>
            <w:vMerge w:val="restart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КРГХ, МКУ "СМКУ ЕДДС"</w:t>
            </w:r>
          </w:p>
        </w:tc>
      </w:tr>
      <w:tr w:rsidR="00DD39B7" w:rsidRPr="002F11F0" w:rsidTr="00DD39B7">
        <w:trPr>
          <w:trHeight w:val="300"/>
        </w:trPr>
        <w:tc>
          <w:tcPr>
            <w:tcW w:w="817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24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53" w:type="dxa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МБ</w:t>
            </w:r>
          </w:p>
        </w:tc>
        <w:tc>
          <w:tcPr>
            <w:tcW w:w="1213" w:type="dxa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538,13</w:t>
            </w:r>
          </w:p>
        </w:tc>
        <w:tc>
          <w:tcPr>
            <w:tcW w:w="938" w:type="dxa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530,15</w:t>
            </w:r>
          </w:p>
        </w:tc>
        <w:tc>
          <w:tcPr>
            <w:tcW w:w="931" w:type="dxa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98,5%</w:t>
            </w:r>
          </w:p>
        </w:tc>
        <w:tc>
          <w:tcPr>
            <w:tcW w:w="4423" w:type="dxa"/>
            <w:gridSpan w:val="4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02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</w:tr>
      <w:tr w:rsidR="00DD39B7" w:rsidRPr="002F11F0" w:rsidTr="00DD39B7">
        <w:trPr>
          <w:trHeight w:val="300"/>
        </w:trPr>
        <w:tc>
          <w:tcPr>
            <w:tcW w:w="817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24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53" w:type="dxa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ОБ</w:t>
            </w:r>
          </w:p>
        </w:tc>
        <w:tc>
          <w:tcPr>
            <w:tcW w:w="1213" w:type="dxa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0,00</w:t>
            </w:r>
          </w:p>
        </w:tc>
        <w:tc>
          <w:tcPr>
            <w:tcW w:w="938" w:type="dxa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0,00</w:t>
            </w:r>
          </w:p>
        </w:tc>
        <w:tc>
          <w:tcPr>
            <w:tcW w:w="931" w:type="dxa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0,0%</w:t>
            </w:r>
          </w:p>
        </w:tc>
        <w:tc>
          <w:tcPr>
            <w:tcW w:w="4423" w:type="dxa"/>
            <w:gridSpan w:val="4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02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</w:tr>
      <w:tr w:rsidR="00DD39B7" w:rsidRPr="002F11F0" w:rsidTr="00DD39B7">
        <w:trPr>
          <w:trHeight w:val="300"/>
        </w:trPr>
        <w:tc>
          <w:tcPr>
            <w:tcW w:w="817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24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53" w:type="dxa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ФБ</w:t>
            </w:r>
          </w:p>
        </w:tc>
        <w:tc>
          <w:tcPr>
            <w:tcW w:w="1213" w:type="dxa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0,00</w:t>
            </w:r>
          </w:p>
        </w:tc>
        <w:tc>
          <w:tcPr>
            <w:tcW w:w="938" w:type="dxa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0,00</w:t>
            </w:r>
          </w:p>
        </w:tc>
        <w:tc>
          <w:tcPr>
            <w:tcW w:w="931" w:type="dxa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0,0%</w:t>
            </w:r>
          </w:p>
        </w:tc>
        <w:tc>
          <w:tcPr>
            <w:tcW w:w="4423" w:type="dxa"/>
            <w:gridSpan w:val="4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02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</w:tr>
      <w:tr w:rsidR="00DD39B7" w:rsidRPr="002F11F0" w:rsidTr="00DD39B7">
        <w:trPr>
          <w:trHeight w:val="278"/>
        </w:trPr>
        <w:tc>
          <w:tcPr>
            <w:tcW w:w="817" w:type="dxa"/>
            <w:vMerge w:val="restart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1.2.1.1.</w:t>
            </w:r>
          </w:p>
        </w:tc>
        <w:tc>
          <w:tcPr>
            <w:tcW w:w="2693" w:type="dxa"/>
            <w:vMerge w:val="restart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Установка,</w:t>
            </w:r>
            <w:r w:rsidR="001C7415">
              <w:rPr>
                <w:sz w:val="16"/>
                <w:szCs w:val="16"/>
              </w:rPr>
              <w:t xml:space="preserve"> </w:t>
            </w:r>
            <w:r w:rsidRPr="002F11F0">
              <w:rPr>
                <w:sz w:val="16"/>
                <w:szCs w:val="16"/>
              </w:rPr>
              <w:t>реконструкция и приобретение оборудования для "Местной автоматизированной системы централизованного оповещения (МАСЦО)</w:t>
            </w:r>
          </w:p>
        </w:tc>
        <w:tc>
          <w:tcPr>
            <w:tcW w:w="1124" w:type="dxa"/>
            <w:vMerge w:val="restart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2014-2020</w:t>
            </w:r>
          </w:p>
        </w:tc>
        <w:tc>
          <w:tcPr>
            <w:tcW w:w="1453" w:type="dxa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Всего:</w:t>
            </w:r>
          </w:p>
        </w:tc>
        <w:tc>
          <w:tcPr>
            <w:tcW w:w="1213" w:type="dxa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538,13</w:t>
            </w:r>
          </w:p>
        </w:tc>
        <w:tc>
          <w:tcPr>
            <w:tcW w:w="938" w:type="dxa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530,15</w:t>
            </w:r>
          </w:p>
        </w:tc>
        <w:tc>
          <w:tcPr>
            <w:tcW w:w="931" w:type="dxa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0,0%</w:t>
            </w:r>
          </w:p>
        </w:tc>
        <w:tc>
          <w:tcPr>
            <w:tcW w:w="1995" w:type="dxa"/>
            <w:vMerge w:val="restart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Погибшие при ЧО и ЧС, человек</w:t>
            </w:r>
          </w:p>
        </w:tc>
        <w:tc>
          <w:tcPr>
            <w:tcW w:w="656" w:type="dxa"/>
            <w:vMerge w:val="restart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0</w:t>
            </w:r>
          </w:p>
        </w:tc>
        <w:tc>
          <w:tcPr>
            <w:tcW w:w="656" w:type="dxa"/>
            <w:vMerge w:val="restart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0</w:t>
            </w:r>
          </w:p>
        </w:tc>
        <w:tc>
          <w:tcPr>
            <w:tcW w:w="1116" w:type="dxa"/>
            <w:vMerge w:val="restart"/>
            <w:noWrap/>
            <w:hideMark/>
          </w:tcPr>
          <w:p w:rsidR="00DD39B7" w:rsidRPr="002F11F0" w:rsidRDefault="00F53075" w:rsidP="00DD39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  <w:r w:rsidR="00DD39B7" w:rsidRPr="002F11F0">
              <w:rPr>
                <w:sz w:val="16"/>
                <w:szCs w:val="16"/>
              </w:rPr>
              <w:t>0%</w:t>
            </w:r>
          </w:p>
        </w:tc>
        <w:tc>
          <w:tcPr>
            <w:tcW w:w="1602" w:type="dxa"/>
            <w:vMerge w:val="restart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КРГХ, МКУ "СМКУ ЕДДС"</w:t>
            </w:r>
          </w:p>
        </w:tc>
      </w:tr>
      <w:tr w:rsidR="00DD39B7" w:rsidRPr="002F11F0" w:rsidTr="00DD39B7">
        <w:trPr>
          <w:trHeight w:val="300"/>
        </w:trPr>
        <w:tc>
          <w:tcPr>
            <w:tcW w:w="817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24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53" w:type="dxa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МБ</w:t>
            </w:r>
          </w:p>
        </w:tc>
        <w:tc>
          <w:tcPr>
            <w:tcW w:w="1213" w:type="dxa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538,13</w:t>
            </w:r>
          </w:p>
        </w:tc>
        <w:tc>
          <w:tcPr>
            <w:tcW w:w="938" w:type="dxa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530,15</w:t>
            </w:r>
          </w:p>
        </w:tc>
        <w:tc>
          <w:tcPr>
            <w:tcW w:w="931" w:type="dxa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0,0%</w:t>
            </w:r>
          </w:p>
        </w:tc>
        <w:tc>
          <w:tcPr>
            <w:tcW w:w="1995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1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02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</w:tr>
      <w:tr w:rsidR="00DD39B7" w:rsidRPr="002F11F0" w:rsidTr="00DD39B7">
        <w:trPr>
          <w:trHeight w:val="300"/>
        </w:trPr>
        <w:tc>
          <w:tcPr>
            <w:tcW w:w="817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24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53" w:type="dxa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ОБ</w:t>
            </w:r>
          </w:p>
        </w:tc>
        <w:tc>
          <w:tcPr>
            <w:tcW w:w="1213" w:type="dxa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0,00</w:t>
            </w:r>
          </w:p>
        </w:tc>
        <w:tc>
          <w:tcPr>
            <w:tcW w:w="938" w:type="dxa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0,00</w:t>
            </w:r>
          </w:p>
        </w:tc>
        <w:tc>
          <w:tcPr>
            <w:tcW w:w="931" w:type="dxa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0,0%</w:t>
            </w:r>
          </w:p>
        </w:tc>
        <w:tc>
          <w:tcPr>
            <w:tcW w:w="1995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1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02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</w:tr>
      <w:tr w:rsidR="00DD39B7" w:rsidRPr="002F11F0" w:rsidTr="00DD39B7">
        <w:trPr>
          <w:trHeight w:val="300"/>
        </w:trPr>
        <w:tc>
          <w:tcPr>
            <w:tcW w:w="817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24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53" w:type="dxa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ФБ</w:t>
            </w:r>
          </w:p>
        </w:tc>
        <w:tc>
          <w:tcPr>
            <w:tcW w:w="1213" w:type="dxa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0,00</w:t>
            </w:r>
          </w:p>
        </w:tc>
        <w:tc>
          <w:tcPr>
            <w:tcW w:w="938" w:type="dxa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0,00</w:t>
            </w:r>
          </w:p>
        </w:tc>
        <w:tc>
          <w:tcPr>
            <w:tcW w:w="931" w:type="dxa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0,0%</w:t>
            </w:r>
          </w:p>
        </w:tc>
        <w:tc>
          <w:tcPr>
            <w:tcW w:w="1995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1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02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</w:tr>
      <w:tr w:rsidR="00DD39B7" w:rsidRPr="002F11F0" w:rsidTr="00DD39B7">
        <w:trPr>
          <w:trHeight w:val="278"/>
        </w:trPr>
        <w:tc>
          <w:tcPr>
            <w:tcW w:w="817" w:type="dxa"/>
            <w:vMerge w:val="restart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1.2.1.1.1</w:t>
            </w:r>
          </w:p>
        </w:tc>
        <w:tc>
          <w:tcPr>
            <w:tcW w:w="2693" w:type="dxa"/>
            <w:vMerge w:val="restart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Оплата работ и услуг в сфере информационно-коммуникационных технологий, оплата услуг связи</w:t>
            </w:r>
          </w:p>
        </w:tc>
        <w:tc>
          <w:tcPr>
            <w:tcW w:w="1124" w:type="dxa"/>
            <w:vMerge w:val="restart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2014-2020</w:t>
            </w:r>
          </w:p>
        </w:tc>
        <w:tc>
          <w:tcPr>
            <w:tcW w:w="1453" w:type="dxa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Всего:</w:t>
            </w:r>
          </w:p>
        </w:tc>
        <w:tc>
          <w:tcPr>
            <w:tcW w:w="1213" w:type="dxa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125,63</w:t>
            </w:r>
          </w:p>
        </w:tc>
        <w:tc>
          <w:tcPr>
            <w:tcW w:w="938" w:type="dxa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117,65</w:t>
            </w:r>
          </w:p>
        </w:tc>
        <w:tc>
          <w:tcPr>
            <w:tcW w:w="931" w:type="dxa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93,6%</w:t>
            </w:r>
          </w:p>
        </w:tc>
        <w:tc>
          <w:tcPr>
            <w:tcW w:w="1995" w:type="dxa"/>
            <w:vMerge w:val="restart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 xml:space="preserve">оплата услуг </w:t>
            </w:r>
            <w:proofErr w:type="gramStart"/>
            <w:r w:rsidRPr="002F11F0">
              <w:rPr>
                <w:sz w:val="16"/>
                <w:szCs w:val="16"/>
              </w:rPr>
              <w:t>связи,%</w:t>
            </w:r>
            <w:proofErr w:type="gramEnd"/>
          </w:p>
        </w:tc>
        <w:tc>
          <w:tcPr>
            <w:tcW w:w="656" w:type="dxa"/>
            <w:vMerge w:val="restart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100</w:t>
            </w:r>
          </w:p>
        </w:tc>
        <w:tc>
          <w:tcPr>
            <w:tcW w:w="656" w:type="dxa"/>
            <w:vMerge w:val="restart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93,6</w:t>
            </w:r>
          </w:p>
        </w:tc>
        <w:tc>
          <w:tcPr>
            <w:tcW w:w="1116" w:type="dxa"/>
            <w:vMerge w:val="restart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94%</w:t>
            </w:r>
          </w:p>
        </w:tc>
        <w:tc>
          <w:tcPr>
            <w:tcW w:w="1602" w:type="dxa"/>
            <w:vMerge w:val="restart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КРГХ, МКУ "СМКУ ЕДДС"</w:t>
            </w:r>
          </w:p>
        </w:tc>
      </w:tr>
      <w:tr w:rsidR="00DD39B7" w:rsidRPr="002F11F0" w:rsidTr="00DD39B7">
        <w:trPr>
          <w:trHeight w:val="300"/>
        </w:trPr>
        <w:tc>
          <w:tcPr>
            <w:tcW w:w="817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24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53" w:type="dxa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МБ</w:t>
            </w:r>
          </w:p>
        </w:tc>
        <w:tc>
          <w:tcPr>
            <w:tcW w:w="1213" w:type="dxa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125,63</w:t>
            </w:r>
          </w:p>
        </w:tc>
        <w:tc>
          <w:tcPr>
            <w:tcW w:w="938" w:type="dxa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117,65</w:t>
            </w:r>
          </w:p>
        </w:tc>
        <w:tc>
          <w:tcPr>
            <w:tcW w:w="931" w:type="dxa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93,6%</w:t>
            </w:r>
          </w:p>
        </w:tc>
        <w:tc>
          <w:tcPr>
            <w:tcW w:w="1995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1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02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</w:tr>
      <w:tr w:rsidR="00DD39B7" w:rsidRPr="002F11F0" w:rsidTr="00DD39B7">
        <w:trPr>
          <w:trHeight w:val="300"/>
        </w:trPr>
        <w:tc>
          <w:tcPr>
            <w:tcW w:w="817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24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53" w:type="dxa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ОБ</w:t>
            </w:r>
          </w:p>
        </w:tc>
        <w:tc>
          <w:tcPr>
            <w:tcW w:w="1213" w:type="dxa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0,00</w:t>
            </w:r>
          </w:p>
        </w:tc>
        <w:tc>
          <w:tcPr>
            <w:tcW w:w="938" w:type="dxa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0,00</w:t>
            </w:r>
          </w:p>
        </w:tc>
        <w:tc>
          <w:tcPr>
            <w:tcW w:w="931" w:type="dxa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0,0%</w:t>
            </w:r>
          </w:p>
        </w:tc>
        <w:tc>
          <w:tcPr>
            <w:tcW w:w="1995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1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02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</w:tr>
      <w:tr w:rsidR="00DD39B7" w:rsidRPr="002F11F0" w:rsidTr="00DD39B7">
        <w:trPr>
          <w:trHeight w:val="300"/>
        </w:trPr>
        <w:tc>
          <w:tcPr>
            <w:tcW w:w="817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24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53" w:type="dxa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ФБ</w:t>
            </w:r>
          </w:p>
        </w:tc>
        <w:tc>
          <w:tcPr>
            <w:tcW w:w="1213" w:type="dxa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0,00</w:t>
            </w:r>
          </w:p>
        </w:tc>
        <w:tc>
          <w:tcPr>
            <w:tcW w:w="938" w:type="dxa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0,00</w:t>
            </w:r>
          </w:p>
        </w:tc>
        <w:tc>
          <w:tcPr>
            <w:tcW w:w="931" w:type="dxa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0,0%</w:t>
            </w:r>
          </w:p>
        </w:tc>
        <w:tc>
          <w:tcPr>
            <w:tcW w:w="1995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1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02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</w:tr>
      <w:tr w:rsidR="00DD39B7" w:rsidRPr="002F11F0" w:rsidTr="00DD39B7">
        <w:trPr>
          <w:trHeight w:val="278"/>
        </w:trPr>
        <w:tc>
          <w:tcPr>
            <w:tcW w:w="817" w:type="dxa"/>
            <w:vMerge w:val="restart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1.2.1.1.3</w:t>
            </w:r>
          </w:p>
        </w:tc>
        <w:tc>
          <w:tcPr>
            <w:tcW w:w="2693" w:type="dxa"/>
            <w:vMerge w:val="restart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Ремонт, устранение неисправностей (восстановление работоспособности) системы МАСЦО</w:t>
            </w:r>
          </w:p>
        </w:tc>
        <w:tc>
          <w:tcPr>
            <w:tcW w:w="1124" w:type="dxa"/>
            <w:vMerge w:val="restart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2014-2020</w:t>
            </w:r>
          </w:p>
        </w:tc>
        <w:tc>
          <w:tcPr>
            <w:tcW w:w="1453" w:type="dxa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Всего:</w:t>
            </w:r>
          </w:p>
        </w:tc>
        <w:tc>
          <w:tcPr>
            <w:tcW w:w="1213" w:type="dxa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412,50</w:t>
            </w:r>
          </w:p>
        </w:tc>
        <w:tc>
          <w:tcPr>
            <w:tcW w:w="938" w:type="dxa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412,50</w:t>
            </w:r>
          </w:p>
        </w:tc>
        <w:tc>
          <w:tcPr>
            <w:tcW w:w="931" w:type="dxa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100,0%</w:t>
            </w:r>
          </w:p>
        </w:tc>
        <w:tc>
          <w:tcPr>
            <w:tcW w:w="1995" w:type="dxa"/>
            <w:vMerge w:val="restart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неработающие сегменты,</w:t>
            </w:r>
            <w:r>
              <w:rPr>
                <w:sz w:val="16"/>
                <w:szCs w:val="16"/>
              </w:rPr>
              <w:t xml:space="preserve"> </w:t>
            </w:r>
            <w:r w:rsidRPr="002F11F0">
              <w:rPr>
                <w:sz w:val="16"/>
                <w:szCs w:val="16"/>
              </w:rPr>
              <w:t>ед.</w:t>
            </w:r>
          </w:p>
        </w:tc>
        <w:tc>
          <w:tcPr>
            <w:tcW w:w="656" w:type="dxa"/>
            <w:vMerge w:val="restart"/>
            <w:noWrap/>
            <w:hideMark/>
          </w:tcPr>
          <w:p w:rsidR="00DD39B7" w:rsidRPr="002F11F0" w:rsidRDefault="00F53075" w:rsidP="00DD39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656" w:type="dxa"/>
            <w:vMerge w:val="restart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0</w:t>
            </w:r>
          </w:p>
        </w:tc>
        <w:tc>
          <w:tcPr>
            <w:tcW w:w="1116" w:type="dxa"/>
            <w:vMerge w:val="restart"/>
            <w:noWrap/>
            <w:hideMark/>
          </w:tcPr>
          <w:p w:rsidR="00DD39B7" w:rsidRPr="002F11F0" w:rsidRDefault="00F53075" w:rsidP="00DD39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  <w:r w:rsidR="00DD39B7" w:rsidRPr="002F11F0">
              <w:rPr>
                <w:sz w:val="16"/>
                <w:szCs w:val="16"/>
              </w:rPr>
              <w:t>0%</w:t>
            </w:r>
          </w:p>
        </w:tc>
        <w:tc>
          <w:tcPr>
            <w:tcW w:w="1602" w:type="dxa"/>
            <w:vMerge w:val="restart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КРГХ, МКУ "СМКУ ЕДДС"</w:t>
            </w:r>
          </w:p>
        </w:tc>
      </w:tr>
      <w:tr w:rsidR="00DD39B7" w:rsidRPr="002F11F0" w:rsidTr="00DD39B7">
        <w:trPr>
          <w:trHeight w:val="300"/>
        </w:trPr>
        <w:tc>
          <w:tcPr>
            <w:tcW w:w="817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24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53" w:type="dxa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МБ</w:t>
            </w:r>
          </w:p>
        </w:tc>
        <w:tc>
          <w:tcPr>
            <w:tcW w:w="1213" w:type="dxa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412,50</w:t>
            </w:r>
          </w:p>
        </w:tc>
        <w:tc>
          <w:tcPr>
            <w:tcW w:w="938" w:type="dxa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412,50</w:t>
            </w:r>
          </w:p>
        </w:tc>
        <w:tc>
          <w:tcPr>
            <w:tcW w:w="931" w:type="dxa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100,0%</w:t>
            </w:r>
          </w:p>
        </w:tc>
        <w:tc>
          <w:tcPr>
            <w:tcW w:w="1995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1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02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</w:tr>
      <w:tr w:rsidR="00DD39B7" w:rsidRPr="002F11F0" w:rsidTr="00DD39B7">
        <w:trPr>
          <w:trHeight w:val="300"/>
        </w:trPr>
        <w:tc>
          <w:tcPr>
            <w:tcW w:w="817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24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53" w:type="dxa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ОБ</w:t>
            </w:r>
          </w:p>
        </w:tc>
        <w:tc>
          <w:tcPr>
            <w:tcW w:w="1213" w:type="dxa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0,00</w:t>
            </w:r>
          </w:p>
        </w:tc>
        <w:tc>
          <w:tcPr>
            <w:tcW w:w="938" w:type="dxa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0,00</w:t>
            </w:r>
          </w:p>
        </w:tc>
        <w:tc>
          <w:tcPr>
            <w:tcW w:w="931" w:type="dxa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0,0%</w:t>
            </w:r>
          </w:p>
        </w:tc>
        <w:tc>
          <w:tcPr>
            <w:tcW w:w="1995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1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02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</w:tr>
      <w:tr w:rsidR="00DD39B7" w:rsidRPr="002F11F0" w:rsidTr="00DD39B7">
        <w:trPr>
          <w:trHeight w:val="300"/>
        </w:trPr>
        <w:tc>
          <w:tcPr>
            <w:tcW w:w="817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24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53" w:type="dxa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ФБ</w:t>
            </w:r>
          </w:p>
        </w:tc>
        <w:tc>
          <w:tcPr>
            <w:tcW w:w="1213" w:type="dxa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0,00</w:t>
            </w:r>
          </w:p>
        </w:tc>
        <w:tc>
          <w:tcPr>
            <w:tcW w:w="938" w:type="dxa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0,00</w:t>
            </w:r>
          </w:p>
        </w:tc>
        <w:tc>
          <w:tcPr>
            <w:tcW w:w="931" w:type="dxa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0,0%</w:t>
            </w:r>
          </w:p>
        </w:tc>
        <w:tc>
          <w:tcPr>
            <w:tcW w:w="1995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1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02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</w:tr>
      <w:tr w:rsidR="00DD39B7" w:rsidRPr="00A514A0" w:rsidTr="00DD39B7">
        <w:trPr>
          <w:trHeight w:val="278"/>
        </w:trPr>
        <w:tc>
          <w:tcPr>
            <w:tcW w:w="4634" w:type="dxa"/>
            <w:gridSpan w:val="3"/>
            <w:vMerge w:val="restart"/>
            <w:noWrap/>
            <w:hideMark/>
          </w:tcPr>
          <w:p w:rsidR="00DD39B7" w:rsidRPr="00A514A0" w:rsidRDefault="00DD39B7" w:rsidP="00DD39B7">
            <w:pPr>
              <w:jc w:val="center"/>
              <w:rPr>
                <w:b/>
                <w:bCs/>
                <w:sz w:val="16"/>
                <w:szCs w:val="16"/>
              </w:rPr>
            </w:pPr>
            <w:r w:rsidRPr="00A514A0">
              <w:rPr>
                <w:b/>
                <w:bCs/>
                <w:sz w:val="16"/>
                <w:szCs w:val="16"/>
              </w:rPr>
              <w:t>Итого по задаче 1:</w:t>
            </w:r>
          </w:p>
        </w:tc>
        <w:tc>
          <w:tcPr>
            <w:tcW w:w="1453" w:type="dxa"/>
            <w:hideMark/>
          </w:tcPr>
          <w:p w:rsidR="00DD39B7" w:rsidRPr="00A514A0" w:rsidRDefault="00DD39B7" w:rsidP="00DD39B7">
            <w:pPr>
              <w:jc w:val="center"/>
              <w:rPr>
                <w:b/>
                <w:bCs/>
                <w:sz w:val="16"/>
                <w:szCs w:val="16"/>
              </w:rPr>
            </w:pPr>
            <w:r w:rsidRPr="00A514A0">
              <w:rPr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1213" w:type="dxa"/>
            <w:noWrap/>
            <w:hideMark/>
          </w:tcPr>
          <w:p w:rsidR="00DD39B7" w:rsidRPr="00A514A0" w:rsidRDefault="00DD39B7" w:rsidP="00DD39B7">
            <w:pPr>
              <w:jc w:val="center"/>
              <w:rPr>
                <w:b/>
                <w:bCs/>
                <w:sz w:val="16"/>
                <w:szCs w:val="16"/>
              </w:rPr>
            </w:pPr>
            <w:r w:rsidRPr="00A514A0">
              <w:rPr>
                <w:b/>
                <w:bCs/>
                <w:sz w:val="16"/>
                <w:szCs w:val="16"/>
              </w:rPr>
              <w:t>1 034,49</w:t>
            </w:r>
          </w:p>
        </w:tc>
        <w:tc>
          <w:tcPr>
            <w:tcW w:w="938" w:type="dxa"/>
            <w:noWrap/>
            <w:hideMark/>
          </w:tcPr>
          <w:p w:rsidR="00DD39B7" w:rsidRPr="00A514A0" w:rsidRDefault="00DD39B7" w:rsidP="00DD39B7">
            <w:pPr>
              <w:jc w:val="center"/>
              <w:rPr>
                <w:b/>
                <w:bCs/>
                <w:sz w:val="16"/>
                <w:szCs w:val="16"/>
              </w:rPr>
            </w:pPr>
            <w:r w:rsidRPr="00A514A0">
              <w:rPr>
                <w:b/>
                <w:bCs/>
                <w:sz w:val="16"/>
                <w:szCs w:val="16"/>
              </w:rPr>
              <w:t>1 023,34</w:t>
            </w:r>
          </w:p>
        </w:tc>
        <w:tc>
          <w:tcPr>
            <w:tcW w:w="931" w:type="dxa"/>
            <w:noWrap/>
            <w:hideMark/>
          </w:tcPr>
          <w:p w:rsidR="00DD39B7" w:rsidRPr="00A514A0" w:rsidRDefault="00DD39B7" w:rsidP="00DD39B7">
            <w:pPr>
              <w:jc w:val="center"/>
              <w:rPr>
                <w:b/>
                <w:sz w:val="16"/>
                <w:szCs w:val="16"/>
              </w:rPr>
            </w:pPr>
            <w:r w:rsidRPr="00A514A0">
              <w:rPr>
                <w:b/>
                <w:sz w:val="16"/>
                <w:szCs w:val="16"/>
              </w:rPr>
              <w:t>98,9%</w:t>
            </w:r>
          </w:p>
        </w:tc>
        <w:tc>
          <w:tcPr>
            <w:tcW w:w="6025" w:type="dxa"/>
            <w:gridSpan w:val="5"/>
            <w:vMerge w:val="restart"/>
            <w:hideMark/>
          </w:tcPr>
          <w:p w:rsidR="00DD39B7" w:rsidRPr="00A514A0" w:rsidRDefault="00DD39B7" w:rsidP="00DD39B7">
            <w:pPr>
              <w:jc w:val="center"/>
              <w:rPr>
                <w:b/>
                <w:sz w:val="16"/>
                <w:szCs w:val="16"/>
              </w:rPr>
            </w:pPr>
            <w:r w:rsidRPr="00A514A0">
              <w:rPr>
                <w:b/>
                <w:sz w:val="16"/>
                <w:szCs w:val="16"/>
              </w:rPr>
              <w:t> </w:t>
            </w:r>
          </w:p>
        </w:tc>
      </w:tr>
      <w:tr w:rsidR="00DD39B7" w:rsidRPr="00A514A0" w:rsidTr="00DD39B7">
        <w:trPr>
          <w:trHeight w:val="300"/>
        </w:trPr>
        <w:tc>
          <w:tcPr>
            <w:tcW w:w="4634" w:type="dxa"/>
            <w:gridSpan w:val="3"/>
            <w:vMerge/>
            <w:hideMark/>
          </w:tcPr>
          <w:p w:rsidR="00DD39B7" w:rsidRPr="00A514A0" w:rsidRDefault="00DD39B7" w:rsidP="00DD39B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hideMark/>
          </w:tcPr>
          <w:p w:rsidR="00DD39B7" w:rsidRPr="00A514A0" w:rsidRDefault="00DD39B7" w:rsidP="00DD39B7">
            <w:pPr>
              <w:jc w:val="center"/>
              <w:rPr>
                <w:b/>
                <w:sz w:val="16"/>
                <w:szCs w:val="16"/>
              </w:rPr>
            </w:pPr>
            <w:r w:rsidRPr="00A514A0">
              <w:rPr>
                <w:b/>
                <w:sz w:val="16"/>
                <w:szCs w:val="16"/>
              </w:rPr>
              <w:t>МБ</w:t>
            </w:r>
          </w:p>
        </w:tc>
        <w:tc>
          <w:tcPr>
            <w:tcW w:w="1213" w:type="dxa"/>
            <w:noWrap/>
            <w:hideMark/>
          </w:tcPr>
          <w:p w:rsidR="00DD39B7" w:rsidRPr="00A514A0" w:rsidRDefault="00DD39B7" w:rsidP="00DD39B7">
            <w:pPr>
              <w:jc w:val="center"/>
              <w:rPr>
                <w:b/>
                <w:sz w:val="16"/>
                <w:szCs w:val="16"/>
              </w:rPr>
            </w:pPr>
            <w:r w:rsidRPr="00A514A0">
              <w:rPr>
                <w:b/>
                <w:sz w:val="16"/>
                <w:szCs w:val="16"/>
              </w:rPr>
              <w:t>1 034,49</w:t>
            </w:r>
          </w:p>
        </w:tc>
        <w:tc>
          <w:tcPr>
            <w:tcW w:w="938" w:type="dxa"/>
            <w:noWrap/>
            <w:hideMark/>
          </w:tcPr>
          <w:p w:rsidR="00DD39B7" w:rsidRPr="00A514A0" w:rsidRDefault="00DD39B7" w:rsidP="00DD39B7">
            <w:pPr>
              <w:jc w:val="center"/>
              <w:rPr>
                <w:b/>
                <w:sz w:val="16"/>
                <w:szCs w:val="16"/>
              </w:rPr>
            </w:pPr>
            <w:r w:rsidRPr="00A514A0">
              <w:rPr>
                <w:b/>
                <w:sz w:val="16"/>
                <w:szCs w:val="16"/>
              </w:rPr>
              <w:t>1 023,34</w:t>
            </w:r>
          </w:p>
        </w:tc>
        <w:tc>
          <w:tcPr>
            <w:tcW w:w="931" w:type="dxa"/>
            <w:noWrap/>
            <w:hideMark/>
          </w:tcPr>
          <w:p w:rsidR="00DD39B7" w:rsidRPr="00A514A0" w:rsidRDefault="00DD39B7" w:rsidP="00DD39B7">
            <w:pPr>
              <w:jc w:val="center"/>
              <w:rPr>
                <w:b/>
                <w:sz w:val="16"/>
                <w:szCs w:val="16"/>
              </w:rPr>
            </w:pPr>
            <w:r w:rsidRPr="00A514A0">
              <w:rPr>
                <w:b/>
                <w:sz w:val="16"/>
                <w:szCs w:val="16"/>
              </w:rPr>
              <w:t>98,9%</w:t>
            </w:r>
          </w:p>
        </w:tc>
        <w:tc>
          <w:tcPr>
            <w:tcW w:w="6025" w:type="dxa"/>
            <w:gridSpan w:val="5"/>
            <w:vMerge/>
            <w:hideMark/>
          </w:tcPr>
          <w:p w:rsidR="00DD39B7" w:rsidRPr="00A514A0" w:rsidRDefault="00DD39B7" w:rsidP="00DD39B7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DD39B7" w:rsidRPr="00A514A0" w:rsidTr="00DD39B7">
        <w:trPr>
          <w:trHeight w:val="300"/>
        </w:trPr>
        <w:tc>
          <w:tcPr>
            <w:tcW w:w="4634" w:type="dxa"/>
            <w:gridSpan w:val="3"/>
            <w:vMerge/>
            <w:hideMark/>
          </w:tcPr>
          <w:p w:rsidR="00DD39B7" w:rsidRPr="00A514A0" w:rsidRDefault="00DD39B7" w:rsidP="00DD39B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hideMark/>
          </w:tcPr>
          <w:p w:rsidR="00DD39B7" w:rsidRPr="00A514A0" w:rsidRDefault="00DD39B7" w:rsidP="00DD39B7">
            <w:pPr>
              <w:jc w:val="center"/>
              <w:rPr>
                <w:b/>
                <w:sz w:val="16"/>
                <w:szCs w:val="16"/>
              </w:rPr>
            </w:pPr>
            <w:r w:rsidRPr="00A514A0">
              <w:rPr>
                <w:b/>
                <w:sz w:val="16"/>
                <w:szCs w:val="16"/>
              </w:rPr>
              <w:t>ОБ</w:t>
            </w:r>
          </w:p>
        </w:tc>
        <w:tc>
          <w:tcPr>
            <w:tcW w:w="1213" w:type="dxa"/>
            <w:noWrap/>
            <w:hideMark/>
          </w:tcPr>
          <w:p w:rsidR="00DD39B7" w:rsidRPr="00A514A0" w:rsidRDefault="00DD39B7" w:rsidP="00DD39B7">
            <w:pPr>
              <w:jc w:val="center"/>
              <w:rPr>
                <w:b/>
                <w:sz w:val="16"/>
                <w:szCs w:val="16"/>
              </w:rPr>
            </w:pPr>
            <w:r w:rsidRPr="00A514A0">
              <w:rPr>
                <w:b/>
                <w:sz w:val="16"/>
                <w:szCs w:val="16"/>
              </w:rPr>
              <w:t>0,00</w:t>
            </w:r>
          </w:p>
        </w:tc>
        <w:tc>
          <w:tcPr>
            <w:tcW w:w="938" w:type="dxa"/>
            <w:noWrap/>
            <w:hideMark/>
          </w:tcPr>
          <w:p w:rsidR="00DD39B7" w:rsidRPr="00A514A0" w:rsidRDefault="00DD39B7" w:rsidP="00DD39B7">
            <w:pPr>
              <w:jc w:val="center"/>
              <w:rPr>
                <w:b/>
                <w:sz w:val="16"/>
                <w:szCs w:val="16"/>
              </w:rPr>
            </w:pPr>
            <w:r w:rsidRPr="00A514A0">
              <w:rPr>
                <w:b/>
                <w:sz w:val="16"/>
                <w:szCs w:val="16"/>
              </w:rPr>
              <w:t>0,00</w:t>
            </w:r>
          </w:p>
        </w:tc>
        <w:tc>
          <w:tcPr>
            <w:tcW w:w="931" w:type="dxa"/>
            <w:noWrap/>
            <w:hideMark/>
          </w:tcPr>
          <w:p w:rsidR="00DD39B7" w:rsidRPr="00A514A0" w:rsidRDefault="00DD39B7" w:rsidP="00DD39B7">
            <w:pPr>
              <w:jc w:val="center"/>
              <w:rPr>
                <w:b/>
                <w:sz w:val="16"/>
                <w:szCs w:val="16"/>
              </w:rPr>
            </w:pPr>
            <w:r w:rsidRPr="00A514A0">
              <w:rPr>
                <w:b/>
                <w:sz w:val="16"/>
                <w:szCs w:val="16"/>
              </w:rPr>
              <w:t>0,0%</w:t>
            </w:r>
          </w:p>
        </w:tc>
        <w:tc>
          <w:tcPr>
            <w:tcW w:w="6025" w:type="dxa"/>
            <w:gridSpan w:val="5"/>
            <w:vMerge/>
            <w:hideMark/>
          </w:tcPr>
          <w:p w:rsidR="00DD39B7" w:rsidRPr="00A514A0" w:rsidRDefault="00DD39B7" w:rsidP="00DD39B7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DD39B7" w:rsidRPr="00A514A0" w:rsidTr="00DD39B7">
        <w:trPr>
          <w:trHeight w:val="300"/>
        </w:trPr>
        <w:tc>
          <w:tcPr>
            <w:tcW w:w="4634" w:type="dxa"/>
            <w:gridSpan w:val="3"/>
            <w:vMerge/>
            <w:hideMark/>
          </w:tcPr>
          <w:p w:rsidR="00DD39B7" w:rsidRPr="00A514A0" w:rsidRDefault="00DD39B7" w:rsidP="00DD39B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hideMark/>
          </w:tcPr>
          <w:p w:rsidR="00DD39B7" w:rsidRPr="00A514A0" w:rsidRDefault="00DD39B7" w:rsidP="00DD39B7">
            <w:pPr>
              <w:jc w:val="center"/>
              <w:rPr>
                <w:b/>
                <w:sz w:val="16"/>
                <w:szCs w:val="16"/>
              </w:rPr>
            </w:pPr>
            <w:r w:rsidRPr="00A514A0">
              <w:rPr>
                <w:b/>
                <w:sz w:val="16"/>
                <w:szCs w:val="16"/>
              </w:rPr>
              <w:t>ФБ</w:t>
            </w:r>
          </w:p>
        </w:tc>
        <w:tc>
          <w:tcPr>
            <w:tcW w:w="1213" w:type="dxa"/>
            <w:noWrap/>
            <w:hideMark/>
          </w:tcPr>
          <w:p w:rsidR="00DD39B7" w:rsidRPr="00A514A0" w:rsidRDefault="00DD39B7" w:rsidP="00DD39B7">
            <w:pPr>
              <w:jc w:val="center"/>
              <w:rPr>
                <w:b/>
                <w:sz w:val="16"/>
                <w:szCs w:val="16"/>
              </w:rPr>
            </w:pPr>
            <w:r w:rsidRPr="00A514A0">
              <w:rPr>
                <w:b/>
                <w:sz w:val="16"/>
                <w:szCs w:val="16"/>
              </w:rPr>
              <w:t>0,00</w:t>
            </w:r>
          </w:p>
        </w:tc>
        <w:tc>
          <w:tcPr>
            <w:tcW w:w="938" w:type="dxa"/>
            <w:noWrap/>
            <w:hideMark/>
          </w:tcPr>
          <w:p w:rsidR="00DD39B7" w:rsidRPr="00A514A0" w:rsidRDefault="00DD39B7" w:rsidP="00DD39B7">
            <w:pPr>
              <w:jc w:val="center"/>
              <w:rPr>
                <w:b/>
                <w:sz w:val="16"/>
                <w:szCs w:val="16"/>
              </w:rPr>
            </w:pPr>
            <w:r w:rsidRPr="00A514A0">
              <w:rPr>
                <w:b/>
                <w:sz w:val="16"/>
                <w:szCs w:val="16"/>
              </w:rPr>
              <w:t>0,00</w:t>
            </w:r>
          </w:p>
        </w:tc>
        <w:tc>
          <w:tcPr>
            <w:tcW w:w="931" w:type="dxa"/>
            <w:noWrap/>
            <w:hideMark/>
          </w:tcPr>
          <w:p w:rsidR="00DD39B7" w:rsidRPr="00A514A0" w:rsidRDefault="00DD39B7" w:rsidP="00DD39B7">
            <w:pPr>
              <w:jc w:val="center"/>
              <w:rPr>
                <w:b/>
                <w:sz w:val="16"/>
                <w:szCs w:val="16"/>
              </w:rPr>
            </w:pPr>
            <w:r w:rsidRPr="00A514A0">
              <w:rPr>
                <w:b/>
                <w:sz w:val="16"/>
                <w:szCs w:val="16"/>
              </w:rPr>
              <w:t>0,0%</w:t>
            </w:r>
          </w:p>
        </w:tc>
        <w:tc>
          <w:tcPr>
            <w:tcW w:w="6025" w:type="dxa"/>
            <w:gridSpan w:val="5"/>
            <w:vMerge/>
            <w:hideMark/>
          </w:tcPr>
          <w:p w:rsidR="00DD39B7" w:rsidRPr="00A514A0" w:rsidRDefault="00DD39B7" w:rsidP="00DD39B7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DD39B7" w:rsidRPr="002F11F0" w:rsidTr="00DD39B7">
        <w:trPr>
          <w:trHeight w:val="231"/>
        </w:trPr>
        <w:tc>
          <w:tcPr>
            <w:tcW w:w="15194" w:type="dxa"/>
            <w:gridSpan w:val="12"/>
            <w:noWrap/>
            <w:hideMark/>
          </w:tcPr>
          <w:p w:rsidR="00DD39B7" w:rsidRPr="001F61E8" w:rsidRDefault="00DD39B7" w:rsidP="00DD39B7">
            <w:pPr>
              <w:rPr>
                <w:b/>
                <w:bCs/>
                <w:sz w:val="16"/>
                <w:szCs w:val="16"/>
              </w:rPr>
            </w:pPr>
            <w:r w:rsidRPr="001F61E8">
              <w:rPr>
                <w:b/>
                <w:bCs/>
                <w:sz w:val="16"/>
                <w:szCs w:val="16"/>
              </w:rPr>
              <w:lastRenderedPageBreak/>
              <w:t>Задача 2.Повышение эффективности деятельности муниципальной системы профилактики правонарушений</w:t>
            </w:r>
          </w:p>
        </w:tc>
      </w:tr>
      <w:tr w:rsidR="00DD39B7" w:rsidRPr="002F11F0" w:rsidTr="00DD39B7">
        <w:trPr>
          <w:trHeight w:val="278"/>
        </w:trPr>
        <w:tc>
          <w:tcPr>
            <w:tcW w:w="817" w:type="dxa"/>
            <w:vMerge w:val="restart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2.1.</w:t>
            </w:r>
          </w:p>
        </w:tc>
        <w:tc>
          <w:tcPr>
            <w:tcW w:w="2693" w:type="dxa"/>
            <w:vMerge w:val="restart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 xml:space="preserve">Анализ существующей системы профилактики правонарушений </w:t>
            </w:r>
            <w:proofErr w:type="gramStart"/>
            <w:r w:rsidRPr="002F11F0">
              <w:rPr>
                <w:sz w:val="16"/>
                <w:szCs w:val="16"/>
              </w:rPr>
              <w:t>в</w:t>
            </w:r>
            <w:proofErr w:type="gramEnd"/>
            <w:r w:rsidRPr="002F11F0">
              <w:rPr>
                <w:sz w:val="16"/>
                <w:szCs w:val="16"/>
              </w:rPr>
              <w:t xml:space="preserve"> ЗАТО г. Североморск и выработка предложений по оптимизации взаимодействия субъектов профилактики</w:t>
            </w:r>
          </w:p>
        </w:tc>
        <w:tc>
          <w:tcPr>
            <w:tcW w:w="1124" w:type="dxa"/>
            <w:vMerge w:val="restart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1 раз в полугодие</w:t>
            </w:r>
          </w:p>
        </w:tc>
        <w:tc>
          <w:tcPr>
            <w:tcW w:w="4535" w:type="dxa"/>
            <w:gridSpan w:val="4"/>
            <w:vMerge w:val="restart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Финансирование не требуется</w:t>
            </w:r>
          </w:p>
        </w:tc>
        <w:tc>
          <w:tcPr>
            <w:tcW w:w="1995" w:type="dxa"/>
            <w:vMerge w:val="restart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Заседания МВК, ед.</w:t>
            </w:r>
          </w:p>
        </w:tc>
        <w:tc>
          <w:tcPr>
            <w:tcW w:w="656" w:type="dxa"/>
            <w:vMerge w:val="restart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2</w:t>
            </w:r>
          </w:p>
        </w:tc>
        <w:tc>
          <w:tcPr>
            <w:tcW w:w="656" w:type="dxa"/>
            <w:vMerge w:val="restart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2</w:t>
            </w:r>
          </w:p>
        </w:tc>
        <w:tc>
          <w:tcPr>
            <w:tcW w:w="1116" w:type="dxa"/>
            <w:vMerge w:val="restart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100%</w:t>
            </w:r>
          </w:p>
        </w:tc>
        <w:tc>
          <w:tcPr>
            <w:tcW w:w="1602" w:type="dxa"/>
            <w:vMerge w:val="restart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МВК</w:t>
            </w:r>
          </w:p>
        </w:tc>
      </w:tr>
      <w:tr w:rsidR="00DD39B7" w:rsidRPr="002F11F0" w:rsidTr="00DD39B7">
        <w:trPr>
          <w:trHeight w:val="300"/>
        </w:trPr>
        <w:tc>
          <w:tcPr>
            <w:tcW w:w="817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24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35" w:type="dxa"/>
            <w:gridSpan w:val="4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95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1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02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</w:tr>
      <w:tr w:rsidR="00DD39B7" w:rsidRPr="002F11F0" w:rsidTr="00DD39B7">
        <w:trPr>
          <w:trHeight w:val="278"/>
        </w:trPr>
        <w:tc>
          <w:tcPr>
            <w:tcW w:w="817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24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35" w:type="dxa"/>
            <w:gridSpan w:val="4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95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1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02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</w:tr>
      <w:tr w:rsidR="00DD39B7" w:rsidRPr="002F11F0" w:rsidTr="00DD39B7">
        <w:trPr>
          <w:trHeight w:val="300"/>
        </w:trPr>
        <w:tc>
          <w:tcPr>
            <w:tcW w:w="817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24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35" w:type="dxa"/>
            <w:gridSpan w:val="4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95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1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02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</w:tr>
      <w:tr w:rsidR="00DD39B7" w:rsidRPr="002F11F0" w:rsidTr="00DD39B7">
        <w:trPr>
          <w:trHeight w:val="278"/>
        </w:trPr>
        <w:tc>
          <w:tcPr>
            <w:tcW w:w="817" w:type="dxa"/>
            <w:vMerge w:val="restart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2.2.</w:t>
            </w:r>
          </w:p>
        </w:tc>
        <w:tc>
          <w:tcPr>
            <w:tcW w:w="2693" w:type="dxa"/>
            <w:vMerge w:val="restart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Координация действий субъектов профилактики по укреплению правопорядка и безопасности, борьбы с преступностью</w:t>
            </w:r>
          </w:p>
        </w:tc>
        <w:tc>
          <w:tcPr>
            <w:tcW w:w="1124" w:type="dxa"/>
            <w:vMerge w:val="restart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1 раз в полугодие</w:t>
            </w:r>
          </w:p>
        </w:tc>
        <w:tc>
          <w:tcPr>
            <w:tcW w:w="4535" w:type="dxa"/>
            <w:gridSpan w:val="4"/>
            <w:vMerge w:val="restart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Финансирование не требуется</w:t>
            </w:r>
          </w:p>
        </w:tc>
        <w:tc>
          <w:tcPr>
            <w:tcW w:w="1995" w:type="dxa"/>
            <w:vMerge w:val="restart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Заседания МВК, ед.</w:t>
            </w:r>
          </w:p>
        </w:tc>
        <w:tc>
          <w:tcPr>
            <w:tcW w:w="656" w:type="dxa"/>
            <w:vMerge w:val="restart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2</w:t>
            </w:r>
          </w:p>
        </w:tc>
        <w:tc>
          <w:tcPr>
            <w:tcW w:w="656" w:type="dxa"/>
            <w:vMerge w:val="restart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2</w:t>
            </w:r>
          </w:p>
        </w:tc>
        <w:tc>
          <w:tcPr>
            <w:tcW w:w="1116" w:type="dxa"/>
            <w:vMerge w:val="restart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100%</w:t>
            </w:r>
          </w:p>
        </w:tc>
        <w:tc>
          <w:tcPr>
            <w:tcW w:w="1602" w:type="dxa"/>
            <w:vMerge w:val="restart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МВК</w:t>
            </w:r>
          </w:p>
        </w:tc>
      </w:tr>
      <w:tr w:rsidR="00DD39B7" w:rsidRPr="002F11F0" w:rsidTr="00DD39B7">
        <w:trPr>
          <w:trHeight w:val="300"/>
        </w:trPr>
        <w:tc>
          <w:tcPr>
            <w:tcW w:w="817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24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35" w:type="dxa"/>
            <w:gridSpan w:val="4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95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1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02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</w:tr>
      <w:tr w:rsidR="00DD39B7" w:rsidRPr="002F11F0" w:rsidTr="00DD39B7">
        <w:trPr>
          <w:trHeight w:val="278"/>
        </w:trPr>
        <w:tc>
          <w:tcPr>
            <w:tcW w:w="817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24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35" w:type="dxa"/>
            <w:gridSpan w:val="4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95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1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02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</w:tr>
      <w:tr w:rsidR="00DD39B7" w:rsidRPr="002F11F0" w:rsidTr="00DD39B7">
        <w:trPr>
          <w:trHeight w:val="184"/>
        </w:trPr>
        <w:tc>
          <w:tcPr>
            <w:tcW w:w="817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24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35" w:type="dxa"/>
            <w:gridSpan w:val="4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95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1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02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</w:tr>
      <w:tr w:rsidR="00DD39B7" w:rsidRPr="002F11F0" w:rsidTr="00DD39B7">
        <w:trPr>
          <w:trHeight w:val="184"/>
        </w:trPr>
        <w:tc>
          <w:tcPr>
            <w:tcW w:w="817" w:type="dxa"/>
            <w:vMerge w:val="restart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2.3.</w:t>
            </w:r>
          </w:p>
        </w:tc>
        <w:tc>
          <w:tcPr>
            <w:tcW w:w="2693" w:type="dxa"/>
            <w:vMerge w:val="restart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 xml:space="preserve">Контроль работы учреждений системы профилактики безнадзорности правонарушений несовершеннолетних </w:t>
            </w:r>
            <w:proofErr w:type="gramStart"/>
            <w:r w:rsidRPr="002F11F0">
              <w:rPr>
                <w:sz w:val="16"/>
                <w:szCs w:val="16"/>
              </w:rPr>
              <w:t>в</w:t>
            </w:r>
            <w:proofErr w:type="gramEnd"/>
            <w:r w:rsidRPr="002F11F0">
              <w:rPr>
                <w:sz w:val="16"/>
                <w:szCs w:val="16"/>
              </w:rPr>
              <w:t xml:space="preserve"> ЗАТО г. Североморск</w:t>
            </w:r>
          </w:p>
        </w:tc>
        <w:tc>
          <w:tcPr>
            <w:tcW w:w="1124" w:type="dxa"/>
            <w:vMerge w:val="restart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1 раз в полугодие</w:t>
            </w:r>
          </w:p>
        </w:tc>
        <w:tc>
          <w:tcPr>
            <w:tcW w:w="4535" w:type="dxa"/>
            <w:gridSpan w:val="4"/>
            <w:vMerge w:val="restart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Финансирование не требуется</w:t>
            </w:r>
          </w:p>
        </w:tc>
        <w:tc>
          <w:tcPr>
            <w:tcW w:w="1995" w:type="dxa"/>
            <w:vMerge w:val="restart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Заседания МВК, ед.</w:t>
            </w:r>
          </w:p>
        </w:tc>
        <w:tc>
          <w:tcPr>
            <w:tcW w:w="656" w:type="dxa"/>
            <w:vMerge w:val="restart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2</w:t>
            </w:r>
          </w:p>
        </w:tc>
        <w:tc>
          <w:tcPr>
            <w:tcW w:w="656" w:type="dxa"/>
            <w:vMerge w:val="restart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2</w:t>
            </w:r>
          </w:p>
        </w:tc>
        <w:tc>
          <w:tcPr>
            <w:tcW w:w="1116" w:type="dxa"/>
            <w:vMerge w:val="restart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100%</w:t>
            </w:r>
          </w:p>
        </w:tc>
        <w:tc>
          <w:tcPr>
            <w:tcW w:w="1602" w:type="dxa"/>
            <w:vMerge w:val="restart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МВК,</w:t>
            </w:r>
            <w:r>
              <w:rPr>
                <w:sz w:val="16"/>
                <w:szCs w:val="16"/>
              </w:rPr>
              <w:t xml:space="preserve"> </w:t>
            </w:r>
            <w:r w:rsidRPr="002F11F0">
              <w:rPr>
                <w:sz w:val="16"/>
                <w:szCs w:val="16"/>
              </w:rPr>
              <w:t xml:space="preserve">Филиал </w:t>
            </w:r>
            <w:proofErr w:type="gramStart"/>
            <w:r w:rsidRPr="002F11F0">
              <w:rPr>
                <w:sz w:val="16"/>
                <w:szCs w:val="16"/>
              </w:rPr>
              <w:t>по</w:t>
            </w:r>
            <w:proofErr w:type="gramEnd"/>
            <w:r w:rsidRPr="002F11F0">
              <w:rPr>
                <w:sz w:val="16"/>
                <w:szCs w:val="16"/>
              </w:rPr>
              <w:t xml:space="preserve"> ЗАТО г.</w:t>
            </w:r>
            <w:r>
              <w:rPr>
                <w:sz w:val="16"/>
                <w:szCs w:val="16"/>
              </w:rPr>
              <w:t xml:space="preserve"> </w:t>
            </w:r>
            <w:r w:rsidRPr="002F11F0">
              <w:rPr>
                <w:sz w:val="16"/>
                <w:szCs w:val="16"/>
              </w:rPr>
              <w:t>Североморск ФКУ УИИ УФСИН</w:t>
            </w:r>
          </w:p>
        </w:tc>
      </w:tr>
      <w:tr w:rsidR="00DD39B7" w:rsidRPr="002F11F0" w:rsidTr="00DD39B7">
        <w:trPr>
          <w:trHeight w:val="300"/>
        </w:trPr>
        <w:tc>
          <w:tcPr>
            <w:tcW w:w="817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24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35" w:type="dxa"/>
            <w:gridSpan w:val="4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95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1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02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</w:tr>
      <w:tr w:rsidR="00DD39B7" w:rsidRPr="002F11F0" w:rsidTr="00DD39B7">
        <w:trPr>
          <w:trHeight w:val="278"/>
        </w:trPr>
        <w:tc>
          <w:tcPr>
            <w:tcW w:w="817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24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35" w:type="dxa"/>
            <w:gridSpan w:val="4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95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1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02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</w:tr>
      <w:tr w:rsidR="00DD39B7" w:rsidRPr="002F11F0" w:rsidTr="00DD39B7">
        <w:trPr>
          <w:trHeight w:val="184"/>
        </w:trPr>
        <w:tc>
          <w:tcPr>
            <w:tcW w:w="817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24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35" w:type="dxa"/>
            <w:gridSpan w:val="4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95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1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02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</w:tr>
      <w:tr w:rsidR="00DD39B7" w:rsidRPr="002F11F0" w:rsidTr="00DD39B7">
        <w:trPr>
          <w:trHeight w:val="184"/>
        </w:trPr>
        <w:tc>
          <w:tcPr>
            <w:tcW w:w="817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24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35" w:type="dxa"/>
            <w:gridSpan w:val="4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95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1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02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</w:tr>
      <w:tr w:rsidR="00DD39B7" w:rsidRPr="002F11F0" w:rsidTr="00DD39B7">
        <w:trPr>
          <w:trHeight w:val="300"/>
        </w:trPr>
        <w:tc>
          <w:tcPr>
            <w:tcW w:w="817" w:type="dxa"/>
            <w:vMerge w:val="restart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2.5</w:t>
            </w:r>
          </w:p>
        </w:tc>
        <w:tc>
          <w:tcPr>
            <w:tcW w:w="2693" w:type="dxa"/>
            <w:vMerge w:val="restart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Анализ проведенных мероприятий по социальной реабилитации лиц,</w:t>
            </w:r>
            <w:r>
              <w:rPr>
                <w:sz w:val="16"/>
                <w:szCs w:val="16"/>
              </w:rPr>
              <w:t xml:space="preserve"> </w:t>
            </w:r>
            <w:r w:rsidRPr="002F11F0">
              <w:rPr>
                <w:sz w:val="16"/>
                <w:szCs w:val="16"/>
              </w:rPr>
              <w:t>осво</w:t>
            </w:r>
            <w:r>
              <w:rPr>
                <w:sz w:val="16"/>
                <w:szCs w:val="16"/>
              </w:rPr>
              <w:t>б</w:t>
            </w:r>
            <w:r w:rsidRPr="002F11F0">
              <w:rPr>
                <w:sz w:val="16"/>
                <w:szCs w:val="16"/>
              </w:rPr>
              <w:t xml:space="preserve">одившихся из мест лишения свободы и прибывших для дальнейшего проживания на </w:t>
            </w:r>
            <w:proofErr w:type="gramStart"/>
            <w:r w:rsidRPr="002F11F0">
              <w:rPr>
                <w:sz w:val="16"/>
                <w:szCs w:val="16"/>
              </w:rPr>
              <w:t>территории</w:t>
            </w:r>
            <w:proofErr w:type="gramEnd"/>
            <w:r w:rsidRPr="002F11F0">
              <w:rPr>
                <w:sz w:val="16"/>
                <w:szCs w:val="16"/>
              </w:rPr>
              <w:t xml:space="preserve"> ЗАТО г. Североморск</w:t>
            </w:r>
          </w:p>
        </w:tc>
        <w:tc>
          <w:tcPr>
            <w:tcW w:w="1124" w:type="dxa"/>
            <w:vMerge w:val="restart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1 раз в квартал</w:t>
            </w:r>
          </w:p>
        </w:tc>
        <w:tc>
          <w:tcPr>
            <w:tcW w:w="4535" w:type="dxa"/>
            <w:gridSpan w:val="4"/>
            <w:vMerge w:val="restart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Финансирование не требуется</w:t>
            </w:r>
          </w:p>
        </w:tc>
        <w:tc>
          <w:tcPr>
            <w:tcW w:w="1995" w:type="dxa"/>
            <w:vMerge w:val="restart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Заседания МВК, ед.</w:t>
            </w:r>
          </w:p>
        </w:tc>
        <w:tc>
          <w:tcPr>
            <w:tcW w:w="656" w:type="dxa"/>
            <w:vMerge w:val="restart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4</w:t>
            </w:r>
          </w:p>
        </w:tc>
        <w:tc>
          <w:tcPr>
            <w:tcW w:w="656" w:type="dxa"/>
            <w:vMerge w:val="restart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4</w:t>
            </w:r>
          </w:p>
        </w:tc>
        <w:tc>
          <w:tcPr>
            <w:tcW w:w="1116" w:type="dxa"/>
            <w:vMerge w:val="restart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100%</w:t>
            </w:r>
          </w:p>
        </w:tc>
        <w:tc>
          <w:tcPr>
            <w:tcW w:w="1602" w:type="dxa"/>
            <w:vMerge w:val="restart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proofErr w:type="gramStart"/>
            <w:r w:rsidRPr="002F11F0">
              <w:rPr>
                <w:sz w:val="16"/>
                <w:szCs w:val="16"/>
              </w:rPr>
              <w:t>Администрация</w:t>
            </w:r>
            <w:proofErr w:type="gramEnd"/>
            <w:r w:rsidRPr="002F11F0">
              <w:rPr>
                <w:sz w:val="16"/>
                <w:szCs w:val="16"/>
              </w:rPr>
              <w:t xml:space="preserve"> ЗАТО </w:t>
            </w:r>
            <w:r w:rsidRPr="002F11F0">
              <w:rPr>
                <w:sz w:val="16"/>
                <w:szCs w:val="16"/>
              </w:rPr>
              <w:br/>
              <w:t>г. Североморск</w:t>
            </w:r>
          </w:p>
        </w:tc>
      </w:tr>
      <w:tr w:rsidR="00DD39B7" w:rsidRPr="002F11F0" w:rsidTr="00DD39B7">
        <w:trPr>
          <w:trHeight w:val="300"/>
        </w:trPr>
        <w:tc>
          <w:tcPr>
            <w:tcW w:w="817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24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35" w:type="dxa"/>
            <w:gridSpan w:val="4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95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1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02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</w:tr>
      <w:tr w:rsidR="00DD39B7" w:rsidRPr="002F11F0" w:rsidTr="00DD39B7">
        <w:trPr>
          <w:trHeight w:val="300"/>
        </w:trPr>
        <w:tc>
          <w:tcPr>
            <w:tcW w:w="817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24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35" w:type="dxa"/>
            <w:gridSpan w:val="4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95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1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02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</w:tr>
      <w:tr w:rsidR="00DD39B7" w:rsidRPr="002F11F0" w:rsidTr="00DD39B7">
        <w:trPr>
          <w:trHeight w:val="300"/>
        </w:trPr>
        <w:tc>
          <w:tcPr>
            <w:tcW w:w="817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24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35" w:type="dxa"/>
            <w:gridSpan w:val="4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95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1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02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</w:tr>
      <w:tr w:rsidR="00DD39B7" w:rsidRPr="002F11F0" w:rsidTr="00DD39B7">
        <w:trPr>
          <w:trHeight w:val="300"/>
        </w:trPr>
        <w:tc>
          <w:tcPr>
            <w:tcW w:w="817" w:type="dxa"/>
            <w:vMerge w:val="restart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2.5.1.</w:t>
            </w:r>
          </w:p>
        </w:tc>
        <w:tc>
          <w:tcPr>
            <w:tcW w:w="2693" w:type="dxa"/>
            <w:vMerge w:val="restart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Обеспечение контроля за выявлением противоправных намерений лиц, освободившихся из мест лишения свобод.</w:t>
            </w:r>
          </w:p>
        </w:tc>
        <w:tc>
          <w:tcPr>
            <w:tcW w:w="1124" w:type="dxa"/>
            <w:vMerge w:val="restart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2018-2020</w:t>
            </w:r>
          </w:p>
        </w:tc>
        <w:tc>
          <w:tcPr>
            <w:tcW w:w="4535" w:type="dxa"/>
            <w:gridSpan w:val="4"/>
            <w:vMerge w:val="restart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Финансирование не требуется</w:t>
            </w:r>
          </w:p>
        </w:tc>
        <w:tc>
          <w:tcPr>
            <w:tcW w:w="1995" w:type="dxa"/>
            <w:vMerge w:val="restart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"Да"-1</w:t>
            </w:r>
            <w:r w:rsidRPr="002F11F0">
              <w:rPr>
                <w:sz w:val="16"/>
                <w:szCs w:val="16"/>
              </w:rPr>
              <w:br/>
              <w:t>"Нет"-0</w:t>
            </w:r>
          </w:p>
        </w:tc>
        <w:tc>
          <w:tcPr>
            <w:tcW w:w="656" w:type="dxa"/>
            <w:vMerge w:val="restart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1</w:t>
            </w:r>
          </w:p>
        </w:tc>
        <w:tc>
          <w:tcPr>
            <w:tcW w:w="656" w:type="dxa"/>
            <w:vMerge w:val="restart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1</w:t>
            </w:r>
          </w:p>
        </w:tc>
        <w:tc>
          <w:tcPr>
            <w:tcW w:w="1116" w:type="dxa"/>
            <w:vMerge w:val="restart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100%</w:t>
            </w:r>
          </w:p>
        </w:tc>
        <w:tc>
          <w:tcPr>
            <w:tcW w:w="1602" w:type="dxa"/>
            <w:vMerge w:val="restart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 xml:space="preserve">МО МВД </w:t>
            </w:r>
            <w:proofErr w:type="gramStart"/>
            <w:r w:rsidRPr="002F11F0">
              <w:rPr>
                <w:sz w:val="16"/>
                <w:szCs w:val="16"/>
              </w:rPr>
              <w:t>по</w:t>
            </w:r>
            <w:proofErr w:type="gramEnd"/>
            <w:r w:rsidRPr="002F11F0">
              <w:rPr>
                <w:sz w:val="16"/>
                <w:szCs w:val="16"/>
              </w:rPr>
              <w:t xml:space="preserve"> ЗАТО г.Североморск</w:t>
            </w:r>
          </w:p>
        </w:tc>
      </w:tr>
      <w:tr w:rsidR="00DD39B7" w:rsidRPr="002F11F0" w:rsidTr="00DD39B7">
        <w:trPr>
          <w:trHeight w:val="300"/>
        </w:trPr>
        <w:tc>
          <w:tcPr>
            <w:tcW w:w="817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24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35" w:type="dxa"/>
            <w:gridSpan w:val="4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95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1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02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</w:tr>
      <w:tr w:rsidR="00DD39B7" w:rsidRPr="002F11F0" w:rsidTr="00DD39B7">
        <w:trPr>
          <w:trHeight w:val="300"/>
        </w:trPr>
        <w:tc>
          <w:tcPr>
            <w:tcW w:w="817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24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35" w:type="dxa"/>
            <w:gridSpan w:val="4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95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1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02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</w:tr>
      <w:tr w:rsidR="00DD39B7" w:rsidRPr="002F11F0" w:rsidTr="001759A2">
        <w:trPr>
          <w:trHeight w:val="184"/>
        </w:trPr>
        <w:tc>
          <w:tcPr>
            <w:tcW w:w="817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24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35" w:type="dxa"/>
            <w:gridSpan w:val="4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95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1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02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</w:tr>
      <w:tr w:rsidR="00DD39B7" w:rsidRPr="002F11F0" w:rsidTr="00DD39B7">
        <w:trPr>
          <w:trHeight w:val="278"/>
        </w:trPr>
        <w:tc>
          <w:tcPr>
            <w:tcW w:w="817" w:type="dxa"/>
            <w:vMerge w:val="restart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2.5.2.</w:t>
            </w:r>
          </w:p>
        </w:tc>
        <w:tc>
          <w:tcPr>
            <w:tcW w:w="2693" w:type="dxa"/>
            <w:vMerge w:val="restart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Организация и проведение межведомственных профилактических операций, направленных на предупреждение и пресечение преступлений со стороны ранее судимых лиц.</w:t>
            </w:r>
          </w:p>
        </w:tc>
        <w:tc>
          <w:tcPr>
            <w:tcW w:w="1124" w:type="dxa"/>
            <w:vMerge w:val="restart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2 раза в год</w:t>
            </w:r>
          </w:p>
        </w:tc>
        <w:tc>
          <w:tcPr>
            <w:tcW w:w="4535" w:type="dxa"/>
            <w:gridSpan w:val="4"/>
            <w:vMerge w:val="restart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Финансирование не требуется</w:t>
            </w:r>
          </w:p>
        </w:tc>
        <w:tc>
          <w:tcPr>
            <w:tcW w:w="1995" w:type="dxa"/>
            <w:vMerge w:val="restart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Проведено МПО, ед.</w:t>
            </w:r>
          </w:p>
        </w:tc>
        <w:tc>
          <w:tcPr>
            <w:tcW w:w="656" w:type="dxa"/>
            <w:vMerge w:val="restart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2</w:t>
            </w:r>
          </w:p>
        </w:tc>
        <w:tc>
          <w:tcPr>
            <w:tcW w:w="656" w:type="dxa"/>
            <w:vMerge w:val="restart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2</w:t>
            </w:r>
          </w:p>
        </w:tc>
        <w:tc>
          <w:tcPr>
            <w:tcW w:w="1116" w:type="dxa"/>
            <w:vMerge w:val="restart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100%</w:t>
            </w:r>
          </w:p>
        </w:tc>
        <w:tc>
          <w:tcPr>
            <w:tcW w:w="1602" w:type="dxa"/>
            <w:vMerge w:val="restart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 xml:space="preserve">МО МВД </w:t>
            </w:r>
            <w:proofErr w:type="gramStart"/>
            <w:r w:rsidRPr="002F11F0">
              <w:rPr>
                <w:sz w:val="16"/>
                <w:szCs w:val="16"/>
              </w:rPr>
              <w:t>по</w:t>
            </w:r>
            <w:proofErr w:type="gramEnd"/>
            <w:r w:rsidRPr="002F11F0">
              <w:rPr>
                <w:sz w:val="16"/>
                <w:szCs w:val="16"/>
              </w:rPr>
              <w:t xml:space="preserve"> ЗАТО г.Североморск, УИИ УФСИН</w:t>
            </w:r>
          </w:p>
        </w:tc>
      </w:tr>
      <w:tr w:rsidR="00DD39B7" w:rsidRPr="002F11F0" w:rsidTr="00DD39B7">
        <w:trPr>
          <w:trHeight w:val="300"/>
        </w:trPr>
        <w:tc>
          <w:tcPr>
            <w:tcW w:w="817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24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35" w:type="dxa"/>
            <w:gridSpan w:val="4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95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1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02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</w:tr>
      <w:tr w:rsidR="00DD39B7" w:rsidRPr="002F11F0" w:rsidTr="00DD39B7">
        <w:trPr>
          <w:trHeight w:val="300"/>
        </w:trPr>
        <w:tc>
          <w:tcPr>
            <w:tcW w:w="817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24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35" w:type="dxa"/>
            <w:gridSpan w:val="4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95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1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02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</w:tr>
      <w:tr w:rsidR="00DD39B7" w:rsidRPr="002F11F0" w:rsidTr="00DD39B7">
        <w:trPr>
          <w:trHeight w:val="300"/>
        </w:trPr>
        <w:tc>
          <w:tcPr>
            <w:tcW w:w="817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24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35" w:type="dxa"/>
            <w:gridSpan w:val="4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95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1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02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</w:tr>
      <w:tr w:rsidR="00DD39B7" w:rsidRPr="002F11F0" w:rsidTr="00DD39B7">
        <w:trPr>
          <w:trHeight w:val="300"/>
        </w:trPr>
        <w:tc>
          <w:tcPr>
            <w:tcW w:w="817" w:type="dxa"/>
            <w:vMerge w:val="restart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2.5.3.</w:t>
            </w:r>
          </w:p>
        </w:tc>
        <w:tc>
          <w:tcPr>
            <w:tcW w:w="2693" w:type="dxa"/>
            <w:vMerge w:val="restart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Проведение совместных семинаров по обмену опытом в сфере социальной реабилитации лиц. Освободившихся из мест лишения свободы.</w:t>
            </w:r>
          </w:p>
        </w:tc>
        <w:tc>
          <w:tcPr>
            <w:tcW w:w="1124" w:type="dxa"/>
            <w:vMerge w:val="restart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1 раз в год</w:t>
            </w:r>
          </w:p>
        </w:tc>
        <w:tc>
          <w:tcPr>
            <w:tcW w:w="4535" w:type="dxa"/>
            <w:gridSpan w:val="4"/>
            <w:vMerge w:val="restart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Финансирование не требуется</w:t>
            </w:r>
          </w:p>
        </w:tc>
        <w:tc>
          <w:tcPr>
            <w:tcW w:w="1995" w:type="dxa"/>
            <w:vMerge w:val="restart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 xml:space="preserve">Проведено </w:t>
            </w:r>
            <w:proofErr w:type="spellStart"/>
            <w:proofErr w:type="gramStart"/>
            <w:r w:rsidRPr="002F11F0">
              <w:rPr>
                <w:sz w:val="16"/>
                <w:szCs w:val="16"/>
              </w:rPr>
              <w:t>семинаров,ед</w:t>
            </w:r>
            <w:proofErr w:type="spellEnd"/>
            <w:r w:rsidRPr="002F11F0">
              <w:rPr>
                <w:sz w:val="16"/>
                <w:szCs w:val="16"/>
              </w:rPr>
              <w:t>.</w:t>
            </w:r>
            <w:proofErr w:type="gramEnd"/>
          </w:p>
        </w:tc>
        <w:tc>
          <w:tcPr>
            <w:tcW w:w="656" w:type="dxa"/>
            <w:vMerge w:val="restart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1</w:t>
            </w:r>
          </w:p>
        </w:tc>
        <w:tc>
          <w:tcPr>
            <w:tcW w:w="656" w:type="dxa"/>
            <w:vMerge w:val="restart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1</w:t>
            </w:r>
          </w:p>
        </w:tc>
        <w:tc>
          <w:tcPr>
            <w:tcW w:w="1116" w:type="dxa"/>
            <w:vMerge w:val="restart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100%</w:t>
            </w:r>
          </w:p>
        </w:tc>
        <w:tc>
          <w:tcPr>
            <w:tcW w:w="1602" w:type="dxa"/>
            <w:vMerge w:val="restart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 xml:space="preserve">МО МВД </w:t>
            </w:r>
            <w:proofErr w:type="gramStart"/>
            <w:r w:rsidRPr="002F11F0">
              <w:rPr>
                <w:sz w:val="16"/>
                <w:szCs w:val="16"/>
              </w:rPr>
              <w:t>по</w:t>
            </w:r>
            <w:proofErr w:type="gramEnd"/>
            <w:r w:rsidRPr="002F11F0">
              <w:rPr>
                <w:sz w:val="16"/>
                <w:szCs w:val="16"/>
              </w:rPr>
              <w:t xml:space="preserve"> ЗАТО г.Североморск, Центр занятости населения </w:t>
            </w:r>
            <w:r w:rsidRPr="002F11F0">
              <w:rPr>
                <w:sz w:val="16"/>
                <w:szCs w:val="16"/>
              </w:rPr>
              <w:br/>
              <w:t>г.  Североморск</w:t>
            </w:r>
          </w:p>
        </w:tc>
      </w:tr>
      <w:tr w:rsidR="00DD39B7" w:rsidRPr="002F11F0" w:rsidTr="00DD39B7">
        <w:trPr>
          <w:trHeight w:val="300"/>
        </w:trPr>
        <w:tc>
          <w:tcPr>
            <w:tcW w:w="817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24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35" w:type="dxa"/>
            <w:gridSpan w:val="4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95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1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02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</w:tr>
      <w:tr w:rsidR="00DD39B7" w:rsidRPr="002F11F0" w:rsidTr="00DD39B7">
        <w:trPr>
          <w:trHeight w:val="300"/>
        </w:trPr>
        <w:tc>
          <w:tcPr>
            <w:tcW w:w="817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24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35" w:type="dxa"/>
            <w:gridSpan w:val="4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95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1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02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</w:tr>
      <w:tr w:rsidR="00DD39B7" w:rsidRPr="002F11F0" w:rsidTr="001759A2">
        <w:trPr>
          <w:trHeight w:val="184"/>
        </w:trPr>
        <w:tc>
          <w:tcPr>
            <w:tcW w:w="817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24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35" w:type="dxa"/>
            <w:gridSpan w:val="4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95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1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02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</w:tr>
      <w:tr w:rsidR="00DD39B7" w:rsidRPr="002F11F0" w:rsidTr="00DD39B7">
        <w:trPr>
          <w:trHeight w:val="300"/>
        </w:trPr>
        <w:tc>
          <w:tcPr>
            <w:tcW w:w="817" w:type="dxa"/>
            <w:vMerge w:val="restart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2.5.4</w:t>
            </w:r>
          </w:p>
        </w:tc>
        <w:tc>
          <w:tcPr>
            <w:tcW w:w="2693" w:type="dxa"/>
            <w:vMerge w:val="restart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 xml:space="preserve">Оказание консультативных услуг осужденным, готовящимся к освобождению </w:t>
            </w:r>
            <w:proofErr w:type="gramStart"/>
            <w:r w:rsidRPr="002F11F0">
              <w:rPr>
                <w:sz w:val="16"/>
                <w:szCs w:val="16"/>
              </w:rPr>
              <w:t>( за</w:t>
            </w:r>
            <w:proofErr w:type="gramEnd"/>
            <w:r w:rsidRPr="002F11F0">
              <w:rPr>
                <w:sz w:val="16"/>
                <w:szCs w:val="16"/>
              </w:rPr>
              <w:t xml:space="preserve"> 6 месяцев до истечения срока лишения свободы), в исправительных учреждениях.</w:t>
            </w:r>
          </w:p>
        </w:tc>
        <w:tc>
          <w:tcPr>
            <w:tcW w:w="1124" w:type="dxa"/>
            <w:vMerge w:val="restart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2018-2020</w:t>
            </w:r>
          </w:p>
        </w:tc>
        <w:tc>
          <w:tcPr>
            <w:tcW w:w="4535" w:type="dxa"/>
            <w:gridSpan w:val="4"/>
            <w:vMerge w:val="restart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Финансирование не требуется</w:t>
            </w:r>
          </w:p>
        </w:tc>
        <w:tc>
          <w:tcPr>
            <w:tcW w:w="1995" w:type="dxa"/>
            <w:vMerge w:val="restart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"Да"-1</w:t>
            </w:r>
            <w:r w:rsidRPr="002F11F0">
              <w:rPr>
                <w:sz w:val="16"/>
                <w:szCs w:val="16"/>
              </w:rPr>
              <w:br/>
              <w:t>"Нет"-0</w:t>
            </w:r>
          </w:p>
        </w:tc>
        <w:tc>
          <w:tcPr>
            <w:tcW w:w="656" w:type="dxa"/>
            <w:vMerge w:val="restart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1</w:t>
            </w:r>
          </w:p>
        </w:tc>
        <w:tc>
          <w:tcPr>
            <w:tcW w:w="656" w:type="dxa"/>
            <w:vMerge w:val="restart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1</w:t>
            </w:r>
          </w:p>
        </w:tc>
        <w:tc>
          <w:tcPr>
            <w:tcW w:w="1116" w:type="dxa"/>
            <w:vMerge w:val="restart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100%</w:t>
            </w:r>
          </w:p>
        </w:tc>
        <w:tc>
          <w:tcPr>
            <w:tcW w:w="1602" w:type="dxa"/>
            <w:vMerge w:val="restart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Центр занятости населения, ФСИН</w:t>
            </w:r>
          </w:p>
        </w:tc>
      </w:tr>
      <w:tr w:rsidR="00DD39B7" w:rsidRPr="002F11F0" w:rsidTr="00DD39B7">
        <w:trPr>
          <w:trHeight w:val="300"/>
        </w:trPr>
        <w:tc>
          <w:tcPr>
            <w:tcW w:w="817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24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35" w:type="dxa"/>
            <w:gridSpan w:val="4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95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1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02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</w:tr>
      <w:tr w:rsidR="00DD39B7" w:rsidRPr="002F11F0" w:rsidTr="00DD39B7">
        <w:trPr>
          <w:trHeight w:val="300"/>
        </w:trPr>
        <w:tc>
          <w:tcPr>
            <w:tcW w:w="817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24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35" w:type="dxa"/>
            <w:gridSpan w:val="4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95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1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02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</w:tr>
      <w:tr w:rsidR="00DD39B7" w:rsidRPr="002F11F0" w:rsidTr="00DD39B7">
        <w:trPr>
          <w:trHeight w:val="300"/>
        </w:trPr>
        <w:tc>
          <w:tcPr>
            <w:tcW w:w="817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24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35" w:type="dxa"/>
            <w:gridSpan w:val="4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95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1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02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</w:tr>
      <w:tr w:rsidR="00DD39B7" w:rsidRPr="002F11F0" w:rsidTr="00DD39B7">
        <w:trPr>
          <w:trHeight w:val="300"/>
        </w:trPr>
        <w:tc>
          <w:tcPr>
            <w:tcW w:w="817" w:type="dxa"/>
            <w:vMerge w:val="restart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2.5.5</w:t>
            </w:r>
          </w:p>
        </w:tc>
        <w:tc>
          <w:tcPr>
            <w:tcW w:w="2693" w:type="dxa"/>
            <w:vMerge w:val="restart"/>
            <w:hideMark/>
          </w:tcPr>
          <w:p w:rsidR="00DD39B7" w:rsidRPr="002F11F0" w:rsidRDefault="00DD39B7" w:rsidP="00381829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Проведение участковыми уполномоченными полиции на административных участках постоянного мониторинга соблюдения правопорядка лицам,</w:t>
            </w:r>
            <w:r>
              <w:rPr>
                <w:sz w:val="16"/>
                <w:szCs w:val="16"/>
              </w:rPr>
              <w:t xml:space="preserve"> </w:t>
            </w:r>
            <w:r w:rsidRPr="002F11F0">
              <w:rPr>
                <w:sz w:val="16"/>
                <w:szCs w:val="16"/>
              </w:rPr>
              <w:t xml:space="preserve">находящихся под административным </w:t>
            </w:r>
            <w:proofErr w:type="gramStart"/>
            <w:r w:rsidRPr="002F11F0">
              <w:rPr>
                <w:sz w:val="16"/>
                <w:szCs w:val="16"/>
              </w:rPr>
              <w:t>надзором  и</w:t>
            </w:r>
            <w:proofErr w:type="gramEnd"/>
            <w:r w:rsidRPr="002F11F0">
              <w:rPr>
                <w:sz w:val="16"/>
                <w:szCs w:val="16"/>
              </w:rPr>
              <w:t xml:space="preserve"> отбывшими  наказания.</w:t>
            </w:r>
          </w:p>
        </w:tc>
        <w:tc>
          <w:tcPr>
            <w:tcW w:w="1124" w:type="dxa"/>
            <w:vMerge w:val="restart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2018-2020</w:t>
            </w:r>
          </w:p>
        </w:tc>
        <w:tc>
          <w:tcPr>
            <w:tcW w:w="4535" w:type="dxa"/>
            <w:gridSpan w:val="4"/>
            <w:vMerge w:val="restart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Финансирование не требуется</w:t>
            </w:r>
          </w:p>
        </w:tc>
        <w:tc>
          <w:tcPr>
            <w:tcW w:w="1995" w:type="dxa"/>
            <w:vMerge w:val="restart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"Да"-1</w:t>
            </w:r>
            <w:r w:rsidRPr="002F11F0">
              <w:rPr>
                <w:sz w:val="16"/>
                <w:szCs w:val="16"/>
              </w:rPr>
              <w:br/>
              <w:t>"Нет"-0</w:t>
            </w:r>
          </w:p>
        </w:tc>
        <w:tc>
          <w:tcPr>
            <w:tcW w:w="656" w:type="dxa"/>
            <w:vMerge w:val="restart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1</w:t>
            </w:r>
          </w:p>
        </w:tc>
        <w:tc>
          <w:tcPr>
            <w:tcW w:w="656" w:type="dxa"/>
            <w:vMerge w:val="restart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1</w:t>
            </w:r>
          </w:p>
        </w:tc>
        <w:tc>
          <w:tcPr>
            <w:tcW w:w="1116" w:type="dxa"/>
            <w:vMerge w:val="restart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100%</w:t>
            </w:r>
          </w:p>
        </w:tc>
        <w:tc>
          <w:tcPr>
            <w:tcW w:w="1602" w:type="dxa"/>
            <w:vMerge w:val="restart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 xml:space="preserve">МО МВД России </w:t>
            </w:r>
            <w:proofErr w:type="gramStart"/>
            <w:r w:rsidRPr="002F11F0">
              <w:rPr>
                <w:sz w:val="16"/>
                <w:szCs w:val="16"/>
              </w:rPr>
              <w:t>по</w:t>
            </w:r>
            <w:proofErr w:type="gramEnd"/>
            <w:r w:rsidRPr="002F11F0">
              <w:rPr>
                <w:sz w:val="16"/>
                <w:szCs w:val="16"/>
              </w:rPr>
              <w:t xml:space="preserve"> ЗАТО </w:t>
            </w:r>
            <w:r w:rsidRPr="002F11F0">
              <w:rPr>
                <w:sz w:val="16"/>
                <w:szCs w:val="16"/>
              </w:rPr>
              <w:br/>
              <w:t>г. Североморск</w:t>
            </w:r>
          </w:p>
        </w:tc>
      </w:tr>
      <w:tr w:rsidR="00DD39B7" w:rsidRPr="002F11F0" w:rsidTr="00DD39B7">
        <w:trPr>
          <w:trHeight w:val="300"/>
        </w:trPr>
        <w:tc>
          <w:tcPr>
            <w:tcW w:w="817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24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35" w:type="dxa"/>
            <w:gridSpan w:val="4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95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1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02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</w:tr>
      <w:tr w:rsidR="00DD39B7" w:rsidRPr="002F11F0" w:rsidTr="00DD39B7">
        <w:trPr>
          <w:trHeight w:val="300"/>
        </w:trPr>
        <w:tc>
          <w:tcPr>
            <w:tcW w:w="817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24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35" w:type="dxa"/>
            <w:gridSpan w:val="4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95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1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02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</w:tr>
      <w:tr w:rsidR="00DD39B7" w:rsidRPr="002F11F0" w:rsidTr="00DD39B7">
        <w:trPr>
          <w:trHeight w:val="300"/>
        </w:trPr>
        <w:tc>
          <w:tcPr>
            <w:tcW w:w="817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24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35" w:type="dxa"/>
            <w:gridSpan w:val="4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95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1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02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</w:tr>
      <w:tr w:rsidR="00DD39B7" w:rsidRPr="002F11F0" w:rsidTr="00DD39B7">
        <w:trPr>
          <w:trHeight w:val="300"/>
        </w:trPr>
        <w:tc>
          <w:tcPr>
            <w:tcW w:w="817" w:type="dxa"/>
            <w:vMerge w:val="restart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2.5.6</w:t>
            </w:r>
          </w:p>
        </w:tc>
        <w:tc>
          <w:tcPr>
            <w:tcW w:w="2693" w:type="dxa"/>
            <w:vMerge w:val="restart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 xml:space="preserve">Организация и проведение профилактических мероприятий в сфере национальных диаспор и трудовых </w:t>
            </w:r>
            <w:proofErr w:type="gramStart"/>
            <w:r w:rsidRPr="002F11F0">
              <w:rPr>
                <w:sz w:val="16"/>
                <w:szCs w:val="16"/>
              </w:rPr>
              <w:t>мигрантов  по</w:t>
            </w:r>
            <w:proofErr w:type="gramEnd"/>
            <w:r w:rsidRPr="002F11F0">
              <w:rPr>
                <w:sz w:val="16"/>
                <w:szCs w:val="16"/>
              </w:rPr>
              <w:t xml:space="preserve"> недопущению их использования в межнациональных конфликтах, предупреждение возникновения конфликтных ситуаций, основанных на разнице в национальных обычаях и жизненных укладах.</w:t>
            </w:r>
          </w:p>
        </w:tc>
        <w:tc>
          <w:tcPr>
            <w:tcW w:w="1124" w:type="dxa"/>
            <w:vMerge w:val="restart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2018-2020</w:t>
            </w:r>
          </w:p>
        </w:tc>
        <w:tc>
          <w:tcPr>
            <w:tcW w:w="4535" w:type="dxa"/>
            <w:gridSpan w:val="4"/>
            <w:vMerge w:val="restart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Финансирование не требуется</w:t>
            </w:r>
          </w:p>
        </w:tc>
        <w:tc>
          <w:tcPr>
            <w:tcW w:w="1995" w:type="dxa"/>
            <w:vMerge w:val="restart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 xml:space="preserve">Проведено </w:t>
            </w:r>
            <w:proofErr w:type="spellStart"/>
            <w:proofErr w:type="gramStart"/>
            <w:r w:rsidRPr="002F11F0">
              <w:rPr>
                <w:sz w:val="16"/>
                <w:szCs w:val="16"/>
              </w:rPr>
              <w:t>МПО,ед</w:t>
            </w:r>
            <w:proofErr w:type="spellEnd"/>
            <w:r w:rsidRPr="002F11F0">
              <w:rPr>
                <w:sz w:val="16"/>
                <w:szCs w:val="16"/>
              </w:rPr>
              <w:t>.</w:t>
            </w:r>
            <w:proofErr w:type="gramEnd"/>
          </w:p>
        </w:tc>
        <w:tc>
          <w:tcPr>
            <w:tcW w:w="656" w:type="dxa"/>
            <w:vMerge w:val="restart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2</w:t>
            </w:r>
          </w:p>
        </w:tc>
        <w:tc>
          <w:tcPr>
            <w:tcW w:w="656" w:type="dxa"/>
            <w:vMerge w:val="restart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2</w:t>
            </w:r>
          </w:p>
        </w:tc>
        <w:tc>
          <w:tcPr>
            <w:tcW w:w="1116" w:type="dxa"/>
            <w:vMerge w:val="restart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100%</w:t>
            </w:r>
          </w:p>
        </w:tc>
        <w:tc>
          <w:tcPr>
            <w:tcW w:w="1602" w:type="dxa"/>
            <w:vMerge w:val="restart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 xml:space="preserve">МО МВД России </w:t>
            </w:r>
            <w:proofErr w:type="gramStart"/>
            <w:r w:rsidRPr="002F11F0">
              <w:rPr>
                <w:sz w:val="16"/>
                <w:szCs w:val="16"/>
              </w:rPr>
              <w:t>по</w:t>
            </w:r>
            <w:proofErr w:type="gramEnd"/>
            <w:r w:rsidRPr="002F11F0">
              <w:rPr>
                <w:sz w:val="16"/>
                <w:szCs w:val="16"/>
              </w:rPr>
              <w:t xml:space="preserve"> ЗАТО </w:t>
            </w:r>
            <w:r w:rsidRPr="002F11F0">
              <w:rPr>
                <w:sz w:val="16"/>
                <w:szCs w:val="16"/>
              </w:rPr>
              <w:br/>
              <w:t>г. Североморск</w:t>
            </w:r>
          </w:p>
        </w:tc>
      </w:tr>
      <w:tr w:rsidR="00DD39B7" w:rsidRPr="002F11F0" w:rsidTr="00DD39B7">
        <w:trPr>
          <w:trHeight w:val="300"/>
        </w:trPr>
        <w:tc>
          <w:tcPr>
            <w:tcW w:w="817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24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35" w:type="dxa"/>
            <w:gridSpan w:val="4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95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1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02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</w:tr>
      <w:tr w:rsidR="00DD39B7" w:rsidRPr="002F11F0" w:rsidTr="00DD39B7">
        <w:trPr>
          <w:trHeight w:val="300"/>
        </w:trPr>
        <w:tc>
          <w:tcPr>
            <w:tcW w:w="817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24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35" w:type="dxa"/>
            <w:gridSpan w:val="4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95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1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02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</w:tr>
      <w:tr w:rsidR="00DD39B7" w:rsidRPr="002F11F0" w:rsidTr="00DD39B7">
        <w:trPr>
          <w:trHeight w:val="792"/>
        </w:trPr>
        <w:tc>
          <w:tcPr>
            <w:tcW w:w="817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24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35" w:type="dxa"/>
            <w:gridSpan w:val="4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95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1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02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</w:tr>
      <w:tr w:rsidR="00DD39B7" w:rsidRPr="002F11F0" w:rsidTr="00DD39B7">
        <w:trPr>
          <w:trHeight w:val="278"/>
        </w:trPr>
        <w:tc>
          <w:tcPr>
            <w:tcW w:w="817" w:type="dxa"/>
            <w:vMerge w:val="restart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 </w:t>
            </w:r>
          </w:p>
        </w:tc>
        <w:tc>
          <w:tcPr>
            <w:tcW w:w="2693" w:type="dxa"/>
            <w:vMerge w:val="restart"/>
            <w:hideMark/>
          </w:tcPr>
          <w:p w:rsidR="00DD39B7" w:rsidRPr="002F11F0" w:rsidRDefault="00DD39B7" w:rsidP="00DD39B7">
            <w:pPr>
              <w:jc w:val="center"/>
              <w:rPr>
                <w:bCs/>
                <w:sz w:val="16"/>
                <w:szCs w:val="16"/>
              </w:rPr>
            </w:pPr>
            <w:r w:rsidRPr="002F11F0">
              <w:rPr>
                <w:bCs/>
                <w:sz w:val="16"/>
                <w:szCs w:val="16"/>
              </w:rPr>
              <w:t>Итого по задаче 2</w:t>
            </w:r>
          </w:p>
        </w:tc>
        <w:tc>
          <w:tcPr>
            <w:tcW w:w="11684" w:type="dxa"/>
            <w:gridSpan w:val="10"/>
            <w:vMerge w:val="restart"/>
            <w:hideMark/>
          </w:tcPr>
          <w:p w:rsidR="00DD39B7" w:rsidRPr="002F11F0" w:rsidRDefault="00DD39B7" w:rsidP="00DD39B7">
            <w:pPr>
              <w:jc w:val="center"/>
              <w:rPr>
                <w:bCs/>
                <w:sz w:val="16"/>
                <w:szCs w:val="16"/>
              </w:rPr>
            </w:pPr>
            <w:r w:rsidRPr="002F11F0">
              <w:rPr>
                <w:bCs/>
                <w:sz w:val="16"/>
                <w:szCs w:val="16"/>
              </w:rPr>
              <w:t>Финансирование не требуется</w:t>
            </w:r>
          </w:p>
        </w:tc>
      </w:tr>
      <w:tr w:rsidR="00DD39B7" w:rsidRPr="002F11F0" w:rsidTr="00DD39B7">
        <w:trPr>
          <w:trHeight w:val="184"/>
        </w:trPr>
        <w:tc>
          <w:tcPr>
            <w:tcW w:w="817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1684" w:type="dxa"/>
            <w:gridSpan w:val="10"/>
            <w:vMerge/>
            <w:hideMark/>
          </w:tcPr>
          <w:p w:rsidR="00DD39B7" w:rsidRPr="002F11F0" w:rsidRDefault="00DD39B7" w:rsidP="00DD39B7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DD39B7" w:rsidRPr="002F11F0" w:rsidTr="00DD39B7">
        <w:trPr>
          <w:trHeight w:val="231"/>
        </w:trPr>
        <w:tc>
          <w:tcPr>
            <w:tcW w:w="15194" w:type="dxa"/>
            <w:gridSpan w:val="12"/>
            <w:noWrap/>
            <w:hideMark/>
          </w:tcPr>
          <w:p w:rsidR="00DD39B7" w:rsidRPr="00CF2F1A" w:rsidRDefault="00DD39B7" w:rsidP="00DD39B7">
            <w:pPr>
              <w:rPr>
                <w:b/>
                <w:bCs/>
                <w:sz w:val="16"/>
                <w:szCs w:val="16"/>
              </w:rPr>
            </w:pPr>
            <w:r w:rsidRPr="00CF2F1A">
              <w:rPr>
                <w:b/>
                <w:bCs/>
                <w:sz w:val="16"/>
                <w:szCs w:val="16"/>
              </w:rPr>
              <w:t>Задача 3. Создание условий для повышения роли населения в обеспечении охраны правопорядка</w:t>
            </w:r>
          </w:p>
        </w:tc>
      </w:tr>
      <w:tr w:rsidR="00F53075" w:rsidRPr="00A514A0" w:rsidTr="00DD39B7">
        <w:trPr>
          <w:trHeight w:val="278"/>
        </w:trPr>
        <w:tc>
          <w:tcPr>
            <w:tcW w:w="817" w:type="dxa"/>
            <w:vMerge w:val="restart"/>
            <w:noWrap/>
            <w:hideMark/>
          </w:tcPr>
          <w:p w:rsidR="00F53075" w:rsidRPr="00A514A0" w:rsidRDefault="00F53075" w:rsidP="00F53075">
            <w:pPr>
              <w:jc w:val="center"/>
              <w:rPr>
                <w:b/>
                <w:bCs/>
                <w:sz w:val="16"/>
                <w:szCs w:val="16"/>
              </w:rPr>
            </w:pPr>
            <w:r w:rsidRPr="00A514A0">
              <w:rPr>
                <w:b/>
                <w:bCs/>
                <w:sz w:val="16"/>
                <w:szCs w:val="16"/>
              </w:rPr>
              <w:t>3.1</w:t>
            </w:r>
          </w:p>
        </w:tc>
        <w:tc>
          <w:tcPr>
            <w:tcW w:w="2693" w:type="dxa"/>
            <w:vMerge w:val="restart"/>
            <w:hideMark/>
          </w:tcPr>
          <w:p w:rsidR="00F53075" w:rsidRPr="00A514A0" w:rsidRDefault="00F53075" w:rsidP="00F53075">
            <w:pPr>
              <w:jc w:val="center"/>
              <w:rPr>
                <w:b/>
                <w:bCs/>
                <w:sz w:val="16"/>
                <w:szCs w:val="16"/>
              </w:rPr>
            </w:pPr>
            <w:r w:rsidRPr="00A514A0">
              <w:rPr>
                <w:b/>
                <w:bCs/>
                <w:sz w:val="16"/>
                <w:szCs w:val="16"/>
              </w:rPr>
              <w:t>Основное мероприятие 4: Повышение роли населения в обеспечении охраны правопорядка.</w:t>
            </w:r>
          </w:p>
        </w:tc>
        <w:tc>
          <w:tcPr>
            <w:tcW w:w="1124" w:type="dxa"/>
            <w:vMerge w:val="restart"/>
            <w:hideMark/>
          </w:tcPr>
          <w:p w:rsidR="00F53075" w:rsidRPr="00A514A0" w:rsidRDefault="00F53075" w:rsidP="00F53075">
            <w:pPr>
              <w:jc w:val="center"/>
              <w:rPr>
                <w:b/>
                <w:bCs/>
                <w:sz w:val="16"/>
                <w:szCs w:val="16"/>
              </w:rPr>
            </w:pPr>
            <w:r w:rsidRPr="00A514A0">
              <w:rPr>
                <w:b/>
                <w:bCs/>
                <w:sz w:val="16"/>
                <w:szCs w:val="16"/>
              </w:rPr>
              <w:t>1 раз в квартал</w:t>
            </w:r>
          </w:p>
        </w:tc>
        <w:tc>
          <w:tcPr>
            <w:tcW w:w="1453" w:type="dxa"/>
            <w:hideMark/>
          </w:tcPr>
          <w:p w:rsidR="00F53075" w:rsidRPr="00A514A0" w:rsidRDefault="00F53075" w:rsidP="00F53075">
            <w:pPr>
              <w:jc w:val="center"/>
              <w:rPr>
                <w:b/>
                <w:bCs/>
                <w:sz w:val="16"/>
                <w:szCs w:val="16"/>
              </w:rPr>
            </w:pPr>
            <w:r w:rsidRPr="00A514A0">
              <w:rPr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1213" w:type="dxa"/>
            <w:hideMark/>
          </w:tcPr>
          <w:p w:rsidR="00F53075" w:rsidRPr="00A514A0" w:rsidRDefault="00F53075" w:rsidP="00F53075">
            <w:pPr>
              <w:jc w:val="center"/>
              <w:rPr>
                <w:b/>
                <w:bCs/>
                <w:sz w:val="16"/>
                <w:szCs w:val="16"/>
              </w:rPr>
            </w:pPr>
            <w:r w:rsidRPr="00A514A0">
              <w:rPr>
                <w:b/>
                <w:bCs/>
                <w:sz w:val="16"/>
                <w:szCs w:val="16"/>
              </w:rPr>
              <w:t>50,00</w:t>
            </w:r>
          </w:p>
        </w:tc>
        <w:tc>
          <w:tcPr>
            <w:tcW w:w="938" w:type="dxa"/>
            <w:hideMark/>
          </w:tcPr>
          <w:p w:rsidR="00F53075" w:rsidRPr="00A514A0" w:rsidRDefault="00F53075" w:rsidP="00F53075">
            <w:pPr>
              <w:jc w:val="center"/>
              <w:rPr>
                <w:b/>
                <w:bCs/>
                <w:sz w:val="16"/>
                <w:szCs w:val="16"/>
              </w:rPr>
            </w:pPr>
            <w:r w:rsidRPr="00A514A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31" w:type="dxa"/>
            <w:hideMark/>
          </w:tcPr>
          <w:p w:rsidR="00F53075" w:rsidRPr="00A514A0" w:rsidRDefault="00F53075" w:rsidP="00F53075">
            <w:pPr>
              <w:jc w:val="center"/>
              <w:rPr>
                <w:b/>
                <w:bCs/>
                <w:sz w:val="16"/>
                <w:szCs w:val="16"/>
              </w:rPr>
            </w:pPr>
            <w:r w:rsidRPr="00A514A0">
              <w:rPr>
                <w:b/>
                <w:bCs/>
                <w:sz w:val="16"/>
                <w:szCs w:val="16"/>
              </w:rPr>
              <w:t>0%</w:t>
            </w:r>
          </w:p>
        </w:tc>
        <w:tc>
          <w:tcPr>
            <w:tcW w:w="1995" w:type="dxa"/>
            <w:vMerge w:val="restart"/>
            <w:hideMark/>
          </w:tcPr>
          <w:p w:rsidR="00F53075" w:rsidRPr="002F11F0" w:rsidRDefault="00F53075" w:rsidP="00F53075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Награжденные граждане, чел.</w:t>
            </w:r>
          </w:p>
        </w:tc>
        <w:tc>
          <w:tcPr>
            <w:tcW w:w="656" w:type="dxa"/>
            <w:vMerge w:val="restart"/>
            <w:hideMark/>
          </w:tcPr>
          <w:p w:rsidR="00F53075" w:rsidRPr="002F11F0" w:rsidRDefault="00F53075" w:rsidP="00F53075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10</w:t>
            </w:r>
          </w:p>
        </w:tc>
        <w:tc>
          <w:tcPr>
            <w:tcW w:w="656" w:type="dxa"/>
            <w:vMerge w:val="restart"/>
            <w:hideMark/>
          </w:tcPr>
          <w:p w:rsidR="00F53075" w:rsidRPr="002F11F0" w:rsidRDefault="00F53075" w:rsidP="00F53075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0</w:t>
            </w:r>
          </w:p>
        </w:tc>
        <w:tc>
          <w:tcPr>
            <w:tcW w:w="1116" w:type="dxa"/>
            <w:vMerge w:val="restart"/>
            <w:hideMark/>
          </w:tcPr>
          <w:p w:rsidR="00F53075" w:rsidRPr="002F11F0" w:rsidRDefault="00F53075" w:rsidP="00F53075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0%</w:t>
            </w:r>
          </w:p>
        </w:tc>
        <w:tc>
          <w:tcPr>
            <w:tcW w:w="1602" w:type="dxa"/>
            <w:vMerge w:val="restart"/>
            <w:hideMark/>
          </w:tcPr>
          <w:p w:rsidR="00F53075" w:rsidRPr="002F11F0" w:rsidRDefault="00F53075" w:rsidP="00F53075">
            <w:pPr>
              <w:jc w:val="center"/>
              <w:rPr>
                <w:sz w:val="16"/>
                <w:szCs w:val="16"/>
              </w:rPr>
            </w:pPr>
            <w:proofErr w:type="gramStart"/>
            <w:r w:rsidRPr="002F11F0">
              <w:rPr>
                <w:sz w:val="16"/>
                <w:szCs w:val="16"/>
              </w:rPr>
              <w:t>Администрация</w:t>
            </w:r>
            <w:proofErr w:type="gramEnd"/>
            <w:r w:rsidRPr="002F11F0">
              <w:rPr>
                <w:sz w:val="16"/>
                <w:szCs w:val="16"/>
              </w:rPr>
              <w:t xml:space="preserve"> ЗАТО г. Североморск, МО МВД России по ЗАТО </w:t>
            </w:r>
            <w:r w:rsidRPr="002F11F0">
              <w:rPr>
                <w:sz w:val="16"/>
                <w:szCs w:val="16"/>
              </w:rPr>
              <w:br/>
              <w:t>г. Североморск</w:t>
            </w:r>
          </w:p>
        </w:tc>
      </w:tr>
      <w:tr w:rsidR="00DD39B7" w:rsidRPr="00A514A0" w:rsidTr="00DD39B7">
        <w:trPr>
          <w:trHeight w:val="278"/>
        </w:trPr>
        <w:tc>
          <w:tcPr>
            <w:tcW w:w="817" w:type="dxa"/>
            <w:vMerge/>
            <w:hideMark/>
          </w:tcPr>
          <w:p w:rsidR="00DD39B7" w:rsidRPr="00A514A0" w:rsidRDefault="00DD39B7" w:rsidP="00DD39B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vMerge/>
            <w:hideMark/>
          </w:tcPr>
          <w:p w:rsidR="00DD39B7" w:rsidRPr="00A514A0" w:rsidRDefault="00DD39B7" w:rsidP="00DD39B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24" w:type="dxa"/>
            <w:vMerge/>
            <w:hideMark/>
          </w:tcPr>
          <w:p w:rsidR="00DD39B7" w:rsidRPr="00A514A0" w:rsidRDefault="00DD39B7" w:rsidP="00DD39B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hideMark/>
          </w:tcPr>
          <w:p w:rsidR="00DD39B7" w:rsidRPr="00A514A0" w:rsidRDefault="00DD39B7" w:rsidP="00DD39B7">
            <w:pPr>
              <w:jc w:val="center"/>
              <w:rPr>
                <w:b/>
                <w:bCs/>
                <w:sz w:val="16"/>
                <w:szCs w:val="16"/>
              </w:rPr>
            </w:pPr>
            <w:r w:rsidRPr="00A514A0">
              <w:rPr>
                <w:b/>
                <w:bCs/>
                <w:sz w:val="16"/>
                <w:szCs w:val="16"/>
              </w:rPr>
              <w:t>МБ</w:t>
            </w:r>
          </w:p>
        </w:tc>
        <w:tc>
          <w:tcPr>
            <w:tcW w:w="1213" w:type="dxa"/>
            <w:hideMark/>
          </w:tcPr>
          <w:p w:rsidR="00DD39B7" w:rsidRPr="00A514A0" w:rsidRDefault="00DD39B7" w:rsidP="00DD39B7">
            <w:pPr>
              <w:jc w:val="center"/>
              <w:rPr>
                <w:b/>
                <w:bCs/>
                <w:sz w:val="16"/>
                <w:szCs w:val="16"/>
              </w:rPr>
            </w:pPr>
            <w:r w:rsidRPr="00A514A0">
              <w:rPr>
                <w:b/>
                <w:bCs/>
                <w:sz w:val="16"/>
                <w:szCs w:val="16"/>
              </w:rPr>
              <w:t>50,00</w:t>
            </w:r>
          </w:p>
        </w:tc>
        <w:tc>
          <w:tcPr>
            <w:tcW w:w="938" w:type="dxa"/>
            <w:hideMark/>
          </w:tcPr>
          <w:p w:rsidR="00DD39B7" w:rsidRPr="00A514A0" w:rsidRDefault="00DD39B7" w:rsidP="00DD39B7">
            <w:pPr>
              <w:jc w:val="center"/>
              <w:rPr>
                <w:b/>
                <w:bCs/>
                <w:sz w:val="16"/>
                <w:szCs w:val="16"/>
              </w:rPr>
            </w:pPr>
            <w:r w:rsidRPr="00A514A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31" w:type="dxa"/>
            <w:hideMark/>
          </w:tcPr>
          <w:p w:rsidR="00DD39B7" w:rsidRPr="00A514A0" w:rsidRDefault="00DD39B7" w:rsidP="00DD39B7">
            <w:pPr>
              <w:jc w:val="center"/>
              <w:rPr>
                <w:b/>
                <w:bCs/>
                <w:sz w:val="16"/>
                <w:szCs w:val="16"/>
              </w:rPr>
            </w:pPr>
            <w:r w:rsidRPr="00A514A0">
              <w:rPr>
                <w:b/>
                <w:bCs/>
                <w:sz w:val="16"/>
                <w:szCs w:val="16"/>
              </w:rPr>
              <w:t>0%</w:t>
            </w:r>
          </w:p>
        </w:tc>
        <w:tc>
          <w:tcPr>
            <w:tcW w:w="1995" w:type="dxa"/>
            <w:vMerge/>
            <w:hideMark/>
          </w:tcPr>
          <w:p w:rsidR="00DD39B7" w:rsidRPr="00A514A0" w:rsidRDefault="00DD39B7" w:rsidP="00DD39B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DD39B7" w:rsidRPr="00A514A0" w:rsidRDefault="00DD39B7" w:rsidP="00DD39B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DD39B7" w:rsidRPr="00A514A0" w:rsidRDefault="00DD39B7" w:rsidP="00DD39B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16" w:type="dxa"/>
            <w:vMerge/>
            <w:hideMark/>
          </w:tcPr>
          <w:p w:rsidR="00DD39B7" w:rsidRPr="00A514A0" w:rsidRDefault="00DD39B7" w:rsidP="00DD39B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02" w:type="dxa"/>
            <w:vMerge/>
            <w:hideMark/>
          </w:tcPr>
          <w:p w:rsidR="00DD39B7" w:rsidRPr="00A514A0" w:rsidRDefault="00DD39B7" w:rsidP="00DD39B7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DD39B7" w:rsidRPr="00A514A0" w:rsidTr="00DD39B7">
        <w:trPr>
          <w:trHeight w:val="278"/>
        </w:trPr>
        <w:tc>
          <w:tcPr>
            <w:tcW w:w="817" w:type="dxa"/>
            <w:vMerge/>
            <w:hideMark/>
          </w:tcPr>
          <w:p w:rsidR="00DD39B7" w:rsidRPr="00A514A0" w:rsidRDefault="00DD39B7" w:rsidP="00DD39B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vMerge/>
            <w:hideMark/>
          </w:tcPr>
          <w:p w:rsidR="00DD39B7" w:rsidRPr="00A514A0" w:rsidRDefault="00DD39B7" w:rsidP="00DD39B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24" w:type="dxa"/>
            <w:vMerge/>
            <w:hideMark/>
          </w:tcPr>
          <w:p w:rsidR="00DD39B7" w:rsidRPr="00A514A0" w:rsidRDefault="00DD39B7" w:rsidP="00DD39B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hideMark/>
          </w:tcPr>
          <w:p w:rsidR="00DD39B7" w:rsidRPr="00A514A0" w:rsidRDefault="00DD39B7" w:rsidP="00DD39B7">
            <w:pPr>
              <w:jc w:val="center"/>
              <w:rPr>
                <w:b/>
                <w:bCs/>
                <w:sz w:val="16"/>
                <w:szCs w:val="16"/>
              </w:rPr>
            </w:pPr>
            <w:r w:rsidRPr="00A514A0">
              <w:rPr>
                <w:b/>
                <w:bCs/>
                <w:sz w:val="16"/>
                <w:szCs w:val="16"/>
              </w:rPr>
              <w:t>ОБ</w:t>
            </w:r>
          </w:p>
        </w:tc>
        <w:tc>
          <w:tcPr>
            <w:tcW w:w="1213" w:type="dxa"/>
            <w:hideMark/>
          </w:tcPr>
          <w:p w:rsidR="00DD39B7" w:rsidRPr="00A514A0" w:rsidRDefault="00DD39B7" w:rsidP="00DD39B7">
            <w:pPr>
              <w:jc w:val="center"/>
              <w:rPr>
                <w:b/>
                <w:bCs/>
                <w:sz w:val="16"/>
                <w:szCs w:val="16"/>
              </w:rPr>
            </w:pPr>
            <w:r w:rsidRPr="00A514A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38" w:type="dxa"/>
            <w:hideMark/>
          </w:tcPr>
          <w:p w:rsidR="00DD39B7" w:rsidRPr="00A514A0" w:rsidRDefault="00DD39B7" w:rsidP="00DD39B7">
            <w:pPr>
              <w:jc w:val="center"/>
              <w:rPr>
                <w:b/>
                <w:bCs/>
                <w:sz w:val="16"/>
                <w:szCs w:val="16"/>
              </w:rPr>
            </w:pPr>
            <w:r w:rsidRPr="00A514A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31" w:type="dxa"/>
            <w:hideMark/>
          </w:tcPr>
          <w:p w:rsidR="00DD39B7" w:rsidRPr="00A514A0" w:rsidRDefault="00DD39B7" w:rsidP="00DD39B7">
            <w:pPr>
              <w:jc w:val="center"/>
              <w:rPr>
                <w:b/>
                <w:bCs/>
                <w:sz w:val="16"/>
                <w:szCs w:val="16"/>
              </w:rPr>
            </w:pPr>
            <w:r w:rsidRPr="00A514A0">
              <w:rPr>
                <w:b/>
                <w:bCs/>
                <w:sz w:val="16"/>
                <w:szCs w:val="16"/>
              </w:rPr>
              <w:t>0%</w:t>
            </w:r>
          </w:p>
        </w:tc>
        <w:tc>
          <w:tcPr>
            <w:tcW w:w="1995" w:type="dxa"/>
            <w:vMerge/>
            <w:hideMark/>
          </w:tcPr>
          <w:p w:rsidR="00DD39B7" w:rsidRPr="00A514A0" w:rsidRDefault="00DD39B7" w:rsidP="00DD39B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DD39B7" w:rsidRPr="00A514A0" w:rsidRDefault="00DD39B7" w:rsidP="00DD39B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DD39B7" w:rsidRPr="00A514A0" w:rsidRDefault="00DD39B7" w:rsidP="00DD39B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16" w:type="dxa"/>
            <w:vMerge/>
            <w:hideMark/>
          </w:tcPr>
          <w:p w:rsidR="00DD39B7" w:rsidRPr="00A514A0" w:rsidRDefault="00DD39B7" w:rsidP="00DD39B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02" w:type="dxa"/>
            <w:vMerge/>
            <w:hideMark/>
          </w:tcPr>
          <w:p w:rsidR="00DD39B7" w:rsidRPr="00A514A0" w:rsidRDefault="00DD39B7" w:rsidP="00DD39B7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DD39B7" w:rsidRPr="00A514A0" w:rsidTr="00DD39B7">
        <w:trPr>
          <w:trHeight w:val="278"/>
        </w:trPr>
        <w:tc>
          <w:tcPr>
            <w:tcW w:w="817" w:type="dxa"/>
            <w:vMerge/>
            <w:hideMark/>
          </w:tcPr>
          <w:p w:rsidR="00DD39B7" w:rsidRPr="00A514A0" w:rsidRDefault="00DD39B7" w:rsidP="00DD39B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vMerge/>
            <w:hideMark/>
          </w:tcPr>
          <w:p w:rsidR="00DD39B7" w:rsidRPr="00A514A0" w:rsidRDefault="00DD39B7" w:rsidP="00DD39B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24" w:type="dxa"/>
            <w:vMerge/>
            <w:hideMark/>
          </w:tcPr>
          <w:p w:rsidR="00DD39B7" w:rsidRPr="00A514A0" w:rsidRDefault="00DD39B7" w:rsidP="00DD39B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hideMark/>
          </w:tcPr>
          <w:p w:rsidR="00DD39B7" w:rsidRPr="00A514A0" w:rsidRDefault="00DD39B7" w:rsidP="00DD39B7">
            <w:pPr>
              <w:jc w:val="center"/>
              <w:rPr>
                <w:b/>
                <w:bCs/>
                <w:sz w:val="16"/>
                <w:szCs w:val="16"/>
              </w:rPr>
            </w:pPr>
            <w:r w:rsidRPr="00A514A0">
              <w:rPr>
                <w:b/>
                <w:bCs/>
                <w:sz w:val="16"/>
                <w:szCs w:val="16"/>
              </w:rPr>
              <w:t>ФБ</w:t>
            </w:r>
          </w:p>
        </w:tc>
        <w:tc>
          <w:tcPr>
            <w:tcW w:w="1213" w:type="dxa"/>
            <w:hideMark/>
          </w:tcPr>
          <w:p w:rsidR="00DD39B7" w:rsidRPr="00A514A0" w:rsidRDefault="00DD39B7" w:rsidP="00DD39B7">
            <w:pPr>
              <w:jc w:val="center"/>
              <w:rPr>
                <w:b/>
                <w:bCs/>
                <w:sz w:val="16"/>
                <w:szCs w:val="16"/>
              </w:rPr>
            </w:pPr>
            <w:r w:rsidRPr="00A514A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38" w:type="dxa"/>
            <w:hideMark/>
          </w:tcPr>
          <w:p w:rsidR="00DD39B7" w:rsidRPr="00A514A0" w:rsidRDefault="00DD39B7" w:rsidP="00DD39B7">
            <w:pPr>
              <w:jc w:val="center"/>
              <w:rPr>
                <w:b/>
                <w:bCs/>
                <w:sz w:val="16"/>
                <w:szCs w:val="16"/>
              </w:rPr>
            </w:pPr>
            <w:r w:rsidRPr="00A514A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31" w:type="dxa"/>
            <w:hideMark/>
          </w:tcPr>
          <w:p w:rsidR="00DD39B7" w:rsidRPr="00A514A0" w:rsidRDefault="00DD39B7" w:rsidP="00DD39B7">
            <w:pPr>
              <w:jc w:val="center"/>
              <w:rPr>
                <w:b/>
                <w:bCs/>
                <w:sz w:val="16"/>
                <w:szCs w:val="16"/>
              </w:rPr>
            </w:pPr>
            <w:r w:rsidRPr="00A514A0">
              <w:rPr>
                <w:b/>
                <w:bCs/>
                <w:sz w:val="16"/>
                <w:szCs w:val="16"/>
              </w:rPr>
              <w:t>0%</w:t>
            </w:r>
          </w:p>
        </w:tc>
        <w:tc>
          <w:tcPr>
            <w:tcW w:w="1995" w:type="dxa"/>
            <w:vMerge/>
            <w:hideMark/>
          </w:tcPr>
          <w:p w:rsidR="00DD39B7" w:rsidRPr="00A514A0" w:rsidRDefault="00DD39B7" w:rsidP="00DD39B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DD39B7" w:rsidRPr="00A514A0" w:rsidRDefault="00DD39B7" w:rsidP="00DD39B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DD39B7" w:rsidRPr="00A514A0" w:rsidRDefault="00DD39B7" w:rsidP="00DD39B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16" w:type="dxa"/>
            <w:vMerge/>
            <w:hideMark/>
          </w:tcPr>
          <w:p w:rsidR="00DD39B7" w:rsidRPr="00A514A0" w:rsidRDefault="00DD39B7" w:rsidP="00DD39B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02" w:type="dxa"/>
            <w:vMerge/>
            <w:hideMark/>
          </w:tcPr>
          <w:p w:rsidR="00DD39B7" w:rsidRPr="00A514A0" w:rsidRDefault="00DD39B7" w:rsidP="00DD39B7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DD39B7" w:rsidRPr="002F11F0" w:rsidTr="00DD39B7">
        <w:trPr>
          <w:trHeight w:val="278"/>
        </w:trPr>
        <w:tc>
          <w:tcPr>
            <w:tcW w:w="817" w:type="dxa"/>
            <w:vMerge w:val="restart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3.1.1</w:t>
            </w:r>
          </w:p>
        </w:tc>
        <w:tc>
          <w:tcPr>
            <w:tcW w:w="2693" w:type="dxa"/>
            <w:vMerge w:val="restart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 xml:space="preserve">Организация информирования органов местного самоуправления об оперативной обстановке на </w:t>
            </w:r>
            <w:proofErr w:type="gramStart"/>
            <w:r w:rsidRPr="002F11F0">
              <w:rPr>
                <w:sz w:val="16"/>
                <w:szCs w:val="16"/>
              </w:rPr>
              <w:t>территории</w:t>
            </w:r>
            <w:proofErr w:type="gramEnd"/>
            <w:r w:rsidRPr="002F11F0">
              <w:rPr>
                <w:sz w:val="16"/>
                <w:szCs w:val="16"/>
              </w:rPr>
              <w:t xml:space="preserve"> ЗАТО г.</w:t>
            </w:r>
            <w:r>
              <w:rPr>
                <w:sz w:val="16"/>
                <w:szCs w:val="16"/>
              </w:rPr>
              <w:t xml:space="preserve"> </w:t>
            </w:r>
            <w:r w:rsidRPr="002F11F0">
              <w:rPr>
                <w:sz w:val="16"/>
                <w:szCs w:val="16"/>
              </w:rPr>
              <w:t>Североморск</w:t>
            </w:r>
          </w:p>
        </w:tc>
        <w:tc>
          <w:tcPr>
            <w:tcW w:w="1124" w:type="dxa"/>
            <w:vMerge w:val="restart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1 раз в квартал</w:t>
            </w:r>
          </w:p>
        </w:tc>
        <w:tc>
          <w:tcPr>
            <w:tcW w:w="4535" w:type="dxa"/>
            <w:gridSpan w:val="4"/>
            <w:vMerge w:val="restart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Финансирование не требуется</w:t>
            </w:r>
          </w:p>
        </w:tc>
        <w:tc>
          <w:tcPr>
            <w:tcW w:w="1995" w:type="dxa"/>
            <w:vMerge w:val="restart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Количество отчетов МО МВД, ед.</w:t>
            </w:r>
          </w:p>
        </w:tc>
        <w:tc>
          <w:tcPr>
            <w:tcW w:w="656" w:type="dxa"/>
            <w:vMerge w:val="restart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4</w:t>
            </w:r>
          </w:p>
        </w:tc>
        <w:tc>
          <w:tcPr>
            <w:tcW w:w="656" w:type="dxa"/>
            <w:vMerge w:val="restart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4</w:t>
            </w:r>
          </w:p>
        </w:tc>
        <w:tc>
          <w:tcPr>
            <w:tcW w:w="1116" w:type="dxa"/>
            <w:vMerge w:val="restart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100%</w:t>
            </w:r>
          </w:p>
        </w:tc>
        <w:tc>
          <w:tcPr>
            <w:tcW w:w="1602" w:type="dxa"/>
            <w:vMerge w:val="restart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МВК, МО МВД, СМИ</w:t>
            </w:r>
          </w:p>
        </w:tc>
      </w:tr>
      <w:tr w:rsidR="00DD39B7" w:rsidRPr="002F11F0" w:rsidTr="00DD39B7">
        <w:trPr>
          <w:trHeight w:val="278"/>
        </w:trPr>
        <w:tc>
          <w:tcPr>
            <w:tcW w:w="817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24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35" w:type="dxa"/>
            <w:gridSpan w:val="4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95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1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02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</w:tr>
      <w:tr w:rsidR="00DD39B7" w:rsidRPr="002F11F0" w:rsidTr="00DD39B7">
        <w:trPr>
          <w:trHeight w:val="278"/>
        </w:trPr>
        <w:tc>
          <w:tcPr>
            <w:tcW w:w="817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24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35" w:type="dxa"/>
            <w:gridSpan w:val="4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95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1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02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</w:tr>
      <w:tr w:rsidR="00DD39B7" w:rsidRPr="002F11F0" w:rsidTr="00DD39B7">
        <w:trPr>
          <w:trHeight w:val="184"/>
        </w:trPr>
        <w:tc>
          <w:tcPr>
            <w:tcW w:w="817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24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35" w:type="dxa"/>
            <w:gridSpan w:val="4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95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1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02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</w:tr>
      <w:tr w:rsidR="00DD39B7" w:rsidRPr="002F11F0" w:rsidTr="00DD39B7">
        <w:trPr>
          <w:trHeight w:val="278"/>
        </w:trPr>
        <w:tc>
          <w:tcPr>
            <w:tcW w:w="817" w:type="dxa"/>
            <w:vMerge w:val="restart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3.1.4</w:t>
            </w:r>
          </w:p>
        </w:tc>
        <w:tc>
          <w:tcPr>
            <w:tcW w:w="2693" w:type="dxa"/>
            <w:vMerge w:val="restart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Мероприятия, связанные с поощрением наиболее отличившихся граждан, принимавших активное участие в охране общественного порядка.</w:t>
            </w:r>
          </w:p>
        </w:tc>
        <w:tc>
          <w:tcPr>
            <w:tcW w:w="1124" w:type="dxa"/>
            <w:vMerge w:val="restart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2014-2020</w:t>
            </w:r>
          </w:p>
        </w:tc>
        <w:tc>
          <w:tcPr>
            <w:tcW w:w="1453" w:type="dxa"/>
            <w:hideMark/>
          </w:tcPr>
          <w:p w:rsidR="00DD39B7" w:rsidRPr="002F11F0" w:rsidRDefault="00DD39B7" w:rsidP="00DD39B7">
            <w:pPr>
              <w:jc w:val="center"/>
              <w:rPr>
                <w:bCs/>
                <w:sz w:val="16"/>
                <w:szCs w:val="16"/>
              </w:rPr>
            </w:pPr>
            <w:r w:rsidRPr="002F11F0">
              <w:rPr>
                <w:bCs/>
                <w:sz w:val="16"/>
                <w:szCs w:val="16"/>
              </w:rPr>
              <w:t>Всего:</w:t>
            </w:r>
          </w:p>
        </w:tc>
        <w:tc>
          <w:tcPr>
            <w:tcW w:w="1213" w:type="dxa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50,00</w:t>
            </w:r>
          </w:p>
        </w:tc>
        <w:tc>
          <w:tcPr>
            <w:tcW w:w="938" w:type="dxa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0,00</w:t>
            </w:r>
          </w:p>
        </w:tc>
        <w:tc>
          <w:tcPr>
            <w:tcW w:w="931" w:type="dxa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0%</w:t>
            </w:r>
          </w:p>
        </w:tc>
        <w:tc>
          <w:tcPr>
            <w:tcW w:w="1995" w:type="dxa"/>
            <w:vMerge w:val="restart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Награжденные граждане, чел.</w:t>
            </w:r>
          </w:p>
        </w:tc>
        <w:tc>
          <w:tcPr>
            <w:tcW w:w="656" w:type="dxa"/>
            <w:vMerge w:val="restart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10</w:t>
            </w:r>
          </w:p>
        </w:tc>
        <w:tc>
          <w:tcPr>
            <w:tcW w:w="656" w:type="dxa"/>
            <w:vMerge w:val="restart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0</w:t>
            </w:r>
          </w:p>
        </w:tc>
        <w:tc>
          <w:tcPr>
            <w:tcW w:w="1116" w:type="dxa"/>
            <w:vMerge w:val="restart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0%</w:t>
            </w:r>
          </w:p>
        </w:tc>
        <w:tc>
          <w:tcPr>
            <w:tcW w:w="1602" w:type="dxa"/>
            <w:vMerge w:val="restart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proofErr w:type="gramStart"/>
            <w:r w:rsidRPr="002F11F0">
              <w:rPr>
                <w:sz w:val="16"/>
                <w:szCs w:val="16"/>
              </w:rPr>
              <w:t>Администрация</w:t>
            </w:r>
            <w:proofErr w:type="gramEnd"/>
            <w:r w:rsidRPr="002F11F0">
              <w:rPr>
                <w:sz w:val="16"/>
                <w:szCs w:val="16"/>
              </w:rPr>
              <w:t xml:space="preserve"> ЗАТО г. Североморск, МО МВД России по ЗАТО </w:t>
            </w:r>
            <w:r w:rsidRPr="002F11F0">
              <w:rPr>
                <w:sz w:val="16"/>
                <w:szCs w:val="16"/>
              </w:rPr>
              <w:br/>
              <w:t>г. Североморск</w:t>
            </w:r>
          </w:p>
        </w:tc>
      </w:tr>
      <w:tr w:rsidR="00DD39B7" w:rsidRPr="002F11F0" w:rsidTr="00DD39B7">
        <w:trPr>
          <w:trHeight w:val="278"/>
        </w:trPr>
        <w:tc>
          <w:tcPr>
            <w:tcW w:w="817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24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53" w:type="dxa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МБ</w:t>
            </w:r>
          </w:p>
        </w:tc>
        <w:tc>
          <w:tcPr>
            <w:tcW w:w="1213" w:type="dxa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50,00</w:t>
            </w:r>
          </w:p>
        </w:tc>
        <w:tc>
          <w:tcPr>
            <w:tcW w:w="938" w:type="dxa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0,00</w:t>
            </w:r>
          </w:p>
        </w:tc>
        <w:tc>
          <w:tcPr>
            <w:tcW w:w="931" w:type="dxa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0%</w:t>
            </w:r>
          </w:p>
        </w:tc>
        <w:tc>
          <w:tcPr>
            <w:tcW w:w="1995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1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02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</w:tr>
      <w:tr w:rsidR="00DD39B7" w:rsidRPr="002F11F0" w:rsidTr="00DD39B7">
        <w:trPr>
          <w:trHeight w:val="278"/>
        </w:trPr>
        <w:tc>
          <w:tcPr>
            <w:tcW w:w="817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24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53" w:type="dxa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ОБ</w:t>
            </w:r>
          </w:p>
        </w:tc>
        <w:tc>
          <w:tcPr>
            <w:tcW w:w="1213" w:type="dxa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0,00</w:t>
            </w:r>
          </w:p>
        </w:tc>
        <w:tc>
          <w:tcPr>
            <w:tcW w:w="938" w:type="dxa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0,00</w:t>
            </w:r>
          </w:p>
        </w:tc>
        <w:tc>
          <w:tcPr>
            <w:tcW w:w="931" w:type="dxa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0%</w:t>
            </w:r>
          </w:p>
        </w:tc>
        <w:tc>
          <w:tcPr>
            <w:tcW w:w="1995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1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02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</w:tr>
      <w:tr w:rsidR="00DD39B7" w:rsidRPr="002F11F0" w:rsidTr="00DD39B7">
        <w:trPr>
          <w:trHeight w:val="278"/>
        </w:trPr>
        <w:tc>
          <w:tcPr>
            <w:tcW w:w="817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24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53" w:type="dxa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ФБ</w:t>
            </w:r>
          </w:p>
        </w:tc>
        <w:tc>
          <w:tcPr>
            <w:tcW w:w="1213" w:type="dxa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0,00</w:t>
            </w:r>
          </w:p>
        </w:tc>
        <w:tc>
          <w:tcPr>
            <w:tcW w:w="938" w:type="dxa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0,00</w:t>
            </w:r>
          </w:p>
        </w:tc>
        <w:tc>
          <w:tcPr>
            <w:tcW w:w="931" w:type="dxa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0%</w:t>
            </w:r>
          </w:p>
        </w:tc>
        <w:tc>
          <w:tcPr>
            <w:tcW w:w="1995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1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02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</w:tr>
      <w:tr w:rsidR="00DD39B7" w:rsidRPr="002F11F0" w:rsidTr="00DD39B7">
        <w:trPr>
          <w:trHeight w:val="278"/>
        </w:trPr>
        <w:tc>
          <w:tcPr>
            <w:tcW w:w="817" w:type="dxa"/>
            <w:vMerge w:val="restart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3.1.4.2.</w:t>
            </w:r>
          </w:p>
        </w:tc>
        <w:tc>
          <w:tcPr>
            <w:tcW w:w="2693" w:type="dxa"/>
            <w:vMerge w:val="restart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Поощрение (награждение) наиболее отличившихся граждан, принимавших активное участие в охране общественного порядка.</w:t>
            </w:r>
          </w:p>
        </w:tc>
        <w:tc>
          <w:tcPr>
            <w:tcW w:w="1124" w:type="dxa"/>
            <w:vMerge w:val="restart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2018-2020</w:t>
            </w:r>
          </w:p>
        </w:tc>
        <w:tc>
          <w:tcPr>
            <w:tcW w:w="1453" w:type="dxa"/>
            <w:hideMark/>
          </w:tcPr>
          <w:p w:rsidR="00DD39B7" w:rsidRPr="002F11F0" w:rsidRDefault="00DD39B7" w:rsidP="00DD39B7">
            <w:pPr>
              <w:jc w:val="center"/>
              <w:rPr>
                <w:bCs/>
                <w:sz w:val="16"/>
                <w:szCs w:val="16"/>
              </w:rPr>
            </w:pPr>
            <w:r w:rsidRPr="002F11F0">
              <w:rPr>
                <w:bCs/>
                <w:sz w:val="16"/>
                <w:szCs w:val="16"/>
              </w:rPr>
              <w:t>Всего:</w:t>
            </w:r>
          </w:p>
        </w:tc>
        <w:tc>
          <w:tcPr>
            <w:tcW w:w="1213" w:type="dxa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50,00</w:t>
            </w:r>
          </w:p>
        </w:tc>
        <w:tc>
          <w:tcPr>
            <w:tcW w:w="938" w:type="dxa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0,00</w:t>
            </w:r>
          </w:p>
        </w:tc>
        <w:tc>
          <w:tcPr>
            <w:tcW w:w="931" w:type="dxa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0%</w:t>
            </w:r>
          </w:p>
        </w:tc>
        <w:tc>
          <w:tcPr>
            <w:tcW w:w="1995" w:type="dxa"/>
            <w:vMerge w:val="restart"/>
            <w:hideMark/>
          </w:tcPr>
          <w:p w:rsidR="00DD39B7" w:rsidRPr="002D1B49" w:rsidRDefault="00DD39B7" w:rsidP="00DD39B7">
            <w:pPr>
              <w:jc w:val="center"/>
              <w:rPr>
                <w:sz w:val="16"/>
                <w:szCs w:val="16"/>
                <w:highlight w:val="yellow"/>
              </w:rPr>
            </w:pPr>
            <w:r w:rsidRPr="002D1B49">
              <w:rPr>
                <w:sz w:val="16"/>
                <w:szCs w:val="16"/>
                <w:highlight w:val="yellow"/>
              </w:rPr>
              <w:t>Награжденные граждане, чел.</w:t>
            </w:r>
          </w:p>
        </w:tc>
        <w:tc>
          <w:tcPr>
            <w:tcW w:w="656" w:type="dxa"/>
            <w:vMerge w:val="restart"/>
            <w:hideMark/>
          </w:tcPr>
          <w:p w:rsidR="00DD39B7" w:rsidRPr="002D1B49" w:rsidRDefault="00DD39B7" w:rsidP="00DD39B7">
            <w:pPr>
              <w:jc w:val="center"/>
              <w:rPr>
                <w:sz w:val="16"/>
                <w:szCs w:val="16"/>
                <w:highlight w:val="yellow"/>
              </w:rPr>
            </w:pPr>
            <w:r w:rsidRPr="002D1B49">
              <w:rPr>
                <w:sz w:val="16"/>
                <w:szCs w:val="16"/>
                <w:highlight w:val="yellow"/>
              </w:rPr>
              <w:t>10</w:t>
            </w:r>
          </w:p>
        </w:tc>
        <w:tc>
          <w:tcPr>
            <w:tcW w:w="656" w:type="dxa"/>
            <w:vMerge w:val="restart"/>
            <w:hideMark/>
          </w:tcPr>
          <w:p w:rsidR="00DD39B7" w:rsidRPr="002D1B49" w:rsidRDefault="00DD39B7" w:rsidP="00DD39B7">
            <w:pPr>
              <w:jc w:val="center"/>
              <w:rPr>
                <w:sz w:val="16"/>
                <w:szCs w:val="16"/>
                <w:highlight w:val="yellow"/>
              </w:rPr>
            </w:pPr>
            <w:r w:rsidRPr="002D1B49">
              <w:rPr>
                <w:sz w:val="16"/>
                <w:szCs w:val="16"/>
                <w:highlight w:val="yellow"/>
              </w:rPr>
              <w:t>0</w:t>
            </w:r>
          </w:p>
        </w:tc>
        <w:tc>
          <w:tcPr>
            <w:tcW w:w="1116" w:type="dxa"/>
            <w:vMerge w:val="restart"/>
            <w:hideMark/>
          </w:tcPr>
          <w:p w:rsidR="00DD39B7" w:rsidRPr="002D1B49" w:rsidRDefault="00DD39B7" w:rsidP="00DD39B7">
            <w:pPr>
              <w:jc w:val="center"/>
              <w:rPr>
                <w:sz w:val="16"/>
                <w:szCs w:val="16"/>
                <w:highlight w:val="yellow"/>
              </w:rPr>
            </w:pPr>
            <w:r w:rsidRPr="002D1B49">
              <w:rPr>
                <w:sz w:val="16"/>
                <w:szCs w:val="16"/>
                <w:highlight w:val="yellow"/>
              </w:rPr>
              <w:t>0%</w:t>
            </w:r>
          </w:p>
        </w:tc>
        <w:tc>
          <w:tcPr>
            <w:tcW w:w="1602" w:type="dxa"/>
            <w:vMerge w:val="restart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proofErr w:type="gramStart"/>
            <w:r w:rsidRPr="002F11F0">
              <w:rPr>
                <w:sz w:val="16"/>
                <w:szCs w:val="16"/>
              </w:rPr>
              <w:t>Администрация</w:t>
            </w:r>
            <w:proofErr w:type="gramEnd"/>
            <w:r w:rsidRPr="002F11F0">
              <w:rPr>
                <w:sz w:val="16"/>
                <w:szCs w:val="16"/>
              </w:rPr>
              <w:t xml:space="preserve"> ЗАТО г. Североморск, МО МВД России по ЗАТО </w:t>
            </w:r>
            <w:r w:rsidRPr="002F11F0">
              <w:rPr>
                <w:sz w:val="16"/>
                <w:szCs w:val="16"/>
              </w:rPr>
              <w:br/>
              <w:t>г. Североморск</w:t>
            </w:r>
          </w:p>
        </w:tc>
      </w:tr>
      <w:tr w:rsidR="00DD39B7" w:rsidRPr="002F11F0" w:rsidTr="00DD39B7">
        <w:trPr>
          <w:trHeight w:val="278"/>
        </w:trPr>
        <w:tc>
          <w:tcPr>
            <w:tcW w:w="817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24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53" w:type="dxa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МБ</w:t>
            </w:r>
          </w:p>
        </w:tc>
        <w:tc>
          <w:tcPr>
            <w:tcW w:w="1213" w:type="dxa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50,00</w:t>
            </w:r>
          </w:p>
        </w:tc>
        <w:tc>
          <w:tcPr>
            <w:tcW w:w="938" w:type="dxa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0,00</w:t>
            </w:r>
          </w:p>
        </w:tc>
        <w:tc>
          <w:tcPr>
            <w:tcW w:w="931" w:type="dxa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0%</w:t>
            </w:r>
          </w:p>
        </w:tc>
        <w:tc>
          <w:tcPr>
            <w:tcW w:w="1995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1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02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</w:tr>
      <w:tr w:rsidR="00DD39B7" w:rsidRPr="002F11F0" w:rsidTr="00DD39B7">
        <w:trPr>
          <w:trHeight w:val="278"/>
        </w:trPr>
        <w:tc>
          <w:tcPr>
            <w:tcW w:w="817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24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53" w:type="dxa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ОБ</w:t>
            </w:r>
          </w:p>
        </w:tc>
        <w:tc>
          <w:tcPr>
            <w:tcW w:w="1213" w:type="dxa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0,00</w:t>
            </w:r>
          </w:p>
        </w:tc>
        <w:tc>
          <w:tcPr>
            <w:tcW w:w="938" w:type="dxa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0,00</w:t>
            </w:r>
          </w:p>
        </w:tc>
        <w:tc>
          <w:tcPr>
            <w:tcW w:w="931" w:type="dxa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0%</w:t>
            </w:r>
          </w:p>
        </w:tc>
        <w:tc>
          <w:tcPr>
            <w:tcW w:w="1995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1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02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</w:tr>
      <w:tr w:rsidR="00DD39B7" w:rsidRPr="002F11F0" w:rsidTr="00DD39B7">
        <w:trPr>
          <w:trHeight w:val="278"/>
        </w:trPr>
        <w:tc>
          <w:tcPr>
            <w:tcW w:w="817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24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53" w:type="dxa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ФБ</w:t>
            </w:r>
          </w:p>
        </w:tc>
        <w:tc>
          <w:tcPr>
            <w:tcW w:w="1213" w:type="dxa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0,00</w:t>
            </w:r>
          </w:p>
        </w:tc>
        <w:tc>
          <w:tcPr>
            <w:tcW w:w="938" w:type="dxa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0,00</w:t>
            </w:r>
          </w:p>
        </w:tc>
        <w:tc>
          <w:tcPr>
            <w:tcW w:w="931" w:type="dxa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0%</w:t>
            </w:r>
          </w:p>
        </w:tc>
        <w:tc>
          <w:tcPr>
            <w:tcW w:w="1995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16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02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</w:tr>
      <w:tr w:rsidR="00DD39B7" w:rsidRPr="002F11F0" w:rsidTr="00DD39B7">
        <w:trPr>
          <w:trHeight w:val="278"/>
        </w:trPr>
        <w:tc>
          <w:tcPr>
            <w:tcW w:w="817" w:type="dxa"/>
            <w:vMerge w:val="restart"/>
            <w:noWrap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vMerge w:val="restart"/>
            <w:hideMark/>
          </w:tcPr>
          <w:p w:rsidR="00DD39B7" w:rsidRPr="002F11F0" w:rsidRDefault="00DD39B7" w:rsidP="00DD39B7">
            <w:pPr>
              <w:jc w:val="center"/>
              <w:rPr>
                <w:bCs/>
                <w:sz w:val="16"/>
                <w:szCs w:val="16"/>
              </w:rPr>
            </w:pPr>
            <w:r w:rsidRPr="002F11F0">
              <w:rPr>
                <w:bCs/>
                <w:sz w:val="16"/>
                <w:szCs w:val="16"/>
              </w:rPr>
              <w:t>Итого по задаче 3:</w:t>
            </w:r>
          </w:p>
        </w:tc>
        <w:tc>
          <w:tcPr>
            <w:tcW w:w="1124" w:type="dxa"/>
            <w:vMerge w:val="restart"/>
            <w:hideMark/>
          </w:tcPr>
          <w:p w:rsidR="00DD39B7" w:rsidRPr="002F11F0" w:rsidRDefault="00DD39B7" w:rsidP="00DD39B7">
            <w:pPr>
              <w:jc w:val="center"/>
              <w:rPr>
                <w:bCs/>
                <w:sz w:val="16"/>
                <w:szCs w:val="16"/>
              </w:rPr>
            </w:pPr>
            <w:r w:rsidRPr="002F11F0">
              <w:rPr>
                <w:bCs/>
                <w:sz w:val="16"/>
                <w:szCs w:val="16"/>
              </w:rPr>
              <w:t>2020</w:t>
            </w:r>
          </w:p>
        </w:tc>
        <w:tc>
          <w:tcPr>
            <w:tcW w:w="1453" w:type="dxa"/>
            <w:hideMark/>
          </w:tcPr>
          <w:p w:rsidR="00DD39B7" w:rsidRPr="002F11F0" w:rsidRDefault="00DD39B7" w:rsidP="00DD39B7">
            <w:pPr>
              <w:jc w:val="center"/>
              <w:rPr>
                <w:bCs/>
                <w:sz w:val="16"/>
                <w:szCs w:val="16"/>
              </w:rPr>
            </w:pPr>
            <w:r w:rsidRPr="002F11F0">
              <w:rPr>
                <w:bCs/>
                <w:sz w:val="16"/>
                <w:szCs w:val="16"/>
              </w:rPr>
              <w:t>Всего:</w:t>
            </w:r>
          </w:p>
        </w:tc>
        <w:tc>
          <w:tcPr>
            <w:tcW w:w="1213" w:type="dxa"/>
            <w:hideMark/>
          </w:tcPr>
          <w:p w:rsidR="00DD39B7" w:rsidRPr="002F11F0" w:rsidRDefault="00DD39B7" w:rsidP="00DD39B7">
            <w:pPr>
              <w:jc w:val="center"/>
              <w:rPr>
                <w:bCs/>
                <w:sz w:val="16"/>
                <w:szCs w:val="16"/>
              </w:rPr>
            </w:pPr>
            <w:r w:rsidRPr="002F11F0">
              <w:rPr>
                <w:bCs/>
                <w:sz w:val="16"/>
                <w:szCs w:val="16"/>
              </w:rPr>
              <w:t>50,00</w:t>
            </w:r>
          </w:p>
        </w:tc>
        <w:tc>
          <w:tcPr>
            <w:tcW w:w="938" w:type="dxa"/>
            <w:hideMark/>
          </w:tcPr>
          <w:p w:rsidR="00DD39B7" w:rsidRPr="002F11F0" w:rsidRDefault="00DD39B7" w:rsidP="00DD39B7">
            <w:pPr>
              <w:jc w:val="center"/>
              <w:rPr>
                <w:bCs/>
                <w:sz w:val="16"/>
                <w:szCs w:val="16"/>
              </w:rPr>
            </w:pPr>
            <w:r w:rsidRPr="002F11F0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931" w:type="dxa"/>
            <w:hideMark/>
          </w:tcPr>
          <w:p w:rsidR="00DD39B7" w:rsidRPr="002F11F0" w:rsidRDefault="00DD39B7" w:rsidP="00DD39B7">
            <w:pPr>
              <w:jc w:val="center"/>
              <w:rPr>
                <w:bCs/>
                <w:sz w:val="16"/>
                <w:szCs w:val="16"/>
              </w:rPr>
            </w:pPr>
            <w:r w:rsidRPr="002F11F0">
              <w:rPr>
                <w:bCs/>
                <w:sz w:val="16"/>
                <w:szCs w:val="16"/>
              </w:rPr>
              <w:t>0%</w:t>
            </w:r>
          </w:p>
        </w:tc>
        <w:tc>
          <w:tcPr>
            <w:tcW w:w="6025" w:type="dxa"/>
            <w:gridSpan w:val="5"/>
            <w:vMerge w:val="restart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 </w:t>
            </w:r>
          </w:p>
        </w:tc>
      </w:tr>
      <w:tr w:rsidR="00DD39B7" w:rsidRPr="002F11F0" w:rsidTr="00DD39B7">
        <w:trPr>
          <w:trHeight w:val="278"/>
        </w:trPr>
        <w:tc>
          <w:tcPr>
            <w:tcW w:w="817" w:type="dxa"/>
            <w:vMerge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124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53" w:type="dxa"/>
            <w:hideMark/>
          </w:tcPr>
          <w:p w:rsidR="00DD39B7" w:rsidRPr="002F11F0" w:rsidRDefault="00DD39B7" w:rsidP="00DD39B7">
            <w:pPr>
              <w:jc w:val="center"/>
              <w:rPr>
                <w:bCs/>
                <w:sz w:val="16"/>
                <w:szCs w:val="16"/>
              </w:rPr>
            </w:pPr>
            <w:r w:rsidRPr="002F11F0">
              <w:rPr>
                <w:bCs/>
                <w:sz w:val="16"/>
                <w:szCs w:val="16"/>
              </w:rPr>
              <w:t>МБ</w:t>
            </w:r>
          </w:p>
        </w:tc>
        <w:tc>
          <w:tcPr>
            <w:tcW w:w="1213" w:type="dxa"/>
            <w:hideMark/>
          </w:tcPr>
          <w:p w:rsidR="00DD39B7" w:rsidRPr="002F11F0" w:rsidRDefault="00DD39B7" w:rsidP="00DD39B7">
            <w:pPr>
              <w:jc w:val="center"/>
              <w:rPr>
                <w:bCs/>
                <w:sz w:val="16"/>
                <w:szCs w:val="16"/>
              </w:rPr>
            </w:pPr>
            <w:r w:rsidRPr="002F11F0">
              <w:rPr>
                <w:bCs/>
                <w:sz w:val="16"/>
                <w:szCs w:val="16"/>
              </w:rPr>
              <w:t>50,00</w:t>
            </w:r>
          </w:p>
        </w:tc>
        <w:tc>
          <w:tcPr>
            <w:tcW w:w="938" w:type="dxa"/>
            <w:hideMark/>
          </w:tcPr>
          <w:p w:rsidR="00DD39B7" w:rsidRPr="002F11F0" w:rsidRDefault="00DD39B7" w:rsidP="00DD39B7">
            <w:pPr>
              <w:jc w:val="center"/>
              <w:rPr>
                <w:bCs/>
                <w:sz w:val="16"/>
                <w:szCs w:val="16"/>
              </w:rPr>
            </w:pPr>
            <w:r w:rsidRPr="002F11F0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931" w:type="dxa"/>
            <w:hideMark/>
          </w:tcPr>
          <w:p w:rsidR="00DD39B7" w:rsidRPr="002F11F0" w:rsidRDefault="00DD39B7" w:rsidP="00DD39B7">
            <w:pPr>
              <w:jc w:val="center"/>
              <w:rPr>
                <w:bCs/>
                <w:sz w:val="16"/>
                <w:szCs w:val="16"/>
              </w:rPr>
            </w:pPr>
            <w:r w:rsidRPr="002F11F0">
              <w:rPr>
                <w:bCs/>
                <w:sz w:val="16"/>
                <w:szCs w:val="16"/>
              </w:rPr>
              <w:t>0%</w:t>
            </w:r>
          </w:p>
        </w:tc>
        <w:tc>
          <w:tcPr>
            <w:tcW w:w="6025" w:type="dxa"/>
            <w:gridSpan w:val="5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</w:tr>
      <w:tr w:rsidR="00DD39B7" w:rsidRPr="002F11F0" w:rsidTr="00DD39B7">
        <w:trPr>
          <w:trHeight w:val="278"/>
        </w:trPr>
        <w:tc>
          <w:tcPr>
            <w:tcW w:w="817" w:type="dxa"/>
            <w:vMerge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124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53" w:type="dxa"/>
            <w:hideMark/>
          </w:tcPr>
          <w:p w:rsidR="00DD39B7" w:rsidRPr="002F11F0" w:rsidRDefault="00DD39B7" w:rsidP="00DD39B7">
            <w:pPr>
              <w:jc w:val="center"/>
              <w:rPr>
                <w:bCs/>
                <w:sz w:val="16"/>
                <w:szCs w:val="16"/>
              </w:rPr>
            </w:pPr>
            <w:r w:rsidRPr="002F11F0">
              <w:rPr>
                <w:bCs/>
                <w:sz w:val="16"/>
                <w:szCs w:val="16"/>
              </w:rPr>
              <w:t>ОБ</w:t>
            </w:r>
          </w:p>
        </w:tc>
        <w:tc>
          <w:tcPr>
            <w:tcW w:w="1213" w:type="dxa"/>
            <w:hideMark/>
          </w:tcPr>
          <w:p w:rsidR="00DD39B7" w:rsidRPr="002F11F0" w:rsidRDefault="00DD39B7" w:rsidP="00DD39B7">
            <w:pPr>
              <w:jc w:val="center"/>
              <w:rPr>
                <w:bCs/>
                <w:sz w:val="16"/>
                <w:szCs w:val="16"/>
              </w:rPr>
            </w:pPr>
            <w:r w:rsidRPr="002F11F0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938" w:type="dxa"/>
            <w:hideMark/>
          </w:tcPr>
          <w:p w:rsidR="00DD39B7" w:rsidRPr="002F11F0" w:rsidRDefault="00DD39B7" w:rsidP="00DD39B7">
            <w:pPr>
              <w:jc w:val="center"/>
              <w:rPr>
                <w:bCs/>
                <w:sz w:val="16"/>
                <w:szCs w:val="16"/>
              </w:rPr>
            </w:pPr>
            <w:r w:rsidRPr="002F11F0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931" w:type="dxa"/>
            <w:hideMark/>
          </w:tcPr>
          <w:p w:rsidR="00DD39B7" w:rsidRPr="002F11F0" w:rsidRDefault="00DD39B7" w:rsidP="00DD39B7">
            <w:pPr>
              <w:jc w:val="center"/>
              <w:rPr>
                <w:bCs/>
                <w:sz w:val="16"/>
                <w:szCs w:val="16"/>
              </w:rPr>
            </w:pPr>
            <w:r w:rsidRPr="002F11F0">
              <w:rPr>
                <w:bCs/>
                <w:sz w:val="16"/>
                <w:szCs w:val="16"/>
              </w:rPr>
              <w:t>0%</w:t>
            </w:r>
          </w:p>
        </w:tc>
        <w:tc>
          <w:tcPr>
            <w:tcW w:w="6025" w:type="dxa"/>
            <w:gridSpan w:val="5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</w:tr>
      <w:tr w:rsidR="00DD39B7" w:rsidRPr="002F11F0" w:rsidTr="00DD39B7">
        <w:trPr>
          <w:trHeight w:val="278"/>
        </w:trPr>
        <w:tc>
          <w:tcPr>
            <w:tcW w:w="817" w:type="dxa"/>
            <w:vMerge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124" w:type="dxa"/>
            <w:vMerge/>
            <w:hideMark/>
          </w:tcPr>
          <w:p w:rsidR="00DD39B7" w:rsidRPr="002F11F0" w:rsidRDefault="00DD39B7" w:rsidP="00DD39B7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53" w:type="dxa"/>
            <w:hideMark/>
          </w:tcPr>
          <w:p w:rsidR="00DD39B7" w:rsidRPr="002F11F0" w:rsidRDefault="00DD39B7" w:rsidP="00DD39B7">
            <w:pPr>
              <w:jc w:val="center"/>
              <w:rPr>
                <w:bCs/>
                <w:sz w:val="16"/>
                <w:szCs w:val="16"/>
              </w:rPr>
            </w:pPr>
            <w:r w:rsidRPr="002F11F0">
              <w:rPr>
                <w:bCs/>
                <w:sz w:val="16"/>
                <w:szCs w:val="16"/>
              </w:rPr>
              <w:t>ФБ</w:t>
            </w:r>
          </w:p>
        </w:tc>
        <w:tc>
          <w:tcPr>
            <w:tcW w:w="1213" w:type="dxa"/>
            <w:hideMark/>
          </w:tcPr>
          <w:p w:rsidR="00DD39B7" w:rsidRPr="002F11F0" w:rsidRDefault="00DD39B7" w:rsidP="00DD39B7">
            <w:pPr>
              <w:jc w:val="center"/>
              <w:rPr>
                <w:bCs/>
                <w:sz w:val="16"/>
                <w:szCs w:val="16"/>
              </w:rPr>
            </w:pPr>
            <w:r w:rsidRPr="002F11F0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938" w:type="dxa"/>
            <w:hideMark/>
          </w:tcPr>
          <w:p w:rsidR="00DD39B7" w:rsidRPr="002F11F0" w:rsidRDefault="00DD39B7" w:rsidP="00DD39B7">
            <w:pPr>
              <w:jc w:val="center"/>
              <w:rPr>
                <w:bCs/>
                <w:sz w:val="16"/>
                <w:szCs w:val="16"/>
              </w:rPr>
            </w:pPr>
            <w:r w:rsidRPr="002F11F0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931" w:type="dxa"/>
            <w:hideMark/>
          </w:tcPr>
          <w:p w:rsidR="00DD39B7" w:rsidRPr="002F11F0" w:rsidRDefault="00DD39B7" w:rsidP="00DD39B7">
            <w:pPr>
              <w:jc w:val="center"/>
              <w:rPr>
                <w:bCs/>
                <w:sz w:val="16"/>
                <w:szCs w:val="16"/>
              </w:rPr>
            </w:pPr>
            <w:r w:rsidRPr="002F11F0">
              <w:rPr>
                <w:bCs/>
                <w:sz w:val="16"/>
                <w:szCs w:val="16"/>
              </w:rPr>
              <w:t>0%</w:t>
            </w:r>
          </w:p>
        </w:tc>
        <w:tc>
          <w:tcPr>
            <w:tcW w:w="6025" w:type="dxa"/>
            <w:gridSpan w:val="5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</w:tr>
      <w:tr w:rsidR="00DD39B7" w:rsidRPr="00914E67" w:rsidTr="00DD39B7">
        <w:trPr>
          <w:trHeight w:val="300"/>
        </w:trPr>
        <w:tc>
          <w:tcPr>
            <w:tcW w:w="817" w:type="dxa"/>
            <w:vMerge w:val="restart"/>
            <w:noWrap/>
            <w:hideMark/>
          </w:tcPr>
          <w:p w:rsidR="00DD39B7" w:rsidRPr="00914E67" w:rsidRDefault="00DD39B7" w:rsidP="00DD39B7">
            <w:pPr>
              <w:jc w:val="center"/>
              <w:rPr>
                <w:b/>
                <w:sz w:val="16"/>
                <w:szCs w:val="16"/>
              </w:rPr>
            </w:pPr>
            <w:r w:rsidRPr="00914E67">
              <w:rPr>
                <w:b/>
                <w:sz w:val="16"/>
                <w:szCs w:val="16"/>
              </w:rPr>
              <w:t> </w:t>
            </w:r>
          </w:p>
        </w:tc>
        <w:tc>
          <w:tcPr>
            <w:tcW w:w="2693" w:type="dxa"/>
            <w:vMerge w:val="restart"/>
            <w:noWrap/>
            <w:hideMark/>
          </w:tcPr>
          <w:p w:rsidR="00DD39B7" w:rsidRPr="00914E67" w:rsidRDefault="00DD39B7" w:rsidP="00DD39B7">
            <w:pPr>
              <w:jc w:val="center"/>
              <w:rPr>
                <w:b/>
                <w:bCs/>
                <w:sz w:val="16"/>
                <w:szCs w:val="16"/>
              </w:rPr>
            </w:pPr>
            <w:r w:rsidRPr="00914E67">
              <w:rPr>
                <w:b/>
                <w:bCs/>
                <w:sz w:val="16"/>
                <w:szCs w:val="16"/>
              </w:rPr>
              <w:t>Всего по подпрограмме</w:t>
            </w:r>
          </w:p>
        </w:tc>
        <w:tc>
          <w:tcPr>
            <w:tcW w:w="1124" w:type="dxa"/>
            <w:vMerge w:val="restart"/>
            <w:hideMark/>
          </w:tcPr>
          <w:p w:rsidR="00DD39B7" w:rsidRPr="00914E67" w:rsidRDefault="00DD39B7" w:rsidP="00DD39B7">
            <w:pPr>
              <w:jc w:val="center"/>
              <w:rPr>
                <w:b/>
                <w:sz w:val="16"/>
                <w:szCs w:val="16"/>
              </w:rPr>
            </w:pPr>
            <w:r w:rsidRPr="00914E67">
              <w:rPr>
                <w:b/>
                <w:sz w:val="16"/>
                <w:szCs w:val="16"/>
              </w:rPr>
              <w:t>2020</w:t>
            </w:r>
          </w:p>
        </w:tc>
        <w:tc>
          <w:tcPr>
            <w:tcW w:w="1453" w:type="dxa"/>
            <w:hideMark/>
          </w:tcPr>
          <w:p w:rsidR="00DD39B7" w:rsidRPr="00914E67" w:rsidRDefault="00DD39B7" w:rsidP="00DD39B7">
            <w:pPr>
              <w:jc w:val="center"/>
              <w:rPr>
                <w:b/>
                <w:bCs/>
                <w:sz w:val="16"/>
                <w:szCs w:val="16"/>
              </w:rPr>
            </w:pPr>
            <w:r w:rsidRPr="00914E67">
              <w:rPr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1213" w:type="dxa"/>
            <w:noWrap/>
            <w:hideMark/>
          </w:tcPr>
          <w:p w:rsidR="00DD39B7" w:rsidRPr="00914E67" w:rsidRDefault="00DD39B7" w:rsidP="00DD39B7">
            <w:pPr>
              <w:jc w:val="center"/>
              <w:rPr>
                <w:b/>
                <w:bCs/>
                <w:sz w:val="16"/>
                <w:szCs w:val="16"/>
              </w:rPr>
            </w:pPr>
            <w:r w:rsidRPr="00914E67">
              <w:rPr>
                <w:b/>
                <w:bCs/>
                <w:sz w:val="16"/>
                <w:szCs w:val="16"/>
              </w:rPr>
              <w:t>1 084,49</w:t>
            </w:r>
          </w:p>
        </w:tc>
        <w:tc>
          <w:tcPr>
            <w:tcW w:w="938" w:type="dxa"/>
            <w:noWrap/>
            <w:hideMark/>
          </w:tcPr>
          <w:p w:rsidR="00DD39B7" w:rsidRPr="00914E67" w:rsidRDefault="00DD39B7" w:rsidP="00DD39B7">
            <w:pPr>
              <w:jc w:val="center"/>
              <w:rPr>
                <w:b/>
                <w:bCs/>
                <w:sz w:val="16"/>
                <w:szCs w:val="16"/>
              </w:rPr>
            </w:pPr>
            <w:r w:rsidRPr="00914E67">
              <w:rPr>
                <w:b/>
                <w:bCs/>
                <w:sz w:val="16"/>
                <w:szCs w:val="16"/>
              </w:rPr>
              <w:t>1 023,34</w:t>
            </w:r>
          </w:p>
        </w:tc>
        <w:tc>
          <w:tcPr>
            <w:tcW w:w="931" w:type="dxa"/>
            <w:noWrap/>
            <w:hideMark/>
          </w:tcPr>
          <w:p w:rsidR="00DD39B7" w:rsidRPr="00914E67" w:rsidRDefault="00DD39B7" w:rsidP="00DD39B7">
            <w:pPr>
              <w:jc w:val="center"/>
              <w:rPr>
                <w:b/>
                <w:sz w:val="16"/>
                <w:szCs w:val="16"/>
              </w:rPr>
            </w:pPr>
            <w:r w:rsidRPr="00914E67">
              <w:rPr>
                <w:b/>
                <w:sz w:val="16"/>
                <w:szCs w:val="16"/>
              </w:rPr>
              <w:t>94,4%</w:t>
            </w:r>
          </w:p>
        </w:tc>
        <w:tc>
          <w:tcPr>
            <w:tcW w:w="6025" w:type="dxa"/>
            <w:gridSpan w:val="5"/>
            <w:vMerge w:val="restart"/>
            <w:hideMark/>
          </w:tcPr>
          <w:p w:rsidR="00DD39B7" w:rsidRPr="00914E67" w:rsidRDefault="00DD39B7" w:rsidP="00DD39B7">
            <w:pPr>
              <w:jc w:val="center"/>
              <w:rPr>
                <w:b/>
                <w:sz w:val="16"/>
                <w:szCs w:val="16"/>
              </w:rPr>
            </w:pPr>
            <w:r w:rsidRPr="00914E67">
              <w:rPr>
                <w:b/>
                <w:sz w:val="16"/>
                <w:szCs w:val="16"/>
              </w:rPr>
              <w:t> </w:t>
            </w:r>
          </w:p>
        </w:tc>
      </w:tr>
      <w:tr w:rsidR="00DD39B7" w:rsidRPr="00914E67" w:rsidTr="00DD39B7">
        <w:trPr>
          <w:trHeight w:val="300"/>
        </w:trPr>
        <w:tc>
          <w:tcPr>
            <w:tcW w:w="817" w:type="dxa"/>
            <w:vMerge/>
            <w:hideMark/>
          </w:tcPr>
          <w:p w:rsidR="00DD39B7" w:rsidRPr="00914E67" w:rsidRDefault="00DD39B7" w:rsidP="00DD39B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vMerge/>
            <w:hideMark/>
          </w:tcPr>
          <w:p w:rsidR="00DD39B7" w:rsidRPr="00914E67" w:rsidRDefault="00DD39B7" w:rsidP="00DD39B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24" w:type="dxa"/>
            <w:vMerge/>
            <w:hideMark/>
          </w:tcPr>
          <w:p w:rsidR="00DD39B7" w:rsidRPr="00914E67" w:rsidRDefault="00DD39B7" w:rsidP="00DD39B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53" w:type="dxa"/>
            <w:hideMark/>
          </w:tcPr>
          <w:p w:rsidR="00DD39B7" w:rsidRPr="00914E67" w:rsidRDefault="00DD39B7" w:rsidP="00DD39B7">
            <w:pPr>
              <w:jc w:val="center"/>
              <w:rPr>
                <w:b/>
                <w:sz w:val="16"/>
                <w:szCs w:val="16"/>
              </w:rPr>
            </w:pPr>
            <w:r w:rsidRPr="00914E67">
              <w:rPr>
                <w:b/>
                <w:sz w:val="16"/>
                <w:szCs w:val="16"/>
              </w:rPr>
              <w:t>МБ</w:t>
            </w:r>
          </w:p>
        </w:tc>
        <w:tc>
          <w:tcPr>
            <w:tcW w:w="1213" w:type="dxa"/>
            <w:noWrap/>
            <w:hideMark/>
          </w:tcPr>
          <w:p w:rsidR="00DD39B7" w:rsidRPr="00914E67" w:rsidRDefault="00DD39B7" w:rsidP="00DD39B7">
            <w:pPr>
              <w:jc w:val="center"/>
              <w:rPr>
                <w:b/>
                <w:sz w:val="16"/>
                <w:szCs w:val="16"/>
              </w:rPr>
            </w:pPr>
            <w:r w:rsidRPr="00914E67">
              <w:rPr>
                <w:b/>
                <w:sz w:val="16"/>
                <w:szCs w:val="16"/>
              </w:rPr>
              <w:t>1 084,49</w:t>
            </w:r>
          </w:p>
        </w:tc>
        <w:tc>
          <w:tcPr>
            <w:tcW w:w="938" w:type="dxa"/>
            <w:noWrap/>
            <w:hideMark/>
          </w:tcPr>
          <w:p w:rsidR="00DD39B7" w:rsidRPr="00914E67" w:rsidRDefault="00DD39B7" w:rsidP="00DD39B7">
            <w:pPr>
              <w:jc w:val="center"/>
              <w:rPr>
                <w:b/>
                <w:sz w:val="16"/>
                <w:szCs w:val="16"/>
              </w:rPr>
            </w:pPr>
            <w:r w:rsidRPr="00914E67">
              <w:rPr>
                <w:b/>
                <w:sz w:val="16"/>
                <w:szCs w:val="16"/>
              </w:rPr>
              <w:t>1 023,34</w:t>
            </w:r>
          </w:p>
        </w:tc>
        <w:tc>
          <w:tcPr>
            <w:tcW w:w="931" w:type="dxa"/>
            <w:noWrap/>
            <w:hideMark/>
          </w:tcPr>
          <w:p w:rsidR="00DD39B7" w:rsidRPr="00914E67" w:rsidRDefault="00DD39B7" w:rsidP="00DD39B7">
            <w:pPr>
              <w:jc w:val="center"/>
              <w:rPr>
                <w:b/>
                <w:sz w:val="16"/>
                <w:szCs w:val="16"/>
              </w:rPr>
            </w:pPr>
            <w:r w:rsidRPr="00914E67">
              <w:rPr>
                <w:b/>
                <w:sz w:val="16"/>
                <w:szCs w:val="16"/>
              </w:rPr>
              <w:t>94,4%</w:t>
            </w:r>
          </w:p>
        </w:tc>
        <w:tc>
          <w:tcPr>
            <w:tcW w:w="6025" w:type="dxa"/>
            <w:gridSpan w:val="5"/>
            <w:vMerge/>
            <w:hideMark/>
          </w:tcPr>
          <w:p w:rsidR="00DD39B7" w:rsidRPr="00914E67" w:rsidRDefault="00DD39B7" w:rsidP="00DD39B7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DD39B7" w:rsidRPr="00914E67" w:rsidTr="00DD39B7">
        <w:trPr>
          <w:trHeight w:val="300"/>
        </w:trPr>
        <w:tc>
          <w:tcPr>
            <w:tcW w:w="817" w:type="dxa"/>
            <w:vMerge/>
            <w:hideMark/>
          </w:tcPr>
          <w:p w:rsidR="00DD39B7" w:rsidRPr="00914E67" w:rsidRDefault="00DD39B7" w:rsidP="00DD39B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vMerge/>
            <w:hideMark/>
          </w:tcPr>
          <w:p w:rsidR="00DD39B7" w:rsidRPr="00914E67" w:rsidRDefault="00DD39B7" w:rsidP="00DD39B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24" w:type="dxa"/>
            <w:vMerge/>
            <w:hideMark/>
          </w:tcPr>
          <w:p w:rsidR="00DD39B7" w:rsidRPr="00914E67" w:rsidRDefault="00DD39B7" w:rsidP="00DD39B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53" w:type="dxa"/>
            <w:hideMark/>
          </w:tcPr>
          <w:p w:rsidR="00DD39B7" w:rsidRPr="00914E67" w:rsidRDefault="00DD39B7" w:rsidP="00DD39B7">
            <w:pPr>
              <w:jc w:val="center"/>
              <w:rPr>
                <w:b/>
                <w:sz w:val="16"/>
                <w:szCs w:val="16"/>
              </w:rPr>
            </w:pPr>
            <w:r w:rsidRPr="00914E67">
              <w:rPr>
                <w:b/>
                <w:sz w:val="16"/>
                <w:szCs w:val="16"/>
              </w:rPr>
              <w:t>ОБ</w:t>
            </w:r>
          </w:p>
        </w:tc>
        <w:tc>
          <w:tcPr>
            <w:tcW w:w="1213" w:type="dxa"/>
            <w:noWrap/>
            <w:hideMark/>
          </w:tcPr>
          <w:p w:rsidR="00DD39B7" w:rsidRPr="00914E67" w:rsidRDefault="00DD39B7" w:rsidP="00DD39B7">
            <w:pPr>
              <w:jc w:val="center"/>
              <w:rPr>
                <w:b/>
                <w:sz w:val="16"/>
                <w:szCs w:val="16"/>
              </w:rPr>
            </w:pPr>
            <w:r w:rsidRPr="00914E67">
              <w:rPr>
                <w:b/>
                <w:sz w:val="16"/>
                <w:szCs w:val="16"/>
              </w:rPr>
              <w:t>0,00</w:t>
            </w:r>
          </w:p>
        </w:tc>
        <w:tc>
          <w:tcPr>
            <w:tcW w:w="938" w:type="dxa"/>
            <w:noWrap/>
            <w:hideMark/>
          </w:tcPr>
          <w:p w:rsidR="00DD39B7" w:rsidRPr="00914E67" w:rsidRDefault="00DD39B7" w:rsidP="00DD39B7">
            <w:pPr>
              <w:jc w:val="center"/>
              <w:rPr>
                <w:b/>
                <w:sz w:val="16"/>
                <w:szCs w:val="16"/>
              </w:rPr>
            </w:pPr>
            <w:r w:rsidRPr="00914E67">
              <w:rPr>
                <w:b/>
                <w:sz w:val="16"/>
                <w:szCs w:val="16"/>
              </w:rPr>
              <w:t>0,00</w:t>
            </w:r>
          </w:p>
        </w:tc>
        <w:tc>
          <w:tcPr>
            <w:tcW w:w="931" w:type="dxa"/>
            <w:noWrap/>
            <w:hideMark/>
          </w:tcPr>
          <w:p w:rsidR="00DD39B7" w:rsidRPr="00914E67" w:rsidRDefault="00DD39B7" w:rsidP="00DD39B7">
            <w:pPr>
              <w:jc w:val="center"/>
              <w:rPr>
                <w:b/>
                <w:sz w:val="16"/>
                <w:szCs w:val="16"/>
              </w:rPr>
            </w:pPr>
            <w:r w:rsidRPr="00914E67">
              <w:rPr>
                <w:b/>
                <w:sz w:val="16"/>
                <w:szCs w:val="16"/>
              </w:rPr>
              <w:t>0,0%</w:t>
            </w:r>
          </w:p>
        </w:tc>
        <w:tc>
          <w:tcPr>
            <w:tcW w:w="6025" w:type="dxa"/>
            <w:gridSpan w:val="5"/>
            <w:vMerge/>
            <w:hideMark/>
          </w:tcPr>
          <w:p w:rsidR="00DD39B7" w:rsidRPr="00914E67" w:rsidRDefault="00DD39B7" w:rsidP="00DD39B7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DD39B7" w:rsidRPr="00914E67" w:rsidTr="00DD39B7">
        <w:trPr>
          <w:trHeight w:val="300"/>
        </w:trPr>
        <w:tc>
          <w:tcPr>
            <w:tcW w:w="817" w:type="dxa"/>
            <w:vMerge/>
            <w:hideMark/>
          </w:tcPr>
          <w:p w:rsidR="00DD39B7" w:rsidRPr="00914E67" w:rsidRDefault="00DD39B7" w:rsidP="00DD39B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vMerge/>
            <w:hideMark/>
          </w:tcPr>
          <w:p w:rsidR="00DD39B7" w:rsidRPr="00914E67" w:rsidRDefault="00DD39B7" w:rsidP="00DD39B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24" w:type="dxa"/>
            <w:vMerge/>
            <w:hideMark/>
          </w:tcPr>
          <w:p w:rsidR="00DD39B7" w:rsidRPr="00914E67" w:rsidRDefault="00DD39B7" w:rsidP="00DD39B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53" w:type="dxa"/>
            <w:hideMark/>
          </w:tcPr>
          <w:p w:rsidR="00DD39B7" w:rsidRPr="00914E67" w:rsidRDefault="00DD39B7" w:rsidP="00DD39B7">
            <w:pPr>
              <w:jc w:val="center"/>
              <w:rPr>
                <w:b/>
                <w:sz w:val="16"/>
                <w:szCs w:val="16"/>
              </w:rPr>
            </w:pPr>
            <w:r w:rsidRPr="00914E67">
              <w:rPr>
                <w:b/>
                <w:sz w:val="16"/>
                <w:szCs w:val="16"/>
              </w:rPr>
              <w:t>ФБ</w:t>
            </w:r>
          </w:p>
        </w:tc>
        <w:tc>
          <w:tcPr>
            <w:tcW w:w="1213" w:type="dxa"/>
            <w:noWrap/>
            <w:hideMark/>
          </w:tcPr>
          <w:p w:rsidR="00DD39B7" w:rsidRPr="00914E67" w:rsidRDefault="00DD39B7" w:rsidP="00DD39B7">
            <w:pPr>
              <w:jc w:val="center"/>
              <w:rPr>
                <w:b/>
                <w:sz w:val="16"/>
                <w:szCs w:val="16"/>
              </w:rPr>
            </w:pPr>
            <w:r w:rsidRPr="00914E67">
              <w:rPr>
                <w:b/>
                <w:sz w:val="16"/>
                <w:szCs w:val="16"/>
              </w:rPr>
              <w:t>0,00</w:t>
            </w:r>
          </w:p>
        </w:tc>
        <w:tc>
          <w:tcPr>
            <w:tcW w:w="938" w:type="dxa"/>
            <w:noWrap/>
            <w:hideMark/>
          </w:tcPr>
          <w:p w:rsidR="00DD39B7" w:rsidRPr="00914E67" w:rsidRDefault="00DD39B7" w:rsidP="00DD39B7">
            <w:pPr>
              <w:jc w:val="center"/>
              <w:rPr>
                <w:b/>
                <w:sz w:val="16"/>
                <w:szCs w:val="16"/>
              </w:rPr>
            </w:pPr>
            <w:r w:rsidRPr="00914E67">
              <w:rPr>
                <w:b/>
                <w:sz w:val="16"/>
                <w:szCs w:val="16"/>
              </w:rPr>
              <w:t>0,00</w:t>
            </w:r>
          </w:p>
        </w:tc>
        <w:tc>
          <w:tcPr>
            <w:tcW w:w="931" w:type="dxa"/>
            <w:noWrap/>
            <w:hideMark/>
          </w:tcPr>
          <w:p w:rsidR="00DD39B7" w:rsidRPr="00914E67" w:rsidRDefault="00DD39B7" w:rsidP="00DD39B7">
            <w:pPr>
              <w:jc w:val="center"/>
              <w:rPr>
                <w:b/>
                <w:sz w:val="16"/>
                <w:szCs w:val="16"/>
              </w:rPr>
            </w:pPr>
            <w:r w:rsidRPr="00914E67">
              <w:rPr>
                <w:b/>
                <w:sz w:val="16"/>
                <w:szCs w:val="16"/>
              </w:rPr>
              <w:t>0,0%</w:t>
            </w:r>
          </w:p>
        </w:tc>
        <w:tc>
          <w:tcPr>
            <w:tcW w:w="6025" w:type="dxa"/>
            <w:gridSpan w:val="5"/>
            <w:vMerge/>
            <w:hideMark/>
          </w:tcPr>
          <w:p w:rsidR="00DD39B7" w:rsidRPr="00914E67" w:rsidRDefault="00DD39B7" w:rsidP="00DD39B7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DD39B7" w:rsidRPr="002F11F0" w:rsidTr="00DD39B7">
        <w:trPr>
          <w:trHeight w:val="300"/>
        </w:trPr>
        <w:tc>
          <w:tcPr>
            <w:tcW w:w="817" w:type="dxa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 </w:t>
            </w:r>
          </w:p>
        </w:tc>
        <w:tc>
          <w:tcPr>
            <w:tcW w:w="2693" w:type="dxa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Муниципальные услуги (работы)</w:t>
            </w:r>
          </w:p>
        </w:tc>
        <w:tc>
          <w:tcPr>
            <w:tcW w:w="1124" w:type="dxa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 </w:t>
            </w:r>
          </w:p>
        </w:tc>
        <w:tc>
          <w:tcPr>
            <w:tcW w:w="1453" w:type="dxa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Всего:</w:t>
            </w:r>
          </w:p>
        </w:tc>
        <w:tc>
          <w:tcPr>
            <w:tcW w:w="1213" w:type="dxa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0,00</w:t>
            </w:r>
          </w:p>
        </w:tc>
        <w:tc>
          <w:tcPr>
            <w:tcW w:w="938" w:type="dxa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0,00</w:t>
            </w:r>
          </w:p>
        </w:tc>
        <w:tc>
          <w:tcPr>
            <w:tcW w:w="6956" w:type="dxa"/>
            <w:gridSpan w:val="6"/>
            <w:vMerge w:val="restart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 </w:t>
            </w:r>
          </w:p>
        </w:tc>
      </w:tr>
      <w:tr w:rsidR="00DD39B7" w:rsidRPr="002F11F0" w:rsidTr="00DD39B7">
        <w:trPr>
          <w:trHeight w:val="300"/>
        </w:trPr>
        <w:tc>
          <w:tcPr>
            <w:tcW w:w="817" w:type="dxa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 </w:t>
            </w:r>
          </w:p>
        </w:tc>
        <w:tc>
          <w:tcPr>
            <w:tcW w:w="2693" w:type="dxa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Публичные обязательства</w:t>
            </w:r>
          </w:p>
        </w:tc>
        <w:tc>
          <w:tcPr>
            <w:tcW w:w="1124" w:type="dxa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 </w:t>
            </w:r>
          </w:p>
        </w:tc>
        <w:tc>
          <w:tcPr>
            <w:tcW w:w="1453" w:type="dxa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Всего:</w:t>
            </w:r>
          </w:p>
        </w:tc>
        <w:tc>
          <w:tcPr>
            <w:tcW w:w="1213" w:type="dxa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0,00</w:t>
            </w:r>
          </w:p>
        </w:tc>
        <w:tc>
          <w:tcPr>
            <w:tcW w:w="938" w:type="dxa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0,00</w:t>
            </w:r>
          </w:p>
        </w:tc>
        <w:tc>
          <w:tcPr>
            <w:tcW w:w="6956" w:type="dxa"/>
            <w:gridSpan w:val="6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</w:tr>
      <w:tr w:rsidR="00DD39B7" w:rsidRPr="002F11F0" w:rsidTr="00DD39B7">
        <w:trPr>
          <w:trHeight w:val="300"/>
        </w:trPr>
        <w:tc>
          <w:tcPr>
            <w:tcW w:w="817" w:type="dxa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 </w:t>
            </w:r>
          </w:p>
        </w:tc>
        <w:tc>
          <w:tcPr>
            <w:tcW w:w="2693" w:type="dxa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Мероприятия по содержанию</w:t>
            </w:r>
          </w:p>
        </w:tc>
        <w:tc>
          <w:tcPr>
            <w:tcW w:w="1124" w:type="dxa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 </w:t>
            </w:r>
          </w:p>
        </w:tc>
        <w:tc>
          <w:tcPr>
            <w:tcW w:w="1453" w:type="dxa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Всего:</w:t>
            </w:r>
          </w:p>
        </w:tc>
        <w:tc>
          <w:tcPr>
            <w:tcW w:w="1213" w:type="dxa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0,00</w:t>
            </w:r>
          </w:p>
        </w:tc>
        <w:tc>
          <w:tcPr>
            <w:tcW w:w="938" w:type="dxa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0,00</w:t>
            </w:r>
          </w:p>
        </w:tc>
        <w:tc>
          <w:tcPr>
            <w:tcW w:w="6956" w:type="dxa"/>
            <w:gridSpan w:val="6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</w:tr>
      <w:tr w:rsidR="00DD39B7" w:rsidRPr="002F11F0" w:rsidTr="00DD39B7">
        <w:trPr>
          <w:trHeight w:val="300"/>
        </w:trPr>
        <w:tc>
          <w:tcPr>
            <w:tcW w:w="817" w:type="dxa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 </w:t>
            </w:r>
          </w:p>
        </w:tc>
        <w:tc>
          <w:tcPr>
            <w:tcW w:w="2693" w:type="dxa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Иные мероприятия</w:t>
            </w:r>
          </w:p>
        </w:tc>
        <w:tc>
          <w:tcPr>
            <w:tcW w:w="1124" w:type="dxa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 </w:t>
            </w:r>
          </w:p>
        </w:tc>
        <w:tc>
          <w:tcPr>
            <w:tcW w:w="1453" w:type="dxa"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Всего:</w:t>
            </w:r>
          </w:p>
        </w:tc>
        <w:tc>
          <w:tcPr>
            <w:tcW w:w="1213" w:type="dxa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1 084,49</w:t>
            </w:r>
          </w:p>
        </w:tc>
        <w:tc>
          <w:tcPr>
            <w:tcW w:w="938" w:type="dxa"/>
            <w:noWrap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  <w:r w:rsidRPr="002F11F0">
              <w:rPr>
                <w:sz w:val="16"/>
                <w:szCs w:val="16"/>
              </w:rPr>
              <w:t>1 023,34</w:t>
            </w:r>
          </w:p>
        </w:tc>
        <w:tc>
          <w:tcPr>
            <w:tcW w:w="6956" w:type="dxa"/>
            <w:gridSpan w:val="6"/>
            <w:vMerge/>
            <w:hideMark/>
          </w:tcPr>
          <w:p w:rsidR="00DD39B7" w:rsidRPr="002F11F0" w:rsidRDefault="00DD39B7" w:rsidP="00DD39B7">
            <w:pPr>
              <w:jc w:val="center"/>
              <w:rPr>
                <w:sz w:val="16"/>
                <w:szCs w:val="16"/>
              </w:rPr>
            </w:pPr>
          </w:p>
        </w:tc>
      </w:tr>
    </w:tbl>
    <w:p w:rsidR="002F11F0" w:rsidRPr="002F11F0" w:rsidRDefault="002F11F0" w:rsidP="007B5F66">
      <w:pPr>
        <w:jc w:val="center"/>
        <w:rPr>
          <w:sz w:val="16"/>
          <w:szCs w:val="16"/>
        </w:rPr>
      </w:pPr>
    </w:p>
    <w:p w:rsidR="00483249" w:rsidRPr="00F7358A" w:rsidRDefault="00483249" w:rsidP="00483249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7358A">
        <w:rPr>
          <w:rFonts w:ascii="Times New Roman" w:hAnsi="Times New Roman" w:cs="Times New Roman"/>
          <w:sz w:val="24"/>
          <w:szCs w:val="24"/>
        </w:rPr>
        <w:t>Оценка эффективности реализации подпрограммы</w:t>
      </w:r>
      <w:r w:rsidRPr="00F7358A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483249" w:rsidRPr="00F7358A" w:rsidRDefault="00483249" w:rsidP="00483249">
      <w:pPr>
        <w:pStyle w:val="ConsPlusNonformat"/>
        <w:widowControl/>
        <w:numPr>
          <w:ilvl w:val="0"/>
          <w:numId w:val="14"/>
        </w:numPr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7358A">
        <w:rPr>
          <w:rFonts w:ascii="Times New Roman" w:hAnsi="Times New Roman" w:cs="Times New Roman"/>
          <w:sz w:val="24"/>
          <w:szCs w:val="24"/>
        </w:rPr>
        <w:t>Оценка достижения плановых значений индикаторов</w:t>
      </w:r>
    </w:p>
    <w:tbl>
      <w:tblPr>
        <w:tblW w:w="13183" w:type="dxa"/>
        <w:tblInd w:w="2093" w:type="dxa"/>
        <w:tblLook w:val="04A0" w:firstRow="1" w:lastRow="0" w:firstColumn="1" w:lastColumn="0" w:noHBand="0" w:noVBand="1"/>
      </w:tblPr>
      <w:tblGrid>
        <w:gridCol w:w="1753"/>
        <w:gridCol w:w="3427"/>
        <w:gridCol w:w="352"/>
        <w:gridCol w:w="7655"/>
      </w:tblGrid>
      <w:tr w:rsidR="00F7358A" w:rsidRPr="00F7358A" w:rsidTr="00270ED6">
        <w:trPr>
          <w:trHeight w:val="315"/>
        </w:trPr>
        <w:tc>
          <w:tcPr>
            <w:tcW w:w="1753" w:type="dxa"/>
            <w:vMerge w:val="restart"/>
            <w:shd w:val="clear" w:color="auto" w:fill="auto"/>
            <w:noWrap/>
            <w:vAlign w:val="center"/>
            <w:hideMark/>
          </w:tcPr>
          <w:p w:rsidR="00483249" w:rsidRPr="00F7358A" w:rsidRDefault="00483249" w:rsidP="00270ED6">
            <w:pPr>
              <w:jc w:val="center"/>
            </w:pPr>
            <w:r w:rsidRPr="00F7358A">
              <w:t>ДИП =</w:t>
            </w:r>
          </w:p>
        </w:tc>
        <w:tc>
          <w:tcPr>
            <w:tcW w:w="342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49" w:rsidRPr="00F7358A" w:rsidRDefault="00444D35" w:rsidP="00444D35">
            <w:pPr>
              <w:jc w:val="center"/>
            </w:pPr>
            <w:r w:rsidRPr="00F7358A">
              <w:t>18</w:t>
            </w:r>
            <w:r w:rsidR="003F2B43" w:rsidRPr="00F7358A">
              <w:t>,</w:t>
            </w:r>
            <w:r w:rsidRPr="00F7358A">
              <w:t>11</w:t>
            </w:r>
            <w:r w:rsidR="003F2B43" w:rsidRPr="00F7358A">
              <w:t xml:space="preserve"> </w:t>
            </w:r>
            <w:r w:rsidR="00483249" w:rsidRPr="00F7358A">
              <w:t>(степень решения задач)</w:t>
            </w:r>
          </w:p>
        </w:tc>
        <w:tc>
          <w:tcPr>
            <w:tcW w:w="348" w:type="dxa"/>
            <w:vMerge w:val="restart"/>
            <w:shd w:val="clear" w:color="auto" w:fill="auto"/>
            <w:noWrap/>
            <w:vAlign w:val="center"/>
            <w:hideMark/>
          </w:tcPr>
          <w:p w:rsidR="00483249" w:rsidRPr="00F7358A" w:rsidRDefault="00483249" w:rsidP="00270ED6">
            <w:r w:rsidRPr="00F7358A">
              <w:t>=</w:t>
            </w:r>
          </w:p>
        </w:tc>
        <w:tc>
          <w:tcPr>
            <w:tcW w:w="7655" w:type="dxa"/>
            <w:vMerge w:val="restart"/>
            <w:shd w:val="clear" w:color="auto" w:fill="auto"/>
            <w:noWrap/>
            <w:vAlign w:val="center"/>
            <w:hideMark/>
          </w:tcPr>
          <w:p w:rsidR="00483249" w:rsidRPr="00F7358A" w:rsidRDefault="00483249" w:rsidP="00F7358A">
            <w:r w:rsidRPr="00F7358A">
              <w:rPr>
                <w:b/>
              </w:rPr>
              <w:t>0,9</w:t>
            </w:r>
            <w:r w:rsidR="00444D35" w:rsidRPr="00F7358A">
              <w:rPr>
                <w:b/>
              </w:rPr>
              <w:t>1</w:t>
            </w:r>
            <w:r w:rsidRPr="00F7358A">
              <w:rPr>
                <w:b/>
              </w:rPr>
              <w:t xml:space="preserve"> </w:t>
            </w:r>
            <w:r w:rsidR="00F7358A">
              <w:rPr>
                <w:b/>
              </w:rPr>
              <w:t>средняя</w:t>
            </w:r>
            <w:r w:rsidRPr="00F7358A">
              <w:rPr>
                <w:b/>
              </w:rPr>
              <w:t xml:space="preserve"> результативность </w:t>
            </w:r>
            <w:r w:rsidR="00F7358A" w:rsidRPr="005F4922">
              <w:t>(недовыполнение плана)</w:t>
            </w:r>
          </w:p>
        </w:tc>
      </w:tr>
      <w:tr w:rsidR="00483249" w:rsidRPr="00F7358A" w:rsidTr="00270ED6">
        <w:trPr>
          <w:trHeight w:val="300"/>
        </w:trPr>
        <w:tc>
          <w:tcPr>
            <w:tcW w:w="1753" w:type="dxa"/>
            <w:vMerge/>
            <w:vAlign w:val="center"/>
            <w:hideMark/>
          </w:tcPr>
          <w:p w:rsidR="00483249" w:rsidRPr="00F7358A" w:rsidRDefault="00483249" w:rsidP="00270ED6"/>
        </w:tc>
        <w:tc>
          <w:tcPr>
            <w:tcW w:w="342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49" w:rsidRPr="00F7358A" w:rsidRDefault="00444D35" w:rsidP="00270ED6">
            <w:pPr>
              <w:jc w:val="center"/>
            </w:pPr>
            <w:r w:rsidRPr="00F7358A">
              <w:t>20</w:t>
            </w:r>
          </w:p>
        </w:tc>
        <w:tc>
          <w:tcPr>
            <w:tcW w:w="348" w:type="dxa"/>
            <w:vMerge/>
            <w:vAlign w:val="center"/>
            <w:hideMark/>
          </w:tcPr>
          <w:p w:rsidR="00483249" w:rsidRPr="00F7358A" w:rsidRDefault="00483249" w:rsidP="00270ED6"/>
        </w:tc>
        <w:tc>
          <w:tcPr>
            <w:tcW w:w="7655" w:type="dxa"/>
            <w:vMerge/>
            <w:vAlign w:val="center"/>
            <w:hideMark/>
          </w:tcPr>
          <w:p w:rsidR="00483249" w:rsidRPr="00F7358A" w:rsidRDefault="00483249" w:rsidP="00270ED6"/>
        </w:tc>
      </w:tr>
    </w:tbl>
    <w:p w:rsidR="00483249" w:rsidRPr="00F7358A" w:rsidRDefault="00483249" w:rsidP="00483249">
      <w:pPr>
        <w:pStyle w:val="ConsPlusNonformat"/>
        <w:widowControl/>
        <w:numPr>
          <w:ilvl w:val="0"/>
          <w:numId w:val="14"/>
        </w:numPr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7358A">
        <w:rPr>
          <w:rFonts w:ascii="Times New Roman" w:hAnsi="Times New Roman" w:cs="Times New Roman"/>
          <w:sz w:val="24"/>
          <w:szCs w:val="24"/>
        </w:rPr>
        <w:t xml:space="preserve"> Оценка полноты финансирования</w:t>
      </w:r>
      <w:r w:rsidRPr="00F7358A">
        <w:rPr>
          <w:rFonts w:ascii="Times New Roman" w:hAnsi="Times New Roman" w:cs="Times New Roman"/>
          <w:sz w:val="24"/>
          <w:szCs w:val="24"/>
          <w:lang w:val="en-US"/>
        </w:rPr>
        <w:t>:</w:t>
      </w:r>
      <w:r w:rsidRPr="00F7358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83249" w:rsidRPr="00F7358A" w:rsidRDefault="00483249" w:rsidP="00483249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7358A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483249" w:rsidRPr="00F7358A" w:rsidRDefault="00483249" w:rsidP="00483249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7358A">
        <w:rPr>
          <w:rFonts w:ascii="Times New Roman" w:hAnsi="Times New Roman" w:cs="Times New Roman"/>
          <w:sz w:val="24"/>
          <w:szCs w:val="24"/>
        </w:rPr>
        <w:t xml:space="preserve">                                         ПФ = </w:t>
      </w:r>
      <w:r w:rsidRPr="00F7358A">
        <w:rPr>
          <w:rFonts w:ascii="Times New Roman" w:hAnsi="Times New Roman" w:cs="Times New Roman"/>
          <w:b/>
          <w:sz w:val="24"/>
          <w:szCs w:val="24"/>
        </w:rPr>
        <w:t>0,</w:t>
      </w:r>
      <w:r w:rsidR="00F7358A" w:rsidRPr="00F7358A">
        <w:rPr>
          <w:rFonts w:ascii="Times New Roman" w:hAnsi="Times New Roman" w:cs="Times New Roman"/>
          <w:b/>
          <w:sz w:val="24"/>
          <w:szCs w:val="24"/>
        </w:rPr>
        <w:t>94</w:t>
      </w:r>
      <w:r w:rsidRPr="00F7358A">
        <w:rPr>
          <w:rFonts w:ascii="Times New Roman" w:hAnsi="Times New Roman" w:cs="Times New Roman"/>
          <w:sz w:val="24"/>
          <w:szCs w:val="24"/>
        </w:rPr>
        <w:t xml:space="preserve"> - </w:t>
      </w:r>
      <w:r w:rsidRPr="00F7358A">
        <w:rPr>
          <w:rFonts w:ascii="Times New Roman" w:hAnsi="Times New Roman" w:cs="Times New Roman"/>
          <w:b/>
          <w:sz w:val="24"/>
          <w:szCs w:val="24"/>
        </w:rPr>
        <w:t>неполное финансирование</w:t>
      </w:r>
      <w:r w:rsidRPr="00F7358A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483249" w:rsidRPr="00F7358A" w:rsidRDefault="00483249" w:rsidP="00483249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7358A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:rsidR="00043041" w:rsidRPr="000E11DD" w:rsidRDefault="00483249" w:rsidP="00A514A0">
      <w:pPr>
        <w:ind w:firstLine="1843"/>
        <w:rPr>
          <w:b/>
        </w:rPr>
      </w:pPr>
      <w:r w:rsidRPr="000E11DD">
        <w:t xml:space="preserve"> </w:t>
      </w:r>
      <w:r w:rsidRPr="000E11DD">
        <w:rPr>
          <w:b/>
        </w:rPr>
        <w:t>Общая оценка эффективности реализации подпрограммы</w:t>
      </w:r>
      <w:r w:rsidR="00373F5D" w:rsidRPr="000E11DD">
        <w:rPr>
          <w:b/>
        </w:rPr>
        <w:t xml:space="preserve"> </w:t>
      </w:r>
      <w:r w:rsidRPr="000E11DD">
        <w:rPr>
          <w:b/>
        </w:rPr>
        <w:t>-</w:t>
      </w:r>
      <w:r w:rsidR="00373F5D" w:rsidRPr="000E11DD">
        <w:rPr>
          <w:b/>
        </w:rPr>
        <w:t xml:space="preserve"> </w:t>
      </w:r>
      <w:r w:rsidRPr="000E11DD">
        <w:rPr>
          <w:b/>
        </w:rPr>
        <w:t xml:space="preserve">4 приемлемый уровень эффективности </w:t>
      </w:r>
      <w:r w:rsidR="00373F5D" w:rsidRPr="000E11DD">
        <w:t>(необходим контроль выполнени</w:t>
      </w:r>
      <w:r w:rsidR="001759A2">
        <w:t>я</w:t>
      </w:r>
      <w:r w:rsidR="00373F5D" w:rsidRPr="000E11DD">
        <w:t xml:space="preserve"> запланированных показателей</w:t>
      </w:r>
      <w:r w:rsidRPr="000E11DD">
        <w:t>)</w:t>
      </w:r>
      <w:r w:rsidR="00A514A0">
        <w:t xml:space="preserve"> </w:t>
      </w:r>
      <w:r w:rsidR="00043041" w:rsidRPr="000E11DD">
        <w:rPr>
          <w:b/>
        </w:rPr>
        <w:br w:type="page"/>
      </w:r>
    </w:p>
    <w:p w:rsidR="00DB54A7" w:rsidRPr="000E11DD" w:rsidRDefault="001D5C49" w:rsidP="007B5F66">
      <w:pPr>
        <w:jc w:val="center"/>
        <w:rPr>
          <w:b/>
        </w:rPr>
      </w:pPr>
      <w:r w:rsidRPr="000E11DD">
        <w:rPr>
          <w:b/>
        </w:rPr>
        <w:lastRenderedPageBreak/>
        <w:t>7</w:t>
      </w:r>
      <w:r w:rsidR="0031310F" w:rsidRPr="000E11DD">
        <w:rPr>
          <w:b/>
        </w:rPr>
        <w:t xml:space="preserve">. Подпрограмма «Транспортная </w:t>
      </w:r>
      <w:proofErr w:type="gramStart"/>
      <w:r w:rsidR="0031310F" w:rsidRPr="000E11DD">
        <w:rPr>
          <w:b/>
        </w:rPr>
        <w:t>инфраструктура</w:t>
      </w:r>
      <w:proofErr w:type="gramEnd"/>
      <w:r w:rsidR="0031310F" w:rsidRPr="000E11DD">
        <w:rPr>
          <w:b/>
        </w:rPr>
        <w:t xml:space="preserve"> ЗАТО г.</w:t>
      </w:r>
      <w:r w:rsidR="00801210">
        <w:rPr>
          <w:b/>
        </w:rPr>
        <w:t xml:space="preserve"> </w:t>
      </w:r>
      <w:r w:rsidR="0031310F" w:rsidRPr="000E11DD">
        <w:rPr>
          <w:b/>
        </w:rPr>
        <w:t>Североморск» на 2018-2020 годы</w:t>
      </w:r>
    </w:p>
    <w:p w:rsidR="002D26F8" w:rsidRDefault="002D26F8" w:rsidP="007B5F66">
      <w:pPr>
        <w:jc w:val="center"/>
        <w:rPr>
          <w:b/>
        </w:rPr>
      </w:pPr>
    </w:p>
    <w:tbl>
      <w:tblPr>
        <w:tblStyle w:val="a5"/>
        <w:tblW w:w="15134" w:type="dxa"/>
        <w:tblLayout w:type="fixed"/>
        <w:tblLook w:val="04A0" w:firstRow="1" w:lastRow="0" w:firstColumn="1" w:lastColumn="0" w:noHBand="0" w:noVBand="1"/>
      </w:tblPr>
      <w:tblGrid>
        <w:gridCol w:w="682"/>
        <w:gridCol w:w="3395"/>
        <w:gridCol w:w="851"/>
        <w:gridCol w:w="992"/>
        <w:gridCol w:w="1138"/>
        <w:gridCol w:w="1072"/>
        <w:gridCol w:w="909"/>
        <w:gridCol w:w="2268"/>
        <w:gridCol w:w="709"/>
        <w:gridCol w:w="709"/>
        <w:gridCol w:w="992"/>
        <w:gridCol w:w="1417"/>
      </w:tblGrid>
      <w:tr w:rsidR="00801210" w:rsidRPr="00801210" w:rsidTr="0080777A">
        <w:trPr>
          <w:trHeight w:val="315"/>
        </w:trPr>
        <w:tc>
          <w:tcPr>
            <w:tcW w:w="682" w:type="dxa"/>
            <w:vMerge w:val="restart"/>
            <w:noWrap/>
            <w:hideMark/>
          </w:tcPr>
          <w:p w:rsidR="00801210" w:rsidRPr="00801210" w:rsidRDefault="00801210">
            <w:pPr>
              <w:jc w:val="center"/>
              <w:rPr>
                <w:b/>
                <w:sz w:val="16"/>
                <w:szCs w:val="16"/>
              </w:rPr>
            </w:pPr>
            <w:r w:rsidRPr="00801210">
              <w:rPr>
                <w:b/>
                <w:sz w:val="16"/>
                <w:szCs w:val="16"/>
              </w:rPr>
              <w:t>№п/п</w:t>
            </w:r>
          </w:p>
        </w:tc>
        <w:tc>
          <w:tcPr>
            <w:tcW w:w="3395" w:type="dxa"/>
            <w:vMerge w:val="restart"/>
            <w:noWrap/>
            <w:hideMark/>
          </w:tcPr>
          <w:p w:rsidR="00801210" w:rsidRPr="00801210" w:rsidRDefault="00801210">
            <w:pPr>
              <w:jc w:val="center"/>
              <w:rPr>
                <w:b/>
                <w:sz w:val="16"/>
                <w:szCs w:val="16"/>
              </w:rPr>
            </w:pPr>
            <w:r w:rsidRPr="00801210">
              <w:rPr>
                <w:b/>
                <w:sz w:val="16"/>
                <w:szCs w:val="16"/>
              </w:rPr>
              <w:t>Цель, задачи, мероприятия</w:t>
            </w:r>
          </w:p>
        </w:tc>
        <w:tc>
          <w:tcPr>
            <w:tcW w:w="851" w:type="dxa"/>
            <w:vMerge w:val="restart"/>
            <w:hideMark/>
          </w:tcPr>
          <w:p w:rsidR="00801210" w:rsidRPr="00801210" w:rsidRDefault="00801210">
            <w:pPr>
              <w:jc w:val="center"/>
              <w:rPr>
                <w:b/>
                <w:sz w:val="16"/>
                <w:szCs w:val="16"/>
              </w:rPr>
            </w:pPr>
            <w:r w:rsidRPr="00801210">
              <w:rPr>
                <w:b/>
                <w:sz w:val="16"/>
                <w:szCs w:val="16"/>
              </w:rPr>
              <w:t>Срок выполнения (квартал, год)</w:t>
            </w:r>
          </w:p>
        </w:tc>
        <w:tc>
          <w:tcPr>
            <w:tcW w:w="992" w:type="dxa"/>
            <w:vMerge w:val="restart"/>
            <w:hideMark/>
          </w:tcPr>
          <w:p w:rsidR="00801210" w:rsidRPr="00801210" w:rsidRDefault="00801210">
            <w:pPr>
              <w:jc w:val="center"/>
              <w:rPr>
                <w:b/>
                <w:sz w:val="16"/>
                <w:szCs w:val="16"/>
              </w:rPr>
            </w:pPr>
            <w:r w:rsidRPr="00801210">
              <w:rPr>
                <w:b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2210" w:type="dxa"/>
            <w:gridSpan w:val="2"/>
            <w:hideMark/>
          </w:tcPr>
          <w:p w:rsidR="00801210" w:rsidRPr="00801210" w:rsidRDefault="00801210">
            <w:pPr>
              <w:jc w:val="center"/>
              <w:rPr>
                <w:b/>
                <w:sz w:val="16"/>
                <w:szCs w:val="16"/>
              </w:rPr>
            </w:pPr>
            <w:r w:rsidRPr="00801210">
              <w:rPr>
                <w:b/>
                <w:sz w:val="16"/>
                <w:szCs w:val="16"/>
              </w:rPr>
              <w:t>Объемы финансирования, тыс. руб.</w:t>
            </w:r>
          </w:p>
        </w:tc>
        <w:tc>
          <w:tcPr>
            <w:tcW w:w="909" w:type="dxa"/>
            <w:vMerge w:val="restart"/>
            <w:hideMark/>
          </w:tcPr>
          <w:p w:rsidR="00801210" w:rsidRPr="00801210" w:rsidRDefault="00801210">
            <w:pPr>
              <w:jc w:val="center"/>
              <w:rPr>
                <w:b/>
                <w:sz w:val="16"/>
                <w:szCs w:val="16"/>
              </w:rPr>
            </w:pPr>
            <w:r w:rsidRPr="00801210">
              <w:rPr>
                <w:b/>
                <w:sz w:val="16"/>
                <w:szCs w:val="16"/>
              </w:rPr>
              <w:t>Процент освоения, % (гр.6/гр.5)</w:t>
            </w:r>
          </w:p>
        </w:tc>
        <w:tc>
          <w:tcPr>
            <w:tcW w:w="4678" w:type="dxa"/>
            <w:gridSpan w:val="4"/>
            <w:hideMark/>
          </w:tcPr>
          <w:p w:rsidR="00801210" w:rsidRPr="00801210" w:rsidRDefault="00801210">
            <w:pPr>
              <w:jc w:val="center"/>
              <w:rPr>
                <w:b/>
                <w:sz w:val="16"/>
                <w:szCs w:val="16"/>
              </w:rPr>
            </w:pPr>
            <w:r w:rsidRPr="00801210">
              <w:rPr>
                <w:b/>
                <w:sz w:val="16"/>
                <w:szCs w:val="16"/>
              </w:rPr>
              <w:t>Показатели (индикаторы) результативности выполнения мероприятий</w:t>
            </w:r>
          </w:p>
        </w:tc>
        <w:tc>
          <w:tcPr>
            <w:tcW w:w="1417" w:type="dxa"/>
            <w:vMerge w:val="restart"/>
            <w:hideMark/>
          </w:tcPr>
          <w:p w:rsidR="00801210" w:rsidRPr="00801210" w:rsidRDefault="00801210">
            <w:pPr>
              <w:jc w:val="center"/>
              <w:rPr>
                <w:b/>
                <w:sz w:val="16"/>
                <w:szCs w:val="16"/>
              </w:rPr>
            </w:pPr>
            <w:r w:rsidRPr="00801210">
              <w:rPr>
                <w:b/>
                <w:sz w:val="16"/>
                <w:szCs w:val="16"/>
              </w:rPr>
              <w:t>Исполнители, перечень организаций, участвующих в реализации мероприятий</w:t>
            </w:r>
          </w:p>
        </w:tc>
      </w:tr>
      <w:tr w:rsidR="00801210" w:rsidRPr="00801210" w:rsidTr="0080777A">
        <w:trPr>
          <w:trHeight w:val="945"/>
        </w:trPr>
        <w:tc>
          <w:tcPr>
            <w:tcW w:w="682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395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8" w:type="dxa"/>
            <w:hideMark/>
          </w:tcPr>
          <w:p w:rsidR="00801210" w:rsidRPr="00801210" w:rsidRDefault="00801210">
            <w:pPr>
              <w:jc w:val="center"/>
              <w:rPr>
                <w:b/>
                <w:sz w:val="16"/>
                <w:szCs w:val="16"/>
              </w:rPr>
            </w:pPr>
            <w:r w:rsidRPr="00801210">
              <w:rPr>
                <w:b/>
                <w:sz w:val="16"/>
                <w:szCs w:val="16"/>
              </w:rPr>
              <w:t>Уточненные бюджетные ассигнования</w:t>
            </w:r>
          </w:p>
        </w:tc>
        <w:tc>
          <w:tcPr>
            <w:tcW w:w="1072" w:type="dxa"/>
            <w:hideMark/>
          </w:tcPr>
          <w:p w:rsidR="00801210" w:rsidRPr="00801210" w:rsidRDefault="00801210">
            <w:pPr>
              <w:jc w:val="center"/>
              <w:rPr>
                <w:b/>
                <w:sz w:val="16"/>
                <w:szCs w:val="16"/>
              </w:rPr>
            </w:pPr>
            <w:r w:rsidRPr="00801210">
              <w:rPr>
                <w:b/>
                <w:sz w:val="16"/>
                <w:szCs w:val="16"/>
              </w:rPr>
              <w:t>Кассовый расход</w:t>
            </w:r>
          </w:p>
        </w:tc>
        <w:tc>
          <w:tcPr>
            <w:tcW w:w="909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268" w:type="dxa"/>
            <w:hideMark/>
          </w:tcPr>
          <w:p w:rsidR="00801210" w:rsidRPr="00801210" w:rsidRDefault="00801210">
            <w:pPr>
              <w:jc w:val="center"/>
              <w:rPr>
                <w:b/>
                <w:sz w:val="16"/>
                <w:szCs w:val="16"/>
              </w:rPr>
            </w:pPr>
            <w:r w:rsidRPr="00801210">
              <w:rPr>
                <w:b/>
                <w:sz w:val="16"/>
                <w:szCs w:val="16"/>
              </w:rPr>
              <w:t>Наименование, ед. измерения</w:t>
            </w:r>
          </w:p>
        </w:tc>
        <w:tc>
          <w:tcPr>
            <w:tcW w:w="709" w:type="dxa"/>
            <w:noWrap/>
            <w:hideMark/>
          </w:tcPr>
          <w:p w:rsidR="00801210" w:rsidRPr="00801210" w:rsidRDefault="00801210">
            <w:pPr>
              <w:jc w:val="center"/>
              <w:rPr>
                <w:b/>
                <w:sz w:val="16"/>
                <w:szCs w:val="16"/>
              </w:rPr>
            </w:pPr>
            <w:r w:rsidRPr="00801210">
              <w:rPr>
                <w:b/>
                <w:sz w:val="16"/>
                <w:szCs w:val="16"/>
              </w:rPr>
              <w:t>План</w:t>
            </w:r>
          </w:p>
        </w:tc>
        <w:tc>
          <w:tcPr>
            <w:tcW w:w="709" w:type="dxa"/>
            <w:noWrap/>
            <w:hideMark/>
          </w:tcPr>
          <w:p w:rsidR="00801210" w:rsidRPr="00801210" w:rsidRDefault="00801210">
            <w:pPr>
              <w:jc w:val="center"/>
              <w:rPr>
                <w:b/>
                <w:sz w:val="16"/>
                <w:szCs w:val="16"/>
              </w:rPr>
            </w:pPr>
            <w:r w:rsidRPr="00801210">
              <w:rPr>
                <w:b/>
                <w:sz w:val="16"/>
                <w:szCs w:val="16"/>
              </w:rPr>
              <w:t>Факт</w:t>
            </w:r>
          </w:p>
        </w:tc>
        <w:tc>
          <w:tcPr>
            <w:tcW w:w="992" w:type="dxa"/>
            <w:hideMark/>
          </w:tcPr>
          <w:p w:rsidR="00801210" w:rsidRPr="00801210" w:rsidRDefault="00801210">
            <w:pPr>
              <w:jc w:val="center"/>
              <w:rPr>
                <w:b/>
                <w:sz w:val="16"/>
                <w:szCs w:val="16"/>
              </w:rPr>
            </w:pPr>
            <w:r w:rsidRPr="00801210">
              <w:rPr>
                <w:b/>
                <w:sz w:val="16"/>
                <w:szCs w:val="16"/>
              </w:rPr>
              <w:t>Процент исполнения, % (гр.10/гр.9)</w:t>
            </w:r>
          </w:p>
        </w:tc>
        <w:tc>
          <w:tcPr>
            <w:tcW w:w="1417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801210" w:rsidRPr="00801210" w:rsidTr="0080777A">
        <w:trPr>
          <w:trHeight w:val="315"/>
        </w:trPr>
        <w:tc>
          <w:tcPr>
            <w:tcW w:w="682" w:type="dxa"/>
            <w:noWrap/>
            <w:hideMark/>
          </w:tcPr>
          <w:p w:rsidR="00801210" w:rsidRPr="00801210" w:rsidRDefault="00801210">
            <w:pPr>
              <w:jc w:val="center"/>
              <w:rPr>
                <w:b/>
                <w:sz w:val="16"/>
                <w:szCs w:val="16"/>
              </w:rPr>
            </w:pPr>
            <w:r w:rsidRPr="00801210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3395" w:type="dxa"/>
            <w:noWrap/>
            <w:hideMark/>
          </w:tcPr>
          <w:p w:rsidR="00801210" w:rsidRPr="00801210" w:rsidRDefault="00801210">
            <w:pPr>
              <w:jc w:val="center"/>
              <w:rPr>
                <w:b/>
                <w:sz w:val="16"/>
                <w:szCs w:val="16"/>
              </w:rPr>
            </w:pPr>
            <w:r w:rsidRPr="00801210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851" w:type="dxa"/>
            <w:noWrap/>
            <w:hideMark/>
          </w:tcPr>
          <w:p w:rsidR="00801210" w:rsidRPr="00801210" w:rsidRDefault="00801210">
            <w:pPr>
              <w:jc w:val="center"/>
              <w:rPr>
                <w:b/>
                <w:sz w:val="16"/>
                <w:szCs w:val="16"/>
              </w:rPr>
            </w:pPr>
            <w:r w:rsidRPr="00801210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hideMark/>
          </w:tcPr>
          <w:p w:rsidR="00801210" w:rsidRPr="00801210" w:rsidRDefault="00801210">
            <w:pPr>
              <w:jc w:val="center"/>
              <w:rPr>
                <w:b/>
                <w:sz w:val="16"/>
                <w:szCs w:val="16"/>
              </w:rPr>
            </w:pPr>
            <w:r w:rsidRPr="00801210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138" w:type="dxa"/>
            <w:noWrap/>
            <w:hideMark/>
          </w:tcPr>
          <w:p w:rsidR="00801210" w:rsidRPr="00801210" w:rsidRDefault="00801210">
            <w:pPr>
              <w:jc w:val="center"/>
              <w:rPr>
                <w:b/>
                <w:sz w:val="16"/>
                <w:szCs w:val="16"/>
              </w:rPr>
            </w:pPr>
            <w:r w:rsidRPr="00801210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072" w:type="dxa"/>
            <w:noWrap/>
            <w:hideMark/>
          </w:tcPr>
          <w:p w:rsidR="00801210" w:rsidRPr="00801210" w:rsidRDefault="00801210">
            <w:pPr>
              <w:jc w:val="center"/>
              <w:rPr>
                <w:b/>
                <w:sz w:val="16"/>
                <w:szCs w:val="16"/>
              </w:rPr>
            </w:pPr>
            <w:r w:rsidRPr="00801210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909" w:type="dxa"/>
            <w:noWrap/>
            <w:hideMark/>
          </w:tcPr>
          <w:p w:rsidR="00801210" w:rsidRPr="00801210" w:rsidRDefault="00801210">
            <w:pPr>
              <w:jc w:val="center"/>
              <w:rPr>
                <w:b/>
                <w:sz w:val="16"/>
                <w:szCs w:val="16"/>
              </w:rPr>
            </w:pPr>
            <w:r w:rsidRPr="00801210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2268" w:type="dxa"/>
            <w:noWrap/>
            <w:hideMark/>
          </w:tcPr>
          <w:p w:rsidR="00801210" w:rsidRPr="00801210" w:rsidRDefault="00801210">
            <w:pPr>
              <w:jc w:val="center"/>
              <w:rPr>
                <w:b/>
                <w:sz w:val="16"/>
                <w:szCs w:val="16"/>
              </w:rPr>
            </w:pPr>
            <w:r w:rsidRPr="00801210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709" w:type="dxa"/>
            <w:noWrap/>
            <w:hideMark/>
          </w:tcPr>
          <w:p w:rsidR="00801210" w:rsidRPr="00801210" w:rsidRDefault="00801210">
            <w:pPr>
              <w:jc w:val="center"/>
              <w:rPr>
                <w:b/>
                <w:sz w:val="16"/>
                <w:szCs w:val="16"/>
              </w:rPr>
            </w:pPr>
            <w:r w:rsidRPr="00801210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709" w:type="dxa"/>
            <w:noWrap/>
            <w:hideMark/>
          </w:tcPr>
          <w:p w:rsidR="00801210" w:rsidRPr="00801210" w:rsidRDefault="00801210">
            <w:pPr>
              <w:jc w:val="center"/>
              <w:rPr>
                <w:b/>
                <w:sz w:val="16"/>
                <w:szCs w:val="16"/>
              </w:rPr>
            </w:pPr>
            <w:r w:rsidRPr="00801210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992" w:type="dxa"/>
            <w:noWrap/>
            <w:hideMark/>
          </w:tcPr>
          <w:p w:rsidR="00801210" w:rsidRPr="00801210" w:rsidRDefault="00801210">
            <w:pPr>
              <w:jc w:val="center"/>
              <w:rPr>
                <w:b/>
                <w:sz w:val="16"/>
                <w:szCs w:val="16"/>
              </w:rPr>
            </w:pPr>
            <w:r w:rsidRPr="00801210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1417" w:type="dxa"/>
            <w:noWrap/>
            <w:hideMark/>
          </w:tcPr>
          <w:p w:rsidR="00801210" w:rsidRPr="00801210" w:rsidRDefault="00801210">
            <w:pPr>
              <w:jc w:val="center"/>
              <w:rPr>
                <w:b/>
                <w:sz w:val="16"/>
                <w:szCs w:val="16"/>
              </w:rPr>
            </w:pPr>
            <w:r w:rsidRPr="00801210">
              <w:rPr>
                <w:b/>
                <w:sz w:val="16"/>
                <w:szCs w:val="16"/>
              </w:rPr>
              <w:t>12</w:t>
            </w:r>
          </w:p>
        </w:tc>
      </w:tr>
      <w:tr w:rsidR="00801210" w:rsidRPr="00801210" w:rsidTr="0080777A">
        <w:trPr>
          <w:trHeight w:val="480"/>
        </w:trPr>
        <w:tc>
          <w:tcPr>
            <w:tcW w:w="15134" w:type="dxa"/>
            <w:gridSpan w:val="12"/>
            <w:hideMark/>
          </w:tcPr>
          <w:p w:rsidR="00801210" w:rsidRPr="00801210" w:rsidRDefault="00801210" w:rsidP="00801210">
            <w:pPr>
              <w:rPr>
                <w:b/>
                <w:bCs/>
                <w:sz w:val="16"/>
                <w:szCs w:val="16"/>
              </w:rPr>
            </w:pPr>
            <w:r w:rsidRPr="00801210">
              <w:rPr>
                <w:b/>
                <w:bCs/>
                <w:sz w:val="16"/>
                <w:szCs w:val="16"/>
              </w:rPr>
              <w:t>Цель.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Pr="00801210">
              <w:rPr>
                <w:b/>
                <w:bCs/>
                <w:sz w:val="16"/>
                <w:szCs w:val="16"/>
              </w:rPr>
              <w:t xml:space="preserve">Формирование современной и эффективной транспортной инфраструктуры и повышение доступности услуг транспортного комплекса для населения муниципального </w:t>
            </w:r>
            <w:proofErr w:type="gramStart"/>
            <w:r w:rsidRPr="00801210">
              <w:rPr>
                <w:b/>
                <w:bCs/>
                <w:sz w:val="16"/>
                <w:szCs w:val="16"/>
              </w:rPr>
              <w:t>образования</w:t>
            </w:r>
            <w:proofErr w:type="gramEnd"/>
            <w:r w:rsidRPr="00801210">
              <w:rPr>
                <w:b/>
                <w:bCs/>
                <w:sz w:val="16"/>
                <w:szCs w:val="16"/>
              </w:rPr>
              <w:t xml:space="preserve"> ЗАТО г.Североморск</w:t>
            </w:r>
          </w:p>
        </w:tc>
      </w:tr>
      <w:tr w:rsidR="005A22FD" w:rsidRPr="00801210" w:rsidTr="0080777A">
        <w:trPr>
          <w:trHeight w:val="415"/>
        </w:trPr>
        <w:tc>
          <w:tcPr>
            <w:tcW w:w="9039" w:type="dxa"/>
            <w:gridSpan w:val="7"/>
            <w:vAlign w:val="center"/>
            <w:hideMark/>
          </w:tcPr>
          <w:p w:rsidR="005A22FD" w:rsidRPr="000E11DD" w:rsidRDefault="005A22FD" w:rsidP="005A22F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0E11DD">
              <w:rPr>
                <w:b/>
                <w:bCs/>
                <w:color w:val="000000"/>
                <w:sz w:val="16"/>
                <w:szCs w:val="16"/>
              </w:rPr>
              <w:t xml:space="preserve">Задача 1. </w:t>
            </w:r>
            <w:r w:rsidRPr="000E11DD">
              <w:rPr>
                <w:color w:val="000000"/>
                <w:sz w:val="16"/>
                <w:szCs w:val="16"/>
              </w:rPr>
              <w:t xml:space="preserve">Организация транспортного обслуживания населения на территории муниципального </w:t>
            </w:r>
            <w:proofErr w:type="gramStart"/>
            <w:r w:rsidRPr="000E11DD">
              <w:rPr>
                <w:color w:val="000000"/>
                <w:sz w:val="16"/>
                <w:szCs w:val="16"/>
              </w:rPr>
              <w:t>образования</w:t>
            </w:r>
            <w:proofErr w:type="gramEnd"/>
            <w:r w:rsidRPr="000E11DD">
              <w:rPr>
                <w:color w:val="000000"/>
                <w:sz w:val="16"/>
                <w:szCs w:val="16"/>
              </w:rPr>
              <w:t xml:space="preserve"> ЗАТО г.Североморск автомобильным транспортом по муниципальным маршрутам регулярных перевозок с предоставлением права льготного проезда отдельным категориям граждан</w:t>
            </w:r>
          </w:p>
        </w:tc>
        <w:tc>
          <w:tcPr>
            <w:tcW w:w="2268" w:type="dxa"/>
            <w:vAlign w:val="center"/>
          </w:tcPr>
          <w:p w:rsidR="005A22FD" w:rsidRPr="0080777A" w:rsidRDefault="005A22FD" w:rsidP="0080777A">
            <w:pPr>
              <w:rPr>
                <w:sz w:val="16"/>
                <w:szCs w:val="16"/>
              </w:rPr>
            </w:pPr>
            <w:r w:rsidRPr="0080777A">
              <w:rPr>
                <w:sz w:val="16"/>
                <w:szCs w:val="16"/>
              </w:rPr>
              <w:t>Количество обслуживаемых муниципальных маршрутов регулярных перевозок автомобильным транспортом с предоставлением права льготного проезда отдельным категориям граждан, ед.</w:t>
            </w:r>
          </w:p>
        </w:tc>
        <w:tc>
          <w:tcPr>
            <w:tcW w:w="709" w:type="dxa"/>
            <w:vAlign w:val="center"/>
          </w:tcPr>
          <w:p w:rsidR="005A22FD" w:rsidRPr="0080777A" w:rsidRDefault="005A22FD" w:rsidP="005A22FD">
            <w:pPr>
              <w:jc w:val="center"/>
              <w:rPr>
                <w:sz w:val="16"/>
                <w:szCs w:val="16"/>
              </w:rPr>
            </w:pPr>
            <w:r w:rsidRPr="0080777A"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vAlign w:val="center"/>
          </w:tcPr>
          <w:p w:rsidR="005A22FD" w:rsidRPr="0080777A" w:rsidRDefault="005A22FD" w:rsidP="005A22FD">
            <w:pPr>
              <w:jc w:val="center"/>
              <w:rPr>
                <w:sz w:val="16"/>
                <w:szCs w:val="16"/>
              </w:rPr>
            </w:pPr>
            <w:r w:rsidRPr="0080777A">
              <w:rPr>
                <w:sz w:val="16"/>
                <w:szCs w:val="16"/>
              </w:rPr>
              <w:t>10</w:t>
            </w:r>
          </w:p>
        </w:tc>
        <w:tc>
          <w:tcPr>
            <w:tcW w:w="992" w:type="dxa"/>
            <w:vAlign w:val="center"/>
          </w:tcPr>
          <w:p w:rsidR="005A22FD" w:rsidRPr="0080777A" w:rsidRDefault="005A22FD" w:rsidP="005A22FD">
            <w:pPr>
              <w:jc w:val="center"/>
              <w:rPr>
                <w:sz w:val="16"/>
                <w:szCs w:val="16"/>
              </w:rPr>
            </w:pPr>
            <w:r w:rsidRPr="0080777A">
              <w:rPr>
                <w:sz w:val="16"/>
                <w:szCs w:val="16"/>
              </w:rPr>
              <w:t>100%</w:t>
            </w:r>
          </w:p>
        </w:tc>
        <w:tc>
          <w:tcPr>
            <w:tcW w:w="1417" w:type="dxa"/>
            <w:vAlign w:val="center"/>
          </w:tcPr>
          <w:p w:rsidR="005A22FD" w:rsidRPr="0080777A" w:rsidRDefault="005A22FD" w:rsidP="005A22FD">
            <w:pPr>
              <w:rPr>
                <w:b/>
                <w:bCs/>
                <w:sz w:val="16"/>
                <w:szCs w:val="16"/>
              </w:rPr>
            </w:pPr>
            <w:r w:rsidRPr="0080777A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801210" w:rsidRPr="00801210" w:rsidTr="0080777A">
        <w:trPr>
          <w:trHeight w:val="323"/>
        </w:trPr>
        <w:tc>
          <w:tcPr>
            <w:tcW w:w="682" w:type="dxa"/>
            <w:vMerge w:val="restart"/>
            <w:hideMark/>
          </w:tcPr>
          <w:p w:rsidR="00801210" w:rsidRPr="00801210" w:rsidRDefault="00801210">
            <w:pPr>
              <w:jc w:val="center"/>
              <w:rPr>
                <w:b/>
                <w:sz w:val="16"/>
                <w:szCs w:val="16"/>
              </w:rPr>
            </w:pPr>
            <w:r w:rsidRPr="00801210">
              <w:rPr>
                <w:b/>
                <w:sz w:val="16"/>
                <w:szCs w:val="16"/>
              </w:rPr>
              <w:t>1.1</w:t>
            </w:r>
          </w:p>
        </w:tc>
        <w:tc>
          <w:tcPr>
            <w:tcW w:w="3395" w:type="dxa"/>
            <w:vMerge w:val="restart"/>
            <w:hideMark/>
          </w:tcPr>
          <w:p w:rsidR="00801210" w:rsidRPr="00801210" w:rsidRDefault="00801210" w:rsidP="00801210">
            <w:pPr>
              <w:rPr>
                <w:b/>
                <w:sz w:val="16"/>
                <w:szCs w:val="16"/>
              </w:rPr>
            </w:pPr>
            <w:r w:rsidRPr="00801210">
              <w:rPr>
                <w:b/>
                <w:sz w:val="16"/>
                <w:szCs w:val="16"/>
              </w:rPr>
              <w:t xml:space="preserve">Основное мероприятие 1.Транспортное обслуживание населения автомобильным транспортом на муниципальных маршрутах регулярных перевозок в </w:t>
            </w:r>
            <w:proofErr w:type="gramStart"/>
            <w:r w:rsidRPr="00801210">
              <w:rPr>
                <w:b/>
                <w:sz w:val="16"/>
                <w:szCs w:val="16"/>
              </w:rPr>
              <w:t>границах</w:t>
            </w:r>
            <w:proofErr w:type="gramEnd"/>
            <w:r w:rsidRPr="00801210">
              <w:rPr>
                <w:b/>
                <w:sz w:val="16"/>
                <w:szCs w:val="16"/>
              </w:rPr>
              <w:t xml:space="preserve"> ЗАТО г.Североморск</w:t>
            </w:r>
          </w:p>
        </w:tc>
        <w:tc>
          <w:tcPr>
            <w:tcW w:w="851" w:type="dxa"/>
            <w:hideMark/>
          </w:tcPr>
          <w:p w:rsidR="00801210" w:rsidRPr="00801210" w:rsidRDefault="00801210">
            <w:pPr>
              <w:jc w:val="center"/>
              <w:rPr>
                <w:b/>
                <w:sz w:val="16"/>
                <w:szCs w:val="16"/>
              </w:rPr>
            </w:pPr>
            <w:r w:rsidRPr="00801210">
              <w:rPr>
                <w:b/>
                <w:sz w:val="16"/>
                <w:szCs w:val="16"/>
              </w:rPr>
              <w:t>2018-2020</w:t>
            </w:r>
          </w:p>
        </w:tc>
        <w:tc>
          <w:tcPr>
            <w:tcW w:w="992" w:type="dxa"/>
            <w:hideMark/>
          </w:tcPr>
          <w:p w:rsidR="00801210" w:rsidRPr="00801210" w:rsidRDefault="00801210" w:rsidP="00801210">
            <w:pPr>
              <w:jc w:val="center"/>
              <w:rPr>
                <w:b/>
                <w:sz w:val="16"/>
                <w:szCs w:val="16"/>
              </w:rPr>
            </w:pPr>
            <w:r w:rsidRPr="00801210">
              <w:rPr>
                <w:b/>
                <w:sz w:val="16"/>
                <w:szCs w:val="16"/>
              </w:rPr>
              <w:t>Всего:</w:t>
            </w:r>
          </w:p>
        </w:tc>
        <w:tc>
          <w:tcPr>
            <w:tcW w:w="1138" w:type="dxa"/>
            <w:hideMark/>
          </w:tcPr>
          <w:p w:rsidR="00801210" w:rsidRPr="00801210" w:rsidRDefault="00801210" w:rsidP="00801210">
            <w:pPr>
              <w:jc w:val="center"/>
              <w:rPr>
                <w:b/>
                <w:sz w:val="16"/>
                <w:szCs w:val="16"/>
              </w:rPr>
            </w:pPr>
            <w:r w:rsidRPr="00801210">
              <w:rPr>
                <w:b/>
                <w:sz w:val="16"/>
                <w:szCs w:val="16"/>
              </w:rPr>
              <w:t>35 152,04</w:t>
            </w:r>
          </w:p>
        </w:tc>
        <w:tc>
          <w:tcPr>
            <w:tcW w:w="1072" w:type="dxa"/>
            <w:hideMark/>
          </w:tcPr>
          <w:p w:rsidR="00801210" w:rsidRPr="00801210" w:rsidRDefault="00801210" w:rsidP="00801210">
            <w:pPr>
              <w:jc w:val="center"/>
              <w:rPr>
                <w:b/>
                <w:sz w:val="16"/>
                <w:szCs w:val="16"/>
              </w:rPr>
            </w:pPr>
            <w:r w:rsidRPr="00801210">
              <w:rPr>
                <w:b/>
                <w:sz w:val="16"/>
                <w:szCs w:val="16"/>
              </w:rPr>
              <w:t>34 509,29</w:t>
            </w:r>
          </w:p>
        </w:tc>
        <w:tc>
          <w:tcPr>
            <w:tcW w:w="909" w:type="dxa"/>
            <w:hideMark/>
          </w:tcPr>
          <w:p w:rsidR="00801210" w:rsidRPr="00801210" w:rsidRDefault="00801210" w:rsidP="00801210">
            <w:pPr>
              <w:jc w:val="center"/>
              <w:rPr>
                <w:b/>
                <w:sz w:val="16"/>
                <w:szCs w:val="16"/>
              </w:rPr>
            </w:pPr>
            <w:r w:rsidRPr="00801210">
              <w:rPr>
                <w:b/>
                <w:sz w:val="16"/>
                <w:szCs w:val="16"/>
              </w:rPr>
              <w:t>98,17%</w:t>
            </w:r>
          </w:p>
        </w:tc>
        <w:tc>
          <w:tcPr>
            <w:tcW w:w="6095" w:type="dxa"/>
            <w:gridSpan w:val="5"/>
            <w:vMerge w:val="restart"/>
            <w:hideMark/>
          </w:tcPr>
          <w:p w:rsidR="00801210" w:rsidRPr="0080777A" w:rsidRDefault="00801210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80777A">
              <w:rPr>
                <w:b/>
                <w:bCs/>
                <w:i/>
                <w:iCs/>
                <w:sz w:val="16"/>
                <w:szCs w:val="16"/>
              </w:rPr>
              <w:t> </w:t>
            </w:r>
          </w:p>
        </w:tc>
      </w:tr>
      <w:tr w:rsidR="00801210" w:rsidRPr="00801210" w:rsidTr="0080777A">
        <w:trPr>
          <w:trHeight w:val="323"/>
        </w:trPr>
        <w:tc>
          <w:tcPr>
            <w:tcW w:w="682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395" w:type="dxa"/>
            <w:vMerge/>
            <w:hideMark/>
          </w:tcPr>
          <w:p w:rsidR="00801210" w:rsidRPr="00801210" w:rsidRDefault="00801210" w:rsidP="00801210">
            <w:pPr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hideMark/>
          </w:tcPr>
          <w:p w:rsidR="00801210" w:rsidRPr="00801210" w:rsidRDefault="00801210">
            <w:pPr>
              <w:jc w:val="center"/>
              <w:rPr>
                <w:b/>
                <w:sz w:val="16"/>
                <w:szCs w:val="16"/>
              </w:rPr>
            </w:pPr>
            <w:r w:rsidRPr="00801210">
              <w:rPr>
                <w:b/>
                <w:sz w:val="16"/>
                <w:szCs w:val="16"/>
              </w:rPr>
              <w:t xml:space="preserve">в </w:t>
            </w:r>
            <w:proofErr w:type="spellStart"/>
            <w:r w:rsidRPr="00801210">
              <w:rPr>
                <w:b/>
                <w:sz w:val="16"/>
                <w:szCs w:val="16"/>
              </w:rPr>
              <w:t>т.ч</w:t>
            </w:r>
            <w:proofErr w:type="spellEnd"/>
            <w:r w:rsidRPr="00801210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992" w:type="dxa"/>
            <w:hideMark/>
          </w:tcPr>
          <w:p w:rsidR="00801210" w:rsidRPr="00801210" w:rsidRDefault="00801210" w:rsidP="00801210">
            <w:pPr>
              <w:jc w:val="center"/>
              <w:rPr>
                <w:b/>
                <w:sz w:val="16"/>
                <w:szCs w:val="16"/>
              </w:rPr>
            </w:pPr>
            <w:r w:rsidRPr="00801210">
              <w:rPr>
                <w:b/>
                <w:sz w:val="16"/>
                <w:szCs w:val="16"/>
              </w:rPr>
              <w:t>МБ</w:t>
            </w:r>
          </w:p>
        </w:tc>
        <w:tc>
          <w:tcPr>
            <w:tcW w:w="1138" w:type="dxa"/>
            <w:hideMark/>
          </w:tcPr>
          <w:p w:rsidR="00801210" w:rsidRPr="00801210" w:rsidRDefault="00801210" w:rsidP="00801210">
            <w:pPr>
              <w:jc w:val="center"/>
              <w:rPr>
                <w:b/>
                <w:sz w:val="16"/>
                <w:szCs w:val="16"/>
              </w:rPr>
            </w:pPr>
            <w:r w:rsidRPr="00801210">
              <w:rPr>
                <w:b/>
                <w:sz w:val="16"/>
                <w:szCs w:val="16"/>
              </w:rPr>
              <w:t>33 925,55</w:t>
            </w:r>
          </w:p>
        </w:tc>
        <w:tc>
          <w:tcPr>
            <w:tcW w:w="1072" w:type="dxa"/>
            <w:hideMark/>
          </w:tcPr>
          <w:p w:rsidR="00801210" w:rsidRPr="00801210" w:rsidRDefault="00801210" w:rsidP="00801210">
            <w:pPr>
              <w:jc w:val="center"/>
              <w:rPr>
                <w:b/>
                <w:sz w:val="16"/>
                <w:szCs w:val="16"/>
              </w:rPr>
            </w:pPr>
            <w:r w:rsidRPr="00801210">
              <w:rPr>
                <w:b/>
                <w:sz w:val="16"/>
                <w:szCs w:val="16"/>
              </w:rPr>
              <w:t>33 282,81</w:t>
            </w:r>
          </w:p>
        </w:tc>
        <w:tc>
          <w:tcPr>
            <w:tcW w:w="909" w:type="dxa"/>
            <w:hideMark/>
          </w:tcPr>
          <w:p w:rsidR="00801210" w:rsidRPr="00801210" w:rsidRDefault="00801210" w:rsidP="00801210">
            <w:pPr>
              <w:jc w:val="center"/>
              <w:rPr>
                <w:b/>
                <w:sz w:val="16"/>
                <w:szCs w:val="16"/>
              </w:rPr>
            </w:pPr>
            <w:r w:rsidRPr="00801210">
              <w:rPr>
                <w:b/>
                <w:sz w:val="16"/>
                <w:szCs w:val="16"/>
              </w:rPr>
              <w:t>98,11%</w:t>
            </w:r>
          </w:p>
        </w:tc>
        <w:tc>
          <w:tcPr>
            <w:tcW w:w="6095" w:type="dxa"/>
            <w:gridSpan w:val="5"/>
            <w:vMerge/>
            <w:hideMark/>
          </w:tcPr>
          <w:p w:rsidR="00801210" w:rsidRPr="00801210" w:rsidRDefault="00801210" w:rsidP="00801210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801210" w:rsidRPr="00801210" w:rsidTr="0080777A">
        <w:trPr>
          <w:trHeight w:val="323"/>
        </w:trPr>
        <w:tc>
          <w:tcPr>
            <w:tcW w:w="682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395" w:type="dxa"/>
            <w:vMerge/>
            <w:hideMark/>
          </w:tcPr>
          <w:p w:rsidR="00801210" w:rsidRPr="00801210" w:rsidRDefault="00801210" w:rsidP="00801210">
            <w:pPr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hideMark/>
          </w:tcPr>
          <w:p w:rsidR="00801210" w:rsidRPr="00801210" w:rsidRDefault="00801210" w:rsidP="00801210">
            <w:pPr>
              <w:jc w:val="center"/>
              <w:rPr>
                <w:b/>
                <w:sz w:val="16"/>
                <w:szCs w:val="16"/>
              </w:rPr>
            </w:pPr>
            <w:r w:rsidRPr="00801210">
              <w:rPr>
                <w:b/>
                <w:sz w:val="16"/>
                <w:szCs w:val="16"/>
              </w:rPr>
              <w:t>ОБ</w:t>
            </w:r>
          </w:p>
        </w:tc>
        <w:tc>
          <w:tcPr>
            <w:tcW w:w="1138" w:type="dxa"/>
            <w:hideMark/>
          </w:tcPr>
          <w:p w:rsidR="00801210" w:rsidRPr="00801210" w:rsidRDefault="00801210" w:rsidP="00801210">
            <w:pPr>
              <w:jc w:val="center"/>
              <w:rPr>
                <w:b/>
                <w:sz w:val="16"/>
                <w:szCs w:val="16"/>
              </w:rPr>
            </w:pPr>
            <w:r w:rsidRPr="00801210">
              <w:rPr>
                <w:b/>
                <w:sz w:val="16"/>
                <w:szCs w:val="16"/>
              </w:rPr>
              <w:t>1 226,49</w:t>
            </w:r>
          </w:p>
        </w:tc>
        <w:tc>
          <w:tcPr>
            <w:tcW w:w="1072" w:type="dxa"/>
            <w:hideMark/>
          </w:tcPr>
          <w:p w:rsidR="00801210" w:rsidRPr="00801210" w:rsidRDefault="00801210" w:rsidP="00801210">
            <w:pPr>
              <w:jc w:val="center"/>
              <w:rPr>
                <w:b/>
                <w:sz w:val="16"/>
                <w:szCs w:val="16"/>
              </w:rPr>
            </w:pPr>
            <w:r w:rsidRPr="00801210">
              <w:rPr>
                <w:b/>
                <w:sz w:val="16"/>
                <w:szCs w:val="16"/>
              </w:rPr>
              <w:t>1 226,48</w:t>
            </w:r>
          </w:p>
        </w:tc>
        <w:tc>
          <w:tcPr>
            <w:tcW w:w="909" w:type="dxa"/>
            <w:hideMark/>
          </w:tcPr>
          <w:p w:rsidR="00801210" w:rsidRPr="00801210" w:rsidRDefault="00801210" w:rsidP="00801210">
            <w:pPr>
              <w:jc w:val="center"/>
              <w:rPr>
                <w:b/>
                <w:sz w:val="16"/>
                <w:szCs w:val="16"/>
              </w:rPr>
            </w:pPr>
            <w:r w:rsidRPr="00801210">
              <w:rPr>
                <w:b/>
                <w:sz w:val="16"/>
                <w:szCs w:val="16"/>
              </w:rPr>
              <w:t>100,00%</w:t>
            </w:r>
          </w:p>
        </w:tc>
        <w:tc>
          <w:tcPr>
            <w:tcW w:w="6095" w:type="dxa"/>
            <w:gridSpan w:val="5"/>
            <w:vMerge/>
            <w:hideMark/>
          </w:tcPr>
          <w:p w:rsidR="00801210" w:rsidRPr="00801210" w:rsidRDefault="00801210" w:rsidP="00801210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801210" w:rsidRPr="00801210" w:rsidTr="0080777A">
        <w:trPr>
          <w:trHeight w:val="323"/>
        </w:trPr>
        <w:tc>
          <w:tcPr>
            <w:tcW w:w="682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395" w:type="dxa"/>
            <w:vMerge/>
            <w:hideMark/>
          </w:tcPr>
          <w:p w:rsidR="00801210" w:rsidRPr="00801210" w:rsidRDefault="00801210" w:rsidP="00801210">
            <w:pPr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hideMark/>
          </w:tcPr>
          <w:p w:rsidR="00801210" w:rsidRPr="00801210" w:rsidRDefault="00801210" w:rsidP="00801210">
            <w:pPr>
              <w:jc w:val="center"/>
              <w:rPr>
                <w:b/>
                <w:sz w:val="16"/>
                <w:szCs w:val="16"/>
              </w:rPr>
            </w:pPr>
            <w:r w:rsidRPr="00801210">
              <w:rPr>
                <w:b/>
                <w:sz w:val="16"/>
                <w:szCs w:val="16"/>
              </w:rPr>
              <w:t>ФБ</w:t>
            </w:r>
          </w:p>
        </w:tc>
        <w:tc>
          <w:tcPr>
            <w:tcW w:w="1138" w:type="dxa"/>
            <w:hideMark/>
          </w:tcPr>
          <w:p w:rsidR="00801210" w:rsidRPr="00801210" w:rsidRDefault="00801210" w:rsidP="00801210">
            <w:pPr>
              <w:jc w:val="center"/>
              <w:rPr>
                <w:b/>
                <w:sz w:val="16"/>
                <w:szCs w:val="16"/>
              </w:rPr>
            </w:pPr>
            <w:r w:rsidRPr="00801210">
              <w:rPr>
                <w:b/>
                <w:sz w:val="16"/>
                <w:szCs w:val="16"/>
              </w:rPr>
              <w:t>0,00</w:t>
            </w:r>
          </w:p>
        </w:tc>
        <w:tc>
          <w:tcPr>
            <w:tcW w:w="1072" w:type="dxa"/>
            <w:hideMark/>
          </w:tcPr>
          <w:p w:rsidR="00801210" w:rsidRPr="00801210" w:rsidRDefault="00801210" w:rsidP="00801210">
            <w:pPr>
              <w:jc w:val="center"/>
              <w:rPr>
                <w:b/>
                <w:sz w:val="16"/>
                <w:szCs w:val="16"/>
              </w:rPr>
            </w:pPr>
            <w:r w:rsidRPr="00801210">
              <w:rPr>
                <w:b/>
                <w:sz w:val="16"/>
                <w:szCs w:val="16"/>
              </w:rPr>
              <w:t>0,00</w:t>
            </w:r>
          </w:p>
        </w:tc>
        <w:tc>
          <w:tcPr>
            <w:tcW w:w="909" w:type="dxa"/>
            <w:hideMark/>
          </w:tcPr>
          <w:p w:rsidR="00801210" w:rsidRPr="00801210" w:rsidRDefault="00801210" w:rsidP="00801210">
            <w:pPr>
              <w:jc w:val="center"/>
              <w:rPr>
                <w:b/>
                <w:sz w:val="16"/>
                <w:szCs w:val="16"/>
              </w:rPr>
            </w:pPr>
            <w:r w:rsidRPr="00801210">
              <w:rPr>
                <w:b/>
                <w:sz w:val="16"/>
                <w:szCs w:val="16"/>
              </w:rPr>
              <w:t>0,00%</w:t>
            </w:r>
          </w:p>
        </w:tc>
        <w:tc>
          <w:tcPr>
            <w:tcW w:w="6095" w:type="dxa"/>
            <w:gridSpan w:val="5"/>
            <w:vMerge/>
            <w:hideMark/>
          </w:tcPr>
          <w:p w:rsidR="00801210" w:rsidRPr="00801210" w:rsidRDefault="00801210" w:rsidP="00801210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801210" w:rsidRPr="00801210" w:rsidTr="0080777A">
        <w:trPr>
          <w:trHeight w:val="398"/>
        </w:trPr>
        <w:tc>
          <w:tcPr>
            <w:tcW w:w="682" w:type="dxa"/>
            <w:vMerge w:val="restart"/>
            <w:hideMark/>
          </w:tcPr>
          <w:p w:rsidR="00801210" w:rsidRPr="00801210" w:rsidRDefault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1.1.2</w:t>
            </w:r>
          </w:p>
        </w:tc>
        <w:tc>
          <w:tcPr>
            <w:tcW w:w="3395" w:type="dxa"/>
            <w:vMerge w:val="restart"/>
            <w:hideMark/>
          </w:tcPr>
          <w:p w:rsidR="00801210" w:rsidRPr="00801210" w:rsidRDefault="00801210" w:rsidP="00801210">
            <w:pPr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Субсидия на возмещение недополученных доходов транспортным организациям, осуществляющим регулярные перевозки пассажиров и багажа на муниципальных маршрутах и по регулируемым тарифам, не обеспечива</w:t>
            </w:r>
            <w:r>
              <w:rPr>
                <w:sz w:val="16"/>
                <w:szCs w:val="16"/>
              </w:rPr>
              <w:t>ю</w:t>
            </w:r>
            <w:r w:rsidRPr="00801210">
              <w:rPr>
                <w:sz w:val="16"/>
                <w:szCs w:val="16"/>
              </w:rPr>
              <w:t>щим возмещение понесенных затрат</w:t>
            </w:r>
          </w:p>
        </w:tc>
        <w:tc>
          <w:tcPr>
            <w:tcW w:w="851" w:type="dxa"/>
            <w:vMerge w:val="restart"/>
            <w:hideMark/>
          </w:tcPr>
          <w:p w:rsidR="00801210" w:rsidRPr="00801210" w:rsidRDefault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3-4 кварталы</w:t>
            </w:r>
          </w:p>
        </w:tc>
        <w:tc>
          <w:tcPr>
            <w:tcW w:w="992" w:type="dxa"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Всего:</w:t>
            </w:r>
          </w:p>
        </w:tc>
        <w:tc>
          <w:tcPr>
            <w:tcW w:w="1138" w:type="dxa"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1 928,26</w:t>
            </w:r>
          </w:p>
        </w:tc>
        <w:tc>
          <w:tcPr>
            <w:tcW w:w="1072" w:type="dxa"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1 928,26</w:t>
            </w:r>
          </w:p>
        </w:tc>
        <w:tc>
          <w:tcPr>
            <w:tcW w:w="909" w:type="dxa"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100,00%</w:t>
            </w:r>
          </w:p>
        </w:tc>
        <w:tc>
          <w:tcPr>
            <w:tcW w:w="2268" w:type="dxa"/>
            <w:vMerge w:val="restart"/>
            <w:hideMark/>
          </w:tcPr>
          <w:p w:rsidR="00801210" w:rsidRPr="00801210" w:rsidRDefault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 xml:space="preserve">По мере </w:t>
            </w:r>
            <w:proofErr w:type="gramStart"/>
            <w:r w:rsidRPr="00801210">
              <w:rPr>
                <w:sz w:val="16"/>
                <w:szCs w:val="16"/>
              </w:rPr>
              <w:t xml:space="preserve">необходимости,   </w:t>
            </w:r>
            <w:proofErr w:type="gramEnd"/>
            <w:r w:rsidRPr="00801210">
              <w:rPr>
                <w:sz w:val="16"/>
                <w:szCs w:val="16"/>
              </w:rPr>
              <w:t xml:space="preserve">                              да-1, нет-0</w:t>
            </w:r>
          </w:p>
        </w:tc>
        <w:tc>
          <w:tcPr>
            <w:tcW w:w="709" w:type="dxa"/>
            <w:vMerge w:val="restart"/>
            <w:hideMark/>
          </w:tcPr>
          <w:p w:rsidR="00801210" w:rsidRPr="0080777A" w:rsidRDefault="00801210">
            <w:pPr>
              <w:jc w:val="center"/>
              <w:rPr>
                <w:sz w:val="16"/>
                <w:szCs w:val="16"/>
              </w:rPr>
            </w:pPr>
            <w:r w:rsidRPr="0080777A"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vMerge w:val="restart"/>
            <w:hideMark/>
          </w:tcPr>
          <w:p w:rsidR="00801210" w:rsidRPr="00801210" w:rsidRDefault="005F7F0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vMerge w:val="restart"/>
            <w:hideMark/>
          </w:tcPr>
          <w:p w:rsidR="00801210" w:rsidRPr="00801210" w:rsidRDefault="005F7F09" w:rsidP="005F7F0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vMerge w:val="restart"/>
            <w:hideMark/>
          </w:tcPr>
          <w:p w:rsidR="00801210" w:rsidRPr="00801210" w:rsidRDefault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 xml:space="preserve">Комитет по развитию городского хозяйства </w:t>
            </w:r>
            <w:proofErr w:type="gramStart"/>
            <w:r w:rsidRPr="00801210">
              <w:rPr>
                <w:sz w:val="16"/>
                <w:szCs w:val="16"/>
              </w:rPr>
              <w:t>Администрации</w:t>
            </w:r>
            <w:proofErr w:type="gramEnd"/>
            <w:r w:rsidRPr="00801210">
              <w:rPr>
                <w:sz w:val="16"/>
                <w:szCs w:val="16"/>
              </w:rPr>
              <w:t xml:space="preserve"> ЗАТО г.Североморск</w:t>
            </w:r>
          </w:p>
        </w:tc>
      </w:tr>
      <w:tr w:rsidR="00801210" w:rsidRPr="00801210" w:rsidTr="0080777A">
        <w:trPr>
          <w:trHeight w:val="420"/>
        </w:trPr>
        <w:tc>
          <w:tcPr>
            <w:tcW w:w="682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95" w:type="dxa"/>
            <w:vMerge/>
            <w:hideMark/>
          </w:tcPr>
          <w:p w:rsidR="00801210" w:rsidRPr="00801210" w:rsidRDefault="00801210" w:rsidP="0080121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МБ</w:t>
            </w:r>
          </w:p>
        </w:tc>
        <w:tc>
          <w:tcPr>
            <w:tcW w:w="1138" w:type="dxa"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1 928,26</w:t>
            </w:r>
          </w:p>
        </w:tc>
        <w:tc>
          <w:tcPr>
            <w:tcW w:w="1072" w:type="dxa"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1 928,26</w:t>
            </w:r>
          </w:p>
        </w:tc>
        <w:tc>
          <w:tcPr>
            <w:tcW w:w="909" w:type="dxa"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100,00%</w:t>
            </w:r>
          </w:p>
        </w:tc>
        <w:tc>
          <w:tcPr>
            <w:tcW w:w="2268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</w:tr>
      <w:tr w:rsidR="00801210" w:rsidRPr="00801210" w:rsidTr="0080777A">
        <w:trPr>
          <w:trHeight w:val="325"/>
        </w:trPr>
        <w:tc>
          <w:tcPr>
            <w:tcW w:w="682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95" w:type="dxa"/>
            <w:vMerge/>
            <w:hideMark/>
          </w:tcPr>
          <w:p w:rsidR="00801210" w:rsidRPr="00801210" w:rsidRDefault="00801210" w:rsidP="0080121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ОБ</w:t>
            </w:r>
          </w:p>
        </w:tc>
        <w:tc>
          <w:tcPr>
            <w:tcW w:w="1138" w:type="dxa"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0,00</w:t>
            </w:r>
          </w:p>
        </w:tc>
        <w:tc>
          <w:tcPr>
            <w:tcW w:w="1072" w:type="dxa"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0,00</w:t>
            </w:r>
          </w:p>
        </w:tc>
        <w:tc>
          <w:tcPr>
            <w:tcW w:w="909" w:type="dxa"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0,00%</w:t>
            </w:r>
          </w:p>
        </w:tc>
        <w:tc>
          <w:tcPr>
            <w:tcW w:w="2268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</w:tr>
      <w:tr w:rsidR="00801210" w:rsidRPr="00801210" w:rsidTr="0080777A">
        <w:trPr>
          <w:trHeight w:val="273"/>
        </w:trPr>
        <w:tc>
          <w:tcPr>
            <w:tcW w:w="682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95" w:type="dxa"/>
            <w:vMerge/>
            <w:hideMark/>
          </w:tcPr>
          <w:p w:rsidR="00801210" w:rsidRPr="00801210" w:rsidRDefault="00801210" w:rsidP="0080121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ФБ</w:t>
            </w:r>
          </w:p>
        </w:tc>
        <w:tc>
          <w:tcPr>
            <w:tcW w:w="1138" w:type="dxa"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0,00</w:t>
            </w:r>
          </w:p>
        </w:tc>
        <w:tc>
          <w:tcPr>
            <w:tcW w:w="1072" w:type="dxa"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0,00</w:t>
            </w:r>
          </w:p>
        </w:tc>
        <w:tc>
          <w:tcPr>
            <w:tcW w:w="909" w:type="dxa"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0,00%</w:t>
            </w:r>
          </w:p>
        </w:tc>
        <w:tc>
          <w:tcPr>
            <w:tcW w:w="2268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</w:tr>
      <w:tr w:rsidR="00801210" w:rsidRPr="00801210" w:rsidTr="0080777A">
        <w:trPr>
          <w:trHeight w:val="372"/>
        </w:trPr>
        <w:tc>
          <w:tcPr>
            <w:tcW w:w="682" w:type="dxa"/>
            <w:vMerge w:val="restart"/>
            <w:noWrap/>
            <w:hideMark/>
          </w:tcPr>
          <w:p w:rsidR="00801210" w:rsidRPr="00801210" w:rsidRDefault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1.1.3</w:t>
            </w:r>
          </w:p>
        </w:tc>
        <w:tc>
          <w:tcPr>
            <w:tcW w:w="3395" w:type="dxa"/>
            <w:vMerge w:val="restart"/>
            <w:hideMark/>
          </w:tcPr>
          <w:p w:rsidR="00801210" w:rsidRPr="00801210" w:rsidRDefault="00801210" w:rsidP="00801210">
            <w:pPr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Субвенция на осуществление отдельных государственных полномочий по установлению регулируемых тарифов на перевозки пассажиров и багажа автомобильным транспортом и городским наземным электрическим транспортом</w:t>
            </w:r>
          </w:p>
        </w:tc>
        <w:tc>
          <w:tcPr>
            <w:tcW w:w="851" w:type="dxa"/>
            <w:vMerge w:val="restart"/>
            <w:hideMark/>
          </w:tcPr>
          <w:p w:rsidR="00801210" w:rsidRPr="00801210" w:rsidRDefault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2018-2020</w:t>
            </w:r>
          </w:p>
        </w:tc>
        <w:tc>
          <w:tcPr>
            <w:tcW w:w="992" w:type="dxa"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Всего:</w:t>
            </w:r>
          </w:p>
        </w:tc>
        <w:tc>
          <w:tcPr>
            <w:tcW w:w="1138" w:type="dxa"/>
            <w:noWrap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113,30</w:t>
            </w:r>
          </w:p>
        </w:tc>
        <w:tc>
          <w:tcPr>
            <w:tcW w:w="1072" w:type="dxa"/>
            <w:noWrap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113,29</w:t>
            </w:r>
          </w:p>
        </w:tc>
        <w:tc>
          <w:tcPr>
            <w:tcW w:w="909" w:type="dxa"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99,99%</w:t>
            </w:r>
          </w:p>
        </w:tc>
        <w:tc>
          <w:tcPr>
            <w:tcW w:w="2268" w:type="dxa"/>
            <w:vMerge w:val="restart"/>
            <w:hideMark/>
          </w:tcPr>
          <w:p w:rsidR="00801210" w:rsidRPr="00801210" w:rsidRDefault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 xml:space="preserve">По мере </w:t>
            </w:r>
            <w:proofErr w:type="gramStart"/>
            <w:r w:rsidRPr="00801210">
              <w:rPr>
                <w:sz w:val="16"/>
                <w:szCs w:val="16"/>
              </w:rPr>
              <w:t xml:space="preserve">необходимости,   </w:t>
            </w:r>
            <w:proofErr w:type="gramEnd"/>
            <w:r w:rsidRPr="00801210">
              <w:rPr>
                <w:sz w:val="16"/>
                <w:szCs w:val="16"/>
              </w:rPr>
              <w:t xml:space="preserve">                              да-1, нет-0</w:t>
            </w:r>
          </w:p>
        </w:tc>
        <w:tc>
          <w:tcPr>
            <w:tcW w:w="709" w:type="dxa"/>
            <w:vMerge w:val="restart"/>
            <w:noWrap/>
            <w:hideMark/>
          </w:tcPr>
          <w:p w:rsidR="00801210" w:rsidRPr="00801210" w:rsidRDefault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vMerge w:val="restart"/>
            <w:noWrap/>
            <w:hideMark/>
          </w:tcPr>
          <w:p w:rsidR="00801210" w:rsidRPr="00801210" w:rsidRDefault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1</w:t>
            </w:r>
          </w:p>
        </w:tc>
        <w:tc>
          <w:tcPr>
            <w:tcW w:w="992" w:type="dxa"/>
            <w:vMerge w:val="restart"/>
            <w:noWrap/>
            <w:hideMark/>
          </w:tcPr>
          <w:p w:rsidR="00801210" w:rsidRPr="00801210" w:rsidRDefault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100%</w:t>
            </w:r>
          </w:p>
        </w:tc>
        <w:tc>
          <w:tcPr>
            <w:tcW w:w="1417" w:type="dxa"/>
            <w:vMerge w:val="restart"/>
            <w:hideMark/>
          </w:tcPr>
          <w:p w:rsidR="00801210" w:rsidRPr="00801210" w:rsidRDefault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 xml:space="preserve">Комитет по развитию городского хозяйства </w:t>
            </w:r>
            <w:proofErr w:type="gramStart"/>
            <w:r w:rsidRPr="00801210">
              <w:rPr>
                <w:sz w:val="16"/>
                <w:szCs w:val="16"/>
              </w:rPr>
              <w:t>Администрации</w:t>
            </w:r>
            <w:proofErr w:type="gramEnd"/>
            <w:r w:rsidRPr="00801210">
              <w:rPr>
                <w:sz w:val="16"/>
                <w:szCs w:val="16"/>
              </w:rPr>
              <w:t xml:space="preserve"> ЗАТО г.Североморск</w:t>
            </w:r>
          </w:p>
        </w:tc>
      </w:tr>
      <w:tr w:rsidR="00801210" w:rsidRPr="00801210" w:rsidTr="0080777A">
        <w:trPr>
          <w:trHeight w:val="398"/>
        </w:trPr>
        <w:tc>
          <w:tcPr>
            <w:tcW w:w="682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95" w:type="dxa"/>
            <w:vMerge/>
            <w:hideMark/>
          </w:tcPr>
          <w:p w:rsidR="00801210" w:rsidRPr="00801210" w:rsidRDefault="00801210" w:rsidP="0080121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МБ</w:t>
            </w:r>
          </w:p>
        </w:tc>
        <w:tc>
          <w:tcPr>
            <w:tcW w:w="1138" w:type="dxa"/>
            <w:noWrap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0,00</w:t>
            </w:r>
          </w:p>
        </w:tc>
        <w:tc>
          <w:tcPr>
            <w:tcW w:w="1072" w:type="dxa"/>
            <w:noWrap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0,00</w:t>
            </w:r>
          </w:p>
        </w:tc>
        <w:tc>
          <w:tcPr>
            <w:tcW w:w="909" w:type="dxa"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0,00%</w:t>
            </w:r>
          </w:p>
        </w:tc>
        <w:tc>
          <w:tcPr>
            <w:tcW w:w="2268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</w:tr>
      <w:tr w:rsidR="00801210" w:rsidRPr="00801210" w:rsidTr="0080777A">
        <w:trPr>
          <w:trHeight w:val="372"/>
        </w:trPr>
        <w:tc>
          <w:tcPr>
            <w:tcW w:w="682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95" w:type="dxa"/>
            <w:vMerge/>
            <w:hideMark/>
          </w:tcPr>
          <w:p w:rsidR="00801210" w:rsidRPr="00801210" w:rsidRDefault="00801210" w:rsidP="0080121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ОБ</w:t>
            </w:r>
          </w:p>
        </w:tc>
        <w:tc>
          <w:tcPr>
            <w:tcW w:w="1138" w:type="dxa"/>
            <w:noWrap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113,30</w:t>
            </w:r>
          </w:p>
        </w:tc>
        <w:tc>
          <w:tcPr>
            <w:tcW w:w="1072" w:type="dxa"/>
            <w:noWrap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113,29</w:t>
            </w:r>
          </w:p>
        </w:tc>
        <w:tc>
          <w:tcPr>
            <w:tcW w:w="909" w:type="dxa"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99,99%</w:t>
            </w:r>
          </w:p>
        </w:tc>
        <w:tc>
          <w:tcPr>
            <w:tcW w:w="2268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</w:tr>
      <w:tr w:rsidR="00801210" w:rsidRPr="00801210" w:rsidTr="0080777A">
        <w:trPr>
          <w:trHeight w:val="315"/>
        </w:trPr>
        <w:tc>
          <w:tcPr>
            <w:tcW w:w="682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95" w:type="dxa"/>
            <w:vMerge/>
            <w:hideMark/>
          </w:tcPr>
          <w:p w:rsidR="00801210" w:rsidRPr="00801210" w:rsidRDefault="00801210" w:rsidP="0080121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ФБ</w:t>
            </w:r>
          </w:p>
        </w:tc>
        <w:tc>
          <w:tcPr>
            <w:tcW w:w="1138" w:type="dxa"/>
            <w:noWrap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0,00</w:t>
            </w:r>
          </w:p>
        </w:tc>
        <w:tc>
          <w:tcPr>
            <w:tcW w:w="1072" w:type="dxa"/>
            <w:noWrap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0,00</w:t>
            </w:r>
          </w:p>
        </w:tc>
        <w:tc>
          <w:tcPr>
            <w:tcW w:w="909" w:type="dxa"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0,00%</w:t>
            </w:r>
          </w:p>
        </w:tc>
        <w:tc>
          <w:tcPr>
            <w:tcW w:w="2268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</w:tr>
      <w:tr w:rsidR="00801210" w:rsidRPr="00801210" w:rsidTr="0080777A">
        <w:trPr>
          <w:trHeight w:val="312"/>
        </w:trPr>
        <w:tc>
          <w:tcPr>
            <w:tcW w:w="682" w:type="dxa"/>
            <w:vMerge w:val="restart"/>
            <w:noWrap/>
            <w:hideMark/>
          </w:tcPr>
          <w:p w:rsidR="00801210" w:rsidRPr="00801210" w:rsidRDefault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1.1.4</w:t>
            </w:r>
          </w:p>
        </w:tc>
        <w:tc>
          <w:tcPr>
            <w:tcW w:w="3395" w:type="dxa"/>
            <w:vMerge w:val="restart"/>
            <w:hideMark/>
          </w:tcPr>
          <w:p w:rsidR="00801210" w:rsidRPr="00801210" w:rsidRDefault="00801210" w:rsidP="00801210">
            <w:pPr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 xml:space="preserve">Осуществление регулярных перевозок пассажиров и багажа автомобильным транспортом по регулированным тарифам на муниципальных маршрутах в </w:t>
            </w:r>
            <w:proofErr w:type="gramStart"/>
            <w:r w:rsidRPr="00801210">
              <w:rPr>
                <w:sz w:val="16"/>
                <w:szCs w:val="16"/>
              </w:rPr>
              <w:t>границах</w:t>
            </w:r>
            <w:proofErr w:type="gramEnd"/>
            <w:r w:rsidRPr="00801210">
              <w:rPr>
                <w:sz w:val="16"/>
                <w:szCs w:val="16"/>
              </w:rPr>
              <w:t xml:space="preserve"> ЗАТО г.Североморск</w:t>
            </w:r>
          </w:p>
        </w:tc>
        <w:tc>
          <w:tcPr>
            <w:tcW w:w="851" w:type="dxa"/>
            <w:vMerge w:val="restart"/>
            <w:hideMark/>
          </w:tcPr>
          <w:p w:rsidR="00801210" w:rsidRPr="00801210" w:rsidRDefault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2018-2020</w:t>
            </w:r>
          </w:p>
        </w:tc>
        <w:tc>
          <w:tcPr>
            <w:tcW w:w="992" w:type="dxa"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Всего:</w:t>
            </w:r>
          </w:p>
        </w:tc>
        <w:tc>
          <w:tcPr>
            <w:tcW w:w="1138" w:type="dxa"/>
            <w:noWrap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31 992,84</w:t>
            </w:r>
          </w:p>
        </w:tc>
        <w:tc>
          <w:tcPr>
            <w:tcW w:w="1072" w:type="dxa"/>
            <w:noWrap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31 350,10</w:t>
            </w:r>
          </w:p>
        </w:tc>
        <w:tc>
          <w:tcPr>
            <w:tcW w:w="909" w:type="dxa"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97,99%</w:t>
            </w:r>
          </w:p>
        </w:tc>
        <w:tc>
          <w:tcPr>
            <w:tcW w:w="2268" w:type="dxa"/>
            <w:vMerge w:val="restart"/>
            <w:hideMark/>
          </w:tcPr>
          <w:p w:rsidR="00801210" w:rsidRPr="00801210" w:rsidRDefault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vMerge w:val="restart"/>
            <w:noWrap/>
            <w:hideMark/>
          </w:tcPr>
          <w:p w:rsidR="00801210" w:rsidRPr="00801210" w:rsidRDefault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vMerge w:val="restart"/>
            <w:noWrap/>
            <w:hideMark/>
          </w:tcPr>
          <w:p w:rsidR="00801210" w:rsidRPr="00801210" w:rsidRDefault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vMerge w:val="restart"/>
            <w:noWrap/>
            <w:hideMark/>
          </w:tcPr>
          <w:p w:rsidR="00801210" w:rsidRPr="00801210" w:rsidRDefault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vMerge w:val="restart"/>
            <w:hideMark/>
          </w:tcPr>
          <w:p w:rsidR="00801210" w:rsidRPr="00801210" w:rsidRDefault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 xml:space="preserve">Комитет по развитию городского хозяйства </w:t>
            </w:r>
            <w:proofErr w:type="gramStart"/>
            <w:r w:rsidRPr="00801210">
              <w:rPr>
                <w:sz w:val="16"/>
                <w:szCs w:val="16"/>
              </w:rPr>
              <w:t>Администрации</w:t>
            </w:r>
            <w:proofErr w:type="gramEnd"/>
            <w:r w:rsidRPr="00801210">
              <w:rPr>
                <w:sz w:val="16"/>
                <w:szCs w:val="16"/>
              </w:rPr>
              <w:t xml:space="preserve"> </w:t>
            </w:r>
            <w:r w:rsidRPr="00801210">
              <w:rPr>
                <w:sz w:val="16"/>
                <w:szCs w:val="16"/>
              </w:rPr>
              <w:lastRenderedPageBreak/>
              <w:t>ЗАТО г.Североморск</w:t>
            </w:r>
          </w:p>
        </w:tc>
      </w:tr>
      <w:tr w:rsidR="00801210" w:rsidRPr="00801210" w:rsidTr="0080777A">
        <w:trPr>
          <w:trHeight w:val="315"/>
        </w:trPr>
        <w:tc>
          <w:tcPr>
            <w:tcW w:w="682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95" w:type="dxa"/>
            <w:vMerge/>
            <w:hideMark/>
          </w:tcPr>
          <w:p w:rsidR="00801210" w:rsidRPr="00801210" w:rsidRDefault="00801210" w:rsidP="0080121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МБ</w:t>
            </w:r>
          </w:p>
        </w:tc>
        <w:tc>
          <w:tcPr>
            <w:tcW w:w="1138" w:type="dxa"/>
            <w:noWrap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31 992,84</w:t>
            </w:r>
          </w:p>
        </w:tc>
        <w:tc>
          <w:tcPr>
            <w:tcW w:w="1072" w:type="dxa"/>
            <w:noWrap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31 350,10</w:t>
            </w:r>
          </w:p>
        </w:tc>
        <w:tc>
          <w:tcPr>
            <w:tcW w:w="909" w:type="dxa"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97,99%</w:t>
            </w:r>
          </w:p>
        </w:tc>
        <w:tc>
          <w:tcPr>
            <w:tcW w:w="2268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</w:tr>
      <w:tr w:rsidR="00801210" w:rsidRPr="00801210" w:rsidTr="0080777A">
        <w:trPr>
          <w:trHeight w:val="315"/>
        </w:trPr>
        <w:tc>
          <w:tcPr>
            <w:tcW w:w="682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95" w:type="dxa"/>
            <w:vMerge/>
            <w:hideMark/>
          </w:tcPr>
          <w:p w:rsidR="00801210" w:rsidRPr="00801210" w:rsidRDefault="00801210" w:rsidP="0080121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ОБ</w:t>
            </w:r>
          </w:p>
        </w:tc>
        <w:tc>
          <w:tcPr>
            <w:tcW w:w="1138" w:type="dxa"/>
            <w:noWrap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0,00</w:t>
            </w:r>
          </w:p>
        </w:tc>
        <w:tc>
          <w:tcPr>
            <w:tcW w:w="1072" w:type="dxa"/>
            <w:noWrap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0,00</w:t>
            </w:r>
          </w:p>
        </w:tc>
        <w:tc>
          <w:tcPr>
            <w:tcW w:w="909" w:type="dxa"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0,00%</w:t>
            </w:r>
          </w:p>
        </w:tc>
        <w:tc>
          <w:tcPr>
            <w:tcW w:w="2268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</w:tr>
      <w:tr w:rsidR="00801210" w:rsidRPr="00801210" w:rsidTr="0080777A">
        <w:trPr>
          <w:trHeight w:val="315"/>
        </w:trPr>
        <w:tc>
          <w:tcPr>
            <w:tcW w:w="682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95" w:type="dxa"/>
            <w:vMerge/>
            <w:hideMark/>
          </w:tcPr>
          <w:p w:rsidR="00801210" w:rsidRPr="00801210" w:rsidRDefault="00801210" w:rsidP="0080121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ФБ</w:t>
            </w:r>
          </w:p>
        </w:tc>
        <w:tc>
          <w:tcPr>
            <w:tcW w:w="1138" w:type="dxa"/>
            <w:noWrap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0,00</w:t>
            </w:r>
          </w:p>
        </w:tc>
        <w:tc>
          <w:tcPr>
            <w:tcW w:w="1072" w:type="dxa"/>
            <w:noWrap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0,00</w:t>
            </w:r>
          </w:p>
        </w:tc>
        <w:tc>
          <w:tcPr>
            <w:tcW w:w="909" w:type="dxa"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0,00%</w:t>
            </w:r>
          </w:p>
        </w:tc>
        <w:tc>
          <w:tcPr>
            <w:tcW w:w="2268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</w:tr>
      <w:tr w:rsidR="00801210" w:rsidRPr="00801210" w:rsidTr="0080777A">
        <w:trPr>
          <w:trHeight w:val="312"/>
        </w:trPr>
        <w:tc>
          <w:tcPr>
            <w:tcW w:w="682" w:type="dxa"/>
            <w:vMerge w:val="restart"/>
            <w:noWrap/>
            <w:hideMark/>
          </w:tcPr>
          <w:p w:rsidR="00801210" w:rsidRPr="00801210" w:rsidRDefault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1.1.5</w:t>
            </w:r>
          </w:p>
        </w:tc>
        <w:tc>
          <w:tcPr>
            <w:tcW w:w="3395" w:type="dxa"/>
            <w:vMerge w:val="restart"/>
            <w:hideMark/>
          </w:tcPr>
          <w:p w:rsidR="00801210" w:rsidRPr="00801210" w:rsidRDefault="00801210" w:rsidP="00801210">
            <w:pPr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Прочие направления расходов муниципальной программы</w:t>
            </w:r>
          </w:p>
        </w:tc>
        <w:tc>
          <w:tcPr>
            <w:tcW w:w="851" w:type="dxa"/>
            <w:vMerge w:val="restart"/>
            <w:hideMark/>
          </w:tcPr>
          <w:p w:rsidR="00801210" w:rsidRPr="00801210" w:rsidRDefault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2018-2020</w:t>
            </w:r>
          </w:p>
        </w:tc>
        <w:tc>
          <w:tcPr>
            <w:tcW w:w="992" w:type="dxa"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Всего:</w:t>
            </w:r>
          </w:p>
        </w:tc>
        <w:tc>
          <w:tcPr>
            <w:tcW w:w="1138" w:type="dxa"/>
            <w:noWrap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4,45</w:t>
            </w:r>
          </w:p>
        </w:tc>
        <w:tc>
          <w:tcPr>
            <w:tcW w:w="1072" w:type="dxa"/>
            <w:noWrap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4,45</w:t>
            </w:r>
          </w:p>
        </w:tc>
        <w:tc>
          <w:tcPr>
            <w:tcW w:w="909" w:type="dxa"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100,00%</w:t>
            </w:r>
          </w:p>
        </w:tc>
        <w:tc>
          <w:tcPr>
            <w:tcW w:w="2268" w:type="dxa"/>
            <w:vMerge w:val="restart"/>
            <w:hideMark/>
          </w:tcPr>
          <w:p w:rsidR="00801210" w:rsidRPr="00801210" w:rsidRDefault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vMerge w:val="restart"/>
            <w:noWrap/>
            <w:hideMark/>
          </w:tcPr>
          <w:p w:rsidR="00801210" w:rsidRPr="00801210" w:rsidRDefault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vMerge w:val="restart"/>
            <w:noWrap/>
            <w:hideMark/>
          </w:tcPr>
          <w:p w:rsidR="00801210" w:rsidRPr="00801210" w:rsidRDefault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vMerge w:val="restart"/>
            <w:noWrap/>
            <w:hideMark/>
          </w:tcPr>
          <w:p w:rsidR="00801210" w:rsidRPr="00801210" w:rsidRDefault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vMerge w:val="restart"/>
            <w:hideMark/>
          </w:tcPr>
          <w:p w:rsidR="00801210" w:rsidRPr="00801210" w:rsidRDefault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 xml:space="preserve">Комитет по развитию городского хозяйства </w:t>
            </w:r>
            <w:proofErr w:type="gramStart"/>
            <w:r w:rsidRPr="00801210">
              <w:rPr>
                <w:sz w:val="16"/>
                <w:szCs w:val="16"/>
              </w:rPr>
              <w:t>Администрации</w:t>
            </w:r>
            <w:proofErr w:type="gramEnd"/>
            <w:r w:rsidRPr="00801210">
              <w:rPr>
                <w:sz w:val="16"/>
                <w:szCs w:val="16"/>
              </w:rPr>
              <w:t xml:space="preserve"> ЗАТО г.Североморск</w:t>
            </w:r>
          </w:p>
        </w:tc>
      </w:tr>
      <w:tr w:rsidR="00801210" w:rsidRPr="00801210" w:rsidTr="0080777A">
        <w:trPr>
          <w:trHeight w:val="315"/>
        </w:trPr>
        <w:tc>
          <w:tcPr>
            <w:tcW w:w="682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95" w:type="dxa"/>
            <w:vMerge/>
            <w:hideMark/>
          </w:tcPr>
          <w:p w:rsidR="00801210" w:rsidRPr="00801210" w:rsidRDefault="00801210" w:rsidP="0080121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МБ</w:t>
            </w:r>
          </w:p>
        </w:tc>
        <w:tc>
          <w:tcPr>
            <w:tcW w:w="1138" w:type="dxa"/>
            <w:noWrap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4,45</w:t>
            </w:r>
          </w:p>
        </w:tc>
        <w:tc>
          <w:tcPr>
            <w:tcW w:w="1072" w:type="dxa"/>
            <w:noWrap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4,45</w:t>
            </w:r>
          </w:p>
        </w:tc>
        <w:tc>
          <w:tcPr>
            <w:tcW w:w="909" w:type="dxa"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100,00%</w:t>
            </w:r>
          </w:p>
        </w:tc>
        <w:tc>
          <w:tcPr>
            <w:tcW w:w="2268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</w:tr>
      <w:tr w:rsidR="00801210" w:rsidRPr="00801210" w:rsidTr="0080777A">
        <w:trPr>
          <w:trHeight w:val="315"/>
        </w:trPr>
        <w:tc>
          <w:tcPr>
            <w:tcW w:w="682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95" w:type="dxa"/>
            <w:vMerge/>
            <w:hideMark/>
          </w:tcPr>
          <w:p w:rsidR="00801210" w:rsidRPr="00801210" w:rsidRDefault="00801210" w:rsidP="0080121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ОБ</w:t>
            </w:r>
          </w:p>
        </w:tc>
        <w:tc>
          <w:tcPr>
            <w:tcW w:w="1138" w:type="dxa"/>
            <w:noWrap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0,00</w:t>
            </w:r>
          </w:p>
        </w:tc>
        <w:tc>
          <w:tcPr>
            <w:tcW w:w="1072" w:type="dxa"/>
            <w:noWrap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0,00</w:t>
            </w:r>
          </w:p>
        </w:tc>
        <w:tc>
          <w:tcPr>
            <w:tcW w:w="909" w:type="dxa"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0,00%</w:t>
            </w:r>
          </w:p>
        </w:tc>
        <w:tc>
          <w:tcPr>
            <w:tcW w:w="2268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</w:tr>
      <w:tr w:rsidR="00801210" w:rsidRPr="00801210" w:rsidTr="0080777A">
        <w:trPr>
          <w:trHeight w:val="315"/>
        </w:trPr>
        <w:tc>
          <w:tcPr>
            <w:tcW w:w="682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95" w:type="dxa"/>
            <w:vMerge/>
            <w:hideMark/>
          </w:tcPr>
          <w:p w:rsidR="00801210" w:rsidRPr="00801210" w:rsidRDefault="00801210" w:rsidP="0080121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ФБ</w:t>
            </w:r>
          </w:p>
        </w:tc>
        <w:tc>
          <w:tcPr>
            <w:tcW w:w="1138" w:type="dxa"/>
            <w:noWrap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0,00</w:t>
            </w:r>
          </w:p>
        </w:tc>
        <w:tc>
          <w:tcPr>
            <w:tcW w:w="1072" w:type="dxa"/>
            <w:noWrap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0,00</w:t>
            </w:r>
          </w:p>
        </w:tc>
        <w:tc>
          <w:tcPr>
            <w:tcW w:w="909" w:type="dxa"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0,00%</w:t>
            </w:r>
          </w:p>
        </w:tc>
        <w:tc>
          <w:tcPr>
            <w:tcW w:w="2268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</w:tr>
      <w:tr w:rsidR="00801210" w:rsidRPr="00801210" w:rsidTr="0080777A">
        <w:trPr>
          <w:trHeight w:val="312"/>
        </w:trPr>
        <w:tc>
          <w:tcPr>
            <w:tcW w:w="682" w:type="dxa"/>
            <w:vMerge w:val="restart"/>
            <w:noWrap/>
            <w:hideMark/>
          </w:tcPr>
          <w:p w:rsidR="00801210" w:rsidRPr="00801210" w:rsidRDefault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1.1.5.1</w:t>
            </w:r>
          </w:p>
        </w:tc>
        <w:tc>
          <w:tcPr>
            <w:tcW w:w="3395" w:type="dxa"/>
            <w:vMerge w:val="restart"/>
            <w:hideMark/>
          </w:tcPr>
          <w:p w:rsidR="00801210" w:rsidRPr="00801210" w:rsidRDefault="00801210" w:rsidP="00801210">
            <w:pPr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Приобретение печатной продукции, выдаваемой транспортным организациям, осуществляющим регулярные перевозки пассажиров и багажа на муниципальных маршрутах</w:t>
            </w:r>
          </w:p>
        </w:tc>
        <w:tc>
          <w:tcPr>
            <w:tcW w:w="851" w:type="dxa"/>
            <w:vMerge w:val="restart"/>
            <w:hideMark/>
          </w:tcPr>
          <w:p w:rsidR="00801210" w:rsidRPr="00801210" w:rsidRDefault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2018-2020</w:t>
            </w:r>
          </w:p>
        </w:tc>
        <w:tc>
          <w:tcPr>
            <w:tcW w:w="992" w:type="dxa"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Всего:</w:t>
            </w:r>
          </w:p>
        </w:tc>
        <w:tc>
          <w:tcPr>
            <w:tcW w:w="1138" w:type="dxa"/>
            <w:noWrap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4,45</w:t>
            </w:r>
          </w:p>
        </w:tc>
        <w:tc>
          <w:tcPr>
            <w:tcW w:w="1072" w:type="dxa"/>
            <w:noWrap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4,45</w:t>
            </w:r>
          </w:p>
        </w:tc>
        <w:tc>
          <w:tcPr>
            <w:tcW w:w="909" w:type="dxa"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100,00%</w:t>
            </w:r>
          </w:p>
        </w:tc>
        <w:tc>
          <w:tcPr>
            <w:tcW w:w="2268" w:type="dxa"/>
            <w:vMerge w:val="restart"/>
            <w:hideMark/>
          </w:tcPr>
          <w:p w:rsidR="00801210" w:rsidRPr="00801210" w:rsidRDefault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vMerge w:val="restart"/>
            <w:noWrap/>
            <w:hideMark/>
          </w:tcPr>
          <w:p w:rsidR="00801210" w:rsidRPr="00801210" w:rsidRDefault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vMerge w:val="restart"/>
            <w:noWrap/>
            <w:hideMark/>
          </w:tcPr>
          <w:p w:rsidR="00801210" w:rsidRPr="00801210" w:rsidRDefault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vMerge w:val="restart"/>
            <w:noWrap/>
            <w:hideMark/>
          </w:tcPr>
          <w:p w:rsidR="00801210" w:rsidRPr="00801210" w:rsidRDefault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vMerge w:val="restart"/>
            <w:hideMark/>
          </w:tcPr>
          <w:p w:rsidR="00801210" w:rsidRPr="00801210" w:rsidRDefault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 xml:space="preserve">Комитет по развитию городского хозяйства </w:t>
            </w:r>
            <w:proofErr w:type="gramStart"/>
            <w:r w:rsidRPr="00801210">
              <w:rPr>
                <w:sz w:val="16"/>
                <w:szCs w:val="16"/>
              </w:rPr>
              <w:t>Администрации</w:t>
            </w:r>
            <w:proofErr w:type="gramEnd"/>
            <w:r w:rsidRPr="00801210">
              <w:rPr>
                <w:sz w:val="16"/>
                <w:szCs w:val="16"/>
              </w:rPr>
              <w:t xml:space="preserve"> ЗАТО г.Североморск</w:t>
            </w:r>
          </w:p>
        </w:tc>
      </w:tr>
      <w:tr w:rsidR="00801210" w:rsidRPr="00801210" w:rsidTr="0080777A">
        <w:trPr>
          <w:trHeight w:val="315"/>
        </w:trPr>
        <w:tc>
          <w:tcPr>
            <w:tcW w:w="682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95" w:type="dxa"/>
            <w:vMerge/>
            <w:hideMark/>
          </w:tcPr>
          <w:p w:rsidR="00801210" w:rsidRPr="00801210" w:rsidRDefault="00801210" w:rsidP="0080121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МБ</w:t>
            </w:r>
          </w:p>
        </w:tc>
        <w:tc>
          <w:tcPr>
            <w:tcW w:w="1138" w:type="dxa"/>
            <w:noWrap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4,45</w:t>
            </w:r>
          </w:p>
        </w:tc>
        <w:tc>
          <w:tcPr>
            <w:tcW w:w="1072" w:type="dxa"/>
            <w:noWrap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4,45</w:t>
            </w:r>
          </w:p>
        </w:tc>
        <w:tc>
          <w:tcPr>
            <w:tcW w:w="909" w:type="dxa"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100,00%</w:t>
            </w:r>
          </w:p>
        </w:tc>
        <w:tc>
          <w:tcPr>
            <w:tcW w:w="2268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</w:tr>
      <w:tr w:rsidR="00801210" w:rsidRPr="00801210" w:rsidTr="0080777A">
        <w:trPr>
          <w:trHeight w:val="315"/>
        </w:trPr>
        <w:tc>
          <w:tcPr>
            <w:tcW w:w="682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95" w:type="dxa"/>
            <w:vMerge/>
            <w:hideMark/>
          </w:tcPr>
          <w:p w:rsidR="00801210" w:rsidRPr="00801210" w:rsidRDefault="00801210" w:rsidP="0080121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ОБ</w:t>
            </w:r>
          </w:p>
        </w:tc>
        <w:tc>
          <w:tcPr>
            <w:tcW w:w="1138" w:type="dxa"/>
            <w:noWrap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0,00</w:t>
            </w:r>
          </w:p>
        </w:tc>
        <w:tc>
          <w:tcPr>
            <w:tcW w:w="1072" w:type="dxa"/>
            <w:noWrap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0,00</w:t>
            </w:r>
          </w:p>
        </w:tc>
        <w:tc>
          <w:tcPr>
            <w:tcW w:w="909" w:type="dxa"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0,00%</w:t>
            </w:r>
          </w:p>
        </w:tc>
        <w:tc>
          <w:tcPr>
            <w:tcW w:w="2268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</w:tr>
      <w:tr w:rsidR="00801210" w:rsidRPr="00801210" w:rsidTr="0080777A">
        <w:trPr>
          <w:trHeight w:val="257"/>
        </w:trPr>
        <w:tc>
          <w:tcPr>
            <w:tcW w:w="682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95" w:type="dxa"/>
            <w:vMerge/>
            <w:hideMark/>
          </w:tcPr>
          <w:p w:rsidR="00801210" w:rsidRPr="00801210" w:rsidRDefault="00801210" w:rsidP="0080121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ФБ</w:t>
            </w:r>
          </w:p>
        </w:tc>
        <w:tc>
          <w:tcPr>
            <w:tcW w:w="1138" w:type="dxa"/>
            <w:noWrap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0,00</w:t>
            </w:r>
          </w:p>
        </w:tc>
        <w:tc>
          <w:tcPr>
            <w:tcW w:w="1072" w:type="dxa"/>
            <w:noWrap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0,00</w:t>
            </w:r>
          </w:p>
        </w:tc>
        <w:tc>
          <w:tcPr>
            <w:tcW w:w="909" w:type="dxa"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0,00%</w:t>
            </w:r>
          </w:p>
        </w:tc>
        <w:tc>
          <w:tcPr>
            <w:tcW w:w="2268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</w:tr>
      <w:tr w:rsidR="00801210" w:rsidRPr="00801210" w:rsidTr="0080777A">
        <w:trPr>
          <w:trHeight w:val="312"/>
        </w:trPr>
        <w:tc>
          <w:tcPr>
            <w:tcW w:w="682" w:type="dxa"/>
            <w:vMerge w:val="restart"/>
            <w:noWrap/>
            <w:hideMark/>
          </w:tcPr>
          <w:p w:rsidR="00801210" w:rsidRPr="00801210" w:rsidRDefault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1.1.6</w:t>
            </w:r>
          </w:p>
        </w:tc>
        <w:tc>
          <w:tcPr>
            <w:tcW w:w="3395" w:type="dxa"/>
            <w:vMerge w:val="restart"/>
            <w:hideMark/>
          </w:tcPr>
          <w:p w:rsidR="00801210" w:rsidRPr="00801210" w:rsidRDefault="00801210" w:rsidP="00801210">
            <w:pPr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Иные межбюджетные трансферты бюджетам муниципальных образований на поддержку транспортных организаций, осуществляющих перевозки по муниципальным маршрутам в период пандемии</w:t>
            </w:r>
          </w:p>
        </w:tc>
        <w:tc>
          <w:tcPr>
            <w:tcW w:w="851" w:type="dxa"/>
            <w:vMerge w:val="restart"/>
            <w:hideMark/>
          </w:tcPr>
          <w:p w:rsidR="00801210" w:rsidRPr="00801210" w:rsidRDefault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2020</w:t>
            </w:r>
          </w:p>
        </w:tc>
        <w:tc>
          <w:tcPr>
            <w:tcW w:w="992" w:type="dxa"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Всего:</w:t>
            </w:r>
          </w:p>
        </w:tc>
        <w:tc>
          <w:tcPr>
            <w:tcW w:w="1138" w:type="dxa"/>
            <w:noWrap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1 113,19</w:t>
            </w:r>
          </w:p>
        </w:tc>
        <w:tc>
          <w:tcPr>
            <w:tcW w:w="1072" w:type="dxa"/>
            <w:noWrap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1 113,19</w:t>
            </w:r>
          </w:p>
        </w:tc>
        <w:tc>
          <w:tcPr>
            <w:tcW w:w="909" w:type="dxa"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100,00%</w:t>
            </w:r>
          </w:p>
        </w:tc>
        <w:tc>
          <w:tcPr>
            <w:tcW w:w="2268" w:type="dxa"/>
            <w:vMerge w:val="restart"/>
            <w:hideMark/>
          </w:tcPr>
          <w:p w:rsidR="00801210" w:rsidRPr="00801210" w:rsidRDefault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 xml:space="preserve">По мере </w:t>
            </w:r>
            <w:proofErr w:type="gramStart"/>
            <w:r w:rsidRPr="00801210">
              <w:rPr>
                <w:sz w:val="16"/>
                <w:szCs w:val="16"/>
              </w:rPr>
              <w:t xml:space="preserve">необходимости,   </w:t>
            </w:r>
            <w:proofErr w:type="gramEnd"/>
            <w:r w:rsidRPr="00801210">
              <w:rPr>
                <w:sz w:val="16"/>
                <w:szCs w:val="16"/>
              </w:rPr>
              <w:t xml:space="preserve">                              да-1, нет-0</w:t>
            </w:r>
          </w:p>
        </w:tc>
        <w:tc>
          <w:tcPr>
            <w:tcW w:w="709" w:type="dxa"/>
            <w:vMerge w:val="restart"/>
            <w:noWrap/>
            <w:hideMark/>
          </w:tcPr>
          <w:p w:rsidR="00801210" w:rsidRPr="00801210" w:rsidRDefault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vMerge w:val="restart"/>
            <w:noWrap/>
            <w:hideMark/>
          </w:tcPr>
          <w:p w:rsidR="00801210" w:rsidRPr="00801210" w:rsidRDefault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1</w:t>
            </w:r>
          </w:p>
        </w:tc>
        <w:tc>
          <w:tcPr>
            <w:tcW w:w="992" w:type="dxa"/>
            <w:vMerge w:val="restart"/>
            <w:noWrap/>
            <w:hideMark/>
          </w:tcPr>
          <w:p w:rsidR="00801210" w:rsidRPr="00801210" w:rsidRDefault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100%</w:t>
            </w:r>
          </w:p>
        </w:tc>
        <w:tc>
          <w:tcPr>
            <w:tcW w:w="1417" w:type="dxa"/>
            <w:vMerge w:val="restart"/>
            <w:hideMark/>
          </w:tcPr>
          <w:p w:rsidR="00801210" w:rsidRPr="00801210" w:rsidRDefault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 xml:space="preserve">Комитет по развитию городского хозяйства </w:t>
            </w:r>
            <w:proofErr w:type="gramStart"/>
            <w:r w:rsidRPr="00801210">
              <w:rPr>
                <w:sz w:val="16"/>
                <w:szCs w:val="16"/>
              </w:rPr>
              <w:t>Администрации</w:t>
            </w:r>
            <w:proofErr w:type="gramEnd"/>
            <w:r w:rsidRPr="00801210">
              <w:rPr>
                <w:sz w:val="16"/>
                <w:szCs w:val="16"/>
              </w:rPr>
              <w:t xml:space="preserve"> ЗАТО г.Североморск</w:t>
            </w:r>
          </w:p>
        </w:tc>
      </w:tr>
      <w:tr w:rsidR="00801210" w:rsidRPr="00801210" w:rsidTr="0080777A">
        <w:trPr>
          <w:trHeight w:val="315"/>
        </w:trPr>
        <w:tc>
          <w:tcPr>
            <w:tcW w:w="682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95" w:type="dxa"/>
            <w:vMerge/>
            <w:hideMark/>
          </w:tcPr>
          <w:p w:rsidR="00801210" w:rsidRPr="00801210" w:rsidRDefault="00801210" w:rsidP="0080121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МБ</w:t>
            </w:r>
          </w:p>
        </w:tc>
        <w:tc>
          <w:tcPr>
            <w:tcW w:w="1138" w:type="dxa"/>
            <w:noWrap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0,00</w:t>
            </w:r>
          </w:p>
        </w:tc>
        <w:tc>
          <w:tcPr>
            <w:tcW w:w="1072" w:type="dxa"/>
            <w:noWrap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0,00</w:t>
            </w:r>
          </w:p>
        </w:tc>
        <w:tc>
          <w:tcPr>
            <w:tcW w:w="909" w:type="dxa"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0,00%</w:t>
            </w:r>
          </w:p>
        </w:tc>
        <w:tc>
          <w:tcPr>
            <w:tcW w:w="2268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</w:tr>
      <w:tr w:rsidR="00801210" w:rsidRPr="00801210" w:rsidTr="0080777A">
        <w:trPr>
          <w:trHeight w:val="315"/>
        </w:trPr>
        <w:tc>
          <w:tcPr>
            <w:tcW w:w="682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95" w:type="dxa"/>
            <w:vMerge/>
            <w:hideMark/>
          </w:tcPr>
          <w:p w:rsidR="00801210" w:rsidRPr="00801210" w:rsidRDefault="00801210" w:rsidP="0080121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ОБ</w:t>
            </w:r>
          </w:p>
        </w:tc>
        <w:tc>
          <w:tcPr>
            <w:tcW w:w="1138" w:type="dxa"/>
            <w:noWrap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1 113,19</w:t>
            </w:r>
          </w:p>
        </w:tc>
        <w:tc>
          <w:tcPr>
            <w:tcW w:w="1072" w:type="dxa"/>
            <w:noWrap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1 113,19</w:t>
            </w:r>
          </w:p>
        </w:tc>
        <w:tc>
          <w:tcPr>
            <w:tcW w:w="909" w:type="dxa"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0,00%</w:t>
            </w:r>
          </w:p>
        </w:tc>
        <w:tc>
          <w:tcPr>
            <w:tcW w:w="2268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</w:tr>
      <w:tr w:rsidR="00801210" w:rsidRPr="00801210" w:rsidTr="0080777A">
        <w:trPr>
          <w:trHeight w:val="261"/>
        </w:trPr>
        <w:tc>
          <w:tcPr>
            <w:tcW w:w="682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95" w:type="dxa"/>
            <w:vMerge/>
            <w:hideMark/>
          </w:tcPr>
          <w:p w:rsidR="00801210" w:rsidRPr="00801210" w:rsidRDefault="00801210" w:rsidP="0080121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ФБ</w:t>
            </w:r>
          </w:p>
        </w:tc>
        <w:tc>
          <w:tcPr>
            <w:tcW w:w="1138" w:type="dxa"/>
            <w:noWrap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0,00</w:t>
            </w:r>
          </w:p>
        </w:tc>
        <w:tc>
          <w:tcPr>
            <w:tcW w:w="1072" w:type="dxa"/>
            <w:noWrap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0,00</w:t>
            </w:r>
          </w:p>
        </w:tc>
        <w:tc>
          <w:tcPr>
            <w:tcW w:w="909" w:type="dxa"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0,00%</w:t>
            </w:r>
          </w:p>
        </w:tc>
        <w:tc>
          <w:tcPr>
            <w:tcW w:w="2268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</w:tr>
      <w:tr w:rsidR="00801210" w:rsidRPr="00801210" w:rsidTr="0080777A">
        <w:trPr>
          <w:trHeight w:val="443"/>
        </w:trPr>
        <w:tc>
          <w:tcPr>
            <w:tcW w:w="682" w:type="dxa"/>
            <w:vMerge w:val="restart"/>
            <w:noWrap/>
            <w:hideMark/>
          </w:tcPr>
          <w:p w:rsidR="00801210" w:rsidRPr="00801210" w:rsidRDefault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1.2</w:t>
            </w:r>
          </w:p>
        </w:tc>
        <w:tc>
          <w:tcPr>
            <w:tcW w:w="3395" w:type="dxa"/>
            <w:vMerge w:val="restart"/>
            <w:hideMark/>
          </w:tcPr>
          <w:p w:rsidR="00801210" w:rsidRPr="00801210" w:rsidRDefault="00801210" w:rsidP="00801210">
            <w:pPr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 xml:space="preserve">Основное мероприятие 2. Возмещения транспортным предприятиям затрат при организации льготного проезда на городском </w:t>
            </w:r>
            <w:proofErr w:type="spellStart"/>
            <w:r w:rsidRPr="00801210">
              <w:rPr>
                <w:sz w:val="16"/>
                <w:szCs w:val="16"/>
              </w:rPr>
              <w:t>электро</w:t>
            </w:r>
            <w:proofErr w:type="spellEnd"/>
            <w:r w:rsidRPr="00801210">
              <w:rPr>
                <w:sz w:val="16"/>
                <w:szCs w:val="16"/>
              </w:rPr>
              <w:t xml:space="preserve"> и автомобильном транспорте общего пользования обучающихся государственных областных и муниципальных образовательных организаций Мурманской области</w:t>
            </w:r>
          </w:p>
        </w:tc>
        <w:tc>
          <w:tcPr>
            <w:tcW w:w="851" w:type="dxa"/>
            <w:vMerge w:val="restart"/>
            <w:hideMark/>
          </w:tcPr>
          <w:p w:rsidR="00801210" w:rsidRPr="00801210" w:rsidRDefault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2018-2020</w:t>
            </w:r>
          </w:p>
        </w:tc>
        <w:tc>
          <w:tcPr>
            <w:tcW w:w="992" w:type="dxa"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Всего:</w:t>
            </w:r>
          </w:p>
        </w:tc>
        <w:tc>
          <w:tcPr>
            <w:tcW w:w="1138" w:type="dxa"/>
            <w:noWrap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363,77</w:t>
            </w:r>
          </w:p>
        </w:tc>
        <w:tc>
          <w:tcPr>
            <w:tcW w:w="1072" w:type="dxa"/>
            <w:noWrap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155,51</w:t>
            </w:r>
          </w:p>
        </w:tc>
        <w:tc>
          <w:tcPr>
            <w:tcW w:w="909" w:type="dxa"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42,75%</w:t>
            </w:r>
          </w:p>
        </w:tc>
        <w:tc>
          <w:tcPr>
            <w:tcW w:w="2268" w:type="dxa"/>
            <w:vMerge w:val="restart"/>
            <w:hideMark/>
          </w:tcPr>
          <w:p w:rsidR="00801210" w:rsidRPr="00801210" w:rsidRDefault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vMerge w:val="restart"/>
            <w:noWrap/>
            <w:hideMark/>
          </w:tcPr>
          <w:p w:rsidR="00801210" w:rsidRPr="00801210" w:rsidRDefault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vMerge w:val="restart"/>
            <w:noWrap/>
            <w:hideMark/>
          </w:tcPr>
          <w:p w:rsidR="00801210" w:rsidRPr="00801210" w:rsidRDefault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vMerge w:val="restart"/>
            <w:noWrap/>
            <w:hideMark/>
          </w:tcPr>
          <w:p w:rsidR="00801210" w:rsidRPr="00801210" w:rsidRDefault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vMerge w:val="restart"/>
            <w:hideMark/>
          </w:tcPr>
          <w:p w:rsidR="00801210" w:rsidRPr="00801210" w:rsidRDefault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 xml:space="preserve">Управление </w:t>
            </w:r>
            <w:proofErr w:type="gramStart"/>
            <w:r w:rsidRPr="00801210">
              <w:rPr>
                <w:sz w:val="16"/>
                <w:szCs w:val="16"/>
              </w:rPr>
              <w:t>образования</w:t>
            </w:r>
            <w:proofErr w:type="gramEnd"/>
            <w:r w:rsidRPr="00801210">
              <w:rPr>
                <w:sz w:val="16"/>
                <w:szCs w:val="16"/>
              </w:rPr>
              <w:t xml:space="preserve"> ЗАТО г. Североморск</w:t>
            </w:r>
          </w:p>
        </w:tc>
      </w:tr>
      <w:tr w:rsidR="00801210" w:rsidRPr="00801210" w:rsidTr="0080777A">
        <w:trPr>
          <w:trHeight w:val="385"/>
        </w:trPr>
        <w:tc>
          <w:tcPr>
            <w:tcW w:w="682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95" w:type="dxa"/>
            <w:vMerge/>
            <w:hideMark/>
          </w:tcPr>
          <w:p w:rsidR="00801210" w:rsidRPr="00801210" w:rsidRDefault="00801210" w:rsidP="0080121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МБ</w:t>
            </w:r>
          </w:p>
        </w:tc>
        <w:tc>
          <w:tcPr>
            <w:tcW w:w="1138" w:type="dxa"/>
            <w:noWrap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0,00</w:t>
            </w:r>
          </w:p>
        </w:tc>
        <w:tc>
          <w:tcPr>
            <w:tcW w:w="1072" w:type="dxa"/>
            <w:noWrap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0,00</w:t>
            </w:r>
          </w:p>
        </w:tc>
        <w:tc>
          <w:tcPr>
            <w:tcW w:w="909" w:type="dxa"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0,00%</w:t>
            </w:r>
          </w:p>
        </w:tc>
        <w:tc>
          <w:tcPr>
            <w:tcW w:w="2268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</w:tr>
      <w:tr w:rsidR="00801210" w:rsidRPr="00801210" w:rsidTr="0080777A">
        <w:trPr>
          <w:trHeight w:val="417"/>
        </w:trPr>
        <w:tc>
          <w:tcPr>
            <w:tcW w:w="682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95" w:type="dxa"/>
            <w:vMerge/>
            <w:hideMark/>
          </w:tcPr>
          <w:p w:rsidR="00801210" w:rsidRPr="00801210" w:rsidRDefault="00801210" w:rsidP="0080121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ОБ</w:t>
            </w:r>
          </w:p>
        </w:tc>
        <w:tc>
          <w:tcPr>
            <w:tcW w:w="1138" w:type="dxa"/>
            <w:noWrap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363,77</w:t>
            </w:r>
          </w:p>
        </w:tc>
        <w:tc>
          <w:tcPr>
            <w:tcW w:w="1072" w:type="dxa"/>
            <w:noWrap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155,51</w:t>
            </w:r>
          </w:p>
        </w:tc>
        <w:tc>
          <w:tcPr>
            <w:tcW w:w="909" w:type="dxa"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42,75%</w:t>
            </w:r>
          </w:p>
        </w:tc>
        <w:tc>
          <w:tcPr>
            <w:tcW w:w="2268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</w:tr>
      <w:tr w:rsidR="00801210" w:rsidRPr="00801210" w:rsidTr="0080777A">
        <w:trPr>
          <w:trHeight w:val="327"/>
        </w:trPr>
        <w:tc>
          <w:tcPr>
            <w:tcW w:w="682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95" w:type="dxa"/>
            <w:vMerge/>
            <w:hideMark/>
          </w:tcPr>
          <w:p w:rsidR="00801210" w:rsidRPr="00801210" w:rsidRDefault="00801210" w:rsidP="0080121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ФБ</w:t>
            </w:r>
          </w:p>
        </w:tc>
        <w:tc>
          <w:tcPr>
            <w:tcW w:w="1138" w:type="dxa"/>
            <w:noWrap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0,00</w:t>
            </w:r>
          </w:p>
        </w:tc>
        <w:tc>
          <w:tcPr>
            <w:tcW w:w="1072" w:type="dxa"/>
            <w:noWrap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0,00</w:t>
            </w:r>
          </w:p>
        </w:tc>
        <w:tc>
          <w:tcPr>
            <w:tcW w:w="909" w:type="dxa"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0,00%</w:t>
            </w:r>
          </w:p>
        </w:tc>
        <w:tc>
          <w:tcPr>
            <w:tcW w:w="2268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</w:tr>
      <w:tr w:rsidR="00801210" w:rsidRPr="00801210" w:rsidTr="0080777A">
        <w:trPr>
          <w:trHeight w:val="359"/>
        </w:trPr>
        <w:tc>
          <w:tcPr>
            <w:tcW w:w="682" w:type="dxa"/>
            <w:vMerge w:val="restart"/>
            <w:noWrap/>
            <w:hideMark/>
          </w:tcPr>
          <w:p w:rsidR="00801210" w:rsidRPr="00801210" w:rsidRDefault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1.2.1</w:t>
            </w:r>
          </w:p>
        </w:tc>
        <w:tc>
          <w:tcPr>
            <w:tcW w:w="3395" w:type="dxa"/>
            <w:vMerge w:val="restart"/>
            <w:hideMark/>
          </w:tcPr>
          <w:p w:rsidR="00801210" w:rsidRPr="00801210" w:rsidRDefault="00801210" w:rsidP="00801210">
            <w:pPr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Субвенция на реализацию Закона Мурманской области "О предоставлении льготного проезда на городском электрическом и автомобильном транспорте общего пользования обучающимся государственных областных и муниципальных образовательных организаций Мурманской области".</w:t>
            </w:r>
          </w:p>
        </w:tc>
        <w:tc>
          <w:tcPr>
            <w:tcW w:w="851" w:type="dxa"/>
            <w:vMerge w:val="restart"/>
            <w:hideMark/>
          </w:tcPr>
          <w:p w:rsidR="00801210" w:rsidRPr="00801210" w:rsidRDefault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2018-2020</w:t>
            </w:r>
          </w:p>
        </w:tc>
        <w:tc>
          <w:tcPr>
            <w:tcW w:w="992" w:type="dxa"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Всего:</w:t>
            </w:r>
          </w:p>
        </w:tc>
        <w:tc>
          <w:tcPr>
            <w:tcW w:w="1138" w:type="dxa"/>
            <w:noWrap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363,77</w:t>
            </w:r>
          </w:p>
        </w:tc>
        <w:tc>
          <w:tcPr>
            <w:tcW w:w="1072" w:type="dxa"/>
            <w:noWrap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155,51</w:t>
            </w:r>
          </w:p>
        </w:tc>
        <w:tc>
          <w:tcPr>
            <w:tcW w:w="909" w:type="dxa"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42,75%</w:t>
            </w:r>
          </w:p>
        </w:tc>
        <w:tc>
          <w:tcPr>
            <w:tcW w:w="2268" w:type="dxa"/>
            <w:vMerge w:val="restart"/>
            <w:hideMark/>
          </w:tcPr>
          <w:p w:rsidR="00801210" w:rsidRPr="00801210" w:rsidRDefault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Количество проданных транспортных карт обучающихся, ед.</w:t>
            </w:r>
          </w:p>
        </w:tc>
        <w:tc>
          <w:tcPr>
            <w:tcW w:w="709" w:type="dxa"/>
            <w:vMerge w:val="restart"/>
            <w:noWrap/>
            <w:hideMark/>
          </w:tcPr>
          <w:p w:rsidR="00801210" w:rsidRPr="00CF0F16" w:rsidRDefault="00801210">
            <w:pPr>
              <w:jc w:val="center"/>
              <w:rPr>
                <w:sz w:val="16"/>
                <w:szCs w:val="16"/>
                <w:highlight w:val="yellow"/>
              </w:rPr>
            </w:pPr>
            <w:r w:rsidRPr="00CF0F16">
              <w:rPr>
                <w:sz w:val="16"/>
                <w:szCs w:val="16"/>
                <w:highlight w:val="yellow"/>
              </w:rPr>
              <w:t>1300</w:t>
            </w:r>
          </w:p>
        </w:tc>
        <w:tc>
          <w:tcPr>
            <w:tcW w:w="709" w:type="dxa"/>
            <w:vMerge w:val="restart"/>
            <w:noWrap/>
            <w:hideMark/>
          </w:tcPr>
          <w:p w:rsidR="00801210" w:rsidRPr="00CF0F16" w:rsidRDefault="00801210">
            <w:pPr>
              <w:jc w:val="center"/>
              <w:rPr>
                <w:sz w:val="16"/>
                <w:szCs w:val="16"/>
                <w:highlight w:val="yellow"/>
              </w:rPr>
            </w:pPr>
            <w:r w:rsidRPr="00CF0F16">
              <w:rPr>
                <w:sz w:val="16"/>
                <w:szCs w:val="16"/>
                <w:highlight w:val="yellow"/>
              </w:rPr>
              <w:t>754</w:t>
            </w:r>
          </w:p>
        </w:tc>
        <w:tc>
          <w:tcPr>
            <w:tcW w:w="992" w:type="dxa"/>
            <w:vMerge w:val="restart"/>
            <w:noWrap/>
            <w:hideMark/>
          </w:tcPr>
          <w:p w:rsidR="00801210" w:rsidRPr="00CF0F16" w:rsidRDefault="00801210">
            <w:pPr>
              <w:jc w:val="center"/>
              <w:rPr>
                <w:sz w:val="16"/>
                <w:szCs w:val="16"/>
                <w:highlight w:val="yellow"/>
              </w:rPr>
            </w:pPr>
            <w:r w:rsidRPr="00CF0F16">
              <w:rPr>
                <w:sz w:val="16"/>
                <w:szCs w:val="16"/>
                <w:highlight w:val="yellow"/>
              </w:rPr>
              <w:t>58%</w:t>
            </w:r>
          </w:p>
        </w:tc>
        <w:tc>
          <w:tcPr>
            <w:tcW w:w="1417" w:type="dxa"/>
            <w:vMerge w:val="restart"/>
            <w:hideMark/>
          </w:tcPr>
          <w:p w:rsidR="00801210" w:rsidRPr="00801210" w:rsidRDefault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 xml:space="preserve">Управление </w:t>
            </w:r>
            <w:proofErr w:type="gramStart"/>
            <w:r w:rsidRPr="00801210">
              <w:rPr>
                <w:sz w:val="16"/>
                <w:szCs w:val="16"/>
              </w:rPr>
              <w:t>образования</w:t>
            </w:r>
            <w:proofErr w:type="gramEnd"/>
            <w:r w:rsidRPr="00801210">
              <w:rPr>
                <w:sz w:val="16"/>
                <w:szCs w:val="16"/>
              </w:rPr>
              <w:t xml:space="preserve"> ЗАТО г. Североморск</w:t>
            </w:r>
          </w:p>
        </w:tc>
      </w:tr>
      <w:tr w:rsidR="00801210" w:rsidRPr="00801210" w:rsidTr="002521E2">
        <w:trPr>
          <w:trHeight w:val="281"/>
        </w:trPr>
        <w:tc>
          <w:tcPr>
            <w:tcW w:w="682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95" w:type="dxa"/>
            <w:vMerge/>
            <w:hideMark/>
          </w:tcPr>
          <w:p w:rsidR="00801210" w:rsidRPr="00801210" w:rsidRDefault="00801210" w:rsidP="0080121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МБ</w:t>
            </w:r>
          </w:p>
        </w:tc>
        <w:tc>
          <w:tcPr>
            <w:tcW w:w="1138" w:type="dxa"/>
            <w:noWrap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0,00</w:t>
            </w:r>
          </w:p>
        </w:tc>
        <w:tc>
          <w:tcPr>
            <w:tcW w:w="1072" w:type="dxa"/>
            <w:noWrap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0,00</w:t>
            </w:r>
          </w:p>
        </w:tc>
        <w:tc>
          <w:tcPr>
            <w:tcW w:w="909" w:type="dxa"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0,00%</w:t>
            </w:r>
          </w:p>
        </w:tc>
        <w:tc>
          <w:tcPr>
            <w:tcW w:w="2268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</w:tr>
      <w:tr w:rsidR="00801210" w:rsidRPr="00801210" w:rsidTr="0080777A">
        <w:trPr>
          <w:trHeight w:val="316"/>
        </w:trPr>
        <w:tc>
          <w:tcPr>
            <w:tcW w:w="682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95" w:type="dxa"/>
            <w:vMerge/>
            <w:hideMark/>
          </w:tcPr>
          <w:p w:rsidR="00801210" w:rsidRPr="00801210" w:rsidRDefault="00801210" w:rsidP="0080121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ОБ</w:t>
            </w:r>
          </w:p>
        </w:tc>
        <w:tc>
          <w:tcPr>
            <w:tcW w:w="1138" w:type="dxa"/>
            <w:noWrap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363,77</w:t>
            </w:r>
          </w:p>
        </w:tc>
        <w:tc>
          <w:tcPr>
            <w:tcW w:w="1072" w:type="dxa"/>
            <w:noWrap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155,51</w:t>
            </w:r>
          </w:p>
        </w:tc>
        <w:tc>
          <w:tcPr>
            <w:tcW w:w="909" w:type="dxa"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42,75%</w:t>
            </w:r>
          </w:p>
        </w:tc>
        <w:tc>
          <w:tcPr>
            <w:tcW w:w="2268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</w:tr>
      <w:tr w:rsidR="00801210" w:rsidRPr="00801210" w:rsidTr="0080777A">
        <w:trPr>
          <w:trHeight w:val="338"/>
        </w:trPr>
        <w:tc>
          <w:tcPr>
            <w:tcW w:w="682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95" w:type="dxa"/>
            <w:vMerge/>
            <w:hideMark/>
          </w:tcPr>
          <w:p w:rsidR="00801210" w:rsidRPr="00801210" w:rsidRDefault="00801210" w:rsidP="0080121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ФБ</w:t>
            </w:r>
          </w:p>
        </w:tc>
        <w:tc>
          <w:tcPr>
            <w:tcW w:w="1138" w:type="dxa"/>
            <w:noWrap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0,00</w:t>
            </w:r>
          </w:p>
        </w:tc>
        <w:tc>
          <w:tcPr>
            <w:tcW w:w="1072" w:type="dxa"/>
            <w:noWrap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0,00</w:t>
            </w:r>
          </w:p>
        </w:tc>
        <w:tc>
          <w:tcPr>
            <w:tcW w:w="909" w:type="dxa"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0,00%</w:t>
            </w:r>
          </w:p>
        </w:tc>
        <w:tc>
          <w:tcPr>
            <w:tcW w:w="2268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</w:tr>
      <w:tr w:rsidR="00801210" w:rsidRPr="00801210" w:rsidTr="0080777A">
        <w:trPr>
          <w:trHeight w:val="315"/>
        </w:trPr>
        <w:tc>
          <w:tcPr>
            <w:tcW w:w="682" w:type="dxa"/>
            <w:vMerge w:val="restart"/>
            <w:noWrap/>
            <w:hideMark/>
          </w:tcPr>
          <w:p w:rsidR="00801210" w:rsidRPr="00BD6958" w:rsidRDefault="00801210">
            <w:pPr>
              <w:jc w:val="center"/>
              <w:rPr>
                <w:b/>
                <w:sz w:val="16"/>
                <w:szCs w:val="16"/>
              </w:rPr>
            </w:pPr>
            <w:r w:rsidRPr="00BD6958">
              <w:rPr>
                <w:b/>
                <w:sz w:val="16"/>
                <w:szCs w:val="16"/>
              </w:rPr>
              <w:t> </w:t>
            </w:r>
          </w:p>
        </w:tc>
        <w:tc>
          <w:tcPr>
            <w:tcW w:w="3395" w:type="dxa"/>
            <w:vMerge w:val="restart"/>
            <w:noWrap/>
            <w:hideMark/>
          </w:tcPr>
          <w:p w:rsidR="00801210" w:rsidRPr="00BD6958" w:rsidRDefault="00801210" w:rsidP="00801210">
            <w:pPr>
              <w:rPr>
                <w:b/>
                <w:bCs/>
                <w:sz w:val="16"/>
                <w:szCs w:val="16"/>
              </w:rPr>
            </w:pPr>
            <w:r w:rsidRPr="00BD6958">
              <w:rPr>
                <w:b/>
                <w:bCs/>
                <w:sz w:val="16"/>
                <w:szCs w:val="16"/>
              </w:rPr>
              <w:t>Итого по задаче 1:</w:t>
            </w:r>
          </w:p>
        </w:tc>
        <w:tc>
          <w:tcPr>
            <w:tcW w:w="851" w:type="dxa"/>
            <w:vMerge w:val="restart"/>
            <w:noWrap/>
            <w:hideMark/>
          </w:tcPr>
          <w:p w:rsidR="00801210" w:rsidRPr="00BD6958" w:rsidRDefault="00801210">
            <w:pPr>
              <w:jc w:val="center"/>
              <w:rPr>
                <w:b/>
                <w:sz w:val="16"/>
                <w:szCs w:val="16"/>
              </w:rPr>
            </w:pPr>
            <w:r w:rsidRPr="00BD6958">
              <w:rPr>
                <w:b/>
                <w:sz w:val="16"/>
                <w:szCs w:val="16"/>
              </w:rPr>
              <w:t> </w:t>
            </w:r>
          </w:p>
        </w:tc>
        <w:tc>
          <w:tcPr>
            <w:tcW w:w="992" w:type="dxa"/>
            <w:hideMark/>
          </w:tcPr>
          <w:p w:rsidR="00801210" w:rsidRPr="00BD6958" w:rsidRDefault="00801210" w:rsidP="00801210">
            <w:pPr>
              <w:jc w:val="center"/>
              <w:rPr>
                <w:b/>
                <w:bCs/>
                <w:sz w:val="16"/>
                <w:szCs w:val="16"/>
              </w:rPr>
            </w:pPr>
            <w:r w:rsidRPr="00BD6958">
              <w:rPr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1138" w:type="dxa"/>
            <w:noWrap/>
            <w:hideMark/>
          </w:tcPr>
          <w:p w:rsidR="00801210" w:rsidRPr="00BD6958" w:rsidRDefault="00801210" w:rsidP="00801210">
            <w:pPr>
              <w:jc w:val="center"/>
              <w:rPr>
                <w:b/>
                <w:bCs/>
                <w:sz w:val="16"/>
                <w:szCs w:val="16"/>
              </w:rPr>
            </w:pPr>
            <w:r w:rsidRPr="00BD6958">
              <w:rPr>
                <w:b/>
                <w:bCs/>
                <w:sz w:val="16"/>
                <w:szCs w:val="16"/>
              </w:rPr>
              <w:t>35 515,81</w:t>
            </w:r>
          </w:p>
        </w:tc>
        <w:tc>
          <w:tcPr>
            <w:tcW w:w="1072" w:type="dxa"/>
            <w:noWrap/>
            <w:hideMark/>
          </w:tcPr>
          <w:p w:rsidR="00801210" w:rsidRPr="00BD6958" w:rsidRDefault="00801210" w:rsidP="00801210">
            <w:pPr>
              <w:jc w:val="center"/>
              <w:rPr>
                <w:b/>
                <w:bCs/>
                <w:sz w:val="16"/>
                <w:szCs w:val="16"/>
              </w:rPr>
            </w:pPr>
            <w:r w:rsidRPr="00BD6958">
              <w:rPr>
                <w:b/>
                <w:bCs/>
                <w:sz w:val="16"/>
                <w:szCs w:val="16"/>
              </w:rPr>
              <w:t>34 664,80</w:t>
            </w:r>
          </w:p>
        </w:tc>
        <w:tc>
          <w:tcPr>
            <w:tcW w:w="909" w:type="dxa"/>
            <w:hideMark/>
          </w:tcPr>
          <w:p w:rsidR="00801210" w:rsidRPr="00BD6958" w:rsidRDefault="00801210" w:rsidP="00801210">
            <w:pPr>
              <w:jc w:val="center"/>
              <w:rPr>
                <w:b/>
                <w:bCs/>
                <w:sz w:val="16"/>
                <w:szCs w:val="16"/>
              </w:rPr>
            </w:pPr>
            <w:r w:rsidRPr="00BD6958">
              <w:rPr>
                <w:b/>
                <w:bCs/>
                <w:sz w:val="16"/>
                <w:szCs w:val="16"/>
              </w:rPr>
              <w:t>97,60%</w:t>
            </w:r>
          </w:p>
        </w:tc>
        <w:tc>
          <w:tcPr>
            <w:tcW w:w="6095" w:type="dxa"/>
            <w:gridSpan w:val="5"/>
            <w:vMerge w:val="restart"/>
            <w:hideMark/>
          </w:tcPr>
          <w:p w:rsidR="00801210" w:rsidRPr="00801210" w:rsidRDefault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 </w:t>
            </w:r>
          </w:p>
        </w:tc>
      </w:tr>
      <w:tr w:rsidR="00801210" w:rsidRPr="00801210" w:rsidTr="0080777A">
        <w:trPr>
          <w:trHeight w:val="315"/>
        </w:trPr>
        <w:tc>
          <w:tcPr>
            <w:tcW w:w="682" w:type="dxa"/>
            <w:vMerge/>
            <w:hideMark/>
          </w:tcPr>
          <w:p w:rsidR="00801210" w:rsidRPr="00BD6958" w:rsidRDefault="00801210" w:rsidP="0080121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395" w:type="dxa"/>
            <w:vMerge/>
            <w:hideMark/>
          </w:tcPr>
          <w:p w:rsidR="00801210" w:rsidRPr="00BD6958" w:rsidRDefault="00801210" w:rsidP="0080121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hideMark/>
          </w:tcPr>
          <w:p w:rsidR="00801210" w:rsidRPr="00BD6958" w:rsidRDefault="00801210" w:rsidP="0080121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hideMark/>
          </w:tcPr>
          <w:p w:rsidR="00801210" w:rsidRPr="00BD6958" w:rsidRDefault="00801210" w:rsidP="00801210">
            <w:pPr>
              <w:jc w:val="center"/>
              <w:rPr>
                <w:b/>
                <w:bCs/>
                <w:sz w:val="16"/>
                <w:szCs w:val="16"/>
              </w:rPr>
            </w:pPr>
            <w:r w:rsidRPr="00BD6958">
              <w:rPr>
                <w:b/>
                <w:bCs/>
                <w:sz w:val="16"/>
                <w:szCs w:val="16"/>
              </w:rPr>
              <w:t>МБ</w:t>
            </w:r>
          </w:p>
        </w:tc>
        <w:tc>
          <w:tcPr>
            <w:tcW w:w="1138" w:type="dxa"/>
            <w:noWrap/>
            <w:hideMark/>
          </w:tcPr>
          <w:p w:rsidR="00801210" w:rsidRPr="00BD6958" w:rsidRDefault="00801210" w:rsidP="00801210">
            <w:pPr>
              <w:jc w:val="center"/>
              <w:rPr>
                <w:b/>
                <w:bCs/>
                <w:sz w:val="16"/>
                <w:szCs w:val="16"/>
              </w:rPr>
            </w:pPr>
            <w:r w:rsidRPr="00BD6958">
              <w:rPr>
                <w:b/>
                <w:bCs/>
                <w:sz w:val="16"/>
                <w:szCs w:val="16"/>
              </w:rPr>
              <w:t>33 925,55</w:t>
            </w:r>
          </w:p>
        </w:tc>
        <w:tc>
          <w:tcPr>
            <w:tcW w:w="1072" w:type="dxa"/>
            <w:noWrap/>
            <w:hideMark/>
          </w:tcPr>
          <w:p w:rsidR="00801210" w:rsidRPr="00BD6958" w:rsidRDefault="00801210" w:rsidP="00801210">
            <w:pPr>
              <w:jc w:val="center"/>
              <w:rPr>
                <w:b/>
                <w:bCs/>
                <w:sz w:val="16"/>
                <w:szCs w:val="16"/>
              </w:rPr>
            </w:pPr>
            <w:r w:rsidRPr="00BD6958">
              <w:rPr>
                <w:b/>
                <w:bCs/>
                <w:sz w:val="16"/>
                <w:szCs w:val="16"/>
              </w:rPr>
              <w:t>33 282,81</w:t>
            </w:r>
          </w:p>
        </w:tc>
        <w:tc>
          <w:tcPr>
            <w:tcW w:w="909" w:type="dxa"/>
            <w:hideMark/>
          </w:tcPr>
          <w:p w:rsidR="00801210" w:rsidRPr="00BD6958" w:rsidRDefault="00801210" w:rsidP="00801210">
            <w:pPr>
              <w:jc w:val="center"/>
              <w:rPr>
                <w:b/>
                <w:bCs/>
                <w:sz w:val="16"/>
                <w:szCs w:val="16"/>
              </w:rPr>
            </w:pPr>
            <w:r w:rsidRPr="00BD6958">
              <w:rPr>
                <w:b/>
                <w:bCs/>
                <w:sz w:val="16"/>
                <w:szCs w:val="16"/>
              </w:rPr>
              <w:t>98,11%</w:t>
            </w:r>
          </w:p>
        </w:tc>
        <w:tc>
          <w:tcPr>
            <w:tcW w:w="6095" w:type="dxa"/>
            <w:gridSpan w:val="5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</w:tr>
      <w:tr w:rsidR="00801210" w:rsidRPr="00801210" w:rsidTr="0080777A">
        <w:trPr>
          <w:trHeight w:val="315"/>
        </w:trPr>
        <w:tc>
          <w:tcPr>
            <w:tcW w:w="682" w:type="dxa"/>
            <w:vMerge/>
            <w:hideMark/>
          </w:tcPr>
          <w:p w:rsidR="00801210" w:rsidRPr="00BD6958" w:rsidRDefault="00801210" w:rsidP="0080121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395" w:type="dxa"/>
            <w:vMerge/>
            <w:hideMark/>
          </w:tcPr>
          <w:p w:rsidR="00801210" w:rsidRPr="00BD6958" w:rsidRDefault="00801210" w:rsidP="0080121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hideMark/>
          </w:tcPr>
          <w:p w:rsidR="00801210" w:rsidRPr="00BD6958" w:rsidRDefault="00801210" w:rsidP="0080121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hideMark/>
          </w:tcPr>
          <w:p w:rsidR="00801210" w:rsidRPr="00BD6958" w:rsidRDefault="00801210" w:rsidP="00801210">
            <w:pPr>
              <w:jc w:val="center"/>
              <w:rPr>
                <w:b/>
                <w:bCs/>
                <w:sz w:val="16"/>
                <w:szCs w:val="16"/>
              </w:rPr>
            </w:pPr>
            <w:r w:rsidRPr="00BD6958">
              <w:rPr>
                <w:b/>
                <w:bCs/>
                <w:sz w:val="16"/>
                <w:szCs w:val="16"/>
              </w:rPr>
              <w:t>ОБ</w:t>
            </w:r>
          </w:p>
        </w:tc>
        <w:tc>
          <w:tcPr>
            <w:tcW w:w="1138" w:type="dxa"/>
            <w:noWrap/>
            <w:hideMark/>
          </w:tcPr>
          <w:p w:rsidR="00801210" w:rsidRPr="00BD6958" w:rsidRDefault="00801210" w:rsidP="00801210">
            <w:pPr>
              <w:jc w:val="center"/>
              <w:rPr>
                <w:b/>
                <w:bCs/>
                <w:sz w:val="16"/>
                <w:szCs w:val="16"/>
              </w:rPr>
            </w:pPr>
            <w:r w:rsidRPr="00BD6958">
              <w:rPr>
                <w:b/>
                <w:bCs/>
                <w:sz w:val="16"/>
                <w:szCs w:val="16"/>
              </w:rPr>
              <w:t>1 590,26</w:t>
            </w:r>
          </w:p>
        </w:tc>
        <w:tc>
          <w:tcPr>
            <w:tcW w:w="1072" w:type="dxa"/>
            <w:noWrap/>
            <w:hideMark/>
          </w:tcPr>
          <w:p w:rsidR="00801210" w:rsidRPr="00BD6958" w:rsidRDefault="00801210" w:rsidP="00801210">
            <w:pPr>
              <w:jc w:val="center"/>
              <w:rPr>
                <w:b/>
                <w:bCs/>
                <w:sz w:val="16"/>
                <w:szCs w:val="16"/>
              </w:rPr>
            </w:pPr>
            <w:r w:rsidRPr="00BD6958">
              <w:rPr>
                <w:b/>
                <w:bCs/>
                <w:sz w:val="16"/>
                <w:szCs w:val="16"/>
              </w:rPr>
              <w:t>1 381,99</w:t>
            </w:r>
          </w:p>
        </w:tc>
        <w:tc>
          <w:tcPr>
            <w:tcW w:w="909" w:type="dxa"/>
            <w:hideMark/>
          </w:tcPr>
          <w:p w:rsidR="00801210" w:rsidRPr="00BD6958" w:rsidRDefault="00801210" w:rsidP="00801210">
            <w:pPr>
              <w:jc w:val="center"/>
              <w:rPr>
                <w:b/>
                <w:bCs/>
                <w:sz w:val="16"/>
                <w:szCs w:val="16"/>
              </w:rPr>
            </w:pPr>
            <w:r w:rsidRPr="00BD6958">
              <w:rPr>
                <w:b/>
                <w:bCs/>
                <w:sz w:val="16"/>
                <w:szCs w:val="16"/>
              </w:rPr>
              <w:t>86,90%</w:t>
            </w:r>
          </w:p>
        </w:tc>
        <w:tc>
          <w:tcPr>
            <w:tcW w:w="6095" w:type="dxa"/>
            <w:gridSpan w:val="5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</w:tr>
      <w:tr w:rsidR="00801210" w:rsidRPr="00801210" w:rsidTr="0080777A">
        <w:trPr>
          <w:trHeight w:val="315"/>
        </w:trPr>
        <w:tc>
          <w:tcPr>
            <w:tcW w:w="682" w:type="dxa"/>
            <w:vMerge/>
            <w:hideMark/>
          </w:tcPr>
          <w:p w:rsidR="00801210" w:rsidRPr="00BD6958" w:rsidRDefault="00801210" w:rsidP="0080121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395" w:type="dxa"/>
            <w:vMerge/>
            <w:hideMark/>
          </w:tcPr>
          <w:p w:rsidR="00801210" w:rsidRPr="00BD6958" w:rsidRDefault="00801210" w:rsidP="0080121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hideMark/>
          </w:tcPr>
          <w:p w:rsidR="00801210" w:rsidRPr="00BD6958" w:rsidRDefault="00801210" w:rsidP="0080121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hideMark/>
          </w:tcPr>
          <w:p w:rsidR="00801210" w:rsidRPr="00BD6958" w:rsidRDefault="00801210" w:rsidP="00801210">
            <w:pPr>
              <w:jc w:val="center"/>
              <w:rPr>
                <w:b/>
                <w:bCs/>
                <w:sz w:val="16"/>
                <w:szCs w:val="16"/>
              </w:rPr>
            </w:pPr>
            <w:r w:rsidRPr="00BD6958">
              <w:rPr>
                <w:b/>
                <w:bCs/>
                <w:sz w:val="16"/>
                <w:szCs w:val="16"/>
              </w:rPr>
              <w:t>ФБ</w:t>
            </w:r>
          </w:p>
        </w:tc>
        <w:tc>
          <w:tcPr>
            <w:tcW w:w="1138" w:type="dxa"/>
            <w:noWrap/>
            <w:hideMark/>
          </w:tcPr>
          <w:p w:rsidR="00801210" w:rsidRPr="00BD6958" w:rsidRDefault="00801210" w:rsidP="00801210">
            <w:pPr>
              <w:jc w:val="center"/>
              <w:rPr>
                <w:b/>
                <w:bCs/>
                <w:sz w:val="16"/>
                <w:szCs w:val="16"/>
              </w:rPr>
            </w:pPr>
            <w:r w:rsidRPr="00BD6958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72" w:type="dxa"/>
            <w:noWrap/>
            <w:hideMark/>
          </w:tcPr>
          <w:p w:rsidR="00801210" w:rsidRPr="00BD6958" w:rsidRDefault="00801210" w:rsidP="00801210">
            <w:pPr>
              <w:jc w:val="center"/>
              <w:rPr>
                <w:b/>
                <w:bCs/>
                <w:sz w:val="16"/>
                <w:szCs w:val="16"/>
              </w:rPr>
            </w:pPr>
            <w:r w:rsidRPr="00BD6958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09" w:type="dxa"/>
            <w:hideMark/>
          </w:tcPr>
          <w:p w:rsidR="00801210" w:rsidRPr="00BD6958" w:rsidRDefault="00801210" w:rsidP="00801210">
            <w:pPr>
              <w:jc w:val="center"/>
              <w:rPr>
                <w:b/>
                <w:bCs/>
                <w:sz w:val="16"/>
                <w:szCs w:val="16"/>
              </w:rPr>
            </w:pPr>
            <w:r w:rsidRPr="00BD6958">
              <w:rPr>
                <w:b/>
                <w:bCs/>
                <w:sz w:val="16"/>
                <w:szCs w:val="16"/>
              </w:rPr>
              <w:t>0,00%</w:t>
            </w:r>
          </w:p>
        </w:tc>
        <w:tc>
          <w:tcPr>
            <w:tcW w:w="6095" w:type="dxa"/>
            <w:gridSpan w:val="5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</w:tr>
      <w:tr w:rsidR="00801210" w:rsidRPr="00801210" w:rsidTr="0080777A">
        <w:trPr>
          <w:trHeight w:val="315"/>
        </w:trPr>
        <w:tc>
          <w:tcPr>
            <w:tcW w:w="682" w:type="dxa"/>
            <w:noWrap/>
            <w:hideMark/>
          </w:tcPr>
          <w:p w:rsidR="00801210" w:rsidRPr="00BD6958" w:rsidRDefault="00801210">
            <w:pPr>
              <w:jc w:val="center"/>
              <w:rPr>
                <w:b/>
                <w:sz w:val="16"/>
                <w:szCs w:val="16"/>
              </w:rPr>
            </w:pPr>
            <w:r w:rsidRPr="00BD6958">
              <w:rPr>
                <w:b/>
                <w:sz w:val="16"/>
                <w:szCs w:val="16"/>
              </w:rPr>
              <w:t> </w:t>
            </w:r>
          </w:p>
        </w:tc>
        <w:tc>
          <w:tcPr>
            <w:tcW w:w="3395" w:type="dxa"/>
            <w:vMerge w:val="restart"/>
            <w:noWrap/>
            <w:hideMark/>
          </w:tcPr>
          <w:p w:rsidR="00801210" w:rsidRPr="00BD6958" w:rsidRDefault="00801210" w:rsidP="00801210">
            <w:pPr>
              <w:rPr>
                <w:b/>
                <w:bCs/>
                <w:sz w:val="16"/>
                <w:szCs w:val="16"/>
              </w:rPr>
            </w:pPr>
            <w:r w:rsidRPr="00BD6958">
              <w:rPr>
                <w:b/>
                <w:bCs/>
                <w:sz w:val="16"/>
                <w:szCs w:val="16"/>
              </w:rPr>
              <w:t>Всего по подпрограмме</w:t>
            </w:r>
          </w:p>
        </w:tc>
        <w:tc>
          <w:tcPr>
            <w:tcW w:w="851" w:type="dxa"/>
            <w:noWrap/>
            <w:hideMark/>
          </w:tcPr>
          <w:p w:rsidR="00801210" w:rsidRPr="00BD6958" w:rsidRDefault="00801210" w:rsidP="00801210">
            <w:pPr>
              <w:jc w:val="center"/>
              <w:rPr>
                <w:b/>
                <w:sz w:val="16"/>
                <w:szCs w:val="16"/>
              </w:rPr>
            </w:pPr>
            <w:r w:rsidRPr="00BD6958">
              <w:rPr>
                <w:b/>
                <w:sz w:val="16"/>
                <w:szCs w:val="16"/>
              </w:rPr>
              <w:t> </w:t>
            </w:r>
          </w:p>
        </w:tc>
        <w:tc>
          <w:tcPr>
            <w:tcW w:w="992" w:type="dxa"/>
            <w:hideMark/>
          </w:tcPr>
          <w:p w:rsidR="00801210" w:rsidRPr="00BD6958" w:rsidRDefault="00801210" w:rsidP="00801210">
            <w:pPr>
              <w:jc w:val="center"/>
              <w:rPr>
                <w:b/>
                <w:sz w:val="16"/>
                <w:szCs w:val="16"/>
              </w:rPr>
            </w:pPr>
            <w:r w:rsidRPr="00BD6958">
              <w:rPr>
                <w:b/>
                <w:sz w:val="16"/>
                <w:szCs w:val="16"/>
              </w:rPr>
              <w:t>Всего:</w:t>
            </w:r>
          </w:p>
        </w:tc>
        <w:tc>
          <w:tcPr>
            <w:tcW w:w="1138" w:type="dxa"/>
            <w:noWrap/>
            <w:hideMark/>
          </w:tcPr>
          <w:p w:rsidR="00801210" w:rsidRPr="00BD6958" w:rsidRDefault="00801210" w:rsidP="00801210">
            <w:pPr>
              <w:jc w:val="center"/>
              <w:rPr>
                <w:b/>
                <w:bCs/>
                <w:sz w:val="16"/>
                <w:szCs w:val="16"/>
              </w:rPr>
            </w:pPr>
            <w:r w:rsidRPr="00BD6958">
              <w:rPr>
                <w:b/>
                <w:bCs/>
                <w:sz w:val="16"/>
                <w:szCs w:val="16"/>
              </w:rPr>
              <w:t>35 515,81</w:t>
            </w:r>
          </w:p>
        </w:tc>
        <w:tc>
          <w:tcPr>
            <w:tcW w:w="1072" w:type="dxa"/>
            <w:noWrap/>
            <w:hideMark/>
          </w:tcPr>
          <w:p w:rsidR="00801210" w:rsidRPr="00BD6958" w:rsidRDefault="00801210" w:rsidP="00801210">
            <w:pPr>
              <w:jc w:val="center"/>
              <w:rPr>
                <w:b/>
                <w:bCs/>
                <w:sz w:val="16"/>
                <w:szCs w:val="16"/>
              </w:rPr>
            </w:pPr>
            <w:r w:rsidRPr="00BD6958">
              <w:rPr>
                <w:b/>
                <w:bCs/>
                <w:sz w:val="16"/>
                <w:szCs w:val="16"/>
              </w:rPr>
              <w:t>34 664,80</w:t>
            </w:r>
          </w:p>
        </w:tc>
        <w:tc>
          <w:tcPr>
            <w:tcW w:w="909" w:type="dxa"/>
            <w:noWrap/>
            <w:hideMark/>
          </w:tcPr>
          <w:p w:rsidR="00801210" w:rsidRPr="00BD6958" w:rsidRDefault="00801210" w:rsidP="00801210">
            <w:pPr>
              <w:jc w:val="center"/>
              <w:rPr>
                <w:b/>
                <w:bCs/>
                <w:sz w:val="16"/>
                <w:szCs w:val="16"/>
              </w:rPr>
            </w:pPr>
            <w:r w:rsidRPr="00BD6958">
              <w:rPr>
                <w:b/>
                <w:bCs/>
                <w:sz w:val="16"/>
                <w:szCs w:val="16"/>
              </w:rPr>
              <w:t>98%</w:t>
            </w:r>
          </w:p>
        </w:tc>
        <w:tc>
          <w:tcPr>
            <w:tcW w:w="6095" w:type="dxa"/>
            <w:gridSpan w:val="5"/>
            <w:vMerge w:val="restart"/>
            <w:hideMark/>
          </w:tcPr>
          <w:p w:rsidR="00801210" w:rsidRPr="00801210" w:rsidRDefault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 </w:t>
            </w:r>
          </w:p>
        </w:tc>
      </w:tr>
      <w:tr w:rsidR="00801210" w:rsidRPr="00801210" w:rsidTr="0080777A">
        <w:trPr>
          <w:trHeight w:val="315"/>
        </w:trPr>
        <w:tc>
          <w:tcPr>
            <w:tcW w:w="682" w:type="dxa"/>
            <w:noWrap/>
            <w:hideMark/>
          </w:tcPr>
          <w:p w:rsidR="00801210" w:rsidRPr="00BD6958" w:rsidRDefault="00801210" w:rsidP="00801210">
            <w:pPr>
              <w:jc w:val="center"/>
              <w:rPr>
                <w:b/>
                <w:sz w:val="16"/>
                <w:szCs w:val="16"/>
              </w:rPr>
            </w:pPr>
            <w:r w:rsidRPr="00BD6958">
              <w:rPr>
                <w:b/>
                <w:sz w:val="16"/>
                <w:szCs w:val="16"/>
              </w:rPr>
              <w:t> </w:t>
            </w:r>
          </w:p>
        </w:tc>
        <w:tc>
          <w:tcPr>
            <w:tcW w:w="3395" w:type="dxa"/>
            <w:vMerge/>
            <w:hideMark/>
          </w:tcPr>
          <w:p w:rsidR="00801210" w:rsidRPr="00BD6958" w:rsidRDefault="00801210" w:rsidP="0080121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noWrap/>
            <w:hideMark/>
          </w:tcPr>
          <w:p w:rsidR="00801210" w:rsidRPr="00BD6958" w:rsidRDefault="00801210">
            <w:pPr>
              <w:jc w:val="center"/>
              <w:rPr>
                <w:b/>
                <w:sz w:val="16"/>
                <w:szCs w:val="16"/>
              </w:rPr>
            </w:pPr>
            <w:r w:rsidRPr="00BD6958">
              <w:rPr>
                <w:b/>
                <w:sz w:val="16"/>
                <w:szCs w:val="16"/>
              </w:rPr>
              <w:t xml:space="preserve">в </w:t>
            </w:r>
            <w:proofErr w:type="spellStart"/>
            <w:r w:rsidRPr="00BD6958">
              <w:rPr>
                <w:b/>
                <w:sz w:val="16"/>
                <w:szCs w:val="16"/>
              </w:rPr>
              <w:t>т.ч</w:t>
            </w:r>
            <w:proofErr w:type="spellEnd"/>
            <w:r w:rsidRPr="00BD6958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992" w:type="dxa"/>
            <w:hideMark/>
          </w:tcPr>
          <w:p w:rsidR="00801210" w:rsidRPr="00BD6958" w:rsidRDefault="00801210" w:rsidP="00801210">
            <w:pPr>
              <w:jc w:val="center"/>
              <w:rPr>
                <w:b/>
                <w:sz w:val="16"/>
                <w:szCs w:val="16"/>
              </w:rPr>
            </w:pPr>
            <w:r w:rsidRPr="00BD6958">
              <w:rPr>
                <w:b/>
                <w:sz w:val="16"/>
                <w:szCs w:val="16"/>
              </w:rPr>
              <w:t>МБ</w:t>
            </w:r>
          </w:p>
        </w:tc>
        <w:tc>
          <w:tcPr>
            <w:tcW w:w="1138" w:type="dxa"/>
            <w:noWrap/>
            <w:hideMark/>
          </w:tcPr>
          <w:p w:rsidR="00801210" w:rsidRPr="00BD6958" w:rsidRDefault="00801210" w:rsidP="00801210">
            <w:pPr>
              <w:jc w:val="center"/>
              <w:rPr>
                <w:b/>
                <w:bCs/>
                <w:sz w:val="16"/>
                <w:szCs w:val="16"/>
              </w:rPr>
            </w:pPr>
            <w:r w:rsidRPr="00BD6958">
              <w:rPr>
                <w:b/>
                <w:bCs/>
                <w:sz w:val="16"/>
                <w:szCs w:val="16"/>
              </w:rPr>
              <w:t>33 925,55</w:t>
            </w:r>
          </w:p>
        </w:tc>
        <w:tc>
          <w:tcPr>
            <w:tcW w:w="1072" w:type="dxa"/>
            <w:noWrap/>
            <w:hideMark/>
          </w:tcPr>
          <w:p w:rsidR="00801210" w:rsidRPr="00BD6958" w:rsidRDefault="00801210" w:rsidP="00801210">
            <w:pPr>
              <w:jc w:val="center"/>
              <w:rPr>
                <w:b/>
                <w:bCs/>
                <w:sz w:val="16"/>
                <w:szCs w:val="16"/>
              </w:rPr>
            </w:pPr>
            <w:r w:rsidRPr="00BD6958">
              <w:rPr>
                <w:b/>
                <w:bCs/>
                <w:sz w:val="16"/>
                <w:szCs w:val="16"/>
              </w:rPr>
              <w:t>33 282,81</w:t>
            </w:r>
          </w:p>
        </w:tc>
        <w:tc>
          <w:tcPr>
            <w:tcW w:w="909" w:type="dxa"/>
            <w:noWrap/>
            <w:hideMark/>
          </w:tcPr>
          <w:p w:rsidR="00801210" w:rsidRPr="00BD6958" w:rsidRDefault="00801210" w:rsidP="00801210">
            <w:pPr>
              <w:jc w:val="center"/>
              <w:rPr>
                <w:b/>
                <w:bCs/>
                <w:sz w:val="16"/>
                <w:szCs w:val="16"/>
              </w:rPr>
            </w:pPr>
            <w:r w:rsidRPr="00BD6958">
              <w:rPr>
                <w:b/>
                <w:bCs/>
                <w:sz w:val="16"/>
                <w:szCs w:val="16"/>
              </w:rPr>
              <w:t>98%</w:t>
            </w:r>
          </w:p>
        </w:tc>
        <w:tc>
          <w:tcPr>
            <w:tcW w:w="6095" w:type="dxa"/>
            <w:gridSpan w:val="5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</w:tr>
      <w:tr w:rsidR="00801210" w:rsidRPr="00801210" w:rsidTr="0080777A">
        <w:trPr>
          <w:trHeight w:val="315"/>
        </w:trPr>
        <w:tc>
          <w:tcPr>
            <w:tcW w:w="682" w:type="dxa"/>
            <w:noWrap/>
            <w:hideMark/>
          </w:tcPr>
          <w:p w:rsidR="00801210" w:rsidRPr="00BD6958" w:rsidRDefault="00801210" w:rsidP="00801210">
            <w:pPr>
              <w:jc w:val="center"/>
              <w:rPr>
                <w:b/>
                <w:sz w:val="16"/>
                <w:szCs w:val="16"/>
              </w:rPr>
            </w:pPr>
            <w:r w:rsidRPr="00BD6958">
              <w:rPr>
                <w:b/>
                <w:sz w:val="16"/>
                <w:szCs w:val="16"/>
              </w:rPr>
              <w:lastRenderedPageBreak/>
              <w:t> </w:t>
            </w:r>
          </w:p>
        </w:tc>
        <w:tc>
          <w:tcPr>
            <w:tcW w:w="3395" w:type="dxa"/>
            <w:vMerge/>
            <w:hideMark/>
          </w:tcPr>
          <w:p w:rsidR="00801210" w:rsidRPr="00BD6958" w:rsidRDefault="00801210" w:rsidP="0080121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hideMark/>
          </w:tcPr>
          <w:p w:rsidR="00801210" w:rsidRPr="00BD6958" w:rsidRDefault="00801210" w:rsidP="0080121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hideMark/>
          </w:tcPr>
          <w:p w:rsidR="00801210" w:rsidRPr="00BD6958" w:rsidRDefault="00801210" w:rsidP="00801210">
            <w:pPr>
              <w:jc w:val="center"/>
              <w:rPr>
                <w:b/>
                <w:sz w:val="16"/>
                <w:szCs w:val="16"/>
              </w:rPr>
            </w:pPr>
            <w:r w:rsidRPr="00BD6958">
              <w:rPr>
                <w:b/>
                <w:sz w:val="16"/>
                <w:szCs w:val="16"/>
              </w:rPr>
              <w:t>ОБ</w:t>
            </w:r>
          </w:p>
        </w:tc>
        <w:tc>
          <w:tcPr>
            <w:tcW w:w="1138" w:type="dxa"/>
            <w:noWrap/>
            <w:hideMark/>
          </w:tcPr>
          <w:p w:rsidR="00801210" w:rsidRPr="00BD6958" w:rsidRDefault="00801210" w:rsidP="00801210">
            <w:pPr>
              <w:jc w:val="center"/>
              <w:rPr>
                <w:b/>
                <w:bCs/>
                <w:sz w:val="16"/>
                <w:szCs w:val="16"/>
              </w:rPr>
            </w:pPr>
            <w:r w:rsidRPr="00BD6958">
              <w:rPr>
                <w:b/>
                <w:bCs/>
                <w:sz w:val="16"/>
                <w:szCs w:val="16"/>
              </w:rPr>
              <w:t>1 590,26</w:t>
            </w:r>
          </w:p>
        </w:tc>
        <w:tc>
          <w:tcPr>
            <w:tcW w:w="1072" w:type="dxa"/>
            <w:noWrap/>
            <w:hideMark/>
          </w:tcPr>
          <w:p w:rsidR="00801210" w:rsidRPr="00BD6958" w:rsidRDefault="00801210" w:rsidP="00801210">
            <w:pPr>
              <w:jc w:val="center"/>
              <w:rPr>
                <w:b/>
                <w:bCs/>
                <w:sz w:val="16"/>
                <w:szCs w:val="16"/>
              </w:rPr>
            </w:pPr>
            <w:r w:rsidRPr="00BD6958">
              <w:rPr>
                <w:b/>
                <w:bCs/>
                <w:sz w:val="16"/>
                <w:szCs w:val="16"/>
              </w:rPr>
              <w:t>1 381,99</w:t>
            </w:r>
          </w:p>
        </w:tc>
        <w:tc>
          <w:tcPr>
            <w:tcW w:w="909" w:type="dxa"/>
            <w:noWrap/>
            <w:hideMark/>
          </w:tcPr>
          <w:p w:rsidR="00801210" w:rsidRPr="00BD6958" w:rsidRDefault="00801210" w:rsidP="00801210">
            <w:pPr>
              <w:jc w:val="center"/>
              <w:rPr>
                <w:b/>
                <w:bCs/>
                <w:sz w:val="16"/>
                <w:szCs w:val="16"/>
              </w:rPr>
            </w:pPr>
            <w:r w:rsidRPr="00BD6958">
              <w:rPr>
                <w:b/>
                <w:bCs/>
                <w:sz w:val="16"/>
                <w:szCs w:val="16"/>
              </w:rPr>
              <w:t>87%</w:t>
            </w:r>
          </w:p>
        </w:tc>
        <w:tc>
          <w:tcPr>
            <w:tcW w:w="6095" w:type="dxa"/>
            <w:gridSpan w:val="5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</w:tr>
      <w:tr w:rsidR="00801210" w:rsidRPr="00801210" w:rsidTr="0080777A">
        <w:trPr>
          <w:trHeight w:val="315"/>
        </w:trPr>
        <w:tc>
          <w:tcPr>
            <w:tcW w:w="682" w:type="dxa"/>
            <w:noWrap/>
            <w:hideMark/>
          </w:tcPr>
          <w:p w:rsidR="00801210" w:rsidRPr="00BD6958" w:rsidRDefault="00801210" w:rsidP="00801210">
            <w:pPr>
              <w:jc w:val="center"/>
              <w:rPr>
                <w:b/>
                <w:sz w:val="16"/>
                <w:szCs w:val="16"/>
              </w:rPr>
            </w:pPr>
            <w:r w:rsidRPr="00BD6958">
              <w:rPr>
                <w:b/>
                <w:sz w:val="16"/>
                <w:szCs w:val="16"/>
              </w:rPr>
              <w:t> </w:t>
            </w:r>
          </w:p>
        </w:tc>
        <w:tc>
          <w:tcPr>
            <w:tcW w:w="3395" w:type="dxa"/>
            <w:vMerge/>
            <w:hideMark/>
          </w:tcPr>
          <w:p w:rsidR="00801210" w:rsidRPr="00BD6958" w:rsidRDefault="00801210" w:rsidP="0080121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hideMark/>
          </w:tcPr>
          <w:p w:rsidR="00801210" w:rsidRPr="00BD6958" w:rsidRDefault="00801210" w:rsidP="0080121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hideMark/>
          </w:tcPr>
          <w:p w:rsidR="00801210" w:rsidRPr="00BD6958" w:rsidRDefault="00801210" w:rsidP="00801210">
            <w:pPr>
              <w:jc w:val="center"/>
              <w:rPr>
                <w:b/>
                <w:sz w:val="16"/>
                <w:szCs w:val="16"/>
              </w:rPr>
            </w:pPr>
            <w:r w:rsidRPr="00BD6958">
              <w:rPr>
                <w:b/>
                <w:sz w:val="16"/>
                <w:szCs w:val="16"/>
              </w:rPr>
              <w:t>ФБ</w:t>
            </w:r>
          </w:p>
        </w:tc>
        <w:tc>
          <w:tcPr>
            <w:tcW w:w="1138" w:type="dxa"/>
            <w:noWrap/>
            <w:hideMark/>
          </w:tcPr>
          <w:p w:rsidR="00801210" w:rsidRPr="00BD6958" w:rsidRDefault="00801210" w:rsidP="00801210">
            <w:pPr>
              <w:jc w:val="center"/>
              <w:rPr>
                <w:b/>
                <w:bCs/>
                <w:sz w:val="16"/>
                <w:szCs w:val="16"/>
              </w:rPr>
            </w:pPr>
            <w:r w:rsidRPr="00BD6958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72" w:type="dxa"/>
            <w:noWrap/>
            <w:hideMark/>
          </w:tcPr>
          <w:p w:rsidR="00801210" w:rsidRPr="00BD6958" w:rsidRDefault="00801210" w:rsidP="00801210">
            <w:pPr>
              <w:jc w:val="center"/>
              <w:rPr>
                <w:b/>
                <w:bCs/>
                <w:sz w:val="16"/>
                <w:szCs w:val="16"/>
              </w:rPr>
            </w:pPr>
            <w:r w:rsidRPr="00BD6958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09" w:type="dxa"/>
            <w:noWrap/>
            <w:hideMark/>
          </w:tcPr>
          <w:p w:rsidR="00801210" w:rsidRPr="00BD6958" w:rsidRDefault="00801210" w:rsidP="00801210">
            <w:pPr>
              <w:jc w:val="center"/>
              <w:rPr>
                <w:b/>
                <w:bCs/>
                <w:sz w:val="16"/>
                <w:szCs w:val="16"/>
              </w:rPr>
            </w:pPr>
            <w:r w:rsidRPr="00BD6958">
              <w:rPr>
                <w:b/>
                <w:bCs/>
                <w:sz w:val="16"/>
                <w:szCs w:val="16"/>
              </w:rPr>
              <w:t>0%</w:t>
            </w:r>
          </w:p>
        </w:tc>
        <w:tc>
          <w:tcPr>
            <w:tcW w:w="6095" w:type="dxa"/>
            <w:gridSpan w:val="5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</w:tr>
      <w:tr w:rsidR="00801210" w:rsidRPr="00801210" w:rsidTr="0080777A">
        <w:trPr>
          <w:trHeight w:val="315"/>
        </w:trPr>
        <w:tc>
          <w:tcPr>
            <w:tcW w:w="682" w:type="dxa"/>
            <w:vMerge w:val="restart"/>
            <w:noWrap/>
            <w:hideMark/>
          </w:tcPr>
          <w:p w:rsidR="00801210" w:rsidRPr="00801210" w:rsidRDefault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 </w:t>
            </w:r>
          </w:p>
        </w:tc>
        <w:tc>
          <w:tcPr>
            <w:tcW w:w="3395" w:type="dxa"/>
            <w:noWrap/>
            <w:hideMark/>
          </w:tcPr>
          <w:p w:rsidR="00801210" w:rsidRPr="00801210" w:rsidRDefault="00801210" w:rsidP="00801210">
            <w:pPr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 xml:space="preserve">Муниципальные услуги (работы) </w:t>
            </w:r>
          </w:p>
        </w:tc>
        <w:tc>
          <w:tcPr>
            <w:tcW w:w="851" w:type="dxa"/>
            <w:noWrap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Всего:</w:t>
            </w:r>
          </w:p>
        </w:tc>
        <w:tc>
          <w:tcPr>
            <w:tcW w:w="1138" w:type="dxa"/>
            <w:noWrap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0,00</w:t>
            </w:r>
          </w:p>
        </w:tc>
        <w:tc>
          <w:tcPr>
            <w:tcW w:w="1072" w:type="dxa"/>
            <w:noWrap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0,00</w:t>
            </w:r>
          </w:p>
        </w:tc>
        <w:tc>
          <w:tcPr>
            <w:tcW w:w="909" w:type="dxa"/>
            <w:noWrap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 </w:t>
            </w:r>
          </w:p>
        </w:tc>
        <w:tc>
          <w:tcPr>
            <w:tcW w:w="6095" w:type="dxa"/>
            <w:gridSpan w:val="5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</w:tr>
      <w:tr w:rsidR="00801210" w:rsidRPr="00801210" w:rsidTr="0080777A">
        <w:trPr>
          <w:trHeight w:val="315"/>
        </w:trPr>
        <w:tc>
          <w:tcPr>
            <w:tcW w:w="682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95" w:type="dxa"/>
            <w:noWrap/>
            <w:hideMark/>
          </w:tcPr>
          <w:p w:rsidR="00801210" w:rsidRPr="00801210" w:rsidRDefault="00801210" w:rsidP="00801210">
            <w:pPr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Публичные обязательства</w:t>
            </w:r>
          </w:p>
        </w:tc>
        <w:tc>
          <w:tcPr>
            <w:tcW w:w="851" w:type="dxa"/>
            <w:noWrap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Всего:</w:t>
            </w:r>
          </w:p>
        </w:tc>
        <w:tc>
          <w:tcPr>
            <w:tcW w:w="1138" w:type="dxa"/>
            <w:noWrap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0,00</w:t>
            </w:r>
          </w:p>
        </w:tc>
        <w:tc>
          <w:tcPr>
            <w:tcW w:w="1072" w:type="dxa"/>
            <w:noWrap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0,00</w:t>
            </w:r>
          </w:p>
        </w:tc>
        <w:tc>
          <w:tcPr>
            <w:tcW w:w="909" w:type="dxa"/>
            <w:noWrap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 </w:t>
            </w:r>
          </w:p>
        </w:tc>
        <w:tc>
          <w:tcPr>
            <w:tcW w:w="6095" w:type="dxa"/>
            <w:gridSpan w:val="5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</w:tr>
      <w:tr w:rsidR="00801210" w:rsidRPr="00801210" w:rsidTr="0080777A">
        <w:trPr>
          <w:trHeight w:val="315"/>
        </w:trPr>
        <w:tc>
          <w:tcPr>
            <w:tcW w:w="682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95" w:type="dxa"/>
            <w:noWrap/>
            <w:hideMark/>
          </w:tcPr>
          <w:p w:rsidR="00801210" w:rsidRPr="00801210" w:rsidRDefault="00801210" w:rsidP="00801210">
            <w:pPr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Мероприятия по капитальному ремонту</w:t>
            </w:r>
          </w:p>
        </w:tc>
        <w:tc>
          <w:tcPr>
            <w:tcW w:w="851" w:type="dxa"/>
            <w:noWrap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Всего:</w:t>
            </w:r>
          </w:p>
        </w:tc>
        <w:tc>
          <w:tcPr>
            <w:tcW w:w="1138" w:type="dxa"/>
            <w:noWrap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0,00</w:t>
            </w:r>
          </w:p>
        </w:tc>
        <w:tc>
          <w:tcPr>
            <w:tcW w:w="1072" w:type="dxa"/>
            <w:noWrap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0,00</w:t>
            </w:r>
          </w:p>
        </w:tc>
        <w:tc>
          <w:tcPr>
            <w:tcW w:w="909" w:type="dxa"/>
            <w:noWrap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 </w:t>
            </w:r>
          </w:p>
        </w:tc>
        <w:tc>
          <w:tcPr>
            <w:tcW w:w="6095" w:type="dxa"/>
            <w:gridSpan w:val="5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</w:tr>
      <w:tr w:rsidR="00801210" w:rsidRPr="00801210" w:rsidTr="0080777A">
        <w:trPr>
          <w:trHeight w:val="315"/>
        </w:trPr>
        <w:tc>
          <w:tcPr>
            <w:tcW w:w="682" w:type="dxa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95" w:type="dxa"/>
            <w:noWrap/>
            <w:hideMark/>
          </w:tcPr>
          <w:p w:rsidR="00801210" w:rsidRPr="00801210" w:rsidRDefault="00801210" w:rsidP="00801210">
            <w:pPr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Иные мероприятия</w:t>
            </w:r>
          </w:p>
        </w:tc>
        <w:tc>
          <w:tcPr>
            <w:tcW w:w="851" w:type="dxa"/>
            <w:noWrap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Всего:</w:t>
            </w:r>
          </w:p>
        </w:tc>
        <w:tc>
          <w:tcPr>
            <w:tcW w:w="1138" w:type="dxa"/>
            <w:noWrap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35 515,81</w:t>
            </w:r>
          </w:p>
        </w:tc>
        <w:tc>
          <w:tcPr>
            <w:tcW w:w="1072" w:type="dxa"/>
            <w:noWrap/>
            <w:hideMark/>
          </w:tcPr>
          <w:p w:rsidR="00801210" w:rsidRPr="00BD6958" w:rsidRDefault="00BD6958" w:rsidP="00801210">
            <w:pPr>
              <w:jc w:val="center"/>
              <w:rPr>
                <w:sz w:val="16"/>
                <w:szCs w:val="16"/>
              </w:rPr>
            </w:pPr>
            <w:r w:rsidRPr="00BD6958">
              <w:rPr>
                <w:bCs/>
                <w:sz w:val="16"/>
                <w:szCs w:val="16"/>
              </w:rPr>
              <w:t>34 664,80</w:t>
            </w:r>
          </w:p>
        </w:tc>
        <w:tc>
          <w:tcPr>
            <w:tcW w:w="909" w:type="dxa"/>
            <w:noWrap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  <w:r w:rsidRPr="00801210">
              <w:rPr>
                <w:sz w:val="16"/>
                <w:szCs w:val="16"/>
              </w:rPr>
              <w:t> </w:t>
            </w:r>
          </w:p>
        </w:tc>
        <w:tc>
          <w:tcPr>
            <w:tcW w:w="6095" w:type="dxa"/>
            <w:gridSpan w:val="5"/>
            <w:vMerge/>
            <w:hideMark/>
          </w:tcPr>
          <w:p w:rsidR="00801210" w:rsidRPr="00801210" w:rsidRDefault="00801210" w:rsidP="00801210">
            <w:pPr>
              <w:jc w:val="center"/>
              <w:rPr>
                <w:sz w:val="16"/>
                <w:szCs w:val="16"/>
              </w:rPr>
            </w:pPr>
          </w:p>
        </w:tc>
      </w:tr>
    </w:tbl>
    <w:p w:rsidR="00801210" w:rsidRPr="00801210" w:rsidRDefault="00801210" w:rsidP="007B5F66">
      <w:pPr>
        <w:jc w:val="center"/>
        <w:rPr>
          <w:sz w:val="16"/>
          <w:szCs w:val="16"/>
        </w:rPr>
      </w:pPr>
    </w:p>
    <w:p w:rsidR="006F2607" w:rsidRPr="00CF0F16" w:rsidRDefault="006F2607" w:rsidP="006F2607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F0F16">
        <w:rPr>
          <w:rFonts w:ascii="Times New Roman" w:hAnsi="Times New Roman" w:cs="Times New Roman"/>
          <w:sz w:val="24"/>
          <w:szCs w:val="24"/>
        </w:rPr>
        <w:t>Оценка эффективности реализации подпрограммы</w:t>
      </w:r>
      <w:r w:rsidRPr="00CF0F16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6F2607" w:rsidRPr="00CF0F16" w:rsidRDefault="006F2607" w:rsidP="006F2607">
      <w:pPr>
        <w:pStyle w:val="ConsPlusNonformat"/>
        <w:widowControl/>
        <w:numPr>
          <w:ilvl w:val="0"/>
          <w:numId w:val="15"/>
        </w:numPr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F0F16">
        <w:rPr>
          <w:rFonts w:ascii="Times New Roman" w:hAnsi="Times New Roman" w:cs="Times New Roman"/>
          <w:sz w:val="24"/>
          <w:szCs w:val="24"/>
        </w:rPr>
        <w:t>Оценка достижения плановых значений индикаторов</w:t>
      </w:r>
    </w:p>
    <w:tbl>
      <w:tblPr>
        <w:tblW w:w="13183" w:type="dxa"/>
        <w:tblInd w:w="2093" w:type="dxa"/>
        <w:tblLook w:val="04A0" w:firstRow="1" w:lastRow="0" w:firstColumn="1" w:lastColumn="0" w:noHBand="0" w:noVBand="1"/>
      </w:tblPr>
      <w:tblGrid>
        <w:gridCol w:w="1753"/>
        <w:gridCol w:w="3427"/>
        <w:gridCol w:w="352"/>
        <w:gridCol w:w="7655"/>
      </w:tblGrid>
      <w:tr w:rsidR="00CF0F16" w:rsidRPr="00CF0F16" w:rsidTr="00C100AA">
        <w:trPr>
          <w:trHeight w:val="315"/>
        </w:trPr>
        <w:tc>
          <w:tcPr>
            <w:tcW w:w="1753" w:type="dxa"/>
            <w:vMerge w:val="restart"/>
            <w:shd w:val="clear" w:color="auto" w:fill="auto"/>
            <w:noWrap/>
            <w:vAlign w:val="center"/>
            <w:hideMark/>
          </w:tcPr>
          <w:p w:rsidR="006F2607" w:rsidRPr="00CF0F16" w:rsidRDefault="006F2607" w:rsidP="00C100AA">
            <w:pPr>
              <w:jc w:val="center"/>
            </w:pPr>
            <w:r w:rsidRPr="00CF0F16">
              <w:t>ДИП =</w:t>
            </w:r>
          </w:p>
        </w:tc>
        <w:tc>
          <w:tcPr>
            <w:tcW w:w="342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607" w:rsidRPr="00CF0F16" w:rsidRDefault="00CF0F16" w:rsidP="00CF0F16">
            <w:pPr>
              <w:jc w:val="center"/>
            </w:pPr>
            <w:r w:rsidRPr="00CF0F16">
              <w:t>4</w:t>
            </w:r>
            <w:r w:rsidR="006F2607" w:rsidRPr="00CF0F16">
              <w:t>,</w:t>
            </w:r>
            <w:r w:rsidRPr="00CF0F16">
              <w:t>5</w:t>
            </w:r>
            <w:r w:rsidR="00831455" w:rsidRPr="00CF0F16">
              <w:t xml:space="preserve">8 </w:t>
            </w:r>
            <w:r w:rsidR="006F2607" w:rsidRPr="00CF0F16">
              <w:t>(степень решения задач)</w:t>
            </w:r>
          </w:p>
        </w:tc>
        <w:tc>
          <w:tcPr>
            <w:tcW w:w="348" w:type="dxa"/>
            <w:vMerge w:val="restart"/>
            <w:shd w:val="clear" w:color="auto" w:fill="auto"/>
            <w:noWrap/>
            <w:vAlign w:val="center"/>
            <w:hideMark/>
          </w:tcPr>
          <w:p w:rsidR="006F2607" w:rsidRPr="00CF0F16" w:rsidRDefault="006F2607" w:rsidP="00C100AA">
            <w:r w:rsidRPr="00CF0F16">
              <w:t>=</w:t>
            </w:r>
          </w:p>
        </w:tc>
        <w:tc>
          <w:tcPr>
            <w:tcW w:w="7655" w:type="dxa"/>
            <w:vMerge w:val="restart"/>
            <w:shd w:val="clear" w:color="auto" w:fill="auto"/>
            <w:noWrap/>
            <w:vAlign w:val="center"/>
            <w:hideMark/>
          </w:tcPr>
          <w:p w:rsidR="006F2607" w:rsidRPr="00CF0F16" w:rsidRDefault="006F2607" w:rsidP="00CF0F16">
            <w:r w:rsidRPr="00CF0F16">
              <w:rPr>
                <w:b/>
              </w:rPr>
              <w:t>0,</w:t>
            </w:r>
            <w:r w:rsidR="00CF0F16" w:rsidRPr="00CF0F16">
              <w:rPr>
                <w:b/>
              </w:rPr>
              <w:t>92</w:t>
            </w:r>
            <w:r w:rsidRPr="00CF0F16">
              <w:rPr>
                <w:b/>
              </w:rPr>
              <w:t xml:space="preserve"> средняя результативность </w:t>
            </w:r>
            <w:r w:rsidRPr="00CF0F16">
              <w:t>(недовыполнение плана)</w:t>
            </w:r>
          </w:p>
        </w:tc>
      </w:tr>
      <w:tr w:rsidR="006F2607" w:rsidRPr="00CF0F16" w:rsidTr="00C100AA">
        <w:trPr>
          <w:trHeight w:val="300"/>
        </w:trPr>
        <w:tc>
          <w:tcPr>
            <w:tcW w:w="1753" w:type="dxa"/>
            <w:vMerge/>
            <w:vAlign w:val="center"/>
            <w:hideMark/>
          </w:tcPr>
          <w:p w:rsidR="006F2607" w:rsidRPr="00CF0F16" w:rsidRDefault="006F2607" w:rsidP="00C100AA"/>
        </w:tc>
        <w:tc>
          <w:tcPr>
            <w:tcW w:w="342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607" w:rsidRPr="00CF0F16" w:rsidRDefault="00CF0F16" w:rsidP="00C100AA">
            <w:pPr>
              <w:jc w:val="center"/>
            </w:pPr>
            <w:r w:rsidRPr="00CF0F16">
              <w:t>5</w:t>
            </w:r>
          </w:p>
        </w:tc>
        <w:tc>
          <w:tcPr>
            <w:tcW w:w="348" w:type="dxa"/>
            <w:vMerge/>
            <w:vAlign w:val="center"/>
            <w:hideMark/>
          </w:tcPr>
          <w:p w:rsidR="006F2607" w:rsidRPr="00CF0F16" w:rsidRDefault="006F2607" w:rsidP="00C100AA"/>
        </w:tc>
        <w:tc>
          <w:tcPr>
            <w:tcW w:w="7655" w:type="dxa"/>
            <w:vMerge/>
            <w:vAlign w:val="center"/>
            <w:hideMark/>
          </w:tcPr>
          <w:p w:rsidR="006F2607" w:rsidRPr="00CF0F16" w:rsidRDefault="006F2607" w:rsidP="00C100AA"/>
        </w:tc>
      </w:tr>
    </w:tbl>
    <w:p w:rsidR="006F2607" w:rsidRPr="00CF0F16" w:rsidRDefault="006F2607" w:rsidP="006F2607">
      <w:pPr>
        <w:pStyle w:val="ConsPlusNonformat"/>
        <w:widowControl/>
        <w:numPr>
          <w:ilvl w:val="0"/>
          <w:numId w:val="15"/>
        </w:numPr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F0F16">
        <w:rPr>
          <w:rFonts w:ascii="Times New Roman" w:hAnsi="Times New Roman" w:cs="Times New Roman"/>
          <w:sz w:val="24"/>
          <w:szCs w:val="24"/>
        </w:rPr>
        <w:t xml:space="preserve"> Оценка полноты финансирования</w:t>
      </w:r>
      <w:r w:rsidRPr="00CF0F16">
        <w:rPr>
          <w:rFonts w:ascii="Times New Roman" w:hAnsi="Times New Roman" w:cs="Times New Roman"/>
          <w:sz w:val="24"/>
          <w:szCs w:val="24"/>
          <w:lang w:val="en-US"/>
        </w:rPr>
        <w:t>:</w:t>
      </w:r>
      <w:r w:rsidRPr="00CF0F1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F2607" w:rsidRPr="00CF0F16" w:rsidRDefault="006F2607" w:rsidP="006F2607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F0F16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6F2607" w:rsidRPr="00CF0F16" w:rsidRDefault="006F2607" w:rsidP="006F2607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F0F16">
        <w:rPr>
          <w:rFonts w:ascii="Times New Roman" w:hAnsi="Times New Roman" w:cs="Times New Roman"/>
          <w:sz w:val="24"/>
          <w:szCs w:val="24"/>
        </w:rPr>
        <w:t xml:space="preserve">                                         ПФ = </w:t>
      </w:r>
      <w:r w:rsidRPr="00CF0F16">
        <w:rPr>
          <w:rFonts w:ascii="Times New Roman" w:hAnsi="Times New Roman" w:cs="Times New Roman"/>
          <w:b/>
          <w:sz w:val="24"/>
          <w:szCs w:val="24"/>
        </w:rPr>
        <w:t>0,9</w:t>
      </w:r>
      <w:r w:rsidR="00CF0F16" w:rsidRPr="00CF0F16">
        <w:rPr>
          <w:rFonts w:ascii="Times New Roman" w:hAnsi="Times New Roman" w:cs="Times New Roman"/>
          <w:b/>
          <w:sz w:val="24"/>
          <w:szCs w:val="24"/>
        </w:rPr>
        <w:t>8</w:t>
      </w:r>
      <w:r w:rsidRPr="00CF0F16">
        <w:rPr>
          <w:rFonts w:ascii="Times New Roman" w:hAnsi="Times New Roman" w:cs="Times New Roman"/>
          <w:sz w:val="24"/>
          <w:szCs w:val="24"/>
        </w:rPr>
        <w:t xml:space="preserve"> - </w:t>
      </w:r>
      <w:r w:rsidRPr="00CF0F16">
        <w:rPr>
          <w:rFonts w:ascii="Times New Roman" w:hAnsi="Times New Roman" w:cs="Times New Roman"/>
          <w:b/>
          <w:sz w:val="24"/>
          <w:szCs w:val="24"/>
        </w:rPr>
        <w:t>полное финансирование</w:t>
      </w:r>
      <w:r w:rsidRPr="00CF0F16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CF0F16" w:rsidRPr="007B2E75" w:rsidRDefault="006F2607" w:rsidP="002638FF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F0F16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CF0F16">
        <w:rPr>
          <w:rFonts w:ascii="Times New Roman" w:hAnsi="Times New Roman" w:cs="Times New Roman"/>
          <w:b/>
          <w:sz w:val="24"/>
          <w:szCs w:val="24"/>
        </w:rPr>
        <w:t>Общая оценка эффективности реализации подпрограммы</w:t>
      </w:r>
      <w:r w:rsidR="00831455" w:rsidRPr="00CF0F1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F0F16">
        <w:rPr>
          <w:rFonts w:ascii="Times New Roman" w:hAnsi="Times New Roman" w:cs="Times New Roman"/>
          <w:b/>
          <w:sz w:val="24"/>
          <w:szCs w:val="24"/>
        </w:rPr>
        <w:t>-</w:t>
      </w:r>
      <w:r w:rsidR="00831455" w:rsidRPr="00CF0F1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F0F16">
        <w:rPr>
          <w:rFonts w:ascii="Times New Roman" w:hAnsi="Times New Roman" w:cs="Times New Roman"/>
          <w:b/>
          <w:sz w:val="24"/>
          <w:szCs w:val="24"/>
        </w:rPr>
        <w:t xml:space="preserve">3 средний уровень эффективности </w:t>
      </w:r>
    </w:p>
    <w:p w:rsidR="00C50CF2" w:rsidRPr="000E11DD" w:rsidRDefault="00C50CF2" w:rsidP="002638FF">
      <w:pPr>
        <w:pStyle w:val="ConsPlusNonformat"/>
        <w:widowControl/>
        <w:tabs>
          <w:tab w:val="left" w:pos="432"/>
        </w:tabs>
        <w:jc w:val="both"/>
        <w:rPr>
          <w:b/>
        </w:rPr>
      </w:pPr>
      <w:r w:rsidRPr="000E11DD">
        <w:rPr>
          <w:b/>
        </w:rPr>
        <w:br w:type="page"/>
      </w:r>
    </w:p>
    <w:p w:rsidR="001D5C49" w:rsidRPr="000E11DD" w:rsidRDefault="001D5C49" w:rsidP="001D5C49">
      <w:pPr>
        <w:jc w:val="center"/>
        <w:rPr>
          <w:b/>
        </w:rPr>
      </w:pPr>
      <w:r w:rsidRPr="000E11DD">
        <w:rPr>
          <w:b/>
        </w:rPr>
        <w:lastRenderedPageBreak/>
        <w:t xml:space="preserve">8. Подпрограмма «Охрана окружающей </w:t>
      </w:r>
      <w:proofErr w:type="gramStart"/>
      <w:r w:rsidRPr="000E11DD">
        <w:rPr>
          <w:b/>
        </w:rPr>
        <w:t>среды</w:t>
      </w:r>
      <w:proofErr w:type="gramEnd"/>
      <w:r w:rsidRPr="000E11DD">
        <w:rPr>
          <w:b/>
        </w:rPr>
        <w:t xml:space="preserve"> ЗАТО г.</w:t>
      </w:r>
      <w:r w:rsidR="008E6A60">
        <w:rPr>
          <w:b/>
        </w:rPr>
        <w:t xml:space="preserve"> </w:t>
      </w:r>
      <w:r w:rsidRPr="000E11DD">
        <w:rPr>
          <w:b/>
        </w:rPr>
        <w:t>Североморск» на 2014-2020 годы</w:t>
      </w:r>
    </w:p>
    <w:p w:rsidR="00C64A59" w:rsidRDefault="00C64A59" w:rsidP="001D5C49">
      <w:pPr>
        <w:jc w:val="center"/>
        <w:rPr>
          <w:b/>
        </w:rPr>
      </w:pPr>
    </w:p>
    <w:tbl>
      <w:tblPr>
        <w:tblStyle w:val="a5"/>
        <w:tblW w:w="15134" w:type="dxa"/>
        <w:tblLayout w:type="fixed"/>
        <w:tblLook w:val="04A0" w:firstRow="1" w:lastRow="0" w:firstColumn="1" w:lastColumn="0" w:noHBand="0" w:noVBand="1"/>
      </w:tblPr>
      <w:tblGrid>
        <w:gridCol w:w="721"/>
        <w:gridCol w:w="2506"/>
        <w:gridCol w:w="992"/>
        <w:gridCol w:w="992"/>
        <w:gridCol w:w="1213"/>
        <w:gridCol w:w="938"/>
        <w:gridCol w:w="962"/>
        <w:gridCol w:w="2416"/>
        <w:gridCol w:w="625"/>
        <w:gridCol w:w="696"/>
        <w:gridCol w:w="1116"/>
        <w:gridCol w:w="1957"/>
      </w:tblGrid>
      <w:tr w:rsidR="00B517AA" w:rsidRPr="00B517AA" w:rsidTr="0061594E">
        <w:trPr>
          <w:trHeight w:val="255"/>
        </w:trPr>
        <w:tc>
          <w:tcPr>
            <w:tcW w:w="721" w:type="dxa"/>
            <w:vMerge w:val="restart"/>
            <w:hideMark/>
          </w:tcPr>
          <w:p w:rsidR="00B517AA" w:rsidRPr="00B517AA" w:rsidRDefault="00B517AA">
            <w:pPr>
              <w:jc w:val="center"/>
              <w:rPr>
                <w:b/>
                <w:sz w:val="16"/>
                <w:szCs w:val="16"/>
              </w:rPr>
            </w:pPr>
            <w:r w:rsidRPr="00B517AA">
              <w:rPr>
                <w:b/>
                <w:sz w:val="16"/>
                <w:szCs w:val="16"/>
              </w:rPr>
              <w:t>№п/п</w:t>
            </w:r>
          </w:p>
        </w:tc>
        <w:tc>
          <w:tcPr>
            <w:tcW w:w="2506" w:type="dxa"/>
            <w:vMerge w:val="restart"/>
            <w:hideMark/>
          </w:tcPr>
          <w:p w:rsidR="00B517AA" w:rsidRPr="00B517AA" w:rsidRDefault="00B517AA">
            <w:pPr>
              <w:jc w:val="center"/>
              <w:rPr>
                <w:b/>
                <w:sz w:val="16"/>
                <w:szCs w:val="16"/>
              </w:rPr>
            </w:pPr>
            <w:r w:rsidRPr="00B517AA">
              <w:rPr>
                <w:b/>
                <w:sz w:val="16"/>
                <w:szCs w:val="16"/>
              </w:rPr>
              <w:t>Цель, задачи, мероприятия</w:t>
            </w:r>
          </w:p>
        </w:tc>
        <w:tc>
          <w:tcPr>
            <w:tcW w:w="992" w:type="dxa"/>
            <w:vMerge w:val="restart"/>
            <w:hideMark/>
          </w:tcPr>
          <w:p w:rsidR="00B517AA" w:rsidRPr="00B517AA" w:rsidRDefault="00B517AA">
            <w:pPr>
              <w:jc w:val="center"/>
              <w:rPr>
                <w:b/>
                <w:sz w:val="16"/>
                <w:szCs w:val="16"/>
              </w:rPr>
            </w:pPr>
            <w:r w:rsidRPr="00B517AA">
              <w:rPr>
                <w:b/>
                <w:sz w:val="16"/>
                <w:szCs w:val="16"/>
              </w:rPr>
              <w:t>Срок выполнения (квартал, год)</w:t>
            </w:r>
          </w:p>
        </w:tc>
        <w:tc>
          <w:tcPr>
            <w:tcW w:w="992" w:type="dxa"/>
            <w:vMerge w:val="restart"/>
            <w:hideMark/>
          </w:tcPr>
          <w:p w:rsidR="00B517AA" w:rsidRPr="00B517AA" w:rsidRDefault="00B517AA">
            <w:pPr>
              <w:jc w:val="center"/>
              <w:rPr>
                <w:b/>
                <w:sz w:val="16"/>
                <w:szCs w:val="16"/>
              </w:rPr>
            </w:pPr>
            <w:r w:rsidRPr="00B517AA">
              <w:rPr>
                <w:b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2151" w:type="dxa"/>
            <w:gridSpan w:val="2"/>
            <w:hideMark/>
          </w:tcPr>
          <w:p w:rsidR="00B517AA" w:rsidRPr="00B517AA" w:rsidRDefault="00B517AA">
            <w:pPr>
              <w:jc w:val="center"/>
              <w:rPr>
                <w:b/>
                <w:sz w:val="16"/>
                <w:szCs w:val="16"/>
              </w:rPr>
            </w:pPr>
            <w:r w:rsidRPr="00B517AA">
              <w:rPr>
                <w:b/>
                <w:sz w:val="16"/>
                <w:szCs w:val="16"/>
              </w:rPr>
              <w:t>Объемы финансирования, тыс. руб.</w:t>
            </w:r>
          </w:p>
        </w:tc>
        <w:tc>
          <w:tcPr>
            <w:tcW w:w="962" w:type="dxa"/>
            <w:vMerge w:val="restart"/>
            <w:hideMark/>
          </w:tcPr>
          <w:p w:rsidR="00B517AA" w:rsidRPr="00B517AA" w:rsidRDefault="00B517AA">
            <w:pPr>
              <w:jc w:val="center"/>
              <w:rPr>
                <w:b/>
                <w:sz w:val="16"/>
                <w:szCs w:val="16"/>
              </w:rPr>
            </w:pPr>
            <w:r w:rsidRPr="00B517AA">
              <w:rPr>
                <w:b/>
                <w:sz w:val="16"/>
                <w:szCs w:val="16"/>
              </w:rPr>
              <w:t>Процент освоения, % (гр.6/гр.5)</w:t>
            </w:r>
          </w:p>
        </w:tc>
        <w:tc>
          <w:tcPr>
            <w:tcW w:w="4853" w:type="dxa"/>
            <w:gridSpan w:val="4"/>
            <w:hideMark/>
          </w:tcPr>
          <w:p w:rsidR="00B517AA" w:rsidRPr="00B517AA" w:rsidRDefault="00B517AA">
            <w:pPr>
              <w:jc w:val="center"/>
              <w:rPr>
                <w:b/>
                <w:sz w:val="16"/>
                <w:szCs w:val="16"/>
              </w:rPr>
            </w:pPr>
            <w:r w:rsidRPr="00B517AA">
              <w:rPr>
                <w:b/>
                <w:sz w:val="16"/>
                <w:szCs w:val="16"/>
              </w:rPr>
              <w:t>Показатели (индикаторы) результативности выполнения мероприятий</w:t>
            </w:r>
          </w:p>
        </w:tc>
        <w:tc>
          <w:tcPr>
            <w:tcW w:w="1957" w:type="dxa"/>
            <w:vMerge w:val="restart"/>
            <w:hideMark/>
          </w:tcPr>
          <w:p w:rsidR="00B517AA" w:rsidRPr="00B517AA" w:rsidRDefault="00B517AA">
            <w:pPr>
              <w:jc w:val="center"/>
              <w:rPr>
                <w:b/>
                <w:sz w:val="16"/>
                <w:szCs w:val="16"/>
              </w:rPr>
            </w:pPr>
            <w:r w:rsidRPr="00B517AA">
              <w:rPr>
                <w:b/>
                <w:sz w:val="16"/>
                <w:szCs w:val="16"/>
              </w:rPr>
              <w:t>Исполнители, перечень организаций, участвующих в реализации мероприятий</w:t>
            </w:r>
          </w:p>
        </w:tc>
      </w:tr>
      <w:tr w:rsidR="00B517AA" w:rsidRPr="00B517AA" w:rsidTr="0061594E">
        <w:trPr>
          <w:trHeight w:val="772"/>
        </w:trPr>
        <w:tc>
          <w:tcPr>
            <w:tcW w:w="721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506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13" w:type="dxa"/>
            <w:hideMark/>
          </w:tcPr>
          <w:p w:rsidR="00B517AA" w:rsidRPr="00B517AA" w:rsidRDefault="00B517AA">
            <w:pPr>
              <w:jc w:val="center"/>
              <w:rPr>
                <w:b/>
                <w:sz w:val="16"/>
                <w:szCs w:val="16"/>
              </w:rPr>
            </w:pPr>
            <w:r w:rsidRPr="00B517AA">
              <w:rPr>
                <w:b/>
                <w:sz w:val="16"/>
                <w:szCs w:val="16"/>
              </w:rPr>
              <w:t>Уточненные бюджетные ассигнования</w:t>
            </w:r>
          </w:p>
        </w:tc>
        <w:tc>
          <w:tcPr>
            <w:tcW w:w="938" w:type="dxa"/>
            <w:hideMark/>
          </w:tcPr>
          <w:p w:rsidR="00B517AA" w:rsidRPr="00B517AA" w:rsidRDefault="00B517AA">
            <w:pPr>
              <w:jc w:val="center"/>
              <w:rPr>
                <w:b/>
                <w:sz w:val="16"/>
                <w:szCs w:val="16"/>
              </w:rPr>
            </w:pPr>
            <w:r w:rsidRPr="00B517AA">
              <w:rPr>
                <w:b/>
                <w:sz w:val="16"/>
                <w:szCs w:val="16"/>
              </w:rPr>
              <w:t>Кассовый расход</w:t>
            </w:r>
          </w:p>
        </w:tc>
        <w:tc>
          <w:tcPr>
            <w:tcW w:w="962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416" w:type="dxa"/>
            <w:hideMark/>
          </w:tcPr>
          <w:p w:rsidR="00B517AA" w:rsidRPr="00B517AA" w:rsidRDefault="00B517AA">
            <w:pPr>
              <w:jc w:val="center"/>
              <w:rPr>
                <w:b/>
                <w:sz w:val="16"/>
                <w:szCs w:val="16"/>
              </w:rPr>
            </w:pPr>
            <w:r w:rsidRPr="00B517AA">
              <w:rPr>
                <w:b/>
                <w:sz w:val="16"/>
                <w:szCs w:val="16"/>
              </w:rPr>
              <w:t>Наименование, ед. измерения</w:t>
            </w:r>
          </w:p>
        </w:tc>
        <w:tc>
          <w:tcPr>
            <w:tcW w:w="625" w:type="dxa"/>
            <w:hideMark/>
          </w:tcPr>
          <w:p w:rsidR="00B517AA" w:rsidRPr="00B517AA" w:rsidRDefault="00B517AA">
            <w:pPr>
              <w:jc w:val="center"/>
              <w:rPr>
                <w:b/>
                <w:sz w:val="16"/>
                <w:szCs w:val="16"/>
              </w:rPr>
            </w:pPr>
            <w:r w:rsidRPr="00B517AA">
              <w:rPr>
                <w:b/>
                <w:sz w:val="16"/>
                <w:szCs w:val="16"/>
              </w:rPr>
              <w:t>План</w:t>
            </w:r>
          </w:p>
        </w:tc>
        <w:tc>
          <w:tcPr>
            <w:tcW w:w="696" w:type="dxa"/>
            <w:hideMark/>
          </w:tcPr>
          <w:p w:rsidR="00B517AA" w:rsidRPr="00B517AA" w:rsidRDefault="00B517AA">
            <w:pPr>
              <w:jc w:val="center"/>
              <w:rPr>
                <w:b/>
                <w:sz w:val="16"/>
                <w:szCs w:val="16"/>
              </w:rPr>
            </w:pPr>
            <w:r w:rsidRPr="00B517AA">
              <w:rPr>
                <w:b/>
                <w:sz w:val="16"/>
                <w:szCs w:val="16"/>
              </w:rPr>
              <w:t>Факт</w:t>
            </w:r>
          </w:p>
        </w:tc>
        <w:tc>
          <w:tcPr>
            <w:tcW w:w="1116" w:type="dxa"/>
            <w:hideMark/>
          </w:tcPr>
          <w:p w:rsidR="00B517AA" w:rsidRPr="00B517AA" w:rsidRDefault="00B517AA">
            <w:pPr>
              <w:jc w:val="center"/>
              <w:rPr>
                <w:b/>
                <w:sz w:val="16"/>
                <w:szCs w:val="16"/>
              </w:rPr>
            </w:pPr>
            <w:r w:rsidRPr="00B517AA">
              <w:rPr>
                <w:b/>
                <w:sz w:val="16"/>
                <w:szCs w:val="16"/>
              </w:rPr>
              <w:t>Процент исполнения, % (гр.10/гр.9)</w:t>
            </w:r>
          </w:p>
        </w:tc>
        <w:tc>
          <w:tcPr>
            <w:tcW w:w="1957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B517AA" w:rsidRPr="00B517AA" w:rsidTr="0061594E">
        <w:trPr>
          <w:trHeight w:val="255"/>
        </w:trPr>
        <w:tc>
          <w:tcPr>
            <w:tcW w:w="721" w:type="dxa"/>
            <w:hideMark/>
          </w:tcPr>
          <w:p w:rsidR="00B517AA" w:rsidRPr="00B517AA" w:rsidRDefault="00B517AA">
            <w:pPr>
              <w:jc w:val="center"/>
              <w:rPr>
                <w:b/>
                <w:sz w:val="16"/>
                <w:szCs w:val="16"/>
              </w:rPr>
            </w:pPr>
            <w:r w:rsidRPr="00B517AA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506" w:type="dxa"/>
            <w:hideMark/>
          </w:tcPr>
          <w:p w:rsidR="00B517AA" w:rsidRPr="00B517AA" w:rsidRDefault="00B517AA">
            <w:pPr>
              <w:jc w:val="center"/>
              <w:rPr>
                <w:b/>
                <w:sz w:val="16"/>
                <w:szCs w:val="16"/>
              </w:rPr>
            </w:pPr>
            <w:r w:rsidRPr="00B517AA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992" w:type="dxa"/>
            <w:hideMark/>
          </w:tcPr>
          <w:p w:rsidR="00B517AA" w:rsidRPr="00B517AA" w:rsidRDefault="00B517AA">
            <w:pPr>
              <w:jc w:val="center"/>
              <w:rPr>
                <w:b/>
                <w:sz w:val="16"/>
                <w:szCs w:val="16"/>
              </w:rPr>
            </w:pPr>
            <w:r w:rsidRPr="00B517AA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992" w:type="dxa"/>
            <w:hideMark/>
          </w:tcPr>
          <w:p w:rsidR="00B517AA" w:rsidRPr="00B517AA" w:rsidRDefault="00B517AA">
            <w:pPr>
              <w:jc w:val="center"/>
              <w:rPr>
                <w:b/>
                <w:sz w:val="16"/>
                <w:szCs w:val="16"/>
              </w:rPr>
            </w:pPr>
            <w:r w:rsidRPr="00B517AA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213" w:type="dxa"/>
            <w:hideMark/>
          </w:tcPr>
          <w:p w:rsidR="00B517AA" w:rsidRPr="00B517AA" w:rsidRDefault="00B517AA">
            <w:pPr>
              <w:jc w:val="center"/>
              <w:rPr>
                <w:b/>
                <w:sz w:val="16"/>
                <w:szCs w:val="16"/>
              </w:rPr>
            </w:pPr>
            <w:r w:rsidRPr="00B517AA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938" w:type="dxa"/>
            <w:hideMark/>
          </w:tcPr>
          <w:p w:rsidR="00B517AA" w:rsidRPr="00B517AA" w:rsidRDefault="00B517AA">
            <w:pPr>
              <w:jc w:val="center"/>
              <w:rPr>
                <w:b/>
                <w:sz w:val="16"/>
                <w:szCs w:val="16"/>
              </w:rPr>
            </w:pPr>
            <w:r w:rsidRPr="00B517AA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962" w:type="dxa"/>
            <w:hideMark/>
          </w:tcPr>
          <w:p w:rsidR="00B517AA" w:rsidRPr="00B517AA" w:rsidRDefault="00B517AA">
            <w:pPr>
              <w:jc w:val="center"/>
              <w:rPr>
                <w:b/>
                <w:sz w:val="16"/>
                <w:szCs w:val="16"/>
              </w:rPr>
            </w:pPr>
            <w:r w:rsidRPr="00B517AA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2416" w:type="dxa"/>
            <w:hideMark/>
          </w:tcPr>
          <w:p w:rsidR="00B517AA" w:rsidRPr="00B517AA" w:rsidRDefault="00B517AA">
            <w:pPr>
              <w:jc w:val="center"/>
              <w:rPr>
                <w:b/>
                <w:sz w:val="16"/>
                <w:szCs w:val="16"/>
              </w:rPr>
            </w:pPr>
            <w:r w:rsidRPr="00B517AA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625" w:type="dxa"/>
            <w:hideMark/>
          </w:tcPr>
          <w:p w:rsidR="00B517AA" w:rsidRPr="00B517AA" w:rsidRDefault="00B517AA">
            <w:pPr>
              <w:jc w:val="center"/>
              <w:rPr>
                <w:b/>
                <w:sz w:val="16"/>
                <w:szCs w:val="16"/>
              </w:rPr>
            </w:pPr>
            <w:r w:rsidRPr="00B517AA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696" w:type="dxa"/>
            <w:hideMark/>
          </w:tcPr>
          <w:p w:rsidR="00B517AA" w:rsidRPr="00B517AA" w:rsidRDefault="00B517AA">
            <w:pPr>
              <w:jc w:val="center"/>
              <w:rPr>
                <w:b/>
                <w:sz w:val="16"/>
                <w:szCs w:val="16"/>
              </w:rPr>
            </w:pPr>
            <w:r w:rsidRPr="00B517AA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1116" w:type="dxa"/>
            <w:hideMark/>
          </w:tcPr>
          <w:p w:rsidR="00B517AA" w:rsidRPr="00B517AA" w:rsidRDefault="00B517AA">
            <w:pPr>
              <w:jc w:val="center"/>
              <w:rPr>
                <w:b/>
                <w:sz w:val="16"/>
                <w:szCs w:val="16"/>
              </w:rPr>
            </w:pPr>
            <w:r w:rsidRPr="00B517AA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1957" w:type="dxa"/>
            <w:hideMark/>
          </w:tcPr>
          <w:p w:rsidR="00B517AA" w:rsidRPr="00B517AA" w:rsidRDefault="00B517AA">
            <w:pPr>
              <w:jc w:val="center"/>
              <w:rPr>
                <w:b/>
                <w:sz w:val="16"/>
                <w:szCs w:val="16"/>
              </w:rPr>
            </w:pPr>
            <w:r w:rsidRPr="00B517AA">
              <w:rPr>
                <w:b/>
                <w:sz w:val="16"/>
                <w:szCs w:val="16"/>
              </w:rPr>
              <w:t>12</w:t>
            </w:r>
          </w:p>
        </w:tc>
      </w:tr>
      <w:tr w:rsidR="00B517AA" w:rsidRPr="00B517AA" w:rsidTr="0061594E">
        <w:trPr>
          <w:trHeight w:val="433"/>
        </w:trPr>
        <w:tc>
          <w:tcPr>
            <w:tcW w:w="15134" w:type="dxa"/>
            <w:gridSpan w:val="12"/>
            <w:hideMark/>
          </w:tcPr>
          <w:p w:rsidR="00B517AA" w:rsidRPr="00B517AA" w:rsidRDefault="00B517AA" w:rsidP="008E6A60">
            <w:pPr>
              <w:rPr>
                <w:b/>
                <w:sz w:val="16"/>
                <w:szCs w:val="16"/>
              </w:rPr>
            </w:pPr>
            <w:r w:rsidRPr="00B517AA">
              <w:rPr>
                <w:b/>
                <w:bCs/>
                <w:sz w:val="16"/>
                <w:szCs w:val="16"/>
              </w:rPr>
              <w:t>Цель.</w:t>
            </w:r>
            <w:r w:rsidRPr="00B517AA">
              <w:rPr>
                <w:b/>
                <w:sz w:val="16"/>
                <w:szCs w:val="16"/>
              </w:rPr>
              <w:t xml:space="preserve"> Повышение уровня экологической безопасности, сохранение природной среды и восстановление нарушенных природных систем, ранее подвергшихся негативному антропогенному и техногенному воздействию в результате прошлой хозяйственной деятельности муниципального </w:t>
            </w:r>
            <w:proofErr w:type="gramStart"/>
            <w:r w:rsidRPr="00B517AA">
              <w:rPr>
                <w:b/>
                <w:sz w:val="16"/>
                <w:szCs w:val="16"/>
              </w:rPr>
              <w:t>образования</w:t>
            </w:r>
            <w:proofErr w:type="gramEnd"/>
            <w:r w:rsidRPr="00B517AA">
              <w:rPr>
                <w:b/>
                <w:sz w:val="16"/>
                <w:szCs w:val="16"/>
              </w:rPr>
              <w:t xml:space="preserve"> ЗАТО г. Североморск</w:t>
            </w:r>
          </w:p>
        </w:tc>
      </w:tr>
      <w:tr w:rsidR="00B517AA" w:rsidRPr="00B517AA" w:rsidTr="0061594E">
        <w:trPr>
          <w:trHeight w:val="510"/>
        </w:trPr>
        <w:tc>
          <w:tcPr>
            <w:tcW w:w="8324" w:type="dxa"/>
            <w:gridSpan w:val="7"/>
            <w:vMerge w:val="restart"/>
            <w:hideMark/>
          </w:tcPr>
          <w:p w:rsidR="00B517AA" w:rsidRPr="00B517AA" w:rsidRDefault="00B517AA" w:rsidP="008E6A60">
            <w:pPr>
              <w:rPr>
                <w:b/>
                <w:bCs/>
                <w:sz w:val="16"/>
                <w:szCs w:val="16"/>
              </w:rPr>
            </w:pPr>
            <w:r w:rsidRPr="00B517AA">
              <w:rPr>
                <w:b/>
                <w:bCs/>
                <w:sz w:val="16"/>
                <w:szCs w:val="16"/>
              </w:rPr>
              <w:t xml:space="preserve">Задача 1. </w:t>
            </w:r>
            <w:r w:rsidRPr="00B517AA">
              <w:rPr>
                <w:b/>
                <w:sz w:val="16"/>
                <w:szCs w:val="16"/>
              </w:rPr>
              <w:t xml:space="preserve">Снижение влияния негативного воздействия вредных факторов на состояние окружающей среды муниципального </w:t>
            </w:r>
            <w:proofErr w:type="gramStart"/>
            <w:r w:rsidRPr="00B517AA">
              <w:rPr>
                <w:b/>
                <w:sz w:val="16"/>
                <w:szCs w:val="16"/>
              </w:rPr>
              <w:t>образования</w:t>
            </w:r>
            <w:proofErr w:type="gramEnd"/>
            <w:r w:rsidRPr="00B517AA">
              <w:rPr>
                <w:b/>
                <w:sz w:val="16"/>
                <w:szCs w:val="16"/>
              </w:rPr>
              <w:t xml:space="preserve"> ЗАТО г. Североморск</w:t>
            </w:r>
          </w:p>
        </w:tc>
        <w:tc>
          <w:tcPr>
            <w:tcW w:w="2416" w:type="dxa"/>
            <w:hideMark/>
          </w:tcPr>
          <w:p w:rsidR="00B517AA" w:rsidRPr="00B517AA" w:rsidRDefault="00B517AA" w:rsidP="008E6A60">
            <w:pPr>
              <w:jc w:val="center"/>
              <w:rPr>
                <w:b/>
                <w:sz w:val="16"/>
                <w:szCs w:val="16"/>
              </w:rPr>
            </w:pPr>
            <w:r w:rsidRPr="00B517AA">
              <w:rPr>
                <w:b/>
                <w:sz w:val="16"/>
                <w:szCs w:val="16"/>
              </w:rPr>
              <w:t xml:space="preserve">Объем выявленных несанкционированных свалок, м3 </w:t>
            </w:r>
          </w:p>
        </w:tc>
        <w:tc>
          <w:tcPr>
            <w:tcW w:w="625" w:type="dxa"/>
            <w:hideMark/>
          </w:tcPr>
          <w:p w:rsidR="00B517AA" w:rsidRPr="00B517AA" w:rsidRDefault="00B517AA">
            <w:pPr>
              <w:jc w:val="center"/>
              <w:rPr>
                <w:b/>
                <w:sz w:val="16"/>
                <w:szCs w:val="16"/>
              </w:rPr>
            </w:pPr>
            <w:r w:rsidRPr="00B517AA">
              <w:rPr>
                <w:b/>
                <w:sz w:val="16"/>
                <w:szCs w:val="16"/>
              </w:rPr>
              <w:t>540</w:t>
            </w:r>
          </w:p>
        </w:tc>
        <w:tc>
          <w:tcPr>
            <w:tcW w:w="696" w:type="dxa"/>
            <w:hideMark/>
          </w:tcPr>
          <w:p w:rsidR="00B517AA" w:rsidRPr="00B517AA" w:rsidRDefault="00852A4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540</w:t>
            </w:r>
          </w:p>
        </w:tc>
        <w:tc>
          <w:tcPr>
            <w:tcW w:w="1116" w:type="dxa"/>
            <w:hideMark/>
          </w:tcPr>
          <w:p w:rsidR="00B517AA" w:rsidRPr="00B517AA" w:rsidRDefault="00852A4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100</w:t>
            </w:r>
            <w:r w:rsidR="00B517AA" w:rsidRPr="00B517AA">
              <w:rPr>
                <w:b/>
                <w:sz w:val="16"/>
                <w:szCs w:val="16"/>
              </w:rPr>
              <w:t>%</w:t>
            </w:r>
          </w:p>
        </w:tc>
        <w:tc>
          <w:tcPr>
            <w:tcW w:w="1957" w:type="dxa"/>
            <w:vMerge w:val="restart"/>
            <w:hideMark/>
          </w:tcPr>
          <w:p w:rsidR="00B517AA" w:rsidRPr="00B517AA" w:rsidRDefault="00B517AA">
            <w:pPr>
              <w:jc w:val="center"/>
              <w:rPr>
                <w:b/>
                <w:sz w:val="16"/>
                <w:szCs w:val="16"/>
              </w:rPr>
            </w:pPr>
            <w:r w:rsidRPr="00B517AA">
              <w:rPr>
                <w:b/>
                <w:sz w:val="16"/>
                <w:szCs w:val="16"/>
              </w:rPr>
              <w:t xml:space="preserve">Комитет п развитию городского хозяйства </w:t>
            </w:r>
            <w:proofErr w:type="gramStart"/>
            <w:r w:rsidRPr="00B517AA">
              <w:rPr>
                <w:b/>
                <w:sz w:val="16"/>
                <w:szCs w:val="16"/>
              </w:rPr>
              <w:t>Администрации</w:t>
            </w:r>
            <w:proofErr w:type="gramEnd"/>
            <w:r w:rsidRPr="00B517AA">
              <w:rPr>
                <w:b/>
                <w:sz w:val="16"/>
                <w:szCs w:val="16"/>
              </w:rPr>
              <w:t xml:space="preserve"> ЗАТО г. Североморск (МКУ "ГЦ ЖКХ ЗАТО г. Североморск")</w:t>
            </w:r>
          </w:p>
        </w:tc>
      </w:tr>
      <w:tr w:rsidR="00B517AA" w:rsidRPr="00B517AA" w:rsidTr="0061594E">
        <w:trPr>
          <w:trHeight w:val="510"/>
        </w:trPr>
        <w:tc>
          <w:tcPr>
            <w:tcW w:w="8324" w:type="dxa"/>
            <w:gridSpan w:val="7"/>
            <w:vMerge/>
            <w:hideMark/>
          </w:tcPr>
          <w:p w:rsidR="00B517AA" w:rsidRPr="00B517AA" w:rsidRDefault="00B517AA" w:rsidP="00B517A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416" w:type="dxa"/>
            <w:hideMark/>
          </w:tcPr>
          <w:p w:rsidR="00B517AA" w:rsidRPr="00B517AA" w:rsidRDefault="00B517AA" w:rsidP="008E6A60">
            <w:pPr>
              <w:jc w:val="center"/>
              <w:rPr>
                <w:b/>
                <w:sz w:val="16"/>
                <w:szCs w:val="16"/>
              </w:rPr>
            </w:pPr>
            <w:r w:rsidRPr="00B517AA">
              <w:rPr>
                <w:b/>
                <w:sz w:val="16"/>
                <w:szCs w:val="16"/>
              </w:rPr>
              <w:t>Объем ликвидированных несанкционированных свалок, м3</w:t>
            </w:r>
            <w:r w:rsidRPr="00B517AA">
              <w:rPr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625" w:type="dxa"/>
            <w:hideMark/>
          </w:tcPr>
          <w:p w:rsidR="00B517AA" w:rsidRPr="00B517AA" w:rsidRDefault="00B517AA">
            <w:pPr>
              <w:jc w:val="center"/>
              <w:rPr>
                <w:b/>
                <w:sz w:val="16"/>
                <w:szCs w:val="16"/>
              </w:rPr>
            </w:pPr>
            <w:r w:rsidRPr="00B517AA">
              <w:rPr>
                <w:b/>
                <w:sz w:val="16"/>
                <w:szCs w:val="16"/>
              </w:rPr>
              <w:t>540</w:t>
            </w:r>
          </w:p>
        </w:tc>
        <w:tc>
          <w:tcPr>
            <w:tcW w:w="696" w:type="dxa"/>
            <w:hideMark/>
          </w:tcPr>
          <w:p w:rsidR="00B517AA" w:rsidRPr="00B517AA" w:rsidRDefault="00B517AA">
            <w:pPr>
              <w:jc w:val="center"/>
              <w:rPr>
                <w:b/>
                <w:sz w:val="16"/>
                <w:szCs w:val="16"/>
              </w:rPr>
            </w:pPr>
            <w:r w:rsidRPr="00B517AA">
              <w:rPr>
                <w:b/>
                <w:sz w:val="16"/>
                <w:szCs w:val="16"/>
              </w:rPr>
              <w:t>221,03</w:t>
            </w:r>
          </w:p>
        </w:tc>
        <w:tc>
          <w:tcPr>
            <w:tcW w:w="1116" w:type="dxa"/>
            <w:hideMark/>
          </w:tcPr>
          <w:p w:rsidR="00B517AA" w:rsidRPr="00B517AA" w:rsidRDefault="00B517AA">
            <w:pPr>
              <w:jc w:val="center"/>
              <w:rPr>
                <w:b/>
                <w:sz w:val="16"/>
                <w:szCs w:val="16"/>
              </w:rPr>
            </w:pPr>
            <w:r w:rsidRPr="00B517AA">
              <w:rPr>
                <w:b/>
                <w:sz w:val="16"/>
                <w:szCs w:val="16"/>
              </w:rPr>
              <w:t>40,93%</w:t>
            </w:r>
          </w:p>
        </w:tc>
        <w:tc>
          <w:tcPr>
            <w:tcW w:w="1957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B517AA" w:rsidRPr="00B517AA" w:rsidTr="0061594E">
        <w:trPr>
          <w:trHeight w:val="315"/>
        </w:trPr>
        <w:tc>
          <w:tcPr>
            <w:tcW w:w="721" w:type="dxa"/>
            <w:vMerge w:val="restart"/>
            <w:hideMark/>
          </w:tcPr>
          <w:p w:rsidR="00B517AA" w:rsidRPr="00B517AA" w:rsidRDefault="00B517AA">
            <w:pPr>
              <w:jc w:val="center"/>
              <w:rPr>
                <w:bCs/>
                <w:sz w:val="16"/>
                <w:szCs w:val="16"/>
              </w:rPr>
            </w:pPr>
            <w:r w:rsidRPr="00B517AA">
              <w:rPr>
                <w:bCs/>
                <w:sz w:val="16"/>
                <w:szCs w:val="16"/>
              </w:rPr>
              <w:t>1.1</w:t>
            </w:r>
          </w:p>
        </w:tc>
        <w:tc>
          <w:tcPr>
            <w:tcW w:w="2506" w:type="dxa"/>
            <w:vMerge w:val="restart"/>
            <w:hideMark/>
          </w:tcPr>
          <w:p w:rsidR="00B517AA" w:rsidRPr="00B517AA" w:rsidRDefault="00B517AA" w:rsidP="00CD6CB0">
            <w:pPr>
              <w:rPr>
                <w:bCs/>
                <w:sz w:val="16"/>
                <w:szCs w:val="16"/>
              </w:rPr>
            </w:pPr>
            <w:r w:rsidRPr="00B517AA">
              <w:rPr>
                <w:bCs/>
                <w:sz w:val="16"/>
                <w:szCs w:val="16"/>
              </w:rPr>
              <w:t xml:space="preserve">Основное мероприятие 1. Мероприятия по разработке, актуализации схем по обеспечению экологического и санитарно-эпидемиологического благополучия </w:t>
            </w:r>
            <w:proofErr w:type="gramStart"/>
            <w:r w:rsidRPr="00B517AA">
              <w:rPr>
                <w:bCs/>
                <w:sz w:val="16"/>
                <w:szCs w:val="16"/>
              </w:rPr>
              <w:t>населения</w:t>
            </w:r>
            <w:proofErr w:type="gramEnd"/>
            <w:r w:rsidRPr="00B517AA">
              <w:rPr>
                <w:bCs/>
                <w:sz w:val="16"/>
                <w:szCs w:val="16"/>
              </w:rPr>
              <w:t xml:space="preserve"> ЗАТО г.</w:t>
            </w:r>
            <w:r w:rsidR="00CD6CB0">
              <w:rPr>
                <w:bCs/>
                <w:sz w:val="16"/>
                <w:szCs w:val="16"/>
              </w:rPr>
              <w:t xml:space="preserve"> </w:t>
            </w:r>
            <w:r w:rsidRPr="00B517AA">
              <w:rPr>
                <w:bCs/>
                <w:sz w:val="16"/>
                <w:szCs w:val="16"/>
              </w:rPr>
              <w:t>Североморск</w:t>
            </w:r>
          </w:p>
        </w:tc>
        <w:tc>
          <w:tcPr>
            <w:tcW w:w="992" w:type="dxa"/>
            <w:vMerge w:val="restart"/>
            <w:hideMark/>
          </w:tcPr>
          <w:p w:rsidR="00B517AA" w:rsidRPr="00B517AA" w:rsidRDefault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2015-2020</w:t>
            </w:r>
          </w:p>
        </w:tc>
        <w:tc>
          <w:tcPr>
            <w:tcW w:w="992" w:type="dxa"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Всего:</w:t>
            </w:r>
          </w:p>
        </w:tc>
        <w:tc>
          <w:tcPr>
            <w:tcW w:w="1213" w:type="dxa"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200,00</w:t>
            </w:r>
          </w:p>
        </w:tc>
        <w:tc>
          <w:tcPr>
            <w:tcW w:w="938" w:type="dxa"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200,00</w:t>
            </w:r>
          </w:p>
        </w:tc>
        <w:tc>
          <w:tcPr>
            <w:tcW w:w="962" w:type="dxa"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100%</w:t>
            </w:r>
          </w:p>
        </w:tc>
        <w:tc>
          <w:tcPr>
            <w:tcW w:w="2416" w:type="dxa"/>
            <w:vMerge w:val="restart"/>
            <w:hideMark/>
          </w:tcPr>
          <w:p w:rsidR="00B517AA" w:rsidRPr="00B517AA" w:rsidRDefault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 </w:t>
            </w:r>
          </w:p>
        </w:tc>
        <w:tc>
          <w:tcPr>
            <w:tcW w:w="625" w:type="dxa"/>
            <w:vMerge w:val="restart"/>
            <w:hideMark/>
          </w:tcPr>
          <w:p w:rsidR="00B517AA" w:rsidRPr="00B517AA" w:rsidRDefault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 </w:t>
            </w:r>
          </w:p>
        </w:tc>
        <w:tc>
          <w:tcPr>
            <w:tcW w:w="696" w:type="dxa"/>
            <w:vMerge w:val="restart"/>
            <w:hideMark/>
          </w:tcPr>
          <w:p w:rsidR="00B517AA" w:rsidRPr="00B517AA" w:rsidRDefault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 </w:t>
            </w:r>
          </w:p>
        </w:tc>
        <w:tc>
          <w:tcPr>
            <w:tcW w:w="1116" w:type="dxa"/>
            <w:vMerge w:val="restart"/>
            <w:hideMark/>
          </w:tcPr>
          <w:p w:rsidR="00B517AA" w:rsidRPr="00B517AA" w:rsidRDefault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 </w:t>
            </w:r>
          </w:p>
        </w:tc>
        <w:tc>
          <w:tcPr>
            <w:tcW w:w="1957" w:type="dxa"/>
            <w:vMerge w:val="restart"/>
            <w:hideMark/>
          </w:tcPr>
          <w:p w:rsidR="00B517AA" w:rsidRPr="00B517AA" w:rsidRDefault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 xml:space="preserve">Комитет по развитию городского хозяйства </w:t>
            </w:r>
            <w:proofErr w:type="gramStart"/>
            <w:r w:rsidRPr="00B517AA">
              <w:rPr>
                <w:sz w:val="16"/>
                <w:szCs w:val="16"/>
              </w:rPr>
              <w:t>Администрации</w:t>
            </w:r>
            <w:proofErr w:type="gramEnd"/>
            <w:r w:rsidRPr="00B517AA">
              <w:rPr>
                <w:sz w:val="16"/>
                <w:szCs w:val="16"/>
              </w:rPr>
              <w:t xml:space="preserve"> ЗАТО г.Североморск</w:t>
            </w:r>
          </w:p>
        </w:tc>
      </w:tr>
      <w:tr w:rsidR="00B517AA" w:rsidRPr="00B517AA" w:rsidTr="0061594E">
        <w:trPr>
          <w:trHeight w:val="315"/>
        </w:trPr>
        <w:tc>
          <w:tcPr>
            <w:tcW w:w="721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06" w:type="dxa"/>
            <w:vMerge/>
            <w:hideMark/>
          </w:tcPr>
          <w:p w:rsidR="00B517AA" w:rsidRPr="00B517AA" w:rsidRDefault="00B517AA" w:rsidP="00CD6CB0">
            <w:pPr>
              <w:rPr>
                <w:bCs/>
                <w:sz w:val="16"/>
                <w:szCs w:val="16"/>
              </w:rPr>
            </w:pPr>
          </w:p>
        </w:tc>
        <w:tc>
          <w:tcPr>
            <w:tcW w:w="992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 xml:space="preserve"> МБ</w:t>
            </w:r>
          </w:p>
        </w:tc>
        <w:tc>
          <w:tcPr>
            <w:tcW w:w="1213" w:type="dxa"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200,00</w:t>
            </w:r>
          </w:p>
        </w:tc>
        <w:tc>
          <w:tcPr>
            <w:tcW w:w="938" w:type="dxa"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200,00</w:t>
            </w:r>
          </w:p>
        </w:tc>
        <w:tc>
          <w:tcPr>
            <w:tcW w:w="962" w:type="dxa"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100%</w:t>
            </w:r>
          </w:p>
        </w:tc>
        <w:tc>
          <w:tcPr>
            <w:tcW w:w="2416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25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6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16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57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</w:tr>
      <w:tr w:rsidR="00B517AA" w:rsidRPr="00B517AA" w:rsidTr="0061594E">
        <w:trPr>
          <w:trHeight w:val="315"/>
        </w:trPr>
        <w:tc>
          <w:tcPr>
            <w:tcW w:w="721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06" w:type="dxa"/>
            <w:vMerge/>
            <w:hideMark/>
          </w:tcPr>
          <w:p w:rsidR="00B517AA" w:rsidRPr="00B517AA" w:rsidRDefault="00B517AA" w:rsidP="00CD6CB0">
            <w:pPr>
              <w:rPr>
                <w:bCs/>
                <w:sz w:val="16"/>
                <w:szCs w:val="16"/>
              </w:rPr>
            </w:pPr>
          </w:p>
        </w:tc>
        <w:tc>
          <w:tcPr>
            <w:tcW w:w="992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ОБ</w:t>
            </w:r>
          </w:p>
        </w:tc>
        <w:tc>
          <w:tcPr>
            <w:tcW w:w="1213" w:type="dxa"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0,00</w:t>
            </w:r>
          </w:p>
        </w:tc>
        <w:tc>
          <w:tcPr>
            <w:tcW w:w="938" w:type="dxa"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0,00</w:t>
            </w:r>
          </w:p>
        </w:tc>
        <w:tc>
          <w:tcPr>
            <w:tcW w:w="962" w:type="dxa"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0%</w:t>
            </w:r>
          </w:p>
        </w:tc>
        <w:tc>
          <w:tcPr>
            <w:tcW w:w="2416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25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6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16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57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</w:tr>
      <w:tr w:rsidR="00B517AA" w:rsidRPr="00B517AA" w:rsidTr="0061594E">
        <w:trPr>
          <w:trHeight w:val="263"/>
        </w:trPr>
        <w:tc>
          <w:tcPr>
            <w:tcW w:w="721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06" w:type="dxa"/>
            <w:vMerge/>
            <w:hideMark/>
          </w:tcPr>
          <w:p w:rsidR="00B517AA" w:rsidRPr="00B517AA" w:rsidRDefault="00B517AA" w:rsidP="00CD6CB0">
            <w:pPr>
              <w:rPr>
                <w:bCs/>
                <w:sz w:val="16"/>
                <w:szCs w:val="16"/>
              </w:rPr>
            </w:pPr>
          </w:p>
        </w:tc>
        <w:tc>
          <w:tcPr>
            <w:tcW w:w="992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ФБ</w:t>
            </w:r>
          </w:p>
        </w:tc>
        <w:tc>
          <w:tcPr>
            <w:tcW w:w="1213" w:type="dxa"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0,00</w:t>
            </w:r>
          </w:p>
        </w:tc>
        <w:tc>
          <w:tcPr>
            <w:tcW w:w="938" w:type="dxa"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0,00</w:t>
            </w:r>
          </w:p>
        </w:tc>
        <w:tc>
          <w:tcPr>
            <w:tcW w:w="962" w:type="dxa"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0%</w:t>
            </w:r>
          </w:p>
        </w:tc>
        <w:tc>
          <w:tcPr>
            <w:tcW w:w="2416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25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6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16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57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</w:tr>
      <w:tr w:rsidR="00B517AA" w:rsidRPr="00B517AA" w:rsidTr="0061594E">
        <w:trPr>
          <w:trHeight w:val="315"/>
        </w:trPr>
        <w:tc>
          <w:tcPr>
            <w:tcW w:w="721" w:type="dxa"/>
            <w:vMerge w:val="restart"/>
            <w:hideMark/>
          </w:tcPr>
          <w:p w:rsidR="00B517AA" w:rsidRPr="00B517AA" w:rsidRDefault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1.1.1</w:t>
            </w:r>
          </w:p>
        </w:tc>
        <w:tc>
          <w:tcPr>
            <w:tcW w:w="2506" w:type="dxa"/>
            <w:vMerge w:val="restart"/>
            <w:hideMark/>
          </w:tcPr>
          <w:p w:rsidR="00B517AA" w:rsidRPr="00B517AA" w:rsidRDefault="00B517AA" w:rsidP="00CD6CB0">
            <w:pPr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Прочие направления расходов муниципальной программы</w:t>
            </w:r>
          </w:p>
        </w:tc>
        <w:tc>
          <w:tcPr>
            <w:tcW w:w="992" w:type="dxa"/>
            <w:vMerge w:val="restart"/>
            <w:hideMark/>
          </w:tcPr>
          <w:p w:rsidR="00B517AA" w:rsidRPr="00B517AA" w:rsidRDefault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2015-2020</w:t>
            </w:r>
          </w:p>
        </w:tc>
        <w:tc>
          <w:tcPr>
            <w:tcW w:w="992" w:type="dxa"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Всего:</w:t>
            </w:r>
          </w:p>
        </w:tc>
        <w:tc>
          <w:tcPr>
            <w:tcW w:w="1213" w:type="dxa"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200,00</w:t>
            </w:r>
          </w:p>
        </w:tc>
        <w:tc>
          <w:tcPr>
            <w:tcW w:w="938" w:type="dxa"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200,00</w:t>
            </w:r>
          </w:p>
        </w:tc>
        <w:tc>
          <w:tcPr>
            <w:tcW w:w="962" w:type="dxa"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0%</w:t>
            </w:r>
          </w:p>
        </w:tc>
        <w:tc>
          <w:tcPr>
            <w:tcW w:w="2416" w:type="dxa"/>
            <w:vMerge w:val="restart"/>
            <w:hideMark/>
          </w:tcPr>
          <w:p w:rsidR="00B517AA" w:rsidRPr="00B517AA" w:rsidRDefault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 </w:t>
            </w:r>
          </w:p>
        </w:tc>
        <w:tc>
          <w:tcPr>
            <w:tcW w:w="625" w:type="dxa"/>
            <w:vMerge w:val="restart"/>
            <w:hideMark/>
          </w:tcPr>
          <w:p w:rsidR="00B517AA" w:rsidRPr="00B517AA" w:rsidRDefault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 </w:t>
            </w:r>
          </w:p>
        </w:tc>
        <w:tc>
          <w:tcPr>
            <w:tcW w:w="696" w:type="dxa"/>
            <w:vMerge w:val="restart"/>
            <w:hideMark/>
          </w:tcPr>
          <w:p w:rsidR="00B517AA" w:rsidRPr="00B517AA" w:rsidRDefault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 </w:t>
            </w:r>
          </w:p>
        </w:tc>
        <w:tc>
          <w:tcPr>
            <w:tcW w:w="1116" w:type="dxa"/>
            <w:vMerge w:val="restart"/>
            <w:hideMark/>
          </w:tcPr>
          <w:p w:rsidR="00B517AA" w:rsidRPr="00B517AA" w:rsidRDefault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 </w:t>
            </w:r>
          </w:p>
        </w:tc>
        <w:tc>
          <w:tcPr>
            <w:tcW w:w="1957" w:type="dxa"/>
            <w:vMerge w:val="restart"/>
            <w:hideMark/>
          </w:tcPr>
          <w:p w:rsidR="00B517AA" w:rsidRPr="00B517AA" w:rsidRDefault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 xml:space="preserve">Комитет по развитию городского хозяйства </w:t>
            </w:r>
            <w:proofErr w:type="gramStart"/>
            <w:r w:rsidRPr="00B517AA">
              <w:rPr>
                <w:sz w:val="16"/>
                <w:szCs w:val="16"/>
              </w:rPr>
              <w:t>Администрации</w:t>
            </w:r>
            <w:proofErr w:type="gramEnd"/>
            <w:r w:rsidRPr="00B517AA">
              <w:rPr>
                <w:sz w:val="16"/>
                <w:szCs w:val="16"/>
              </w:rPr>
              <w:t xml:space="preserve"> ЗАТО г.Североморск</w:t>
            </w:r>
          </w:p>
        </w:tc>
      </w:tr>
      <w:tr w:rsidR="00B517AA" w:rsidRPr="00B517AA" w:rsidTr="0061594E">
        <w:trPr>
          <w:trHeight w:val="315"/>
        </w:trPr>
        <w:tc>
          <w:tcPr>
            <w:tcW w:w="721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06" w:type="dxa"/>
            <w:vMerge/>
            <w:hideMark/>
          </w:tcPr>
          <w:p w:rsidR="00B517AA" w:rsidRPr="00B517AA" w:rsidRDefault="00B517AA" w:rsidP="00CD6CB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 xml:space="preserve"> МБ</w:t>
            </w:r>
          </w:p>
        </w:tc>
        <w:tc>
          <w:tcPr>
            <w:tcW w:w="1213" w:type="dxa"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200,00</w:t>
            </w:r>
          </w:p>
        </w:tc>
        <w:tc>
          <w:tcPr>
            <w:tcW w:w="938" w:type="dxa"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200,00</w:t>
            </w:r>
          </w:p>
        </w:tc>
        <w:tc>
          <w:tcPr>
            <w:tcW w:w="962" w:type="dxa"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0%</w:t>
            </w:r>
          </w:p>
        </w:tc>
        <w:tc>
          <w:tcPr>
            <w:tcW w:w="2416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25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6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16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57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</w:tr>
      <w:tr w:rsidR="00B517AA" w:rsidRPr="00B517AA" w:rsidTr="0061594E">
        <w:trPr>
          <w:trHeight w:val="315"/>
        </w:trPr>
        <w:tc>
          <w:tcPr>
            <w:tcW w:w="721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06" w:type="dxa"/>
            <w:vMerge/>
            <w:hideMark/>
          </w:tcPr>
          <w:p w:rsidR="00B517AA" w:rsidRPr="00B517AA" w:rsidRDefault="00B517AA" w:rsidP="00CD6CB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ОБ</w:t>
            </w:r>
          </w:p>
        </w:tc>
        <w:tc>
          <w:tcPr>
            <w:tcW w:w="1213" w:type="dxa"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0,00</w:t>
            </w:r>
          </w:p>
        </w:tc>
        <w:tc>
          <w:tcPr>
            <w:tcW w:w="938" w:type="dxa"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0,00</w:t>
            </w:r>
          </w:p>
        </w:tc>
        <w:tc>
          <w:tcPr>
            <w:tcW w:w="962" w:type="dxa"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0%</w:t>
            </w:r>
          </w:p>
        </w:tc>
        <w:tc>
          <w:tcPr>
            <w:tcW w:w="2416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25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6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16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57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</w:tr>
      <w:tr w:rsidR="00B517AA" w:rsidRPr="00B517AA" w:rsidTr="0061594E">
        <w:trPr>
          <w:trHeight w:val="315"/>
        </w:trPr>
        <w:tc>
          <w:tcPr>
            <w:tcW w:w="721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06" w:type="dxa"/>
            <w:vMerge/>
            <w:hideMark/>
          </w:tcPr>
          <w:p w:rsidR="00B517AA" w:rsidRPr="00B517AA" w:rsidRDefault="00B517AA" w:rsidP="00CD6CB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ФБ</w:t>
            </w:r>
          </w:p>
        </w:tc>
        <w:tc>
          <w:tcPr>
            <w:tcW w:w="1213" w:type="dxa"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0,00</w:t>
            </w:r>
          </w:p>
        </w:tc>
        <w:tc>
          <w:tcPr>
            <w:tcW w:w="938" w:type="dxa"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0,00</w:t>
            </w:r>
          </w:p>
        </w:tc>
        <w:tc>
          <w:tcPr>
            <w:tcW w:w="962" w:type="dxa"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0%</w:t>
            </w:r>
          </w:p>
        </w:tc>
        <w:tc>
          <w:tcPr>
            <w:tcW w:w="2416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25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6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16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57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</w:tr>
      <w:tr w:rsidR="00B517AA" w:rsidRPr="00B517AA" w:rsidTr="0061594E">
        <w:trPr>
          <w:trHeight w:val="315"/>
        </w:trPr>
        <w:tc>
          <w:tcPr>
            <w:tcW w:w="721" w:type="dxa"/>
            <w:vMerge w:val="restart"/>
            <w:hideMark/>
          </w:tcPr>
          <w:p w:rsidR="00B517AA" w:rsidRPr="00B517AA" w:rsidRDefault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1.1.1.1</w:t>
            </w:r>
          </w:p>
        </w:tc>
        <w:tc>
          <w:tcPr>
            <w:tcW w:w="2506" w:type="dxa"/>
            <w:vMerge w:val="restart"/>
            <w:hideMark/>
          </w:tcPr>
          <w:p w:rsidR="00B517AA" w:rsidRPr="00B517AA" w:rsidRDefault="00B517AA" w:rsidP="00CD6CB0">
            <w:pPr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 xml:space="preserve">Разработка Генеральной схемы санитарной очистки территории муниципального </w:t>
            </w:r>
            <w:proofErr w:type="gramStart"/>
            <w:r w:rsidRPr="00B517AA">
              <w:rPr>
                <w:sz w:val="16"/>
                <w:szCs w:val="16"/>
              </w:rPr>
              <w:t>образования</w:t>
            </w:r>
            <w:proofErr w:type="gramEnd"/>
            <w:r w:rsidRPr="00B517AA">
              <w:rPr>
                <w:sz w:val="16"/>
                <w:szCs w:val="16"/>
              </w:rPr>
              <w:t xml:space="preserve"> ЗАТО г.</w:t>
            </w:r>
            <w:r w:rsidR="00CD6CB0">
              <w:rPr>
                <w:sz w:val="16"/>
                <w:szCs w:val="16"/>
              </w:rPr>
              <w:t xml:space="preserve"> </w:t>
            </w:r>
            <w:r w:rsidRPr="00B517AA">
              <w:rPr>
                <w:sz w:val="16"/>
                <w:szCs w:val="16"/>
              </w:rPr>
              <w:t>Североморск</w:t>
            </w:r>
          </w:p>
        </w:tc>
        <w:tc>
          <w:tcPr>
            <w:tcW w:w="992" w:type="dxa"/>
            <w:vMerge w:val="restart"/>
            <w:hideMark/>
          </w:tcPr>
          <w:p w:rsidR="00B517AA" w:rsidRPr="00B517AA" w:rsidRDefault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2015-2020</w:t>
            </w:r>
          </w:p>
        </w:tc>
        <w:tc>
          <w:tcPr>
            <w:tcW w:w="992" w:type="dxa"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Всего:</w:t>
            </w:r>
          </w:p>
        </w:tc>
        <w:tc>
          <w:tcPr>
            <w:tcW w:w="1213" w:type="dxa"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100,00</w:t>
            </w:r>
          </w:p>
        </w:tc>
        <w:tc>
          <w:tcPr>
            <w:tcW w:w="938" w:type="dxa"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100,00</w:t>
            </w:r>
          </w:p>
        </w:tc>
        <w:tc>
          <w:tcPr>
            <w:tcW w:w="962" w:type="dxa"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100%</w:t>
            </w:r>
          </w:p>
        </w:tc>
        <w:tc>
          <w:tcPr>
            <w:tcW w:w="2416" w:type="dxa"/>
            <w:vMerge w:val="restart"/>
            <w:hideMark/>
          </w:tcPr>
          <w:p w:rsidR="00B517AA" w:rsidRPr="00B517AA" w:rsidRDefault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По мере необходимости, да-</w:t>
            </w:r>
            <w:proofErr w:type="gramStart"/>
            <w:r w:rsidRPr="00B517AA">
              <w:rPr>
                <w:sz w:val="16"/>
                <w:szCs w:val="16"/>
              </w:rPr>
              <w:t>1,нет</w:t>
            </w:r>
            <w:proofErr w:type="gramEnd"/>
            <w:r w:rsidRPr="00B517AA">
              <w:rPr>
                <w:sz w:val="16"/>
                <w:szCs w:val="16"/>
              </w:rPr>
              <w:t>-0</w:t>
            </w:r>
          </w:p>
        </w:tc>
        <w:tc>
          <w:tcPr>
            <w:tcW w:w="625" w:type="dxa"/>
            <w:vMerge w:val="restart"/>
            <w:hideMark/>
          </w:tcPr>
          <w:p w:rsidR="00B517AA" w:rsidRPr="00B517AA" w:rsidRDefault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1</w:t>
            </w:r>
          </w:p>
        </w:tc>
        <w:tc>
          <w:tcPr>
            <w:tcW w:w="696" w:type="dxa"/>
            <w:vMerge w:val="restart"/>
            <w:hideMark/>
          </w:tcPr>
          <w:p w:rsidR="00B517AA" w:rsidRPr="00B517AA" w:rsidRDefault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1</w:t>
            </w:r>
          </w:p>
        </w:tc>
        <w:tc>
          <w:tcPr>
            <w:tcW w:w="1116" w:type="dxa"/>
            <w:vMerge w:val="restart"/>
            <w:hideMark/>
          </w:tcPr>
          <w:p w:rsidR="00B517AA" w:rsidRPr="00B517AA" w:rsidRDefault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100,00%</w:t>
            </w:r>
          </w:p>
        </w:tc>
        <w:tc>
          <w:tcPr>
            <w:tcW w:w="1957" w:type="dxa"/>
            <w:vMerge w:val="restart"/>
            <w:hideMark/>
          </w:tcPr>
          <w:p w:rsidR="00B517AA" w:rsidRPr="00B517AA" w:rsidRDefault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 xml:space="preserve">Комитет по развитию городского хозяйства </w:t>
            </w:r>
            <w:proofErr w:type="gramStart"/>
            <w:r w:rsidRPr="00B517AA">
              <w:rPr>
                <w:sz w:val="16"/>
                <w:szCs w:val="16"/>
              </w:rPr>
              <w:t>Администрации</w:t>
            </w:r>
            <w:proofErr w:type="gramEnd"/>
            <w:r w:rsidRPr="00B517AA">
              <w:rPr>
                <w:sz w:val="16"/>
                <w:szCs w:val="16"/>
              </w:rPr>
              <w:t xml:space="preserve"> ЗАТО г.Североморск</w:t>
            </w:r>
          </w:p>
        </w:tc>
      </w:tr>
      <w:tr w:rsidR="00B517AA" w:rsidRPr="00B517AA" w:rsidTr="0061594E">
        <w:trPr>
          <w:trHeight w:val="315"/>
        </w:trPr>
        <w:tc>
          <w:tcPr>
            <w:tcW w:w="721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06" w:type="dxa"/>
            <w:vMerge/>
            <w:hideMark/>
          </w:tcPr>
          <w:p w:rsidR="00B517AA" w:rsidRPr="00B517AA" w:rsidRDefault="00B517AA" w:rsidP="00CD6CB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 xml:space="preserve"> МБ</w:t>
            </w:r>
          </w:p>
        </w:tc>
        <w:tc>
          <w:tcPr>
            <w:tcW w:w="1213" w:type="dxa"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100,00</w:t>
            </w:r>
          </w:p>
        </w:tc>
        <w:tc>
          <w:tcPr>
            <w:tcW w:w="938" w:type="dxa"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100,00</w:t>
            </w:r>
          </w:p>
        </w:tc>
        <w:tc>
          <w:tcPr>
            <w:tcW w:w="962" w:type="dxa"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100%</w:t>
            </w:r>
          </w:p>
        </w:tc>
        <w:tc>
          <w:tcPr>
            <w:tcW w:w="2416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25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6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16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57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</w:tr>
      <w:tr w:rsidR="00B517AA" w:rsidRPr="00B517AA" w:rsidTr="0061594E">
        <w:trPr>
          <w:trHeight w:val="315"/>
        </w:trPr>
        <w:tc>
          <w:tcPr>
            <w:tcW w:w="721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06" w:type="dxa"/>
            <w:vMerge/>
            <w:hideMark/>
          </w:tcPr>
          <w:p w:rsidR="00B517AA" w:rsidRPr="00B517AA" w:rsidRDefault="00B517AA" w:rsidP="00CD6CB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ОБ</w:t>
            </w:r>
          </w:p>
        </w:tc>
        <w:tc>
          <w:tcPr>
            <w:tcW w:w="1213" w:type="dxa"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0,00</w:t>
            </w:r>
          </w:p>
        </w:tc>
        <w:tc>
          <w:tcPr>
            <w:tcW w:w="938" w:type="dxa"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0,00</w:t>
            </w:r>
          </w:p>
        </w:tc>
        <w:tc>
          <w:tcPr>
            <w:tcW w:w="962" w:type="dxa"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0%</w:t>
            </w:r>
          </w:p>
        </w:tc>
        <w:tc>
          <w:tcPr>
            <w:tcW w:w="2416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25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6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16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57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</w:tr>
      <w:tr w:rsidR="00B517AA" w:rsidRPr="00B517AA" w:rsidTr="0061594E">
        <w:trPr>
          <w:trHeight w:val="315"/>
        </w:trPr>
        <w:tc>
          <w:tcPr>
            <w:tcW w:w="721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06" w:type="dxa"/>
            <w:vMerge/>
            <w:hideMark/>
          </w:tcPr>
          <w:p w:rsidR="00B517AA" w:rsidRPr="00B517AA" w:rsidRDefault="00B517AA" w:rsidP="00CD6CB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ФБ</w:t>
            </w:r>
          </w:p>
        </w:tc>
        <w:tc>
          <w:tcPr>
            <w:tcW w:w="1213" w:type="dxa"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0,00</w:t>
            </w:r>
          </w:p>
        </w:tc>
        <w:tc>
          <w:tcPr>
            <w:tcW w:w="938" w:type="dxa"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0,00</w:t>
            </w:r>
          </w:p>
        </w:tc>
        <w:tc>
          <w:tcPr>
            <w:tcW w:w="962" w:type="dxa"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0%</w:t>
            </w:r>
          </w:p>
        </w:tc>
        <w:tc>
          <w:tcPr>
            <w:tcW w:w="2416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25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6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16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57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</w:tr>
      <w:tr w:rsidR="00B517AA" w:rsidRPr="00B517AA" w:rsidTr="0061594E">
        <w:trPr>
          <w:trHeight w:val="315"/>
        </w:trPr>
        <w:tc>
          <w:tcPr>
            <w:tcW w:w="721" w:type="dxa"/>
            <w:vMerge w:val="restart"/>
            <w:hideMark/>
          </w:tcPr>
          <w:p w:rsidR="00B517AA" w:rsidRPr="00B517AA" w:rsidRDefault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1.1.1.2</w:t>
            </w:r>
          </w:p>
        </w:tc>
        <w:tc>
          <w:tcPr>
            <w:tcW w:w="2506" w:type="dxa"/>
            <w:vMerge w:val="restart"/>
            <w:hideMark/>
          </w:tcPr>
          <w:p w:rsidR="00B517AA" w:rsidRPr="00B517AA" w:rsidRDefault="00B517AA" w:rsidP="00CD6CB0">
            <w:pPr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Размещение схемы размещения мест накопления ТКО</w:t>
            </w:r>
          </w:p>
        </w:tc>
        <w:tc>
          <w:tcPr>
            <w:tcW w:w="992" w:type="dxa"/>
            <w:vMerge w:val="restart"/>
            <w:hideMark/>
          </w:tcPr>
          <w:p w:rsidR="00B517AA" w:rsidRPr="00B517AA" w:rsidRDefault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2015-2020</w:t>
            </w:r>
          </w:p>
        </w:tc>
        <w:tc>
          <w:tcPr>
            <w:tcW w:w="992" w:type="dxa"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Всего:</w:t>
            </w:r>
          </w:p>
        </w:tc>
        <w:tc>
          <w:tcPr>
            <w:tcW w:w="1213" w:type="dxa"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100,00</w:t>
            </w:r>
          </w:p>
        </w:tc>
        <w:tc>
          <w:tcPr>
            <w:tcW w:w="938" w:type="dxa"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100,00</w:t>
            </w:r>
          </w:p>
        </w:tc>
        <w:tc>
          <w:tcPr>
            <w:tcW w:w="962" w:type="dxa"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100%</w:t>
            </w:r>
          </w:p>
        </w:tc>
        <w:tc>
          <w:tcPr>
            <w:tcW w:w="2416" w:type="dxa"/>
            <w:vMerge w:val="restart"/>
            <w:hideMark/>
          </w:tcPr>
          <w:p w:rsidR="00B517AA" w:rsidRPr="00B517AA" w:rsidRDefault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 </w:t>
            </w:r>
          </w:p>
        </w:tc>
        <w:tc>
          <w:tcPr>
            <w:tcW w:w="625" w:type="dxa"/>
            <w:vMerge w:val="restart"/>
            <w:hideMark/>
          </w:tcPr>
          <w:p w:rsidR="00B517AA" w:rsidRPr="00B517AA" w:rsidRDefault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 </w:t>
            </w:r>
          </w:p>
        </w:tc>
        <w:tc>
          <w:tcPr>
            <w:tcW w:w="696" w:type="dxa"/>
            <w:vMerge w:val="restart"/>
            <w:hideMark/>
          </w:tcPr>
          <w:p w:rsidR="00B517AA" w:rsidRPr="00B517AA" w:rsidRDefault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 </w:t>
            </w:r>
          </w:p>
        </w:tc>
        <w:tc>
          <w:tcPr>
            <w:tcW w:w="1116" w:type="dxa"/>
            <w:vMerge w:val="restart"/>
            <w:hideMark/>
          </w:tcPr>
          <w:p w:rsidR="00B517AA" w:rsidRPr="00B517AA" w:rsidRDefault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 </w:t>
            </w:r>
          </w:p>
        </w:tc>
        <w:tc>
          <w:tcPr>
            <w:tcW w:w="1957" w:type="dxa"/>
            <w:vMerge w:val="restart"/>
            <w:hideMark/>
          </w:tcPr>
          <w:p w:rsidR="00B517AA" w:rsidRPr="00B517AA" w:rsidRDefault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 xml:space="preserve">Комитет по развитию городского хозяйства </w:t>
            </w:r>
            <w:proofErr w:type="gramStart"/>
            <w:r w:rsidRPr="00B517AA">
              <w:rPr>
                <w:sz w:val="16"/>
                <w:szCs w:val="16"/>
              </w:rPr>
              <w:t>Администрации</w:t>
            </w:r>
            <w:proofErr w:type="gramEnd"/>
            <w:r w:rsidRPr="00B517AA">
              <w:rPr>
                <w:sz w:val="16"/>
                <w:szCs w:val="16"/>
              </w:rPr>
              <w:t xml:space="preserve"> ЗАТО г.Североморск</w:t>
            </w:r>
          </w:p>
        </w:tc>
      </w:tr>
      <w:tr w:rsidR="00B517AA" w:rsidRPr="00B517AA" w:rsidTr="0061594E">
        <w:trPr>
          <w:trHeight w:val="315"/>
        </w:trPr>
        <w:tc>
          <w:tcPr>
            <w:tcW w:w="721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06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 xml:space="preserve"> МБ</w:t>
            </w:r>
          </w:p>
        </w:tc>
        <w:tc>
          <w:tcPr>
            <w:tcW w:w="1213" w:type="dxa"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100,00</w:t>
            </w:r>
          </w:p>
        </w:tc>
        <w:tc>
          <w:tcPr>
            <w:tcW w:w="938" w:type="dxa"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100,00</w:t>
            </w:r>
          </w:p>
        </w:tc>
        <w:tc>
          <w:tcPr>
            <w:tcW w:w="962" w:type="dxa"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100%</w:t>
            </w:r>
          </w:p>
        </w:tc>
        <w:tc>
          <w:tcPr>
            <w:tcW w:w="2416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25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6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16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57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</w:tr>
      <w:tr w:rsidR="00B517AA" w:rsidRPr="00B517AA" w:rsidTr="0061594E">
        <w:trPr>
          <w:trHeight w:val="315"/>
        </w:trPr>
        <w:tc>
          <w:tcPr>
            <w:tcW w:w="721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06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ОБ</w:t>
            </w:r>
          </w:p>
        </w:tc>
        <w:tc>
          <w:tcPr>
            <w:tcW w:w="1213" w:type="dxa"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0,00</w:t>
            </w:r>
          </w:p>
        </w:tc>
        <w:tc>
          <w:tcPr>
            <w:tcW w:w="938" w:type="dxa"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0,00</w:t>
            </w:r>
          </w:p>
        </w:tc>
        <w:tc>
          <w:tcPr>
            <w:tcW w:w="962" w:type="dxa"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0%</w:t>
            </w:r>
          </w:p>
        </w:tc>
        <w:tc>
          <w:tcPr>
            <w:tcW w:w="2416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25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6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16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57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</w:tr>
      <w:tr w:rsidR="00B517AA" w:rsidRPr="00B517AA" w:rsidTr="0061594E">
        <w:trPr>
          <w:trHeight w:val="315"/>
        </w:trPr>
        <w:tc>
          <w:tcPr>
            <w:tcW w:w="721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06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ФБ</w:t>
            </w:r>
          </w:p>
        </w:tc>
        <w:tc>
          <w:tcPr>
            <w:tcW w:w="1213" w:type="dxa"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0,00</w:t>
            </w:r>
          </w:p>
        </w:tc>
        <w:tc>
          <w:tcPr>
            <w:tcW w:w="938" w:type="dxa"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0,00</w:t>
            </w:r>
          </w:p>
        </w:tc>
        <w:tc>
          <w:tcPr>
            <w:tcW w:w="962" w:type="dxa"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0%</w:t>
            </w:r>
          </w:p>
        </w:tc>
        <w:tc>
          <w:tcPr>
            <w:tcW w:w="2416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25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6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16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57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</w:tr>
      <w:tr w:rsidR="00B517AA" w:rsidRPr="00B517AA" w:rsidTr="0061594E">
        <w:trPr>
          <w:trHeight w:val="315"/>
        </w:trPr>
        <w:tc>
          <w:tcPr>
            <w:tcW w:w="721" w:type="dxa"/>
            <w:vMerge w:val="restart"/>
            <w:hideMark/>
          </w:tcPr>
          <w:p w:rsidR="00B517AA" w:rsidRPr="00B517AA" w:rsidRDefault="00B517AA">
            <w:pPr>
              <w:jc w:val="center"/>
              <w:rPr>
                <w:bCs/>
                <w:sz w:val="16"/>
                <w:szCs w:val="16"/>
              </w:rPr>
            </w:pPr>
            <w:r w:rsidRPr="00B517AA">
              <w:rPr>
                <w:bCs/>
                <w:sz w:val="16"/>
                <w:szCs w:val="16"/>
              </w:rPr>
              <w:t>1.2</w:t>
            </w:r>
          </w:p>
        </w:tc>
        <w:tc>
          <w:tcPr>
            <w:tcW w:w="2506" w:type="dxa"/>
            <w:vMerge w:val="restart"/>
            <w:hideMark/>
          </w:tcPr>
          <w:p w:rsidR="00B517AA" w:rsidRPr="00B517AA" w:rsidRDefault="00B517AA" w:rsidP="00B517AA">
            <w:pPr>
              <w:jc w:val="center"/>
              <w:rPr>
                <w:bCs/>
                <w:sz w:val="16"/>
                <w:szCs w:val="16"/>
              </w:rPr>
            </w:pPr>
            <w:r w:rsidRPr="00B517AA">
              <w:rPr>
                <w:bCs/>
                <w:sz w:val="16"/>
                <w:szCs w:val="16"/>
              </w:rPr>
              <w:t>Основное мероприятие 2.Мероприятия по ликвидации несанкционированных свалок</w:t>
            </w:r>
          </w:p>
        </w:tc>
        <w:tc>
          <w:tcPr>
            <w:tcW w:w="992" w:type="dxa"/>
            <w:vMerge w:val="restart"/>
            <w:hideMark/>
          </w:tcPr>
          <w:p w:rsidR="00B517AA" w:rsidRPr="00B517AA" w:rsidRDefault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III-IV кварталы года</w:t>
            </w:r>
          </w:p>
        </w:tc>
        <w:tc>
          <w:tcPr>
            <w:tcW w:w="992" w:type="dxa"/>
            <w:hideMark/>
          </w:tcPr>
          <w:p w:rsidR="00B517AA" w:rsidRPr="00B517AA" w:rsidRDefault="00B517AA" w:rsidP="00B517AA">
            <w:pPr>
              <w:jc w:val="center"/>
              <w:rPr>
                <w:bCs/>
                <w:sz w:val="16"/>
                <w:szCs w:val="16"/>
              </w:rPr>
            </w:pPr>
            <w:r w:rsidRPr="00B517AA">
              <w:rPr>
                <w:bCs/>
                <w:sz w:val="16"/>
                <w:szCs w:val="16"/>
              </w:rPr>
              <w:t>Всего:</w:t>
            </w:r>
          </w:p>
        </w:tc>
        <w:tc>
          <w:tcPr>
            <w:tcW w:w="1213" w:type="dxa"/>
            <w:hideMark/>
          </w:tcPr>
          <w:p w:rsidR="00B517AA" w:rsidRPr="00B517AA" w:rsidRDefault="00B517AA" w:rsidP="00B517AA">
            <w:pPr>
              <w:jc w:val="center"/>
              <w:rPr>
                <w:bCs/>
                <w:sz w:val="16"/>
                <w:szCs w:val="16"/>
              </w:rPr>
            </w:pPr>
            <w:r w:rsidRPr="00B517AA">
              <w:rPr>
                <w:bCs/>
                <w:sz w:val="16"/>
                <w:szCs w:val="16"/>
              </w:rPr>
              <w:t>1 000,00</w:t>
            </w:r>
          </w:p>
        </w:tc>
        <w:tc>
          <w:tcPr>
            <w:tcW w:w="938" w:type="dxa"/>
            <w:hideMark/>
          </w:tcPr>
          <w:p w:rsidR="00B517AA" w:rsidRPr="00B517AA" w:rsidRDefault="00B517AA" w:rsidP="00B517AA">
            <w:pPr>
              <w:jc w:val="center"/>
              <w:rPr>
                <w:bCs/>
                <w:sz w:val="16"/>
                <w:szCs w:val="16"/>
              </w:rPr>
            </w:pPr>
            <w:r w:rsidRPr="00B517AA">
              <w:rPr>
                <w:bCs/>
                <w:sz w:val="16"/>
                <w:szCs w:val="16"/>
              </w:rPr>
              <w:t>1 000,00</w:t>
            </w:r>
          </w:p>
        </w:tc>
        <w:tc>
          <w:tcPr>
            <w:tcW w:w="962" w:type="dxa"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100%</w:t>
            </w:r>
          </w:p>
        </w:tc>
        <w:tc>
          <w:tcPr>
            <w:tcW w:w="6810" w:type="dxa"/>
            <w:gridSpan w:val="5"/>
            <w:vMerge w:val="restart"/>
            <w:hideMark/>
          </w:tcPr>
          <w:p w:rsidR="00B517AA" w:rsidRPr="00B517AA" w:rsidRDefault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 </w:t>
            </w:r>
          </w:p>
        </w:tc>
      </w:tr>
      <w:tr w:rsidR="00B517AA" w:rsidRPr="00B517AA" w:rsidTr="0061594E">
        <w:trPr>
          <w:trHeight w:val="315"/>
        </w:trPr>
        <w:tc>
          <w:tcPr>
            <w:tcW w:w="721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06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92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hideMark/>
          </w:tcPr>
          <w:p w:rsidR="00B517AA" w:rsidRPr="00B517AA" w:rsidRDefault="00B517AA" w:rsidP="00B517AA">
            <w:pPr>
              <w:jc w:val="center"/>
              <w:rPr>
                <w:bCs/>
                <w:sz w:val="16"/>
                <w:szCs w:val="16"/>
              </w:rPr>
            </w:pPr>
            <w:r w:rsidRPr="00B517AA">
              <w:rPr>
                <w:bCs/>
                <w:sz w:val="16"/>
                <w:szCs w:val="16"/>
              </w:rPr>
              <w:t xml:space="preserve"> МБ</w:t>
            </w:r>
          </w:p>
        </w:tc>
        <w:tc>
          <w:tcPr>
            <w:tcW w:w="1213" w:type="dxa"/>
            <w:hideMark/>
          </w:tcPr>
          <w:p w:rsidR="00B517AA" w:rsidRPr="00B517AA" w:rsidRDefault="00B517AA" w:rsidP="00B517AA">
            <w:pPr>
              <w:jc w:val="center"/>
              <w:rPr>
                <w:bCs/>
                <w:sz w:val="16"/>
                <w:szCs w:val="16"/>
              </w:rPr>
            </w:pPr>
            <w:r w:rsidRPr="00B517AA">
              <w:rPr>
                <w:bCs/>
                <w:sz w:val="16"/>
                <w:szCs w:val="16"/>
              </w:rPr>
              <w:t>1 000,00</w:t>
            </w:r>
          </w:p>
        </w:tc>
        <w:tc>
          <w:tcPr>
            <w:tcW w:w="938" w:type="dxa"/>
            <w:hideMark/>
          </w:tcPr>
          <w:p w:rsidR="00B517AA" w:rsidRPr="00B517AA" w:rsidRDefault="00B517AA" w:rsidP="00B517AA">
            <w:pPr>
              <w:jc w:val="center"/>
              <w:rPr>
                <w:bCs/>
                <w:sz w:val="16"/>
                <w:szCs w:val="16"/>
              </w:rPr>
            </w:pPr>
            <w:r w:rsidRPr="00B517AA">
              <w:rPr>
                <w:bCs/>
                <w:sz w:val="16"/>
                <w:szCs w:val="16"/>
              </w:rPr>
              <w:t>1 000,00</w:t>
            </w:r>
          </w:p>
        </w:tc>
        <w:tc>
          <w:tcPr>
            <w:tcW w:w="962" w:type="dxa"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100%</w:t>
            </w:r>
          </w:p>
        </w:tc>
        <w:tc>
          <w:tcPr>
            <w:tcW w:w="6810" w:type="dxa"/>
            <w:gridSpan w:val="5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</w:tr>
      <w:tr w:rsidR="00B517AA" w:rsidRPr="00B517AA" w:rsidTr="0061594E">
        <w:trPr>
          <w:trHeight w:val="315"/>
        </w:trPr>
        <w:tc>
          <w:tcPr>
            <w:tcW w:w="721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06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92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hideMark/>
          </w:tcPr>
          <w:p w:rsidR="00B517AA" w:rsidRPr="00B517AA" w:rsidRDefault="00B517AA" w:rsidP="00B517AA">
            <w:pPr>
              <w:jc w:val="center"/>
              <w:rPr>
                <w:bCs/>
                <w:sz w:val="16"/>
                <w:szCs w:val="16"/>
              </w:rPr>
            </w:pPr>
            <w:r w:rsidRPr="00B517AA">
              <w:rPr>
                <w:bCs/>
                <w:sz w:val="16"/>
                <w:szCs w:val="16"/>
              </w:rPr>
              <w:t>ОБ</w:t>
            </w:r>
          </w:p>
        </w:tc>
        <w:tc>
          <w:tcPr>
            <w:tcW w:w="1213" w:type="dxa"/>
            <w:hideMark/>
          </w:tcPr>
          <w:p w:rsidR="00B517AA" w:rsidRPr="00B517AA" w:rsidRDefault="00B517AA" w:rsidP="00B517AA">
            <w:pPr>
              <w:jc w:val="center"/>
              <w:rPr>
                <w:bCs/>
                <w:sz w:val="16"/>
                <w:szCs w:val="16"/>
              </w:rPr>
            </w:pPr>
            <w:r w:rsidRPr="00B517AA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938" w:type="dxa"/>
            <w:hideMark/>
          </w:tcPr>
          <w:p w:rsidR="00B517AA" w:rsidRPr="00B517AA" w:rsidRDefault="00B517AA" w:rsidP="00B517AA">
            <w:pPr>
              <w:jc w:val="center"/>
              <w:rPr>
                <w:bCs/>
                <w:sz w:val="16"/>
                <w:szCs w:val="16"/>
              </w:rPr>
            </w:pPr>
            <w:r w:rsidRPr="00B517AA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962" w:type="dxa"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0%</w:t>
            </w:r>
          </w:p>
        </w:tc>
        <w:tc>
          <w:tcPr>
            <w:tcW w:w="6810" w:type="dxa"/>
            <w:gridSpan w:val="5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</w:tr>
      <w:tr w:rsidR="00B517AA" w:rsidRPr="00B517AA" w:rsidTr="0061594E">
        <w:trPr>
          <w:trHeight w:val="315"/>
        </w:trPr>
        <w:tc>
          <w:tcPr>
            <w:tcW w:w="721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06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92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hideMark/>
          </w:tcPr>
          <w:p w:rsidR="00B517AA" w:rsidRPr="00B517AA" w:rsidRDefault="00B517AA" w:rsidP="00B517AA">
            <w:pPr>
              <w:jc w:val="center"/>
              <w:rPr>
                <w:bCs/>
                <w:sz w:val="16"/>
                <w:szCs w:val="16"/>
              </w:rPr>
            </w:pPr>
            <w:r w:rsidRPr="00B517AA">
              <w:rPr>
                <w:bCs/>
                <w:sz w:val="16"/>
                <w:szCs w:val="16"/>
              </w:rPr>
              <w:t>ФБ</w:t>
            </w:r>
          </w:p>
        </w:tc>
        <w:tc>
          <w:tcPr>
            <w:tcW w:w="1213" w:type="dxa"/>
            <w:hideMark/>
          </w:tcPr>
          <w:p w:rsidR="00B517AA" w:rsidRPr="00B517AA" w:rsidRDefault="00B517AA" w:rsidP="00B517AA">
            <w:pPr>
              <w:jc w:val="center"/>
              <w:rPr>
                <w:bCs/>
                <w:sz w:val="16"/>
                <w:szCs w:val="16"/>
              </w:rPr>
            </w:pPr>
            <w:r w:rsidRPr="00B517AA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938" w:type="dxa"/>
            <w:hideMark/>
          </w:tcPr>
          <w:p w:rsidR="00B517AA" w:rsidRPr="00B517AA" w:rsidRDefault="00B517AA" w:rsidP="00B517AA">
            <w:pPr>
              <w:jc w:val="center"/>
              <w:rPr>
                <w:bCs/>
                <w:sz w:val="16"/>
                <w:szCs w:val="16"/>
              </w:rPr>
            </w:pPr>
            <w:r w:rsidRPr="00B517AA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962" w:type="dxa"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0%</w:t>
            </w:r>
          </w:p>
        </w:tc>
        <w:tc>
          <w:tcPr>
            <w:tcW w:w="6810" w:type="dxa"/>
            <w:gridSpan w:val="5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</w:tr>
      <w:tr w:rsidR="00B517AA" w:rsidRPr="00B517AA" w:rsidTr="0061594E">
        <w:trPr>
          <w:trHeight w:val="315"/>
        </w:trPr>
        <w:tc>
          <w:tcPr>
            <w:tcW w:w="721" w:type="dxa"/>
            <w:vMerge w:val="restart"/>
            <w:hideMark/>
          </w:tcPr>
          <w:p w:rsidR="00B517AA" w:rsidRPr="00B517AA" w:rsidRDefault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1.2.1</w:t>
            </w:r>
          </w:p>
        </w:tc>
        <w:tc>
          <w:tcPr>
            <w:tcW w:w="2506" w:type="dxa"/>
            <w:vMerge w:val="restart"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Ликвидация несанкционированных свалок</w:t>
            </w:r>
          </w:p>
        </w:tc>
        <w:tc>
          <w:tcPr>
            <w:tcW w:w="992" w:type="dxa"/>
            <w:vMerge w:val="restart"/>
            <w:hideMark/>
          </w:tcPr>
          <w:p w:rsidR="00B517AA" w:rsidRPr="00B517AA" w:rsidRDefault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2020</w:t>
            </w:r>
          </w:p>
        </w:tc>
        <w:tc>
          <w:tcPr>
            <w:tcW w:w="992" w:type="dxa"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Всего:</w:t>
            </w:r>
          </w:p>
        </w:tc>
        <w:tc>
          <w:tcPr>
            <w:tcW w:w="1213" w:type="dxa"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1 000,00</w:t>
            </w:r>
          </w:p>
        </w:tc>
        <w:tc>
          <w:tcPr>
            <w:tcW w:w="938" w:type="dxa"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1 000,00</w:t>
            </w:r>
          </w:p>
        </w:tc>
        <w:tc>
          <w:tcPr>
            <w:tcW w:w="962" w:type="dxa"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100%</w:t>
            </w:r>
          </w:p>
        </w:tc>
        <w:tc>
          <w:tcPr>
            <w:tcW w:w="2416" w:type="dxa"/>
            <w:vMerge w:val="restart"/>
            <w:hideMark/>
          </w:tcPr>
          <w:p w:rsidR="00B517AA" w:rsidRPr="00B517AA" w:rsidRDefault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 </w:t>
            </w:r>
          </w:p>
        </w:tc>
        <w:tc>
          <w:tcPr>
            <w:tcW w:w="625" w:type="dxa"/>
            <w:vMerge w:val="restart"/>
            <w:hideMark/>
          </w:tcPr>
          <w:p w:rsidR="00B517AA" w:rsidRPr="00B517AA" w:rsidRDefault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 </w:t>
            </w:r>
          </w:p>
        </w:tc>
        <w:tc>
          <w:tcPr>
            <w:tcW w:w="696" w:type="dxa"/>
            <w:vMerge w:val="restart"/>
            <w:hideMark/>
          </w:tcPr>
          <w:p w:rsidR="00B517AA" w:rsidRPr="00B517AA" w:rsidRDefault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 </w:t>
            </w:r>
          </w:p>
        </w:tc>
        <w:tc>
          <w:tcPr>
            <w:tcW w:w="1116" w:type="dxa"/>
            <w:vMerge w:val="restart"/>
            <w:hideMark/>
          </w:tcPr>
          <w:p w:rsidR="00B517AA" w:rsidRPr="00B517AA" w:rsidRDefault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 </w:t>
            </w:r>
          </w:p>
        </w:tc>
        <w:tc>
          <w:tcPr>
            <w:tcW w:w="1957" w:type="dxa"/>
            <w:vMerge w:val="restart"/>
            <w:hideMark/>
          </w:tcPr>
          <w:p w:rsidR="00B517AA" w:rsidRPr="00B517AA" w:rsidRDefault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 xml:space="preserve">Комитет п развитию городского хозяйства </w:t>
            </w:r>
            <w:proofErr w:type="gramStart"/>
            <w:r w:rsidRPr="00B517AA">
              <w:rPr>
                <w:sz w:val="16"/>
                <w:szCs w:val="16"/>
              </w:rPr>
              <w:t>Администрации</w:t>
            </w:r>
            <w:proofErr w:type="gramEnd"/>
            <w:r w:rsidRPr="00B517AA">
              <w:rPr>
                <w:sz w:val="16"/>
                <w:szCs w:val="16"/>
              </w:rPr>
              <w:t xml:space="preserve"> ЗАТО г. Североморск (МКУ "ГЦ ЖКХ ЗАТО г. Североморск")</w:t>
            </w:r>
          </w:p>
        </w:tc>
      </w:tr>
      <w:tr w:rsidR="00B517AA" w:rsidRPr="00B517AA" w:rsidTr="0061594E">
        <w:trPr>
          <w:trHeight w:val="315"/>
        </w:trPr>
        <w:tc>
          <w:tcPr>
            <w:tcW w:w="721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06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 xml:space="preserve"> МБ</w:t>
            </w:r>
          </w:p>
        </w:tc>
        <w:tc>
          <w:tcPr>
            <w:tcW w:w="1213" w:type="dxa"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1 000,00</w:t>
            </w:r>
          </w:p>
        </w:tc>
        <w:tc>
          <w:tcPr>
            <w:tcW w:w="938" w:type="dxa"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1 000,00</w:t>
            </w:r>
          </w:p>
        </w:tc>
        <w:tc>
          <w:tcPr>
            <w:tcW w:w="962" w:type="dxa"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100%</w:t>
            </w:r>
          </w:p>
        </w:tc>
        <w:tc>
          <w:tcPr>
            <w:tcW w:w="2416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25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6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16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57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</w:tr>
      <w:tr w:rsidR="00B517AA" w:rsidRPr="00B517AA" w:rsidTr="0061594E">
        <w:trPr>
          <w:trHeight w:val="315"/>
        </w:trPr>
        <w:tc>
          <w:tcPr>
            <w:tcW w:w="721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06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ОБ</w:t>
            </w:r>
          </w:p>
        </w:tc>
        <w:tc>
          <w:tcPr>
            <w:tcW w:w="1213" w:type="dxa"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0,00</w:t>
            </w:r>
          </w:p>
        </w:tc>
        <w:tc>
          <w:tcPr>
            <w:tcW w:w="938" w:type="dxa"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0,00</w:t>
            </w:r>
          </w:p>
        </w:tc>
        <w:tc>
          <w:tcPr>
            <w:tcW w:w="962" w:type="dxa"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0%</w:t>
            </w:r>
          </w:p>
        </w:tc>
        <w:tc>
          <w:tcPr>
            <w:tcW w:w="2416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25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6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16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57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</w:tr>
      <w:tr w:rsidR="00B517AA" w:rsidRPr="00B517AA" w:rsidTr="0061594E">
        <w:trPr>
          <w:trHeight w:val="315"/>
        </w:trPr>
        <w:tc>
          <w:tcPr>
            <w:tcW w:w="721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06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ФБ</w:t>
            </w:r>
          </w:p>
        </w:tc>
        <w:tc>
          <w:tcPr>
            <w:tcW w:w="1213" w:type="dxa"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0,00</w:t>
            </w:r>
          </w:p>
        </w:tc>
        <w:tc>
          <w:tcPr>
            <w:tcW w:w="938" w:type="dxa"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0,00</w:t>
            </w:r>
          </w:p>
        </w:tc>
        <w:tc>
          <w:tcPr>
            <w:tcW w:w="962" w:type="dxa"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0%</w:t>
            </w:r>
          </w:p>
        </w:tc>
        <w:tc>
          <w:tcPr>
            <w:tcW w:w="2416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25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6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16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57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</w:tr>
      <w:tr w:rsidR="00B517AA" w:rsidRPr="00B517AA" w:rsidTr="0061594E">
        <w:trPr>
          <w:trHeight w:val="769"/>
        </w:trPr>
        <w:tc>
          <w:tcPr>
            <w:tcW w:w="721" w:type="dxa"/>
            <w:hideMark/>
          </w:tcPr>
          <w:p w:rsidR="00B517AA" w:rsidRPr="00B517AA" w:rsidRDefault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1.2.1.1</w:t>
            </w:r>
          </w:p>
        </w:tc>
        <w:tc>
          <w:tcPr>
            <w:tcW w:w="2506" w:type="dxa"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Выявление несанкционированных свалок</w:t>
            </w:r>
          </w:p>
        </w:tc>
        <w:tc>
          <w:tcPr>
            <w:tcW w:w="992" w:type="dxa"/>
            <w:hideMark/>
          </w:tcPr>
          <w:p w:rsidR="00B517AA" w:rsidRPr="00B517AA" w:rsidRDefault="00CD6CB0" w:rsidP="00CD6C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II-III кварталы</w:t>
            </w:r>
            <w:r w:rsidR="00B517AA" w:rsidRPr="00B517AA">
              <w:rPr>
                <w:sz w:val="16"/>
                <w:szCs w:val="16"/>
              </w:rPr>
              <w:t xml:space="preserve"> года</w:t>
            </w:r>
          </w:p>
        </w:tc>
        <w:tc>
          <w:tcPr>
            <w:tcW w:w="4105" w:type="dxa"/>
            <w:gridSpan w:val="4"/>
            <w:hideMark/>
          </w:tcPr>
          <w:p w:rsidR="00B517AA" w:rsidRPr="00B517AA" w:rsidRDefault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Финансирование не требуется</w:t>
            </w:r>
          </w:p>
        </w:tc>
        <w:tc>
          <w:tcPr>
            <w:tcW w:w="2416" w:type="dxa"/>
            <w:hideMark/>
          </w:tcPr>
          <w:p w:rsidR="00B517AA" w:rsidRPr="00B517AA" w:rsidRDefault="00B517AA" w:rsidP="001A0850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 xml:space="preserve">Объем выявленных несанкционированных свалок, м3 </w:t>
            </w:r>
            <w:r w:rsidRPr="00B517AA">
              <w:rPr>
                <w:bCs/>
                <w:sz w:val="16"/>
                <w:szCs w:val="16"/>
              </w:rPr>
              <w:t>(* данные по итогам за год)</w:t>
            </w:r>
          </w:p>
        </w:tc>
        <w:tc>
          <w:tcPr>
            <w:tcW w:w="625" w:type="dxa"/>
            <w:hideMark/>
          </w:tcPr>
          <w:p w:rsidR="00B517AA" w:rsidRPr="004479A2" w:rsidRDefault="00B517AA">
            <w:pPr>
              <w:jc w:val="center"/>
              <w:rPr>
                <w:sz w:val="16"/>
                <w:szCs w:val="16"/>
              </w:rPr>
            </w:pPr>
            <w:r w:rsidRPr="004479A2">
              <w:rPr>
                <w:sz w:val="16"/>
                <w:szCs w:val="16"/>
              </w:rPr>
              <w:t>540</w:t>
            </w:r>
          </w:p>
        </w:tc>
        <w:tc>
          <w:tcPr>
            <w:tcW w:w="696" w:type="dxa"/>
            <w:hideMark/>
          </w:tcPr>
          <w:p w:rsidR="00B517AA" w:rsidRPr="004479A2" w:rsidRDefault="009E03B3">
            <w:pPr>
              <w:jc w:val="center"/>
              <w:rPr>
                <w:sz w:val="16"/>
                <w:szCs w:val="16"/>
              </w:rPr>
            </w:pPr>
            <w:r w:rsidRPr="004479A2">
              <w:rPr>
                <w:sz w:val="16"/>
                <w:szCs w:val="16"/>
              </w:rPr>
              <w:t>540</w:t>
            </w:r>
          </w:p>
        </w:tc>
        <w:tc>
          <w:tcPr>
            <w:tcW w:w="1116" w:type="dxa"/>
            <w:hideMark/>
          </w:tcPr>
          <w:p w:rsidR="00B517AA" w:rsidRPr="004479A2" w:rsidRDefault="009E03B3" w:rsidP="009E03B3">
            <w:pPr>
              <w:jc w:val="center"/>
              <w:rPr>
                <w:sz w:val="16"/>
                <w:szCs w:val="16"/>
              </w:rPr>
            </w:pPr>
            <w:r w:rsidRPr="004479A2">
              <w:rPr>
                <w:sz w:val="16"/>
                <w:szCs w:val="16"/>
              </w:rPr>
              <w:t>100</w:t>
            </w:r>
            <w:r w:rsidR="00B517AA" w:rsidRPr="004479A2">
              <w:rPr>
                <w:sz w:val="16"/>
                <w:szCs w:val="16"/>
              </w:rPr>
              <w:t>%</w:t>
            </w:r>
          </w:p>
        </w:tc>
        <w:tc>
          <w:tcPr>
            <w:tcW w:w="1957" w:type="dxa"/>
            <w:hideMark/>
          </w:tcPr>
          <w:p w:rsidR="00B517AA" w:rsidRPr="00B517AA" w:rsidRDefault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 xml:space="preserve">Комитет п развитию городского хозяйства </w:t>
            </w:r>
            <w:proofErr w:type="gramStart"/>
            <w:r w:rsidRPr="00B517AA">
              <w:rPr>
                <w:sz w:val="16"/>
                <w:szCs w:val="16"/>
              </w:rPr>
              <w:t>Администрации</w:t>
            </w:r>
            <w:proofErr w:type="gramEnd"/>
            <w:r w:rsidRPr="00B517AA">
              <w:rPr>
                <w:sz w:val="16"/>
                <w:szCs w:val="16"/>
              </w:rPr>
              <w:t xml:space="preserve"> ЗАТО г. Североморск (МКУ "ГЦ ЖКХ ЗАТО г. Североморск")</w:t>
            </w:r>
          </w:p>
        </w:tc>
      </w:tr>
      <w:tr w:rsidR="00B517AA" w:rsidRPr="00B517AA" w:rsidTr="0061594E">
        <w:trPr>
          <w:trHeight w:val="315"/>
        </w:trPr>
        <w:tc>
          <w:tcPr>
            <w:tcW w:w="721" w:type="dxa"/>
            <w:vMerge w:val="restart"/>
            <w:hideMark/>
          </w:tcPr>
          <w:p w:rsidR="00B517AA" w:rsidRPr="00B517AA" w:rsidRDefault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1.2.1.2</w:t>
            </w:r>
          </w:p>
        </w:tc>
        <w:tc>
          <w:tcPr>
            <w:tcW w:w="2506" w:type="dxa"/>
            <w:vMerge w:val="restart"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Ликвидация несанкционированных свалок</w:t>
            </w:r>
          </w:p>
        </w:tc>
        <w:tc>
          <w:tcPr>
            <w:tcW w:w="992" w:type="dxa"/>
            <w:vMerge w:val="restart"/>
            <w:hideMark/>
          </w:tcPr>
          <w:p w:rsidR="00B517AA" w:rsidRPr="00B517AA" w:rsidRDefault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III-IV кварталы года</w:t>
            </w:r>
          </w:p>
        </w:tc>
        <w:tc>
          <w:tcPr>
            <w:tcW w:w="992" w:type="dxa"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Всего:</w:t>
            </w:r>
          </w:p>
        </w:tc>
        <w:tc>
          <w:tcPr>
            <w:tcW w:w="1213" w:type="dxa"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1 000,00</w:t>
            </w:r>
          </w:p>
        </w:tc>
        <w:tc>
          <w:tcPr>
            <w:tcW w:w="938" w:type="dxa"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1 000,00</w:t>
            </w:r>
          </w:p>
        </w:tc>
        <w:tc>
          <w:tcPr>
            <w:tcW w:w="962" w:type="dxa"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100,00%</w:t>
            </w:r>
          </w:p>
        </w:tc>
        <w:tc>
          <w:tcPr>
            <w:tcW w:w="2416" w:type="dxa"/>
            <w:vMerge w:val="restart"/>
            <w:hideMark/>
          </w:tcPr>
          <w:p w:rsidR="00B517AA" w:rsidRPr="00B517AA" w:rsidRDefault="00B517AA" w:rsidP="00C668EC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Объем ликвидированных несанкционированных свалок, м3</w:t>
            </w:r>
          </w:p>
        </w:tc>
        <w:tc>
          <w:tcPr>
            <w:tcW w:w="625" w:type="dxa"/>
            <w:vMerge w:val="restart"/>
            <w:hideMark/>
          </w:tcPr>
          <w:p w:rsidR="00B517AA" w:rsidRPr="00054F9A" w:rsidRDefault="00B517AA">
            <w:pPr>
              <w:jc w:val="center"/>
              <w:rPr>
                <w:sz w:val="16"/>
                <w:szCs w:val="16"/>
                <w:highlight w:val="yellow"/>
              </w:rPr>
            </w:pPr>
            <w:r w:rsidRPr="00054F9A">
              <w:rPr>
                <w:sz w:val="16"/>
                <w:szCs w:val="16"/>
                <w:highlight w:val="yellow"/>
              </w:rPr>
              <w:t>540</w:t>
            </w:r>
          </w:p>
        </w:tc>
        <w:tc>
          <w:tcPr>
            <w:tcW w:w="696" w:type="dxa"/>
            <w:vMerge w:val="restart"/>
            <w:hideMark/>
          </w:tcPr>
          <w:p w:rsidR="00B517AA" w:rsidRPr="00054F9A" w:rsidRDefault="00B517AA">
            <w:pPr>
              <w:jc w:val="center"/>
              <w:rPr>
                <w:sz w:val="16"/>
                <w:szCs w:val="16"/>
                <w:highlight w:val="yellow"/>
              </w:rPr>
            </w:pPr>
            <w:r w:rsidRPr="00054F9A">
              <w:rPr>
                <w:sz w:val="16"/>
                <w:szCs w:val="16"/>
                <w:highlight w:val="yellow"/>
              </w:rPr>
              <w:t>221,03</w:t>
            </w:r>
          </w:p>
        </w:tc>
        <w:tc>
          <w:tcPr>
            <w:tcW w:w="1116" w:type="dxa"/>
            <w:vMerge w:val="restart"/>
            <w:hideMark/>
          </w:tcPr>
          <w:p w:rsidR="00B517AA" w:rsidRPr="00054F9A" w:rsidRDefault="00B517AA">
            <w:pPr>
              <w:jc w:val="center"/>
              <w:rPr>
                <w:sz w:val="16"/>
                <w:szCs w:val="16"/>
                <w:highlight w:val="yellow"/>
              </w:rPr>
            </w:pPr>
            <w:r w:rsidRPr="00054F9A">
              <w:rPr>
                <w:sz w:val="16"/>
                <w:szCs w:val="16"/>
                <w:highlight w:val="yellow"/>
              </w:rPr>
              <w:t>40,93%</w:t>
            </w:r>
          </w:p>
        </w:tc>
        <w:tc>
          <w:tcPr>
            <w:tcW w:w="1957" w:type="dxa"/>
            <w:vMerge w:val="restart"/>
            <w:hideMark/>
          </w:tcPr>
          <w:p w:rsidR="00B517AA" w:rsidRPr="00B517AA" w:rsidRDefault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 xml:space="preserve">Комитет п развитию городского хозяйства </w:t>
            </w:r>
            <w:proofErr w:type="gramStart"/>
            <w:r w:rsidRPr="00B517AA">
              <w:rPr>
                <w:sz w:val="16"/>
                <w:szCs w:val="16"/>
              </w:rPr>
              <w:t>Администрации</w:t>
            </w:r>
            <w:proofErr w:type="gramEnd"/>
            <w:r w:rsidRPr="00B517AA">
              <w:rPr>
                <w:sz w:val="16"/>
                <w:szCs w:val="16"/>
              </w:rPr>
              <w:t xml:space="preserve"> ЗАТО г. Североморск (МКУ "ГЦ ЖКХ ЗАТО г. Североморск")</w:t>
            </w:r>
          </w:p>
        </w:tc>
      </w:tr>
      <w:tr w:rsidR="00B517AA" w:rsidRPr="00B517AA" w:rsidTr="0061594E">
        <w:trPr>
          <w:trHeight w:val="315"/>
        </w:trPr>
        <w:tc>
          <w:tcPr>
            <w:tcW w:w="721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06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 xml:space="preserve"> МБ</w:t>
            </w:r>
          </w:p>
        </w:tc>
        <w:tc>
          <w:tcPr>
            <w:tcW w:w="1213" w:type="dxa"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1 000,00</w:t>
            </w:r>
          </w:p>
        </w:tc>
        <w:tc>
          <w:tcPr>
            <w:tcW w:w="938" w:type="dxa"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1 000,00</w:t>
            </w:r>
          </w:p>
        </w:tc>
        <w:tc>
          <w:tcPr>
            <w:tcW w:w="962" w:type="dxa"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100,00%</w:t>
            </w:r>
          </w:p>
        </w:tc>
        <w:tc>
          <w:tcPr>
            <w:tcW w:w="2416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25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6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16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57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</w:tr>
      <w:tr w:rsidR="00B517AA" w:rsidRPr="00B517AA" w:rsidTr="0061594E">
        <w:trPr>
          <w:trHeight w:val="315"/>
        </w:trPr>
        <w:tc>
          <w:tcPr>
            <w:tcW w:w="721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06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ОБ</w:t>
            </w:r>
          </w:p>
        </w:tc>
        <w:tc>
          <w:tcPr>
            <w:tcW w:w="1213" w:type="dxa"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0,00</w:t>
            </w:r>
          </w:p>
        </w:tc>
        <w:tc>
          <w:tcPr>
            <w:tcW w:w="938" w:type="dxa"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0,00</w:t>
            </w:r>
          </w:p>
        </w:tc>
        <w:tc>
          <w:tcPr>
            <w:tcW w:w="962" w:type="dxa"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0,00%</w:t>
            </w:r>
          </w:p>
        </w:tc>
        <w:tc>
          <w:tcPr>
            <w:tcW w:w="2416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25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6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16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57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</w:tr>
      <w:tr w:rsidR="00B517AA" w:rsidRPr="00B517AA" w:rsidTr="0061594E">
        <w:trPr>
          <w:trHeight w:val="323"/>
        </w:trPr>
        <w:tc>
          <w:tcPr>
            <w:tcW w:w="721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06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ФБ</w:t>
            </w:r>
          </w:p>
        </w:tc>
        <w:tc>
          <w:tcPr>
            <w:tcW w:w="1213" w:type="dxa"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0,00</w:t>
            </w:r>
          </w:p>
        </w:tc>
        <w:tc>
          <w:tcPr>
            <w:tcW w:w="938" w:type="dxa"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0,00</w:t>
            </w:r>
          </w:p>
        </w:tc>
        <w:tc>
          <w:tcPr>
            <w:tcW w:w="962" w:type="dxa"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0,00%</w:t>
            </w:r>
          </w:p>
        </w:tc>
        <w:tc>
          <w:tcPr>
            <w:tcW w:w="2416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25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6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16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57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</w:tr>
      <w:tr w:rsidR="00B517AA" w:rsidRPr="00B517AA" w:rsidTr="0061594E">
        <w:trPr>
          <w:trHeight w:val="315"/>
        </w:trPr>
        <w:tc>
          <w:tcPr>
            <w:tcW w:w="721" w:type="dxa"/>
            <w:vMerge w:val="restart"/>
            <w:hideMark/>
          </w:tcPr>
          <w:p w:rsidR="00B517AA" w:rsidRPr="00B517AA" w:rsidRDefault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 </w:t>
            </w:r>
          </w:p>
        </w:tc>
        <w:tc>
          <w:tcPr>
            <w:tcW w:w="2506" w:type="dxa"/>
            <w:vMerge w:val="restart"/>
            <w:hideMark/>
          </w:tcPr>
          <w:p w:rsidR="00B517AA" w:rsidRPr="00B517AA" w:rsidRDefault="00B517AA" w:rsidP="00B517AA">
            <w:pPr>
              <w:jc w:val="center"/>
              <w:rPr>
                <w:bCs/>
                <w:sz w:val="16"/>
                <w:szCs w:val="16"/>
              </w:rPr>
            </w:pPr>
            <w:r w:rsidRPr="00B517AA">
              <w:rPr>
                <w:bCs/>
                <w:sz w:val="16"/>
                <w:szCs w:val="16"/>
              </w:rPr>
              <w:t>Итого по задаче 1:</w:t>
            </w:r>
          </w:p>
        </w:tc>
        <w:tc>
          <w:tcPr>
            <w:tcW w:w="992" w:type="dxa"/>
            <w:vMerge w:val="restart"/>
            <w:hideMark/>
          </w:tcPr>
          <w:p w:rsidR="00B517AA" w:rsidRPr="00B517AA" w:rsidRDefault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hideMark/>
          </w:tcPr>
          <w:p w:rsidR="00B517AA" w:rsidRPr="00B517AA" w:rsidRDefault="00B517AA" w:rsidP="00B517AA">
            <w:pPr>
              <w:jc w:val="center"/>
              <w:rPr>
                <w:bCs/>
                <w:sz w:val="16"/>
                <w:szCs w:val="16"/>
              </w:rPr>
            </w:pPr>
            <w:r w:rsidRPr="00B517AA">
              <w:rPr>
                <w:bCs/>
                <w:sz w:val="16"/>
                <w:szCs w:val="16"/>
              </w:rPr>
              <w:t>Всего:</w:t>
            </w:r>
          </w:p>
        </w:tc>
        <w:tc>
          <w:tcPr>
            <w:tcW w:w="1213" w:type="dxa"/>
            <w:hideMark/>
          </w:tcPr>
          <w:p w:rsidR="00B517AA" w:rsidRPr="00B517AA" w:rsidRDefault="00B517AA" w:rsidP="00B517AA">
            <w:pPr>
              <w:jc w:val="center"/>
              <w:rPr>
                <w:bCs/>
                <w:sz w:val="16"/>
                <w:szCs w:val="16"/>
              </w:rPr>
            </w:pPr>
            <w:r w:rsidRPr="00B517AA">
              <w:rPr>
                <w:bCs/>
                <w:sz w:val="16"/>
                <w:szCs w:val="16"/>
              </w:rPr>
              <w:t>1 200,00</w:t>
            </w:r>
          </w:p>
        </w:tc>
        <w:tc>
          <w:tcPr>
            <w:tcW w:w="938" w:type="dxa"/>
            <w:hideMark/>
          </w:tcPr>
          <w:p w:rsidR="00B517AA" w:rsidRPr="00B517AA" w:rsidRDefault="00B517AA" w:rsidP="00B517AA">
            <w:pPr>
              <w:jc w:val="center"/>
              <w:rPr>
                <w:bCs/>
                <w:sz w:val="16"/>
                <w:szCs w:val="16"/>
              </w:rPr>
            </w:pPr>
            <w:r w:rsidRPr="00B517AA">
              <w:rPr>
                <w:bCs/>
                <w:sz w:val="16"/>
                <w:szCs w:val="16"/>
              </w:rPr>
              <w:t>1 200,00</w:t>
            </w:r>
          </w:p>
        </w:tc>
        <w:tc>
          <w:tcPr>
            <w:tcW w:w="962" w:type="dxa"/>
            <w:hideMark/>
          </w:tcPr>
          <w:p w:rsidR="00B517AA" w:rsidRPr="00B517AA" w:rsidRDefault="00B517AA" w:rsidP="00B517AA">
            <w:pPr>
              <w:jc w:val="center"/>
              <w:rPr>
                <w:bCs/>
                <w:sz w:val="16"/>
                <w:szCs w:val="16"/>
              </w:rPr>
            </w:pPr>
            <w:r w:rsidRPr="00B517AA">
              <w:rPr>
                <w:bCs/>
                <w:sz w:val="16"/>
                <w:szCs w:val="16"/>
              </w:rPr>
              <w:t>100,00%</w:t>
            </w:r>
          </w:p>
        </w:tc>
        <w:tc>
          <w:tcPr>
            <w:tcW w:w="2416" w:type="dxa"/>
            <w:vMerge w:val="restart"/>
            <w:hideMark/>
          </w:tcPr>
          <w:p w:rsidR="00B517AA" w:rsidRPr="00B517AA" w:rsidRDefault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 </w:t>
            </w:r>
          </w:p>
        </w:tc>
        <w:tc>
          <w:tcPr>
            <w:tcW w:w="625" w:type="dxa"/>
            <w:vMerge w:val="restart"/>
            <w:hideMark/>
          </w:tcPr>
          <w:p w:rsidR="00B517AA" w:rsidRPr="00B517AA" w:rsidRDefault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 </w:t>
            </w:r>
          </w:p>
        </w:tc>
        <w:tc>
          <w:tcPr>
            <w:tcW w:w="696" w:type="dxa"/>
            <w:vMerge w:val="restart"/>
            <w:hideMark/>
          </w:tcPr>
          <w:p w:rsidR="00B517AA" w:rsidRPr="00B517AA" w:rsidRDefault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 </w:t>
            </w:r>
          </w:p>
        </w:tc>
        <w:tc>
          <w:tcPr>
            <w:tcW w:w="1116" w:type="dxa"/>
            <w:vMerge w:val="restart"/>
            <w:hideMark/>
          </w:tcPr>
          <w:p w:rsidR="00B517AA" w:rsidRPr="00B517AA" w:rsidRDefault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 </w:t>
            </w:r>
          </w:p>
        </w:tc>
        <w:tc>
          <w:tcPr>
            <w:tcW w:w="1957" w:type="dxa"/>
            <w:vMerge w:val="restart"/>
            <w:hideMark/>
          </w:tcPr>
          <w:p w:rsidR="00B517AA" w:rsidRPr="00B517AA" w:rsidRDefault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 </w:t>
            </w:r>
          </w:p>
        </w:tc>
      </w:tr>
      <w:tr w:rsidR="00B517AA" w:rsidRPr="00B517AA" w:rsidTr="0061594E">
        <w:trPr>
          <w:trHeight w:val="315"/>
        </w:trPr>
        <w:tc>
          <w:tcPr>
            <w:tcW w:w="721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06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92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 xml:space="preserve">в </w:t>
            </w:r>
            <w:proofErr w:type="spellStart"/>
            <w:r w:rsidRPr="00B517AA">
              <w:rPr>
                <w:sz w:val="16"/>
                <w:szCs w:val="16"/>
              </w:rPr>
              <w:t>т.ч</w:t>
            </w:r>
            <w:proofErr w:type="spellEnd"/>
            <w:r w:rsidRPr="00B517AA">
              <w:rPr>
                <w:sz w:val="16"/>
                <w:szCs w:val="16"/>
              </w:rPr>
              <w:t>. МБ</w:t>
            </w:r>
          </w:p>
        </w:tc>
        <w:tc>
          <w:tcPr>
            <w:tcW w:w="1213" w:type="dxa"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1 200,00</w:t>
            </w:r>
          </w:p>
        </w:tc>
        <w:tc>
          <w:tcPr>
            <w:tcW w:w="938" w:type="dxa"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1 200,00</w:t>
            </w:r>
          </w:p>
        </w:tc>
        <w:tc>
          <w:tcPr>
            <w:tcW w:w="962" w:type="dxa"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  <w:r w:rsidRPr="00B517AA">
              <w:rPr>
                <w:sz w:val="16"/>
                <w:szCs w:val="16"/>
              </w:rPr>
              <w:t>100,00%</w:t>
            </w:r>
          </w:p>
        </w:tc>
        <w:tc>
          <w:tcPr>
            <w:tcW w:w="2416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25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6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16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57" w:type="dxa"/>
            <w:vMerge/>
            <w:hideMark/>
          </w:tcPr>
          <w:p w:rsidR="00B517AA" w:rsidRPr="00B517AA" w:rsidRDefault="00B517AA" w:rsidP="00B517AA">
            <w:pPr>
              <w:jc w:val="center"/>
              <w:rPr>
                <w:sz w:val="16"/>
                <w:szCs w:val="16"/>
              </w:rPr>
            </w:pPr>
          </w:p>
        </w:tc>
      </w:tr>
      <w:tr w:rsidR="00B517AA" w:rsidRPr="00CD6CB0" w:rsidTr="0061594E">
        <w:trPr>
          <w:trHeight w:val="315"/>
        </w:trPr>
        <w:tc>
          <w:tcPr>
            <w:tcW w:w="721" w:type="dxa"/>
            <w:vMerge w:val="restart"/>
            <w:hideMark/>
          </w:tcPr>
          <w:p w:rsidR="00B517AA" w:rsidRPr="00CD6CB0" w:rsidRDefault="00B517AA">
            <w:pPr>
              <w:jc w:val="center"/>
              <w:rPr>
                <w:b/>
                <w:sz w:val="16"/>
                <w:szCs w:val="16"/>
              </w:rPr>
            </w:pPr>
            <w:r w:rsidRPr="00CD6CB0">
              <w:rPr>
                <w:b/>
                <w:sz w:val="16"/>
                <w:szCs w:val="16"/>
              </w:rPr>
              <w:t> </w:t>
            </w:r>
          </w:p>
        </w:tc>
        <w:tc>
          <w:tcPr>
            <w:tcW w:w="2506" w:type="dxa"/>
            <w:vMerge w:val="restart"/>
            <w:hideMark/>
          </w:tcPr>
          <w:p w:rsidR="00B517AA" w:rsidRPr="00CD6CB0" w:rsidRDefault="00B517AA">
            <w:pPr>
              <w:jc w:val="center"/>
              <w:rPr>
                <w:b/>
                <w:bCs/>
                <w:sz w:val="16"/>
                <w:szCs w:val="16"/>
              </w:rPr>
            </w:pPr>
            <w:r w:rsidRPr="00CD6CB0">
              <w:rPr>
                <w:b/>
                <w:bCs/>
                <w:sz w:val="16"/>
                <w:szCs w:val="16"/>
              </w:rPr>
              <w:t>Всего по подпрограмме</w:t>
            </w:r>
          </w:p>
        </w:tc>
        <w:tc>
          <w:tcPr>
            <w:tcW w:w="992" w:type="dxa"/>
            <w:vMerge w:val="restart"/>
            <w:hideMark/>
          </w:tcPr>
          <w:p w:rsidR="00B517AA" w:rsidRPr="00CD6CB0" w:rsidRDefault="00B517AA">
            <w:pPr>
              <w:jc w:val="center"/>
              <w:rPr>
                <w:b/>
                <w:sz w:val="16"/>
                <w:szCs w:val="16"/>
              </w:rPr>
            </w:pPr>
            <w:r w:rsidRPr="00CD6CB0">
              <w:rPr>
                <w:b/>
                <w:sz w:val="16"/>
                <w:szCs w:val="16"/>
              </w:rPr>
              <w:t> </w:t>
            </w:r>
          </w:p>
        </w:tc>
        <w:tc>
          <w:tcPr>
            <w:tcW w:w="992" w:type="dxa"/>
            <w:hideMark/>
          </w:tcPr>
          <w:p w:rsidR="00B517AA" w:rsidRPr="00CD6CB0" w:rsidRDefault="00B517AA" w:rsidP="00B517AA">
            <w:pPr>
              <w:jc w:val="center"/>
              <w:rPr>
                <w:b/>
                <w:sz w:val="16"/>
                <w:szCs w:val="16"/>
              </w:rPr>
            </w:pPr>
            <w:r w:rsidRPr="00CD6CB0">
              <w:rPr>
                <w:b/>
                <w:sz w:val="16"/>
                <w:szCs w:val="16"/>
              </w:rPr>
              <w:t>Всего:</w:t>
            </w:r>
          </w:p>
        </w:tc>
        <w:tc>
          <w:tcPr>
            <w:tcW w:w="1213" w:type="dxa"/>
            <w:hideMark/>
          </w:tcPr>
          <w:p w:rsidR="00B517AA" w:rsidRPr="00CD6CB0" w:rsidRDefault="00B517AA" w:rsidP="00B517AA">
            <w:pPr>
              <w:jc w:val="center"/>
              <w:rPr>
                <w:b/>
                <w:sz w:val="16"/>
                <w:szCs w:val="16"/>
              </w:rPr>
            </w:pPr>
            <w:r w:rsidRPr="00CD6CB0">
              <w:rPr>
                <w:b/>
                <w:sz w:val="16"/>
                <w:szCs w:val="16"/>
              </w:rPr>
              <w:t>1200,00</w:t>
            </w:r>
          </w:p>
        </w:tc>
        <w:tc>
          <w:tcPr>
            <w:tcW w:w="938" w:type="dxa"/>
            <w:hideMark/>
          </w:tcPr>
          <w:p w:rsidR="00B517AA" w:rsidRPr="00CD6CB0" w:rsidRDefault="00B517AA" w:rsidP="00B517AA">
            <w:pPr>
              <w:jc w:val="center"/>
              <w:rPr>
                <w:b/>
                <w:sz w:val="16"/>
                <w:szCs w:val="16"/>
              </w:rPr>
            </w:pPr>
            <w:r w:rsidRPr="00CD6CB0">
              <w:rPr>
                <w:b/>
                <w:sz w:val="16"/>
                <w:szCs w:val="16"/>
              </w:rPr>
              <w:t>1200,00</w:t>
            </w:r>
          </w:p>
        </w:tc>
        <w:tc>
          <w:tcPr>
            <w:tcW w:w="962" w:type="dxa"/>
            <w:hideMark/>
          </w:tcPr>
          <w:p w:rsidR="00B517AA" w:rsidRPr="00CD6CB0" w:rsidRDefault="00B517AA" w:rsidP="00B517AA">
            <w:pPr>
              <w:jc w:val="center"/>
              <w:rPr>
                <w:b/>
                <w:sz w:val="16"/>
                <w:szCs w:val="16"/>
              </w:rPr>
            </w:pPr>
            <w:r w:rsidRPr="00CD6CB0">
              <w:rPr>
                <w:b/>
                <w:sz w:val="16"/>
                <w:szCs w:val="16"/>
              </w:rPr>
              <w:t>100%</w:t>
            </w:r>
          </w:p>
        </w:tc>
        <w:tc>
          <w:tcPr>
            <w:tcW w:w="2416" w:type="dxa"/>
            <w:vMerge w:val="restart"/>
            <w:hideMark/>
          </w:tcPr>
          <w:p w:rsidR="00B517AA" w:rsidRPr="00CD6CB0" w:rsidRDefault="00B517AA">
            <w:pPr>
              <w:jc w:val="center"/>
              <w:rPr>
                <w:b/>
                <w:sz w:val="16"/>
                <w:szCs w:val="16"/>
              </w:rPr>
            </w:pPr>
            <w:r w:rsidRPr="00CD6CB0">
              <w:rPr>
                <w:b/>
                <w:sz w:val="16"/>
                <w:szCs w:val="16"/>
              </w:rPr>
              <w:t> </w:t>
            </w:r>
          </w:p>
        </w:tc>
        <w:tc>
          <w:tcPr>
            <w:tcW w:w="625" w:type="dxa"/>
            <w:vMerge w:val="restart"/>
            <w:hideMark/>
          </w:tcPr>
          <w:p w:rsidR="00B517AA" w:rsidRPr="00CD6CB0" w:rsidRDefault="00B517AA">
            <w:pPr>
              <w:jc w:val="center"/>
              <w:rPr>
                <w:b/>
                <w:sz w:val="16"/>
                <w:szCs w:val="16"/>
              </w:rPr>
            </w:pPr>
            <w:r w:rsidRPr="00CD6CB0">
              <w:rPr>
                <w:b/>
                <w:sz w:val="16"/>
                <w:szCs w:val="16"/>
              </w:rPr>
              <w:t> </w:t>
            </w:r>
          </w:p>
        </w:tc>
        <w:tc>
          <w:tcPr>
            <w:tcW w:w="696" w:type="dxa"/>
            <w:vMerge w:val="restart"/>
            <w:hideMark/>
          </w:tcPr>
          <w:p w:rsidR="00B517AA" w:rsidRPr="00CD6CB0" w:rsidRDefault="00B517AA">
            <w:pPr>
              <w:jc w:val="center"/>
              <w:rPr>
                <w:b/>
                <w:sz w:val="16"/>
                <w:szCs w:val="16"/>
              </w:rPr>
            </w:pPr>
            <w:r w:rsidRPr="00CD6CB0">
              <w:rPr>
                <w:b/>
                <w:sz w:val="16"/>
                <w:szCs w:val="16"/>
              </w:rPr>
              <w:t> </w:t>
            </w:r>
          </w:p>
        </w:tc>
        <w:tc>
          <w:tcPr>
            <w:tcW w:w="1116" w:type="dxa"/>
            <w:vMerge w:val="restart"/>
            <w:hideMark/>
          </w:tcPr>
          <w:p w:rsidR="00B517AA" w:rsidRPr="00CD6CB0" w:rsidRDefault="00B517AA">
            <w:pPr>
              <w:jc w:val="center"/>
              <w:rPr>
                <w:b/>
                <w:sz w:val="16"/>
                <w:szCs w:val="16"/>
              </w:rPr>
            </w:pPr>
            <w:r w:rsidRPr="00CD6CB0">
              <w:rPr>
                <w:b/>
                <w:sz w:val="16"/>
                <w:szCs w:val="16"/>
              </w:rPr>
              <w:t> </w:t>
            </w:r>
          </w:p>
        </w:tc>
        <w:tc>
          <w:tcPr>
            <w:tcW w:w="1957" w:type="dxa"/>
            <w:vMerge w:val="restart"/>
            <w:hideMark/>
          </w:tcPr>
          <w:p w:rsidR="00B517AA" w:rsidRPr="00CD6CB0" w:rsidRDefault="00B517AA">
            <w:pPr>
              <w:jc w:val="center"/>
              <w:rPr>
                <w:b/>
                <w:sz w:val="16"/>
                <w:szCs w:val="16"/>
              </w:rPr>
            </w:pPr>
            <w:r w:rsidRPr="00CD6CB0">
              <w:rPr>
                <w:b/>
                <w:sz w:val="16"/>
                <w:szCs w:val="16"/>
              </w:rPr>
              <w:t> </w:t>
            </w:r>
          </w:p>
        </w:tc>
      </w:tr>
      <w:tr w:rsidR="00B517AA" w:rsidRPr="00CD6CB0" w:rsidTr="0061594E">
        <w:trPr>
          <w:trHeight w:val="315"/>
        </w:trPr>
        <w:tc>
          <w:tcPr>
            <w:tcW w:w="721" w:type="dxa"/>
            <w:vMerge/>
            <w:hideMark/>
          </w:tcPr>
          <w:p w:rsidR="00B517AA" w:rsidRPr="00CD6CB0" w:rsidRDefault="00B517AA" w:rsidP="00B517A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506" w:type="dxa"/>
            <w:vMerge/>
            <w:hideMark/>
          </w:tcPr>
          <w:p w:rsidR="00B517AA" w:rsidRPr="00CD6CB0" w:rsidRDefault="00B517AA" w:rsidP="00B517A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Merge/>
            <w:hideMark/>
          </w:tcPr>
          <w:p w:rsidR="00B517AA" w:rsidRPr="00CD6CB0" w:rsidRDefault="00B517AA" w:rsidP="00B517A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hideMark/>
          </w:tcPr>
          <w:p w:rsidR="00B517AA" w:rsidRPr="00CD6CB0" w:rsidRDefault="00B517AA" w:rsidP="00B517AA">
            <w:pPr>
              <w:jc w:val="center"/>
              <w:rPr>
                <w:b/>
                <w:sz w:val="16"/>
                <w:szCs w:val="16"/>
              </w:rPr>
            </w:pPr>
            <w:r w:rsidRPr="00CD6CB0">
              <w:rPr>
                <w:b/>
                <w:sz w:val="16"/>
                <w:szCs w:val="16"/>
              </w:rPr>
              <w:t xml:space="preserve">в </w:t>
            </w:r>
            <w:proofErr w:type="spellStart"/>
            <w:r w:rsidRPr="00CD6CB0">
              <w:rPr>
                <w:b/>
                <w:sz w:val="16"/>
                <w:szCs w:val="16"/>
              </w:rPr>
              <w:t>т.ч</w:t>
            </w:r>
            <w:proofErr w:type="spellEnd"/>
            <w:r w:rsidRPr="00CD6CB0">
              <w:rPr>
                <w:b/>
                <w:sz w:val="16"/>
                <w:szCs w:val="16"/>
              </w:rPr>
              <w:t>. МБ</w:t>
            </w:r>
          </w:p>
        </w:tc>
        <w:tc>
          <w:tcPr>
            <w:tcW w:w="1213" w:type="dxa"/>
            <w:hideMark/>
          </w:tcPr>
          <w:p w:rsidR="00B517AA" w:rsidRPr="00CD6CB0" w:rsidRDefault="00B517AA" w:rsidP="00B517AA">
            <w:pPr>
              <w:jc w:val="center"/>
              <w:rPr>
                <w:b/>
                <w:sz w:val="16"/>
                <w:szCs w:val="16"/>
              </w:rPr>
            </w:pPr>
            <w:r w:rsidRPr="00CD6CB0">
              <w:rPr>
                <w:b/>
                <w:sz w:val="16"/>
                <w:szCs w:val="16"/>
              </w:rPr>
              <w:t>1200,00</w:t>
            </w:r>
          </w:p>
        </w:tc>
        <w:tc>
          <w:tcPr>
            <w:tcW w:w="938" w:type="dxa"/>
            <w:hideMark/>
          </w:tcPr>
          <w:p w:rsidR="00B517AA" w:rsidRPr="00CD6CB0" w:rsidRDefault="00B517AA" w:rsidP="00B517AA">
            <w:pPr>
              <w:jc w:val="center"/>
              <w:rPr>
                <w:b/>
                <w:sz w:val="16"/>
                <w:szCs w:val="16"/>
              </w:rPr>
            </w:pPr>
            <w:r w:rsidRPr="00CD6CB0">
              <w:rPr>
                <w:b/>
                <w:sz w:val="16"/>
                <w:szCs w:val="16"/>
              </w:rPr>
              <w:t>1200,00</w:t>
            </w:r>
          </w:p>
        </w:tc>
        <w:tc>
          <w:tcPr>
            <w:tcW w:w="962" w:type="dxa"/>
            <w:hideMark/>
          </w:tcPr>
          <w:p w:rsidR="00B517AA" w:rsidRPr="00CD6CB0" w:rsidRDefault="00B517AA" w:rsidP="00B517AA">
            <w:pPr>
              <w:jc w:val="center"/>
              <w:rPr>
                <w:b/>
                <w:sz w:val="16"/>
                <w:szCs w:val="16"/>
              </w:rPr>
            </w:pPr>
            <w:r w:rsidRPr="00CD6CB0">
              <w:rPr>
                <w:b/>
                <w:sz w:val="16"/>
                <w:szCs w:val="16"/>
              </w:rPr>
              <w:t>100%</w:t>
            </w:r>
          </w:p>
        </w:tc>
        <w:tc>
          <w:tcPr>
            <w:tcW w:w="2416" w:type="dxa"/>
            <w:vMerge/>
            <w:hideMark/>
          </w:tcPr>
          <w:p w:rsidR="00B517AA" w:rsidRPr="00CD6CB0" w:rsidRDefault="00B517AA" w:rsidP="00B517A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25" w:type="dxa"/>
            <w:vMerge/>
            <w:hideMark/>
          </w:tcPr>
          <w:p w:rsidR="00B517AA" w:rsidRPr="00CD6CB0" w:rsidRDefault="00B517AA" w:rsidP="00B517A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96" w:type="dxa"/>
            <w:vMerge/>
            <w:hideMark/>
          </w:tcPr>
          <w:p w:rsidR="00B517AA" w:rsidRPr="00CD6CB0" w:rsidRDefault="00B517AA" w:rsidP="00B517A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16" w:type="dxa"/>
            <w:vMerge/>
            <w:hideMark/>
          </w:tcPr>
          <w:p w:rsidR="00B517AA" w:rsidRPr="00CD6CB0" w:rsidRDefault="00B517AA" w:rsidP="00B517A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957" w:type="dxa"/>
            <w:vMerge/>
            <w:hideMark/>
          </w:tcPr>
          <w:p w:rsidR="00B517AA" w:rsidRPr="00CD6CB0" w:rsidRDefault="00B517AA" w:rsidP="00B517AA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B517AA" w:rsidRPr="00CD6CB0" w:rsidTr="0061594E">
        <w:trPr>
          <w:trHeight w:val="315"/>
        </w:trPr>
        <w:tc>
          <w:tcPr>
            <w:tcW w:w="721" w:type="dxa"/>
            <w:vMerge/>
            <w:hideMark/>
          </w:tcPr>
          <w:p w:rsidR="00B517AA" w:rsidRPr="00CD6CB0" w:rsidRDefault="00B517AA" w:rsidP="00B517A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506" w:type="dxa"/>
            <w:vMerge/>
            <w:hideMark/>
          </w:tcPr>
          <w:p w:rsidR="00B517AA" w:rsidRPr="00CD6CB0" w:rsidRDefault="00B517AA" w:rsidP="00B517A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Merge/>
            <w:hideMark/>
          </w:tcPr>
          <w:p w:rsidR="00B517AA" w:rsidRPr="00CD6CB0" w:rsidRDefault="00B517AA" w:rsidP="00B517A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hideMark/>
          </w:tcPr>
          <w:p w:rsidR="00B517AA" w:rsidRPr="00CD6CB0" w:rsidRDefault="00B517AA" w:rsidP="00B517AA">
            <w:pPr>
              <w:jc w:val="center"/>
              <w:rPr>
                <w:b/>
                <w:sz w:val="16"/>
                <w:szCs w:val="16"/>
              </w:rPr>
            </w:pPr>
            <w:r w:rsidRPr="00CD6CB0">
              <w:rPr>
                <w:b/>
                <w:sz w:val="16"/>
                <w:szCs w:val="16"/>
              </w:rPr>
              <w:t xml:space="preserve">в </w:t>
            </w:r>
            <w:proofErr w:type="spellStart"/>
            <w:r w:rsidRPr="00CD6CB0">
              <w:rPr>
                <w:b/>
                <w:sz w:val="16"/>
                <w:szCs w:val="16"/>
              </w:rPr>
              <w:t>т.ч</w:t>
            </w:r>
            <w:proofErr w:type="spellEnd"/>
            <w:r w:rsidRPr="00CD6CB0">
              <w:rPr>
                <w:b/>
                <w:sz w:val="16"/>
                <w:szCs w:val="16"/>
              </w:rPr>
              <w:t>. ОБ</w:t>
            </w:r>
          </w:p>
        </w:tc>
        <w:tc>
          <w:tcPr>
            <w:tcW w:w="1213" w:type="dxa"/>
            <w:hideMark/>
          </w:tcPr>
          <w:p w:rsidR="00B517AA" w:rsidRPr="00CD6CB0" w:rsidRDefault="00B517AA" w:rsidP="00B517AA">
            <w:pPr>
              <w:jc w:val="center"/>
              <w:rPr>
                <w:b/>
                <w:sz w:val="16"/>
                <w:szCs w:val="16"/>
              </w:rPr>
            </w:pPr>
            <w:r w:rsidRPr="00CD6CB0">
              <w:rPr>
                <w:b/>
                <w:sz w:val="16"/>
                <w:szCs w:val="16"/>
              </w:rPr>
              <w:t>0,00</w:t>
            </w:r>
          </w:p>
        </w:tc>
        <w:tc>
          <w:tcPr>
            <w:tcW w:w="938" w:type="dxa"/>
            <w:hideMark/>
          </w:tcPr>
          <w:p w:rsidR="00B517AA" w:rsidRPr="00CD6CB0" w:rsidRDefault="00B517AA" w:rsidP="00B517AA">
            <w:pPr>
              <w:jc w:val="center"/>
              <w:rPr>
                <w:b/>
                <w:sz w:val="16"/>
                <w:szCs w:val="16"/>
              </w:rPr>
            </w:pPr>
            <w:r w:rsidRPr="00CD6CB0">
              <w:rPr>
                <w:b/>
                <w:sz w:val="16"/>
                <w:szCs w:val="16"/>
              </w:rPr>
              <w:t>0,00</w:t>
            </w:r>
          </w:p>
        </w:tc>
        <w:tc>
          <w:tcPr>
            <w:tcW w:w="962" w:type="dxa"/>
            <w:hideMark/>
          </w:tcPr>
          <w:p w:rsidR="00B517AA" w:rsidRPr="00CD6CB0" w:rsidRDefault="00B517AA" w:rsidP="00B517AA">
            <w:pPr>
              <w:jc w:val="center"/>
              <w:rPr>
                <w:b/>
                <w:sz w:val="16"/>
                <w:szCs w:val="16"/>
              </w:rPr>
            </w:pPr>
            <w:r w:rsidRPr="00CD6CB0">
              <w:rPr>
                <w:b/>
                <w:sz w:val="16"/>
                <w:szCs w:val="16"/>
              </w:rPr>
              <w:t>0%</w:t>
            </w:r>
          </w:p>
        </w:tc>
        <w:tc>
          <w:tcPr>
            <w:tcW w:w="2416" w:type="dxa"/>
            <w:hideMark/>
          </w:tcPr>
          <w:p w:rsidR="00B517AA" w:rsidRPr="00CD6CB0" w:rsidRDefault="00B517AA">
            <w:pPr>
              <w:jc w:val="center"/>
              <w:rPr>
                <w:b/>
                <w:sz w:val="16"/>
                <w:szCs w:val="16"/>
              </w:rPr>
            </w:pPr>
            <w:r w:rsidRPr="00CD6CB0">
              <w:rPr>
                <w:b/>
                <w:sz w:val="16"/>
                <w:szCs w:val="16"/>
              </w:rPr>
              <w:t> </w:t>
            </w:r>
          </w:p>
        </w:tc>
        <w:tc>
          <w:tcPr>
            <w:tcW w:w="625" w:type="dxa"/>
            <w:hideMark/>
          </w:tcPr>
          <w:p w:rsidR="00B517AA" w:rsidRPr="00CD6CB0" w:rsidRDefault="00B517AA">
            <w:pPr>
              <w:jc w:val="center"/>
              <w:rPr>
                <w:b/>
                <w:sz w:val="16"/>
                <w:szCs w:val="16"/>
              </w:rPr>
            </w:pPr>
            <w:r w:rsidRPr="00CD6CB0">
              <w:rPr>
                <w:b/>
                <w:sz w:val="16"/>
                <w:szCs w:val="16"/>
              </w:rPr>
              <w:t> </w:t>
            </w:r>
          </w:p>
        </w:tc>
        <w:tc>
          <w:tcPr>
            <w:tcW w:w="696" w:type="dxa"/>
            <w:hideMark/>
          </w:tcPr>
          <w:p w:rsidR="00B517AA" w:rsidRPr="00CD6CB0" w:rsidRDefault="00B517AA">
            <w:pPr>
              <w:jc w:val="center"/>
              <w:rPr>
                <w:b/>
                <w:sz w:val="16"/>
                <w:szCs w:val="16"/>
              </w:rPr>
            </w:pPr>
            <w:r w:rsidRPr="00CD6CB0">
              <w:rPr>
                <w:b/>
                <w:sz w:val="16"/>
                <w:szCs w:val="16"/>
              </w:rPr>
              <w:t> </w:t>
            </w:r>
          </w:p>
        </w:tc>
        <w:tc>
          <w:tcPr>
            <w:tcW w:w="1116" w:type="dxa"/>
            <w:hideMark/>
          </w:tcPr>
          <w:p w:rsidR="00B517AA" w:rsidRPr="00CD6CB0" w:rsidRDefault="00B517AA">
            <w:pPr>
              <w:jc w:val="center"/>
              <w:rPr>
                <w:b/>
                <w:sz w:val="16"/>
                <w:szCs w:val="16"/>
              </w:rPr>
            </w:pPr>
            <w:r w:rsidRPr="00CD6CB0">
              <w:rPr>
                <w:b/>
                <w:sz w:val="16"/>
                <w:szCs w:val="16"/>
              </w:rPr>
              <w:t> </w:t>
            </w:r>
          </w:p>
        </w:tc>
        <w:tc>
          <w:tcPr>
            <w:tcW w:w="1957" w:type="dxa"/>
            <w:hideMark/>
          </w:tcPr>
          <w:p w:rsidR="00B517AA" w:rsidRPr="00CD6CB0" w:rsidRDefault="00B517AA">
            <w:pPr>
              <w:jc w:val="center"/>
              <w:rPr>
                <w:b/>
                <w:sz w:val="16"/>
                <w:szCs w:val="16"/>
              </w:rPr>
            </w:pPr>
            <w:r w:rsidRPr="00CD6CB0">
              <w:rPr>
                <w:b/>
                <w:sz w:val="16"/>
                <w:szCs w:val="16"/>
              </w:rPr>
              <w:t> </w:t>
            </w:r>
          </w:p>
        </w:tc>
      </w:tr>
      <w:tr w:rsidR="00B517AA" w:rsidRPr="00CD6CB0" w:rsidTr="0061594E">
        <w:trPr>
          <w:trHeight w:val="315"/>
        </w:trPr>
        <w:tc>
          <w:tcPr>
            <w:tcW w:w="721" w:type="dxa"/>
            <w:vMerge/>
            <w:hideMark/>
          </w:tcPr>
          <w:p w:rsidR="00B517AA" w:rsidRPr="00CD6CB0" w:rsidRDefault="00B517AA" w:rsidP="00B517A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506" w:type="dxa"/>
            <w:vMerge/>
            <w:hideMark/>
          </w:tcPr>
          <w:p w:rsidR="00B517AA" w:rsidRPr="00CD6CB0" w:rsidRDefault="00B517AA" w:rsidP="00B517A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Merge/>
            <w:hideMark/>
          </w:tcPr>
          <w:p w:rsidR="00B517AA" w:rsidRPr="00CD6CB0" w:rsidRDefault="00B517AA" w:rsidP="00B517A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hideMark/>
          </w:tcPr>
          <w:p w:rsidR="00B517AA" w:rsidRPr="00CD6CB0" w:rsidRDefault="00B517AA" w:rsidP="00B517AA">
            <w:pPr>
              <w:jc w:val="center"/>
              <w:rPr>
                <w:b/>
                <w:sz w:val="16"/>
                <w:szCs w:val="16"/>
              </w:rPr>
            </w:pPr>
            <w:r w:rsidRPr="00CD6CB0">
              <w:rPr>
                <w:b/>
                <w:sz w:val="16"/>
                <w:szCs w:val="16"/>
              </w:rPr>
              <w:t xml:space="preserve">в </w:t>
            </w:r>
            <w:proofErr w:type="spellStart"/>
            <w:r w:rsidRPr="00CD6CB0">
              <w:rPr>
                <w:b/>
                <w:sz w:val="16"/>
                <w:szCs w:val="16"/>
              </w:rPr>
              <w:t>т.ч</w:t>
            </w:r>
            <w:proofErr w:type="spellEnd"/>
            <w:r w:rsidRPr="00CD6CB0">
              <w:rPr>
                <w:b/>
                <w:sz w:val="16"/>
                <w:szCs w:val="16"/>
              </w:rPr>
              <w:t>. ФБ</w:t>
            </w:r>
          </w:p>
        </w:tc>
        <w:tc>
          <w:tcPr>
            <w:tcW w:w="1213" w:type="dxa"/>
            <w:hideMark/>
          </w:tcPr>
          <w:p w:rsidR="00B517AA" w:rsidRPr="00CD6CB0" w:rsidRDefault="00B517AA" w:rsidP="00B517AA">
            <w:pPr>
              <w:jc w:val="center"/>
              <w:rPr>
                <w:b/>
                <w:sz w:val="16"/>
                <w:szCs w:val="16"/>
              </w:rPr>
            </w:pPr>
            <w:r w:rsidRPr="00CD6CB0">
              <w:rPr>
                <w:b/>
                <w:sz w:val="16"/>
                <w:szCs w:val="16"/>
              </w:rPr>
              <w:t>0,00</w:t>
            </w:r>
          </w:p>
        </w:tc>
        <w:tc>
          <w:tcPr>
            <w:tcW w:w="938" w:type="dxa"/>
            <w:hideMark/>
          </w:tcPr>
          <w:p w:rsidR="00B517AA" w:rsidRPr="00CD6CB0" w:rsidRDefault="00B517AA" w:rsidP="00B517AA">
            <w:pPr>
              <w:jc w:val="center"/>
              <w:rPr>
                <w:b/>
                <w:sz w:val="16"/>
                <w:szCs w:val="16"/>
              </w:rPr>
            </w:pPr>
            <w:r w:rsidRPr="00CD6CB0">
              <w:rPr>
                <w:b/>
                <w:sz w:val="16"/>
                <w:szCs w:val="16"/>
              </w:rPr>
              <w:t>0,00</w:t>
            </w:r>
          </w:p>
        </w:tc>
        <w:tc>
          <w:tcPr>
            <w:tcW w:w="962" w:type="dxa"/>
            <w:hideMark/>
          </w:tcPr>
          <w:p w:rsidR="00B517AA" w:rsidRPr="00CD6CB0" w:rsidRDefault="00B517AA" w:rsidP="00B517AA">
            <w:pPr>
              <w:jc w:val="center"/>
              <w:rPr>
                <w:b/>
                <w:sz w:val="16"/>
                <w:szCs w:val="16"/>
              </w:rPr>
            </w:pPr>
            <w:r w:rsidRPr="00CD6CB0">
              <w:rPr>
                <w:b/>
                <w:sz w:val="16"/>
                <w:szCs w:val="16"/>
              </w:rPr>
              <w:t>0%</w:t>
            </w:r>
          </w:p>
        </w:tc>
        <w:tc>
          <w:tcPr>
            <w:tcW w:w="2416" w:type="dxa"/>
            <w:hideMark/>
          </w:tcPr>
          <w:p w:rsidR="00B517AA" w:rsidRPr="00CD6CB0" w:rsidRDefault="00B517AA">
            <w:pPr>
              <w:jc w:val="center"/>
              <w:rPr>
                <w:b/>
                <w:sz w:val="16"/>
                <w:szCs w:val="16"/>
              </w:rPr>
            </w:pPr>
            <w:r w:rsidRPr="00CD6CB0">
              <w:rPr>
                <w:b/>
                <w:sz w:val="16"/>
                <w:szCs w:val="16"/>
              </w:rPr>
              <w:t> </w:t>
            </w:r>
          </w:p>
        </w:tc>
        <w:tc>
          <w:tcPr>
            <w:tcW w:w="625" w:type="dxa"/>
            <w:hideMark/>
          </w:tcPr>
          <w:p w:rsidR="00B517AA" w:rsidRPr="00CD6CB0" w:rsidRDefault="00B517AA">
            <w:pPr>
              <w:jc w:val="center"/>
              <w:rPr>
                <w:b/>
                <w:sz w:val="16"/>
                <w:szCs w:val="16"/>
              </w:rPr>
            </w:pPr>
            <w:r w:rsidRPr="00CD6CB0">
              <w:rPr>
                <w:b/>
                <w:sz w:val="16"/>
                <w:szCs w:val="16"/>
              </w:rPr>
              <w:t> </w:t>
            </w:r>
          </w:p>
        </w:tc>
        <w:tc>
          <w:tcPr>
            <w:tcW w:w="696" w:type="dxa"/>
            <w:hideMark/>
          </w:tcPr>
          <w:p w:rsidR="00B517AA" w:rsidRPr="00CD6CB0" w:rsidRDefault="00B517AA">
            <w:pPr>
              <w:jc w:val="center"/>
              <w:rPr>
                <w:b/>
                <w:sz w:val="16"/>
                <w:szCs w:val="16"/>
              </w:rPr>
            </w:pPr>
            <w:r w:rsidRPr="00CD6CB0">
              <w:rPr>
                <w:b/>
                <w:sz w:val="16"/>
                <w:szCs w:val="16"/>
              </w:rPr>
              <w:t> </w:t>
            </w:r>
          </w:p>
        </w:tc>
        <w:tc>
          <w:tcPr>
            <w:tcW w:w="1116" w:type="dxa"/>
            <w:hideMark/>
          </w:tcPr>
          <w:p w:rsidR="00B517AA" w:rsidRPr="00CD6CB0" w:rsidRDefault="00B517AA">
            <w:pPr>
              <w:jc w:val="center"/>
              <w:rPr>
                <w:b/>
                <w:sz w:val="16"/>
                <w:szCs w:val="16"/>
              </w:rPr>
            </w:pPr>
            <w:r w:rsidRPr="00CD6CB0">
              <w:rPr>
                <w:b/>
                <w:sz w:val="16"/>
                <w:szCs w:val="16"/>
              </w:rPr>
              <w:t> </w:t>
            </w:r>
          </w:p>
        </w:tc>
        <w:tc>
          <w:tcPr>
            <w:tcW w:w="1957" w:type="dxa"/>
            <w:hideMark/>
          </w:tcPr>
          <w:p w:rsidR="00B517AA" w:rsidRPr="00CD6CB0" w:rsidRDefault="00B517AA">
            <w:pPr>
              <w:jc w:val="center"/>
              <w:rPr>
                <w:b/>
                <w:sz w:val="16"/>
                <w:szCs w:val="16"/>
              </w:rPr>
            </w:pPr>
            <w:r w:rsidRPr="00CD6CB0">
              <w:rPr>
                <w:b/>
                <w:sz w:val="16"/>
                <w:szCs w:val="16"/>
              </w:rPr>
              <w:t> </w:t>
            </w:r>
          </w:p>
        </w:tc>
      </w:tr>
    </w:tbl>
    <w:p w:rsidR="00B517AA" w:rsidRPr="00B517AA" w:rsidRDefault="00B517AA" w:rsidP="001D5C49">
      <w:pPr>
        <w:jc w:val="center"/>
        <w:rPr>
          <w:sz w:val="16"/>
          <w:szCs w:val="16"/>
        </w:rPr>
      </w:pPr>
    </w:p>
    <w:p w:rsidR="009520C7" w:rsidRPr="008E6A60" w:rsidRDefault="009520C7" w:rsidP="009520C7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E6A60">
        <w:rPr>
          <w:rFonts w:ascii="Times New Roman" w:hAnsi="Times New Roman" w:cs="Times New Roman"/>
          <w:sz w:val="24"/>
          <w:szCs w:val="24"/>
        </w:rPr>
        <w:t>Оценка эффективности реализации подпрограммы</w:t>
      </w:r>
      <w:r w:rsidRPr="008E6A60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9520C7" w:rsidRPr="008E6A60" w:rsidRDefault="009520C7" w:rsidP="009520C7">
      <w:pPr>
        <w:pStyle w:val="ConsPlusNonformat"/>
        <w:widowControl/>
        <w:numPr>
          <w:ilvl w:val="0"/>
          <w:numId w:val="16"/>
        </w:numPr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E6A60">
        <w:rPr>
          <w:rFonts w:ascii="Times New Roman" w:hAnsi="Times New Roman" w:cs="Times New Roman"/>
          <w:sz w:val="24"/>
          <w:szCs w:val="24"/>
        </w:rPr>
        <w:t>Оценка достижения плановых значений индикаторов</w:t>
      </w:r>
    </w:p>
    <w:tbl>
      <w:tblPr>
        <w:tblW w:w="11673" w:type="dxa"/>
        <w:tblInd w:w="3461" w:type="dxa"/>
        <w:tblLook w:val="04A0" w:firstRow="1" w:lastRow="0" w:firstColumn="1" w:lastColumn="0" w:noHBand="0" w:noVBand="1"/>
      </w:tblPr>
      <w:tblGrid>
        <w:gridCol w:w="960"/>
        <w:gridCol w:w="3442"/>
        <w:gridCol w:w="336"/>
        <w:gridCol w:w="6935"/>
      </w:tblGrid>
      <w:tr w:rsidR="008E6A60" w:rsidRPr="008E6A60" w:rsidTr="008E6A60">
        <w:trPr>
          <w:trHeight w:val="315"/>
        </w:trPr>
        <w:tc>
          <w:tcPr>
            <w:tcW w:w="960" w:type="dxa"/>
            <w:vMerge w:val="restart"/>
            <w:shd w:val="clear" w:color="auto" w:fill="auto"/>
            <w:noWrap/>
            <w:vAlign w:val="center"/>
            <w:hideMark/>
          </w:tcPr>
          <w:p w:rsidR="009520C7" w:rsidRPr="008E6A60" w:rsidRDefault="009520C7" w:rsidP="00C100AA">
            <w:pPr>
              <w:jc w:val="center"/>
              <w:rPr>
                <w:rFonts w:ascii="Calibri" w:hAnsi="Calibri"/>
              </w:rPr>
            </w:pPr>
            <w:r w:rsidRPr="008E6A60">
              <w:t>ДИП =</w:t>
            </w:r>
          </w:p>
        </w:tc>
        <w:tc>
          <w:tcPr>
            <w:tcW w:w="344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0C7" w:rsidRPr="008E6A60" w:rsidRDefault="00C668EC" w:rsidP="00785EDC">
            <w:pPr>
              <w:jc w:val="center"/>
            </w:pPr>
            <w:r>
              <w:t>1</w:t>
            </w:r>
            <w:r w:rsidR="008E6A60" w:rsidRPr="008E6A60">
              <w:t xml:space="preserve">,82 </w:t>
            </w:r>
            <w:r w:rsidR="009520C7" w:rsidRPr="008E6A60">
              <w:t>(степень решения задач)</w:t>
            </w:r>
          </w:p>
        </w:tc>
        <w:tc>
          <w:tcPr>
            <w:tcW w:w="336" w:type="dxa"/>
            <w:vMerge w:val="restart"/>
            <w:shd w:val="clear" w:color="auto" w:fill="auto"/>
            <w:noWrap/>
            <w:vAlign w:val="center"/>
            <w:hideMark/>
          </w:tcPr>
          <w:p w:rsidR="009520C7" w:rsidRPr="008E6A60" w:rsidRDefault="009520C7" w:rsidP="00C100AA">
            <w:pPr>
              <w:rPr>
                <w:rFonts w:ascii="Calibri" w:hAnsi="Calibri"/>
              </w:rPr>
            </w:pPr>
            <w:r w:rsidRPr="008E6A60">
              <w:rPr>
                <w:rFonts w:ascii="Calibri" w:hAnsi="Calibri"/>
              </w:rPr>
              <w:t>=</w:t>
            </w:r>
          </w:p>
        </w:tc>
        <w:tc>
          <w:tcPr>
            <w:tcW w:w="6935" w:type="dxa"/>
            <w:vMerge w:val="restart"/>
            <w:shd w:val="clear" w:color="auto" w:fill="auto"/>
            <w:noWrap/>
            <w:vAlign w:val="center"/>
            <w:hideMark/>
          </w:tcPr>
          <w:p w:rsidR="009520C7" w:rsidRPr="00EE6D81" w:rsidRDefault="00C668EC" w:rsidP="00EE6D81">
            <w:pPr>
              <w:rPr>
                <w:rFonts w:ascii="Calibri" w:hAnsi="Calibri"/>
              </w:rPr>
            </w:pPr>
            <w:r w:rsidRPr="00EE6D81">
              <w:rPr>
                <w:b/>
              </w:rPr>
              <w:t>0</w:t>
            </w:r>
            <w:r w:rsidR="009520C7" w:rsidRPr="00EE6D81">
              <w:rPr>
                <w:b/>
              </w:rPr>
              <w:t>,</w:t>
            </w:r>
            <w:r w:rsidR="00EE6D81" w:rsidRPr="00EE6D81">
              <w:rPr>
                <w:b/>
              </w:rPr>
              <w:t>80</w:t>
            </w:r>
            <w:r w:rsidR="009520C7" w:rsidRPr="00EE6D81">
              <w:rPr>
                <w:b/>
              </w:rPr>
              <w:t xml:space="preserve"> </w:t>
            </w:r>
            <w:r w:rsidR="00EE6D81" w:rsidRPr="00EE6D81">
              <w:rPr>
                <w:b/>
              </w:rPr>
              <w:t>средняя</w:t>
            </w:r>
            <w:r w:rsidR="00785EDC" w:rsidRPr="00EE6D81">
              <w:rPr>
                <w:b/>
              </w:rPr>
              <w:t xml:space="preserve"> </w:t>
            </w:r>
            <w:r w:rsidR="009520C7" w:rsidRPr="00EE6D81">
              <w:rPr>
                <w:b/>
              </w:rPr>
              <w:t xml:space="preserve">результативность </w:t>
            </w:r>
            <w:r w:rsidR="009520C7" w:rsidRPr="00EE6D81">
              <w:t>(недовыполнение плана)</w:t>
            </w:r>
            <w:r w:rsidR="009520C7" w:rsidRPr="00EE6D81">
              <w:rPr>
                <w:b/>
              </w:rPr>
              <w:t xml:space="preserve"> </w:t>
            </w:r>
          </w:p>
        </w:tc>
      </w:tr>
      <w:tr w:rsidR="008E6A60" w:rsidRPr="008E6A60" w:rsidTr="008E6A60">
        <w:trPr>
          <w:trHeight w:val="300"/>
        </w:trPr>
        <w:tc>
          <w:tcPr>
            <w:tcW w:w="960" w:type="dxa"/>
            <w:vMerge/>
            <w:vAlign w:val="center"/>
            <w:hideMark/>
          </w:tcPr>
          <w:p w:rsidR="009520C7" w:rsidRPr="008E6A60" w:rsidRDefault="009520C7" w:rsidP="00C100AA">
            <w:pPr>
              <w:rPr>
                <w:rFonts w:ascii="Calibri" w:hAnsi="Calibri"/>
              </w:rPr>
            </w:pPr>
          </w:p>
        </w:tc>
        <w:tc>
          <w:tcPr>
            <w:tcW w:w="344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0C7" w:rsidRPr="008E6A60" w:rsidRDefault="00C668EC" w:rsidP="00C100AA">
            <w:pPr>
              <w:jc w:val="center"/>
            </w:pPr>
            <w:r>
              <w:t>3</w:t>
            </w:r>
          </w:p>
        </w:tc>
        <w:tc>
          <w:tcPr>
            <w:tcW w:w="336" w:type="dxa"/>
            <w:vMerge/>
            <w:vAlign w:val="center"/>
            <w:hideMark/>
          </w:tcPr>
          <w:p w:rsidR="009520C7" w:rsidRPr="008E6A60" w:rsidRDefault="009520C7" w:rsidP="00C100AA">
            <w:pPr>
              <w:rPr>
                <w:rFonts w:ascii="Calibri" w:hAnsi="Calibri"/>
              </w:rPr>
            </w:pPr>
          </w:p>
        </w:tc>
        <w:tc>
          <w:tcPr>
            <w:tcW w:w="6935" w:type="dxa"/>
            <w:vMerge/>
            <w:vAlign w:val="center"/>
            <w:hideMark/>
          </w:tcPr>
          <w:p w:rsidR="009520C7" w:rsidRPr="008E6A60" w:rsidRDefault="009520C7" w:rsidP="00C100AA">
            <w:pPr>
              <w:rPr>
                <w:rFonts w:ascii="Calibri" w:hAnsi="Calibri"/>
              </w:rPr>
            </w:pPr>
          </w:p>
        </w:tc>
      </w:tr>
    </w:tbl>
    <w:p w:rsidR="009520C7" w:rsidRPr="008E6A60" w:rsidRDefault="009520C7" w:rsidP="009520C7">
      <w:pPr>
        <w:pStyle w:val="ConsPlusNonformat"/>
        <w:widowControl/>
        <w:numPr>
          <w:ilvl w:val="0"/>
          <w:numId w:val="16"/>
        </w:numPr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E6A60">
        <w:rPr>
          <w:rFonts w:ascii="Times New Roman" w:hAnsi="Times New Roman" w:cs="Times New Roman"/>
          <w:sz w:val="24"/>
          <w:szCs w:val="24"/>
        </w:rPr>
        <w:t>Оценка полноты финансирования</w:t>
      </w:r>
      <w:r w:rsidRPr="008E6A60">
        <w:rPr>
          <w:rFonts w:ascii="Times New Roman" w:hAnsi="Times New Roman" w:cs="Times New Roman"/>
          <w:sz w:val="24"/>
          <w:szCs w:val="24"/>
          <w:lang w:val="en-US"/>
        </w:rPr>
        <w:t>:</w:t>
      </w:r>
      <w:r w:rsidRPr="008E6A60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9520C7" w:rsidRPr="008E6A60" w:rsidRDefault="009520C7" w:rsidP="009520C7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E6A60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9520C7" w:rsidRPr="000E11DD" w:rsidRDefault="009520C7" w:rsidP="009520C7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E11DD">
        <w:rPr>
          <w:rFonts w:ascii="Times New Roman" w:hAnsi="Times New Roman" w:cs="Times New Roman"/>
          <w:sz w:val="24"/>
          <w:szCs w:val="24"/>
        </w:rPr>
        <w:t xml:space="preserve">                                         ПФ = </w:t>
      </w:r>
      <w:r w:rsidR="008E6A60">
        <w:rPr>
          <w:rFonts w:ascii="Times New Roman" w:hAnsi="Times New Roman" w:cs="Times New Roman"/>
          <w:b/>
          <w:sz w:val="24"/>
          <w:szCs w:val="24"/>
        </w:rPr>
        <w:t>1</w:t>
      </w:r>
      <w:r w:rsidRPr="000E11DD">
        <w:rPr>
          <w:rFonts w:ascii="Times New Roman" w:hAnsi="Times New Roman" w:cs="Times New Roman"/>
          <w:b/>
          <w:sz w:val="24"/>
          <w:szCs w:val="24"/>
        </w:rPr>
        <w:t>,</w:t>
      </w:r>
      <w:r w:rsidR="008E6A60">
        <w:rPr>
          <w:rFonts w:ascii="Times New Roman" w:hAnsi="Times New Roman" w:cs="Times New Roman"/>
          <w:b/>
          <w:sz w:val="24"/>
          <w:szCs w:val="24"/>
        </w:rPr>
        <w:t>0</w:t>
      </w:r>
      <w:r w:rsidRPr="000E11DD">
        <w:rPr>
          <w:rFonts w:ascii="Times New Roman" w:hAnsi="Times New Roman" w:cs="Times New Roman"/>
          <w:sz w:val="24"/>
          <w:szCs w:val="24"/>
        </w:rPr>
        <w:t xml:space="preserve"> –</w:t>
      </w:r>
      <w:r w:rsidR="00785EDC" w:rsidRPr="000E11DD">
        <w:rPr>
          <w:rFonts w:ascii="Times New Roman" w:hAnsi="Times New Roman" w:cs="Times New Roman"/>
          <w:b/>
          <w:sz w:val="24"/>
          <w:szCs w:val="24"/>
        </w:rPr>
        <w:t>полное финансирование</w:t>
      </w:r>
      <w:r w:rsidRPr="000E11DD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9520C7" w:rsidRPr="000E11DD" w:rsidRDefault="009520C7" w:rsidP="009520C7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E11DD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:rsidR="00F5630F" w:rsidRPr="00EE6D81" w:rsidRDefault="009520C7" w:rsidP="00054F9A">
      <w:pPr>
        <w:ind w:firstLine="1843"/>
        <w:rPr>
          <w:b/>
        </w:rPr>
      </w:pPr>
      <w:r w:rsidRPr="000E11DD">
        <w:t xml:space="preserve"> </w:t>
      </w:r>
      <w:r w:rsidRPr="000E11DD">
        <w:rPr>
          <w:b/>
        </w:rPr>
        <w:t>Общая оценка эффекти</w:t>
      </w:r>
      <w:r w:rsidR="00CB3424" w:rsidRPr="000E11DD">
        <w:rPr>
          <w:b/>
        </w:rPr>
        <w:t>вности реализации подпрограммы</w:t>
      </w:r>
      <w:r w:rsidR="00EE6D81">
        <w:rPr>
          <w:b/>
        </w:rPr>
        <w:t xml:space="preserve"> </w:t>
      </w:r>
      <w:r w:rsidR="00CB3424" w:rsidRPr="00EE6D81">
        <w:rPr>
          <w:b/>
        </w:rPr>
        <w:t xml:space="preserve">- </w:t>
      </w:r>
      <w:r w:rsidR="00EE6D81" w:rsidRPr="00EE6D81">
        <w:rPr>
          <w:b/>
        </w:rPr>
        <w:t>3</w:t>
      </w:r>
      <w:r w:rsidRPr="00EE6D81">
        <w:rPr>
          <w:b/>
        </w:rPr>
        <w:t xml:space="preserve"> </w:t>
      </w:r>
      <w:r w:rsidR="00EE6D81" w:rsidRPr="00EE6D81">
        <w:rPr>
          <w:b/>
        </w:rPr>
        <w:t>средний</w:t>
      </w:r>
      <w:r w:rsidR="00CB3424" w:rsidRPr="00EE6D81">
        <w:rPr>
          <w:b/>
        </w:rPr>
        <w:t xml:space="preserve"> </w:t>
      </w:r>
      <w:r w:rsidRPr="00EE6D81">
        <w:rPr>
          <w:b/>
        </w:rPr>
        <w:t xml:space="preserve">уровень эффективности </w:t>
      </w:r>
      <w:r w:rsidR="002A5A1A" w:rsidRPr="00EE6D81">
        <w:rPr>
          <w:b/>
        </w:rPr>
        <w:t>(</w:t>
      </w:r>
      <w:r w:rsidR="00D60851" w:rsidRPr="00EE6D81">
        <w:t>неверное планирование,</w:t>
      </w:r>
      <w:r w:rsidR="00D60851" w:rsidRPr="00EE6D81">
        <w:rPr>
          <w:b/>
        </w:rPr>
        <w:t xml:space="preserve"> </w:t>
      </w:r>
      <w:r w:rsidR="002A5A1A" w:rsidRPr="00EE6D81">
        <w:t>необходим контроль выполнения показателей (индикаторов)).</w:t>
      </w:r>
    </w:p>
    <w:p w:rsidR="008A0C85" w:rsidRPr="000E11DD" w:rsidRDefault="008A0C85" w:rsidP="00A855A2">
      <w:pPr>
        <w:rPr>
          <w:sz w:val="28"/>
          <w:szCs w:val="28"/>
        </w:rPr>
        <w:sectPr w:rsidR="008A0C85" w:rsidRPr="000E11DD" w:rsidSect="00864984">
          <w:pgSz w:w="16838" w:h="11906" w:orient="landscape"/>
          <w:pgMar w:top="851" w:right="395" w:bottom="1418" w:left="1418" w:header="709" w:footer="709" w:gutter="0"/>
          <w:cols w:space="708"/>
          <w:docGrid w:linePitch="360"/>
        </w:sectPr>
      </w:pPr>
    </w:p>
    <w:p w:rsidR="00E87B3C" w:rsidRPr="000E11DD" w:rsidRDefault="006310A1" w:rsidP="00D71AE1">
      <w:pPr>
        <w:jc w:val="center"/>
        <w:rPr>
          <w:b/>
          <w:sz w:val="28"/>
          <w:szCs w:val="28"/>
        </w:rPr>
      </w:pPr>
      <w:r w:rsidRPr="000E11DD">
        <w:rPr>
          <w:b/>
          <w:sz w:val="28"/>
          <w:szCs w:val="28"/>
        </w:rPr>
        <w:lastRenderedPageBreak/>
        <w:t xml:space="preserve">2. </w:t>
      </w:r>
      <w:r w:rsidR="00E87B3C" w:rsidRPr="000E11DD">
        <w:rPr>
          <w:b/>
          <w:sz w:val="28"/>
          <w:szCs w:val="28"/>
        </w:rPr>
        <w:t xml:space="preserve">Отчет о реализации </w:t>
      </w:r>
      <w:r w:rsidR="00F66769" w:rsidRPr="000E11DD">
        <w:rPr>
          <w:b/>
          <w:sz w:val="28"/>
          <w:szCs w:val="28"/>
        </w:rPr>
        <w:t>муниципальной</w:t>
      </w:r>
      <w:r w:rsidR="00E87B3C" w:rsidRPr="000E11DD">
        <w:rPr>
          <w:b/>
          <w:sz w:val="28"/>
          <w:szCs w:val="28"/>
        </w:rPr>
        <w:t xml:space="preserve"> программы</w:t>
      </w:r>
    </w:p>
    <w:p w:rsidR="00D14EEB" w:rsidRPr="000E11DD" w:rsidRDefault="00E87B3C" w:rsidP="00E87B3C">
      <w:pPr>
        <w:ind w:left="360"/>
        <w:jc w:val="center"/>
        <w:rPr>
          <w:b/>
          <w:sz w:val="28"/>
          <w:szCs w:val="28"/>
        </w:rPr>
      </w:pPr>
      <w:r w:rsidRPr="000E11DD">
        <w:rPr>
          <w:b/>
          <w:sz w:val="28"/>
          <w:szCs w:val="28"/>
          <w:u w:val="single"/>
        </w:rPr>
        <w:t>«</w:t>
      </w:r>
      <w:r w:rsidR="00F66769" w:rsidRPr="000E11DD">
        <w:rPr>
          <w:b/>
          <w:sz w:val="28"/>
          <w:szCs w:val="28"/>
          <w:u w:val="single"/>
        </w:rPr>
        <w:t xml:space="preserve">Развитие конкурентоспособной </w:t>
      </w:r>
      <w:r w:rsidR="0068607F" w:rsidRPr="000E11DD">
        <w:rPr>
          <w:b/>
          <w:sz w:val="28"/>
          <w:szCs w:val="28"/>
          <w:u w:val="single"/>
        </w:rPr>
        <w:t>э</w:t>
      </w:r>
      <w:r w:rsidR="00F66769" w:rsidRPr="000E11DD">
        <w:rPr>
          <w:b/>
          <w:sz w:val="28"/>
          <w:szCs w:val="28"/>
          <w:u w:val="single"/>
        </w:rPr>
        <w:t>кономики</w:t>
      </w:r>
      <w:r w:rsidRPr="000E11DD">
        <w:rPr>
          <w:b/>
          <w:sz w:val="28"/>
          <w:szCs w:val="28"/>
          <w:u w:val="single"/>
        </w:rPr>
        <w:t xml:space="preserve">» </w:t>
      </w:r>
    </w:p>
    <w:p w:rsidR="00E87B3C" w:rsidRPr="000E11DD" w:rsidRDefault="00E87B3C" w:rsidP="00E87B3C">
      <w:pPr>
        <w:ind w:left="360"/>
        <w:jc w:val="center"/>
        <w:rPr>
          <w:b/>
          <w:sz w:val="28"/>
          <w:szCs w:val="28"/>
        </w:rPr>
      </w:pPr>
      <w:r w:rsidRPr="000E11DD">
        <w:rPr>
          <w:b/>
          <w:sz w:val="28"/>
          <w:szCs w:val="28"/>
        </w:rPr>
        <w:t>на 201</w:t>
      </w:r>
      <w:r w:rsidR="00F66769" w:rsidRPr="000E11DD">
        <w:rPr>
          <w:b/>
          <w:sz w:val="28"/>
          <w:szCs w:val="28"/>
        </w:rPr>
        <w:t>4</w:t>
      </w:r>
      <w:r w:rsidRPr="000E11DD">
        <w:rPr>
          <w:b/>
          <w:sz w:val="28"/>
          <w:szCs w:val="28"/>
        </w:rPr>
        <w:t>-20</w:t>
      </w:r>
      <w:r w:rsidR="00772157" w:rsidRPr="000E11DD">
        <w:rPr>
          <w:b/>
          <w:sz w:val="28"/>
          <w:szCs w:val="28"/>
        </w:rPr>
        <w:t>20</w:t>
      </w:r>
      <w:r w:rsidRPr="000E11DD">
        <w:rPr>
          <w:b/>
          <w:sz w:val="28"/>
          <w:szCs w:val="28"/>
        </w:rPr>
        <w:t xml:space="preserve"> годы</w:t>
      </w:r>
    </w:p>
    <w:p w:rsidR="006F01E0" w:rsidRPr="000E11DD" w:rsidRDefault="006F01E0" w:rsidP="006F01E0">
      <w:pPr>
        <w:autoSpaceDE w:val="0"/>
        <w:autoSpaceDN w:val="0"/>
        <w:adjustRightInd w:val="0"/>
        <w:ind w:firstLine="720"/>
        <w:jc w:val="both"/>
        <w:rPr>
          <w:i/>
        </w:rPr>
      </w:pPr>
    </w:p>
    <w:p w:rsidR="006F01E0" w:rsidRPr="000E11DD" w:rsidRDefault="006F01E0" w:rsidP="00F66769">
      <w:pPr>
        <w:pStyle w:val="a6"/>
        <w:widowControl w:val="0"/>
        <w:tabs>
          <w:tab w:val="left" w:pos="709"/>
        </w:tabs>
        <w:suppressAutoHyphens/>
        <w:spacing w:line="240" w:lineRule="auto"/>
        <w:ind w:firstLine="709"/>
        <w:rPr>
          <w:sz w:val="24"/>
          <w:szCs w:val="24"/>
        </w:rPr>
      </w:pPr>
      <w:r w:rsidRPr="000E11DD">
        <w:rPr>
          <w:i/>
          <w:sz w:val="24"/>
          <w:szCs w:val="24"/>
        </w:rPr>
        <w:t>Цель Программы -</w:t>
      </w:r>
      <w:r w:rsidRPr="000E11DD">
        <w:rPr>
          <w:sz w:val="24"/>
          <w:szCs w:val="24"/>
        </w:rPr>
        <w:t xml:space="preserve"> создание </w:t>
      </w:r>
      <w:r w:rsidR="00F66769" w:rsidRPr="000E11DD">
        <w:rPr>
          <w:sz w:val="24"/>
          <w:szCs w:val="24"/>
        </w:rPr>
        <w:t>потенциала для дальнейшего развития конкуре</w:t>
      </w:r>
      <w:r w:rsidR="0068607F" w:rsidRPr="000E11DD">
        <w:rPr>
          <w:sz w:val="24"/>
          <w:szCs w:val="24"/>
        </w:rPr>
        <w:t xml:space="preserve">нтоспособной </w:t>
      </w:r>
      <w:proofErr w:type="gramStart"/>
      <w:r w:rsidR="0068607F" w:rsidRPr="000E11DD">
        <w:rPr>
          <w:sz w:val="24"/>
          <w:szCs w:val="24"/>
        </w:rPr>
        <w:t>экономики</w:t>
      </w:r>
      <w:proofErr w:type="gramEnd"/>
      <w:r w:rsidR="0068607F" w:rsidRPr="000E11DD">
        <w:rPr>
          <w:sz w:val="24"/>
          <w:szCs w:val="24"/>
        </w:rPr>
        <w:t xml:space="preserve"> ЗАТО г.</w:t>
      </w:r>
      <w:r w:rsidR="00F66769" w:rsidRPr="000E11DD">
        <w:rPr>
          <w:sz w:val="24"/>
          <w:szCs w:val="24"/>
        </w:rPr>
        <w:t>Североморск</w:t>
      </w:r>
      <w:r w:rsidR="00ED7044" w:rsidRPr="000E11DD">
        <w:rPr>
          <w:sz w:val="24"/>
          <w:szCs w:val="24"/>
        </w:rPr>
        <w:t>.</w:t>
      </w:r>
    </w:p>
    <w:p w:rsidR="008726A3" w:rsidRPr="000E11DD" w:rsidRDefault="00ED7044" w:rsidP="00F66769">
      <w:pPr>
        <w:pStyle w:val="a6"/>
        <w:widowControl w:val="0"/>
        <w:tabs>
          <w:tab w:val="left" w:pos="709"/>
        </w:tabs>
        <w:suppressAutoHyphens/>
        <w:spacing w:line="240" w:lineRule="auto"/>
        <w:ind w:firstLine="709"/>
        <w:rPr>
          <w:b/>
          <w:sz w:val="24"/>
          <w:szCs w:val="24"/>
        </w:rPr>
      </w:pPr>
      <w:r w:rsidRPr="000E11DD">
        <w:rPr>
          <w:b/>
          <w:sz w:val="24"/>
          <w:szCs w:val="24"/>
        </w:rPr>
        <w:t xml:space="preserve">Заказчиком-координатором программы является </w:t>
      </w:r>
      <w:proofErr w:type="gramStart"/>
      <w:r w:rsidRPr="000E11DD">
        <w:rPr>
          <w:b/>
          <w:sz w:val="24"/>
          <w:szCs w:val="24"/>
        </w:rPr>
        <w:t>Администрация</w:t>
      </w:r>
      <w:proofErr w:type="gramEnd"/>
      <w:r w:rsidRPr="000E11DD">
        <w:rPr>
          <w:b/>
          <w:sz w:val="24"/>
          <w:szCs w:val="24"/>
        </w:rPr>
        <w:t xml:space="preserve"> ЗАТО г.Североморск в лице Отдела экономического развития</w:t>
      </w:r>
      <w:r w:rsidR="008726A3" w:rsidRPr="000E11DD">
        <w:rPr>
          <w:b/>
          <w:sz w:val="24"/>
          <w:szCs w:val="24"/>
        </w:rPr>
        <w:t>.</w:t>
      </w:r>
      <w:r w:rsidRPr="000E11DD">
        <w:rPr>
          <w:b/>
          <w:sz w:val="24"/>
          <w:szCs w:val="24"/>
        </w:rPr>
        <w:t xml:space="preserve"> </w:t>
      </w:r>
    </w:p>
    <w:p w:rsidR="00ED7044" w:rsidRPr="000E11DD" w:rsidRDefault="00ED7044" w:rsidP="00F66769">
      <w:pPr>
        <w:pStyle w:val="a6"/>
        <w:widowControl w:val="0"/>
        <w:tabs>
          <w:tab w:val="left" w:pos="709"/>
        </w:tabs>
        <w:suppressAutoHyphens/>
        <w:spacing w:line="240" w:lineRule="auto"/>
        <w:ind w:firstLine="709"/>
        <w:rPr>
          <w:b/>
          <w:sz w:val="24"/>
          <w:szCs w:val="24"/>
        </w:rPr>
      </w:pPr>
      <w:r w:rsidRPr="000E11DD">
        <w:rPr>
          <w:b/>
          <w:sz w:val="24"/>
          <w:szCs w:val="24"/>
        </w:rPr>
        <w:t xml:space="preserve">Заказчики - </w:t>
      </w:r>
      <w:proofErr w:type="gramStart"/>
      <w:r w:rsidRPr="000E11DD">
        <w:rPr>
          <w:b/>
          <w:sz w:val="24"/>
          <w:szCs w:val="24"/>
        </w:rPr>
        <w:t>Администрация</w:t>
      </w:r>
      <w:proofErr w:type="gramEnd"/>
      <w:r w:rsidRPr="000E11DD">
        <w:rPr>
          <w:b/>
          <w:sz w:val="24"/>
          <w:szCs w:val="24"/>
        </w:rPr>
        <w:t xml:space="preserve"> ЗАТО г.Североморск в лице отдела по делам молодежи, физической культуры и спорта и отдела экономического развития, а также </w:t>
      </w:r>
      <w:r w:rsidR="008726A3" w:rsidRPr="000E11DD">
        <w:rPr>
          <w:b/>
          <w:sz w:val="24"/>
          <w:szCs w:val="24"/>
        </w:rPr>
        <w:t xml:space="preserve">Комитет по управлению муниципальным имуществом и </w:t>
      </w:r>
      <w:r w:rsidRPr="000E11DD">
        <w:rPr>
          <w:b/>
          <w:sz w:val="24"/>
          <w:szCs w:val="24"/>
        </w:rPr>
        <w:t>Управление культуры и международных связей и Управления образования.</w:t>
      </w:r>
    </w:p>
    <w:p w:rsidR="006F01E0" w:rsidRPr="000E11DD" w:rsidRDefault="006F01E0" w:rsidP="006F01E0">
      <w:pPr>
        <w:autoSpaceDE w:val="0"/>
        <w:autoSpaceDN w:val="0"/>
        <w:adjustRightInd w:val="0"/>
        <w:ind w:firstLine="720"/>
        <w:jc w:val="both"/>
        <w:rPr>
          <w:b/>
          <w:i/>
        </w:rPr>
      </w:pPr>
      <w:r w:rsidRPr="000E11DD">
        <w:rPr>
          <w:b/>
          <w:i/>
        </w:rPr>
        <w:t>Задачи Программы:</w:t>
      </w:r>
    </w:p>
    <w:p w:rsidR="00F66769" w:rsidRPr="000E11DD" w:rsidRDefault="00F66769" w:rsidP="0068607F">
      <w:pPr>
        <w:pStyle w:val="ae"/>
        <w:tabs>
          <w:tab w:val="clear" w:pos="4677"/>
          <w:tab w:val="clear" w:pos="9355"/>
          <w:tab w:val="left" w:pos="459"/>
        </w:tabs>
        <w:jc w:val="both"/>
      </w:pPr>
      <w:r w:rsidRPr="000E11DD">
        <w:t>1. Оказание информационно-консультационной поддержки субъектам малого и среднего предпринимательства по различным аспектам ведения предпринимательской деятельности;</w:t>
      </w:r>
    </w:p>
    <w:p w:rsidR="00F66769" w:rsidRPr="000E11DD" w:rsidRDefault="00F66769" w:rsidP="0068607F">
      <w:pPr>
        <w:pStyle w:val="31"/>
        <w:tabs>
          <w:tab w:val="left" w:pos="-58"/>
          <w:tab w:val="left" w:pos="709"/>
        </w:tabs>
        <w:spacing w:after="0"/>
        <w:ind w:left="0"/>
        <w:jc w:val="both"/>
        <w:rPr>
          <w:sz w:val="24"/>
          <w:szCs w:val="24"/>
        </w:rPr>
      </w:pPr>
      <w:r w:rsidRPr="000E11DD">
        <w:rPr>
          <w:sz w:val="24"/>
          <w:szCs w:val="24"/>
        </w:rPr>
        <w:t>2. Повышение квалификационного уровня субъектов малого и среднего предпринимательства;</w:t>
      </w:r>
    </w:p>
    <w:p w:rsidR="00F66769" w:rsidRPr="000E11DD" w:rsidRDefault="00F66769" w:rsidP="0068607F">
      <w:pPr>
        <w:pStyle w:val="31"/>
        <w:tabs>
          <w:tab w:val="left" w:pos="-58"/>
          <w:tab w:val="left" w:pos="709"/>
        </w:tabs>
        <w:spacing w:after="0"/>
        <w:ind w:left="0"/>
        <w:jc w:val="both"/>
        <w:rPr>
          <w:sz w:val="24"/>
          <w:szCs w:val="24"/>
        </w:rPr>
      </w:pPr>
      <w:r w:rsidRPr="000E11DD">
        <w:rPr>
          <w:sz w:val="24"/>
          <w:szCs w:val="24"/>
        </w:rPr>
        <w:t xml:space="preserve">3. </w:t>
      </w:r>
      <w:r w:rsidRPr="000E11DD">
        <w:rPr>
          <w:bCs/>
          <w:sz w:val="24"/>
          <w:szCs w:val="24"/>
        </w:rPr>
        <w:t>Повышение общественного статуса и популяризация товаров, работ и услуг местных предпринимателей,</w:t>
      </w:r>
      <w:r w:rsidRPr="000E11DD">
        <w:rPr>
          <w:sz w:val="24"/>
          <w:szCs w:val="24"/>
        </w:rPr>
        <w:t xml:space="preserve"> поддержка новых направлений предпринимательской деятельности, обеспечивающих положительное влияние на социально-экономическое развитие муниципального образования;</w:t>
      </w:r>
    </w:p>
    <w:p w:rsidR="00F66769" w:rsidRPr="000E11DD" w:rsidRDefault="00F66769" w:rsidP="0068607F">
      <w:pPr>
        <w:pStyle w:val="31"/>
        <w:tabs>
          <w:tab w:val="left" w:pos="-58"/>
          <w:tab w:val="left" w:pos="709"/>
        </w:tabs>
        <w:spacing w:after="0"/>
        <w:ind w:left="0"/>
        <w:jc w:val="both"/>
        <w:rPr>
          <w:sz w:val="24"/>
          <w:szCs w:val="24"/>
        </w:rPr>
      </w:pPr>
      <w:r w:rsidRPr="000E11DD">
        <w:rPr>
          <w:sz w:val="24"/>
          <w:szCs w:val="24"/>
        </w:rPr>
        <w:t xml:space="preserve">4. Содействие развитию деловой активности в молодежной среде и </w:t>
      </w:r>
      <w:proofErr w:type="spellStart"/>
      <w:r w:rsidRPr="000E11DD">
        <w:rPr>
          <w:sz w:val="24"/>
          <w:szCs w:val="24"/>
        </w:rPr>
        <w:t>самозанятости</w:t>
      </w:r>
      <w:proofErr w:type="spellEnd"/>
      <w:r w:rsidRPr="000E11DD">
        <w:rPr>
          <w:sz w:val="24"/>
          <w:szCs w:val="24"/>
        </w:rPr>
        <w:t xml:space="preserve"> населения;</w:t>
      </w:r>
    </w:p>
    <w:p w:rsidR="00F66769" w:rsidRPr="000E11DD" w:rsidRDefault="00F66769" w:rsidP="0068607F">
      <w:pPr>
        <w:pStyle w:val="31"/>
        <w:tabs>
          <w:tab w:val="left" w:pos="709"/>
        </w:tabs>
        <w:spacing w:after="0"/>
        <w:ind w:left="0"/>
        <w:jc w:val="both"/>
        <w:rPr>
          <w:sz w:val="24"/>
          <w:szCs w:val="24"/>
        </w:rPr>
      </w:pPr>
      <w:r w:rsidRPr="000E11DD">
        <w:rPr>
          <w:sz w:val="24"/>
          <w:szCs w:val="24"/>
        </w:rPr>
        <w:t xml:space="preserve">5. </w:t>
      </w:r>
      <w:r w:rsidRPr="000E11DD">
        <w:rPr>
          <w:bCs/>
          <w:sz w:val="24"/>
          <w:szCs w:val="24"/>
        </w:rPr>
        <w:t xml:space="preserve">Финансовая и имущественная поддержка субъектов </w:t>
      </w:r>
      <w:r w:rsidRPr="000E11DD">
        <w:rPr>
          <w:sz w:val="24"/>
          <w:szCs w:val="24"/>
        </w:rPr>
        <w:t>малого и среднего предпринимательства</w:t>
      </w:r>
      <w:r w:rsidRPr="000E11DD">
        <w:rPr>
          <w:bCs/>
          <w:sz w:val="24"/>
          <w:szCs w:val="24"/>
        </w:rPr>
        <w:t>;</w:t>
      </w:r>
    </w:p>
    <w:p w:rsidR="00F66769" w:rsidRPr="000E11DD" w:rsidRDefault="00F66769" w:rsidP="0068607F">
      <w:pPr>
        <w:pStyle w:val="31"/>
        <w:tabs>
          <w:tab w:val="left" w:pos="709"/>
        </w:tabs>
        <w:spacing w:after="0"/>
        <w:ind w:left="0"/>
        <w:jc w:val="both"/>
        <w:rPr>
          <w:sz w:val="24"/>
          <w:szCs w:val="24"/>
        </w:rPr>
      </w:pPr>
      <w:r w:rsidRPr="000E11DD">
        <w:rPr>
          <w:sz w:val="24"/>
          <w:szCs w:val="24"/>
        </w:rPr>
        <w:t>6. Привлечение предпринимателей к формированию муниципальной политики в области развития малого и среднего предпринимательства, создание условий для конструктивного взаимодействия органов местного самоуправления и предпринимательских структур;</w:t>
      </w:r>
    </w:p>
    <w:p w:rsidR="00F66769" w:rsidRPr="000E11DD" w:rsidRDefault="00F66769" w:rsidP="0068607F">
      <w:pPr>
        <w:pStyle w:val="a8"/>
        <w:spacing w:after="0"/>
        <w:jc w:val="both"/>
      </w:pPr>
      <w:r w:rsidRPr="000E11DD">
        <w:t>7. Повышение ценовой доступности товаров и услуг;</w:t>
      </w:r>
    </w:p>
    <w:p w:rsidR="00F66769" w:rsidRPr="000E11DD" w:rsidRDefault="00F66769" w:rsidP="0068607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E11DD">
        <w:rPr>
          <w:rFonts w:ascii="Times New Roman" w:hAnsi="Times New Roman" w:cs="Times New Roman"/>
          <w:sz w:val="24"/>
          <w:szCs w:val="24"/>
        </w:rPr>
        <w:t>8. Развитие отраслей инфраструктуры, повышение качества и конкурентоспособности производимых и реализуемых товаров и услуг;</w:t>
      </w:r>
    </w:p>
    <w:p w:rsidR="00F66769" w:rsidRPr="000E11DD" w:rsidRDefault="00F66769" w:rsidP="0068607F">
      <w:pPr>
        <w:autoSpaceDE w:val="0"/>
        <w:autoSpaceDN w:val="0"/>
        <w:adjustRightInd w:val="0"/>
        <w:jc w:val="both"/>
      </w:pPr>
      <w:r w:rsidRPr="000E11DD">
        <w:t>9. Совершенствование правового регулирования в сфере потребительского рынка</w:t>
      </w:r>
      <w:r w:rsidR="006B22D6" w:rsidRPr="000E11DD">
        <w:t>;</w:t>
      </w:r>
    </w:p>
    <w:p w:rsidR="006B22D6" w:rsidRPr="000E11DD" w:rsidRDefault="006B22D6" w:rsidP="006B22D6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 w:rsidRPr="000E11DD">
        <w:rPr>
          <w:rFonts w:ascii="Times New Roman" w:hAnsi="Times New Roman" w:cs="Times New Roman"/>
          <w:sz w:val="24"/>
          <w:szCs w:val="24"/>
        </w:rPr>
        <w:t>10. Осуществление финансовой поддержки социально ориентированным некоммерческим организациям;</w:t>
      </w:r>
    </w:p>
    <w:p w:rsidR="006B22D6" w:rsidRPr="000E11DD" w:rsidRDefault="006B22D6" w:rsidP="006B22D6">
      <w:pPr>
        <w:autoSpaceDE w:val="0"/>
        <w:autoSpaceDN w:val="0"/>
        <w:adjustRightInd w:val="0"/>
        <w:jc w:val="both"/>
      </w:pPr>
      <w:r w:rsidRPr="000E11DD">
        <w:t>11. Осуществление информационно-методической поддержки социально ориентированным некоммерческим организациям.</w:t>
      </w:r>
    </w:p>
    <w:p w:rsidR="006F01E0" w:rsidRPr="000E11DD" w:rsidRDefault="006F01E0" w:rsidP="0068607F">
      <w:pPr>
        <w:autoSpaceDE w:val="0"/>
        <w:autoSpaceDN w:val="0"/>
        <w:adjustRightInd w:val="0"/>
        <w:ind w:firstLine="720"/>
        <w:jc w:val="both"/>
        <w:rPr>
          <w:b/>
          <w:i/>
        </w:rPr>
      </w:pPr>
      <w:r w:rsidRPr="000E11DD">
        <w:rPr>
          <w:b/>
          <w:i/>
        </w:rPr>
        <w:t>Результатами исполнения программы должны стать:</w:t>
      </w:r>
    </w:p>
    <w:p w:rsidR="004F36DB" w:rsidRPr="000E11DD" w:rsidRDefault="004F36DB" w:rsidP="0068607F">
      <w:pPr>
        <w:tabs>
          <w:tab w:val="left" w:pos="709"/>
        </w:tabs>
        <w:spacing w:line="228" w:lineRule="auto"/>
        <w:jc w:val="both"/>
        <w:rPr>
          <w:i/>
        </w:rPr>
      </w:pPr>
      <w:r w:rsidRPr="000E11DD">
        <w:t>-</w:t>
      </w:r>
      <w:r w:rsidRPr="000E11DD">
        <w:rPr>
          <w:i/>
        </w:rPr>
        <w:t xml:space="preserve"> Появление новых субъектов МСП и повышение профессионального уровня существующих субъектов предпринимательской среды;</w:t>
      </w:r>
    </w:p>
    <w:p w:rsidR="004F36DB" w:rsidRPr="000E11DD" w:rsidRDefault="0068607F" w:rsidP="0068607F">
      <w:pPr>
        <w:tabs>
          <w:tab w:val="left" w:pos="709"/>
        </w:tabs>
        <w:spacing w:line="228" w:lineRule="auto"/>
        <w:jc w:val="both"/>
        <w:rPr>
          <w:i/>
        </w:rPr>
      </w:pPr>
      <w:r w:rsidRPr="000E11DD">
        <w:rPr>
          <w:i/>
        </w:rPr>
        <w:t>-</w:t>
      </w:r>
      <w:r w:rsidR="004F36DB" w:rsidRPr="000E11DD">
        <w:rPr>
          <w:i/>
        </w:rPr>
        <w:t xml:space="preserve"> Создание благоприятного инвестиционного климата;</w:t>
      </w:r>
    </w:p>
    <w:p w:rsidR="004F36DB" w:rsidRPr="000E11DD" w:rsidRDefault="0068607F" w:rsidP="0068607F">
      <w:pPr>
        <w:tabs>
          <w:tab w:val="left" w:pos="709"/>
        </w:tabs>
        <w:spacing w:line="228" w:lineRule="auto"/>
        <w:jc w:val="both"/>
        <w:rPr>
          <w:i/>
        </w:rPr>
      </w:pPr>
      <w:r w:rsidRPr="000E11DD">
        <w:rPr>
          <w:i/>
        </w:rPr>
        <w:t>-</w:t>
      </w:r>
      <w:r w:rsidR="004F36DB" w:rsidRPr="000E11DD">
        <w:rPr>
          <w:i/>
        </w:rPr>
        <w:t xml:space="preserve"> Увеличение объёма продукции, производимой субъектами малого предпринимательства, обеспечение ежегодного роста оборота в сферах розничной торговли, общественного питания, платных услуг;</w:t>
      </w:r>
    </w:p>
    <w:p w:rsidR="004F36DB" w:rsidRPr="000E11DD" w:rsidRDefault="004F36DB" w:rsidP="0068607F">
      <w:pPr>
        <w:tabs>
          <w:tab w:val="left" w:pos="709"/>
        </w:tabs>
        <w:spacing w:line="228" w:lineRule="auto"/>
        <w:jc w:val="both"/>
        <w:rPr>
          <w:i/>
        </w:rPr>
      </w:pPr>
      <w:r w:rsidRPr="000E11DD">
        <w:rPr>
          <w:i/>
        </w:rPr>
        <w:t xml:space="preserve">- Улучшение </w:t>
      </w:r>
      <w:proofErr w:type="spellStart"/>
      <w:r w:rsidRPr="000E11DD">
        <w:rPr>
          <w:i/>
        </w:rPr>
        <w:t>самозанятости</w:t>
      </w:r>
      <w:proofErr w:type="spellEnd"/>
      <w:r w:rsidRPr="000E11DD">
        <w:rPr>
          <w:i/>
        </w:rPr>
        <w:t xml:space="preserve"> населения;</w:t>
      </w:r>
    </w:p>
    <w:p w:rsidR="004F36DB" w:rsidRPr="000E11DD" w:rsidRDefault="004F36DB" w:rsidP="0068607F">
      <w:pPr>
        <w:tabs>
          <w:tab w:val="left" w:pos="709"/>
        </w:tabs>
        <w:spacing w:line="228" w:lineRule="auto"/>
        <w:jc w:val="both"/>
        <w:rPr>
          <w:i/>
        </w:rPr>
      </w:pPr>
      <w:r w:rsidRPr="000E11DD">
        <w:rPr>
          <w:i/>
        </w:rPr>
        <w:t>- Укрепление партнерских взаимоотношений между предпринимателями, органами местного самоуправления</w:t>
      </w:r>
    </w:p>
    <w:p w:rsidR="004F36DB" w:rsidRPr="000E11DD" w:rsidRDefault="004F36DB" w:rsidP="0068607F">
      <w:pPr>
        <w:tabs>
          <w:tab w:val="left" w:pos="709"/>
        </w:tabs>
        <w:spacing w:line="228" w:lineRule="auto"/>
        <w:jc w:val="both"/>
        <w:rPr>
          <w:i/>
        </w:rPr>
      </w:pPr>
      <w:r w:rsidRPr="000E11DD">
        <w:rPr>
          <w:i/>
        </w:rPr>
        <w:t>и организациями, составляющими инфраструктуру поддержки малого и среднего предпринимательства;</w:t>
      </w:r>
    </w:p>
    <w:p w:rsidR="004F36DB" w:rsidRPr="000E11DD" w:rsidRDefault="004F36DB" w:rsidP="0068607F">
      <w:pPr>
        <w:pStyle w:val="ConsPlusNonformat"/>
        <w:spacing w:line="228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11DD">
        <w:rPr>
          <w:rFonts w:ascii="Times New Roman" w:hAnsi="Times New Roman" w:cs="Times New Roman"/>
          <w:i/>
          <w:sz w:val="24"/>
          <w:szCs w:val="24"/>
        </w:rPr>
        <w:t>- Увеличение количества предприятий потребительского рынка, участвующих в программах для социально-незащищенных слоев населения;</w:t>
      </w:r>
    </w:p>
    <w:p w:rsidR="004F36DB" w:rsidRPr="000E11DD" w:rsidRDefault="004F36DB" w:rsidP="0068607F">
      <w:pPr>
        <w:pStyle w:val="ConsPlusNonformat"/>
        <w:spacing w:line="228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11DD">
        <w:rPr>
          <w:rFonts w:ascii="Times New Roman" w:hAnsi="Times New Roman" w:cs="Times New Roman"/>
          <w:i/>
          <w:sz w:val="24"/>
          <w:szCs w:val="24"/>
        </w:rPr>
        <w:t xml:space="preserve">- Увеличение количества удовлетворяющих современным требованиям предприятий торговли, общественного питания </w:t>
      </w:r>
    </w:p>
    <w:p w:rsidR="004F36DB" w:rsidRPr="000E11DD" w:rsidRDefault="004F36DB" w:rsidP="0068607F">
      <w:pPr>
        <w:pStyle w:val="ConsPlusNonformat"/>
        <w:spacing w:line="228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11DD">
        <w:rPr>
          <w:rFonts w:ascii="Times New Roman" w:hAnsi="Times New Roman" w:cs="Times New Roman"/>
          <w:i/>
          <w:sz w:val="24"/>
          <w:szCs w:val="24"/>
        </w:rPr>
        <w:t>и услуг;</w:t>
      </w:r>
    </w:p>
    <w:p w:rsidR="00F66769" w:rsidRPr="000E11DD" w:rsidRDefault="004F36DB" w:rsidP="0068607F">
      <w:pPr>
        <w:pStyle w:val="14"/>
        <w:spacing w:line="228" w:lineRule="auto"/>
        <w:ind w:left="0"/>
        <w:jc w:val="both"/>
        <w:rPr>
          <w:i/>
        </w:rPr>
      </w:pPr>
      <w:r w:rsidRPr="000E11DD">
        <w:rPr>
          <w:i/>
        </w:rPr>
        <w:t>- Повышение качества производимых и реализуемых товаров и услуг общественного питания и розничной торговли</w:t>
      </w:r>
      <w:r w:rsidR="00A05695" w:rsidRPr="000E11DD">
        <w:rPr>
          <w:i/>
        </w:rPr>
        <w:t>;</w:t>
      </w:r>
    </w:p>
    <w:p w:rsidR="00A05695" w:rsidRPr="000E11DD" w:rsidRDefault="00A05695" w:rsidP="0068607F">
      <w:pPr>
        <w:pStyle w:val="14"/>
        <w:spacing w:line="228" w:lineRule="auto"/>
        <w:ind w:left="0"/>
        <w:jc w:val="both"/>
        <w:rPr>
          <w:i/>
        </w:rPr>
      </w:pPr>
      <w:r w:rsidRPr="000E11DD">
        <w:rPr>
          <w:i/>
        </w:rPr>
        <w:lastRenderedPageBreak/>
        <w:t>-</w:t>
      </w:r>
      <w:r w:rsidR="003E4BFF" w:rsidRPr="000E11DD">
        <w:t> </w:t>
      </w:r>
      <w:r w:rsidRPr="000E11DD">
        <w:rPr>
          <w:i/>
        </w:rPr>
        <w:t>Повышение эффективности деятельности и финансовой устойчивости социально ориентированных некоммерческих организаций, увеличение объемов социальных услуг, предоставляемых социально ориентированными некоммерческими организациями.</w:t>
      </w:r>
    </w:p>
    <w:p w:rsidR="00DA53A1" w:rsidRPr="000E11DD" w:rsidRDefault="00DA53A1" w:rsidP="0068607F">
      <w:pPr>
        <w:pStyle w:val="14"/>
        <w:spacing w:line="228" w:lineRule="auto"/>
        <w:ind w:left="0" w:firstLine="709"/>
        <w:jc w:val="both"/>
        <w:rPr>
          <w:b/>
        </w:rPr>
      </w:pPr>
      <w:r w:rsidRPr="000E11DD">
        <w:rPr>
          <w:b/>
        </w:rPr>
        <w:t>Программа включ</w:t>
      </w:r>
      <w:r w:rsidR="001105DC" w:rsidRPr="000E11DD">
        <w:rPr>
          <w:b/>
        </w:rPr>
        <w:t>а</w:t>
      </w:r>
      <w:r w:rsidRPr="000E11DD">
        <w:rPr>
          <w:b/>
        </w:rPr>
        <w:t xml:space="preserve">ет в себя </w:t>
      </w:r>
      <w:r w:rsidR="00B50541" w:rsidRPr="000E11DD">
        <w:rPr>
          <w:b/>
        </w:rPr>
        <w:t>три</w:t>
      </w:r>
      <w:r w:rsidRPr="000E11DD">
        <w:rPr>
          <w:b/>
        </w:rPr>
        <w:t xml:space="preserve"> подпрограммы</w:t>
      </w:r>
      <w:r w:rsidR="0068607F" w:rsidRPr="000E11DD">
        <w:rPr>
          <w:b/>
        </w:rPr>
        <w:t>:</w:t>
      </w:r>
    </w:p>
    <w:p w:rsidR="00DA53A1" w:rsidRPr="000E11DD" w:rsidRDefault="009350F7" w:rsidP="009350F7">
      <w:pPr>
        <w:pStyle w:val="14"/>
        <w:tabs>
          <w:tab w:val="left" w:pos="284"/>
        </w:tabs>
        <w:spacing w:line="228" w:lineRule="auto"/>
        <w:ind w:left="0"/>
        <w:jc w:val="both"/>
      </w:pPr>
      <w:r w:rsidRPr="000E11DD">
        <w:t>-</w:t>
      </w:r>
      <w:r w:rsidR="003E4BFF" w:rsidRPr="000E11DD">
        <w:t> </w:t>
      </w:r>
      <w:r w:rsidR="00DA53A1" w:rsidRPr="000E11DD">
        <w:t>Подпрограмму «Развитие малого и среднего предпринимательства</w:t>
      </w:r>
      <w:r w:rsidR="0068607F" w:rsidRPr="000E11DD">
        <w:t>, стимулирование инвестиционной деятельности</w:t>
      </w:r>
      <w:r w:rsidR="00DA53A1" w:rsidRPr="000E11DD">
        <w:t xml:space="preserve"> </w:t>
      </w:r>
      <w:proofErr w:type="gramStart"/>
      <w:r w:rsidR="005172E4" w:rsidRPr="000E11DD">
        <w:t>в</w:t>
      </w:r>
      <w:proofErr w:type="gramEnd"/>
      <w:r w:rsidR="005172E4" w:rsidRPr="000E11DD">
        <w:t xml:space="preserve"> </w:t>
      </w:r>
      <w:r w:rsidR="00DA53A1" w:rsidRPr="000E11DD">
        <w:t>ЗАТО г.Североморск» на 2014-20</w:t>
      </w:r>
      <w:r w:rsidR="00772157" w:rsidRPr="000E11DD">
        <w:t>20</w:t>
      </w:r>
      <w:r w:rsidR="00DA53A1" w:rsidRPr="000E11DD">
        <w:t xml:space="preserve"> годы</w:t>
      </w:r>
      <w:r w:rsidR="0068607F" w:rsidRPr="000E11DD">
        <w:t>;</w:t>
      </w:r>
    </w:p>
    <w:p w:rsidR="00DA53A1" w:rsidRPr="000E11DD" w:rsidRDefault="009350F7" w:rsidP="009350F7">
      <w:pPr>
        <w:tabs>
          <w:tab w:val="left" w:pos="284"/>
        </w:tabs>
        <w:spacing w:line="228" w:lineRule="auto"/>
        <w:jc w:val="both"/>
      </w:pPr>
      <w:r w:rsidRPr="000E11DD">
        <w:t xml:space="preserve">- </w:t>
      </w:r>
      <w:r w:rsidR="00DA53A1" w:rsidRPr="000E11DD">
        <w:t xml:space="preserve">Подпрограмму «Развитие потребительского </w:t>
      </w:r>
      <w:proofErr w:type="gramStart"/>
      <w:r w:rsidR="00DA53A1" w:rsidRPr="000E11DD">
        <w:t>рынка</w:t>
      </w:r>
      <w:proofErr w:type="gramEnd"/>
      <w:r w:rsidR="00DA53A1" w:rsidRPr="000E11DD">
        <w:t xml:space="preserve"> ЗАТО г.Североморск» на 2014-20</w:t>
      </w:r>
      <w:r w:rsidR="00772157" w:rsidRPr="000E11DD">
        <w:t>20</w:t>
      </w:r>
      <w:r w:rsidR="00DA53A1" w:rsidRPr="000E11DD">
        <w:t xml:space="preserve"> годы</w:t>
      </w:r>
      <w:r w:rsidR="00B50541" w:rsidRPr="000E11DD">
        <w:t>;</w:t>
      </w:r>
    </w:p>
    <w:p w:rsidR="00B50541" w:rsidRDefault="00B50541" w:rsidP="009350F7">
      <w:pPr>
        <w:tabs>
          <w:tab w:val="left" w:pos="284"/>
        </w:tabs>
        <w:spacing w:line="228" w:lineRule="auto"/>
        <w:jc w:val="both"/>
      </w:pPr>
      <w:r w:rsidRPr="000E11DD">
        <w:t>- Подпрограмму «Поддержка Социально-ориентированных некоммерческих организаций» на 2018-2020 годы.</w:t>
      </w:r>
    </w:p>
    <w:p w:rsidR="00FB29DA" w:rsidRPr="000E11DD" w:rsidRDefault="00FB29DA" w:rsidP="00FB29DA">
      <w:pPr>
        <w:pStyle w:val="a6"/>
        <w:widowControl w:val="0"/>
        <w:tabs>
          <w:tab w:val="left" w:pos="709"/>
        </w:tabs>
        <w:suppressAutoHyphens/>
        <w:spacing w:line="240" w:lineRule="auto"/>
        <w:ind w:firstLine="709"/>
        <w:rPr>
          <w:sz w:val="24"/>
          <w:szCs w:val="24"/>
        </w:rPr>
      </w:pPr>
      <w:r w:rsidRPr="000E11DD">
        <w:rPr>
          <w:sz w:val="24"/>
          <w:szCs w:val="24"/>
        </w:rPr>
        <w:t xml:space="preserve">В рамках подпрограммы «Развитие малого и среднего предпринимательства </w:t>
      </w:r>
      <w:proofErr w:type="gramStart"/>
      <w:r w:rsidRPr="000E11DD">
        <w:rPr>
          <w:sz w:val="24"/>
          <w:szCs w:val="24"/>
        </w:rPr>
        <w:t>в</w:t>
      </w:r>
      <w:proofErr w:type="gramEnd"/>
      <w:r w:rsidRPr="000E11DD">
        <w:rPr>
          <w:sz w:val="24"/>
          <w:szCs w:val="24"/>
        </w:rPr>
        <w:t xml:space="preserve"> ЗАТО г.Североморск» постоянно п</w:t>
      </w:r>
      <w:r w:rsidRPr="000E11DD">
        <w:rPr>
          <w:spacing w:val="-4"/>
          <w:sz w:val="24"/>
          <w:szCs w:val="24"/>
        </w:rPr>
        <w:t xml:space="preserve">роводится мониторинг состояния МСП с целью оценки и выявления тенденций его развития, осуществляется взаимодействие с организациями инфраструктуры поддержки предпринимательства. </w:t>
      </w:r>
      <w:r w:rsidRPr="000E11DD">
        <w:rPr>
          <w:sz w:val="24"/>
          <w:szCs w:val="24"/>
        </w:rPr>
        <w:t xml:space="preserve">В рамках мероприятий подпрограммы «Развитие потребительского </w:t>
      </w:r>
      <w:proofErr w:type="gramStart"/>
      <w:r w:rsidRPr="000E11DD">
        <w:rPr>
          <w:sz w:val="24"/>
          <w:szCs w:val="24"/>
        </w:rPr>
        <w:t>рынка</w:t>
      </w:r>
      <w:proofErr w:type="gramEnd"/>
      <w:r w:rsidRPr="000E11DD">
        <w:rPr>
          <w:sz w:val="24"/>
          <w:szCs w:val="24"/>
        </w:rPr>
        <w:t xml:space="preserve"> ЗАТО г.Североморск» на постоянной основе проводится мониторинг цен на социально-значимые товары и услуги. </w:t>
      </w:r>
    </w:p>
    <w:p w:rsidR="008F7D48" w:rsidRPr="002B0841" w:rsidRDefault="00864642" w:rsidP="00864642">
      <w:pPr>
        <w:pStyle w:val="a6"/>
        <w:widowControl w:val="0"/>
        <w:tabs>
          <w:tab w:val="left" w:pos="709"/>
        </w:tabs>
        <w:suppressAutoHyphens/>
        <w:spacing w:line="240" w:lineRule="auto"/>
        <w:ind w:firstLine="709"/>
        <w:rPr>
          <w:sz w:val="24"/>
          <w:szCs w:val="24"/>
        </w:rPr>
      </w:pPr>
      <w:r w:rsidRPr="002B0841">
        <w:rPr>
          <w:b/>
          <w:sz w:val="24"/>
          <w:szCs w:val="24"/>
        </w:rPr>
        <w:t xml:space="preserve">На </w:t>
      </w:r>
      <w:r w:rsidR="00FB29DA" w:rsidRPr="002B0841">
        <w:rPr>
          <w:b/>
          <w:sz w:val="24"/>
          <w:szCs w:val="24"/>
        </w:rPr>
        <w:t>2020</w:t>
      </w:r>
      <w:r w:rsidRPr="002B0841">
        <w:rPr>
          <w:b/>
          <w:sz w:val="24"/>
          <w:szCs w:val="24"/>
        </w:rPr>
        <w:t xml:space="preserve"> год </w:t>
      </w:r>
      <w:r w:rsidRPr="002B0841">
        <w:rPr>
          <w:sz w:val="24"/>
          <w:szCs w:val="24"/>
        </w:rPr>
        <w:t xml:space="preserve">запланированный объем финансирования на реализацию мероприятий программы составляет </w:t>
      </w:r>
      <w:r w:rsidR="00FB29DA" w:rsidRPr="002B0841">
        <w:rPr>
          <w:b/>
          <w:sz w:val="24"/>
          <w:szCs w:val="24"/>
        </w:rPr>
        <w:t>792</w:t>
      </w:r>
      <w:r w:rsidRPr="002B0841">
        <w:rPr>
          <w:b/>
          <w:sz w:val="24"/>
          <w:szCs w:val="24"/>
        </w:rPr>
        <w:t>,</w:t>
      </w:r>
      <w:r w:rsidR="00FB29DA" w:rsidRPr="002B0841">
        <w:rPr>
          <w:b/>
          <w:sz w:val="24"/>
          <w:szCs w:val="24"/>
        </w:rPr>
        <w:t>24</w:t>
      </w:r>
      <w:r w:rsidRPr="002B0841">
        <w:rPr>
          <w:b/>
          <w:sz w:val="24"/>
          <w:szCs w:val="24"/>
        </w:rPr>
        <w:t xml:space="preserve"> тыс. руб.</w:t>
      </w:r>
      <w:r w:rsidR="00FB29DA" w:rsidRPr="002B0841">
        <w:rPr>
          <w:b/>
          <w:sz w:val="24"/>
          <w:szCs w:val="24"/>
        </w:rPr>
        <w:t>,</w:t>
      </w:r>
      <w:r w:rsidR="00FB29DA" w:rsidRPr="002B0841">
        <w:rPr>
          <w:sz w:val="24"/>
          <w:szCs w:val="24"/>
        </w:rPr>
        <w:t xml:space="preserve"> </w:t>
      </w:r>
      <w:r w:rsidR="008F7D48" w:rsidRPr="002B0841">
        <w:rPr>
          <w:sz w:val="24"/>
          <w:szCs w:val="24"/>
        </w:rPr>
        <w:t xml:space="preserve">освоение средств составило </w:t>
      </w:r>
      <w:r w:rsidR="00FB29DA" w:rsidRPr="002B0841">
        <w:rPr>
          <w:b/>
          <w:sz w:val="24"/>
          <w:szCs w:val="24"/>
        </w:rPr>
        <w:t>499</w:t>
      </w:r>
      <w:r w:rsidR="00773DE5" w:rsidRPr="002B0841">
        <w:rPr>
          <w:b/>
          <w:sz w:val="24"/>
          <w:szCs w:val="24"/>
        </w:rPr>
        <w:t>,</w:t>
      </w:r>
      <w:r w:rsidR="00FB29DA" w:rsidRPr="002B0841">
        <w:rPr>
          <w:b/>
          <w:sz w:val="24"/>
          <w:szCs w:val="24"/>
        </w:rPr>
        <w:t>84</w:t>
      </w:r>
      <w:r w:rsidR="00773DE5" w:rsidRPr="002B0841">
        <w:rPr>
          <w:sz w:val="24"/>
          <w:szCs w:val="24"/>
        </w:rPr>
        <w:t xml:space="preserve"> тыс.</w:t>
      </w:r>
      <w:r w:rsidR="00886E8A" w:rsidRPr="002B0841">
        <w:rPr>
          <w:sz w:val="24"/>
          <w:szCs w:val="24"/>
        </w:rPr>
        <w:t xml:space="preserve"> </w:t>
      </w:r>
      <w:r w:rsidR="00773DE5" w:rsidRPr="002B0841">
        <w:rPr>
          <w:sz w:val="24"/>
          <w:szCs w:val="24"/>
        </w:rPr>
        <w:t xml:space="preserve">руб. или </w:t>
      </w:r>
      <w:r w:rsidR="00FB29DA" w:rsidRPr="002B0841">
        <w:rPr>
          <w:b/>
          <w:sz w:val="24"/>
          <w:szCs w:val="24"/>
        </w:rPr>
        <w:t>63</w:t>
      </w:r>
      <w:r w:rsidR="008F7D48" w:rsidRPr="002B0841">
        <w:rPr>
          <w:b/>
          <w:sz w:val="24"/>
          <w:szCs w:val="24"/>
        </w:rPr>
        <w:t>,</w:t>
      </w:r>
      <w:r w:rsidR="00FB29DA" w:rsidRPr="002B0841">
        <w:rPr>
          <w:b/>
          <w:sz w:val="24"/>
          <w:szCs w:val="24"/>
        </w:rPr>
        <w:t>09</w:t>
      </w:r>
      <w:r w:rsidR="00773DE5" w:rsidRPr="002B0841">
        <w:rPr>
          <w:b/>
          <w:sz w:val="24"/>
          <w:szCs w:val="24"/>
        </w:rPr>
        <w:t>%</w:t>
      </w:r>
      <w:r w:rsidR="00773DE5" w:rsidRPr="002B0841">
        <w:rPr>
          <w:sz w:val="24"/>
          <w:szCs w:val="24"/>
        </w:rPr>
        <w:t xml:space="preserve"> от запланированного на год финансирования</w:t>
      </w:r>
      <w:r w:rsidR="008F7D48" w:rsidRPr="002B0841">
        <w:rPr>
          <w:sz w:val="24"/>
          <w:szCs w:val="24"/>
        </w:rPr>
        <w:t xml:space="preserve">. </w:t>
      </w:r>
    </w:p>
    <w:p w:rsidR="00797340" w:rsidRDefault="00797340" w:rsidP="00864642">
      <w:pPr>
        <w:pStyle w:val="a6"/>
        <w:widowControl w:val="0"/>
        <w:tabs>
          <w:tab w:val="left" w:pos="709"/>
        </w:tabs>
        <w:suppressAutoHyphens/>
        <w:spacing w:line="240" w:lineRule="auto"/>
        <w:ind w:firstLine="709"/>
        <w:rPr>
          <w:sz w:val="24"/>
          <w:szCs w:val="24"/>
        </w:rPr>
      </w:pPr>
      <w:r w:rsidRPr="002B0841">
        <w:rPr>
          <w:sz w:val="24"/>
          <w:szCs w:val="24"/>
          <w:u w:val="single"/>
        </w:rPr>
        <w:t xml:space="preserve">Подпрограмма «Развитие потребительского </w:t>
      </w:r>
      <w:proofErr w:type="gramStart"/>
      <w:r w:rsidRPr="002B0841">
        <w:rPr>
          <w:sz w:val="24"/>
          <w:szCs w:val="24"/>
          <w:u w:val="single"/>
        </w:rPr>
        <w:t>рынка</w:t>
      </w:r>
      <w:proofErr w:type="gramEnd"/>
      <w:r w:rsidRPr="002B0841">
        <w:rPr>
          <w:sz w:val="24"/>
          <w:szCs w:val="24"/>
          <w:u w:val="single"/>
        </w:rPr>
        <w:t xml:space="preserve"> ЗАТО г.</w:t>
      </w:r>
      <w:r w:rsidR="00AE1147" w:rsidRPr="00EC7B1A">
        <w:rPr>
          <w:sz w:val="24"/>
          <w:szCs w:val="24"/>
          <w:u w:val="single"/>
        </w:rPr>
        <w:t xml:space="preserve"> </w:t>
      </w:r>
      <w:r w:rsidRPr="00EC7B1A">
        <w:rPr>
          <w:sz w:val="24"/>
          <w:szCs w:val="24"/>
          <w:u w:val="single"/>
        </w:rPr>
        <w:t xml:space="preserve">Североморск» на 2014-2020 </w:t>
      </w:r>
      <w:r w:rsidRPr="00797340">
        <w:rPr>
          <w:sz w:val="24"/>
          <w:szCs w:val="24"/>
        </w:rPr>
        <w:t xml:space="preserve">годы в 2020 году не финансировалась. </w:t>
      </w:r>
      <w:r w:rsidR="00574244">
        <w:rPr>
          <w:sz w:val="24"/>
          <w:szCs w:val="24"/>
        </w:rPr>
        <w:t>Показатели</w:t>
      </w:r>
      <w:r w:rsidR="004E1361">
        <w:rPr>
          <w:sz w:val="24"/>
          <w:szCs w:val="24"/>
        </w:rPr>
        <w:t xml:space="preserve"> </w:t>
      </w:r>
      <w:r w:rsidR="00574244">
        <w:rPr>
          <w:sz w:val="24"/>
          <w:szCs w:val="24"/>
        </w:rPr>
        <w:t>(индикаторы) результативности (</w:t>
      </w:r>
      <w:r w:rsidR="004E1361">
        <w:rPr>
          <w:sz w:val="24"/>
          <w:szCs w:val="24"/>
        </w:rPr>
        <w:t>число участников ярмаро</w:t>
      </w:r>
      <w:r w:rsidR="00574244">
        <w:rPr>
          <w:sz w:val="24"/>
          <w:szCs w:val="24"/>
        </w:rPr>
        <w:t>чных мероприятий, проведение конкурсов) выполнены не в полном объеме</w:t>
      </w:r>
      <w:r w:rsidR="004E1361">
        <w:rPr>
          <w:sz w:val="24"/>
          <w:szCs w:val="24"/>
        </w:rPr>
        <w:t>.</w:t>
      </w:r>
      <w:r w:rsidR="00574244">
        <w:rPr>
          <w:sz w:val="24"/>
          <w:szCs w:val="24"/>
        </w:rPr>
        <w:t xml:space="preserve"> </w:t>
      </w:r>
      <w:r w:rsidR="004E1361">
        <w:rPr>
          <w:sz w:val="24"/>
          <w:szCs w:val="24"/>
        </w:rPr>
        <w:t>Это обусловлено</w:t>
      </w:r>
      <w:r w:rsidR="00574244">
        <w:rPr>
          <w:sz w:val="24"/>
          <w:szCs w:val="24"/>
        </w:rPr>
        <w:t xml:space="preserve"> запретом проведения массовых мероприятий в связи с коронавирусной инфекцией.</w:t>
      </w:r>
    </w:p>
    <w:p w:rsidR="00797340" w:rsidRDefault="00797340" w:rsidP="00864642">
      <w:pPr>
        <w:pStyle w:val="a6"/>
        <w:widowControl w:val="0"/>
        <w:tabs>
          <w:tab w:val="left" w:pos="709"/>
        </w:tabs>
        <w:suppressAutoHyphens/>
        <w:spacing w:line="240" w:lineRule="auto"/>
        <w:ind w:firstLine="709"/>
        <w:rPr>
          <w:bCs/>
          <w:sz w:val="24"/>
          <w:szCs w:val="24"/>
        </w:rPr>
      </w:pPr>
      <w:r>
        <w:rPr>
          <w:sz w:val="24"/>
          <w:szCs w:val="24"/>
        </w:rPr>
        <w:t xml:space="preserve">По </w:t>
      </w:r>
      <w:r w:rsidRPr="00EC7B1A">
        <w:rPr>
          <w:sz w:val="24"/>
          <w:szCs w:val="24"/>
          <w:u w:val="single"/>
        </w:rPr>
        <w:t>подпрограмме «Поддержка Социально-ориентированных некоммерческих организаций» на 2018-2020 годы</w:t>
      </w:r>
      <w:r w:rsidRPr="00797340">
        <w:rPr>
          <w:sz w:val="24"/>
          <w:szCs w:val="24"/>
        </w:rPr>
        <w:t xml:space="preserve"> освоение средств составило </w:t>
      </w:r>
      <w:r w:rsidRPr="00797340">
        <w:rPr>
          <w:b/>
          <w:sz w:val="24"/>
          <w:szCs w:val="24"/>
        </w:rPr>
        <w:t>28,6%.</w:t>
      </w:r>
      <w:r w:rsidRPr="00797340">
        <w:rPr>
          <w:bCs/>
          <w:sz w:val="24"/>
          <w:szCs w:val="24"/>
        </w:rPr>
        <w:t xml:space="preserve"> Это обусловлено прекращением проведения конкурса среди СОНКО на право получения в 2020 г. субсидии в рамках по приоритетному направлению: деятельность в области культуры на реализацию программы</w:t>
      </w:r>
      <w:r w:rsidR="00CD21A2">
        <w:rPr>
          <w:bCs/>
          <w:sz w:val="24"/>
          <w:szCs w:val="24"/>
        </w:rPr>
        <w:t xml:space="preserve"> </w:t>
      </w:r>
      <w:r w:rsidR="00AE1147">
        <w:rPr>
          <w:bCs/>
          <w:sz w:val="24"/>
          <w:szCs w:val="24"/>
        </w:rPr>
        <w:t>(проекта)</w:t>
      </w:r>
      <w:r w:rsidRPr="00797340">
        <w:rPr>
          <w:bCs/>
          <w:sz w:val="24"/>
          <w:szCs w:val="24"/>
        </w:rPr>
        <w:t xml:space="preserve"> «</w:t>
      </w:r>
      <w:r>
        <w:rPr>
          <w:bCs/>
          <w:sz w:val="24"/>
          <w:szCs w:val="24"/>
        </w:rPr>
        <w:t>О</w:t>
      </w:r>
      <w:r w:rsidRPr="00797340">
        <w:rPr>
          <w:bCs/>
          <w:sz w:val="24"/>
          <w:szCs w:val="24"/>
        </w:rPr>
        <w:t xml:space="preserve">рганизация и проведение новогоднего театрализованного представления </w:t>
      </w:r>
      <w:r>
        <w:rPr>
          <w:bCs/>
          <w:sz w:val="24"/>
          <w:szCs w:val="24"/>
        </w:rPr>
        <w:t>«</w:t>
      </w:r>
      <w:r w:rsidRPr="00797340">
        <w:rPr>
          <w:bCs/>
          <w:sz w:val="24"/>
          <w:szCs w:val="24"/>
        </w:rPr>
        <w:t>С новым 2021 годом!»</w:t>
      </w:r>
      <w:r w:rsidR="00AE1147">
        <w:rPr>
          <w:bCs/>
          <w:sz w:val="24"/>
          <w:szCs w:val="24"/>
        </w:rPr>
        <w:t>»</w:t>
      </w:r>
      <w:r w:rsidRPr="00797340">
        <w:rPr>
          <w:bCs/>
          <w:sz w:val="24"/>
          <w:szCs w:val="24"/>
        </w:rPr>
        <w:t>. Прекращение связано с признанием единственно поданной заявки, несоответствующей треб</w:t>
      </w:r>
      <w:r w:rsidR="00AE1147">
        <w:rPr>
          <w:bCs/>
          <w:sz w:val="24"/>
          <w:szCs w:val="24"/>
        </w:rPr>
        <w:t xml:space="preserve">ованиям постановления </w:t>
      </w:r>
      <w:proofErr w:type="gramStart"/>
      <w:r w:rsidR="00AE1147">
        <w:rPr>
          <w:bCs/>
          <w:sz w:val="24"/>
          <w:szCs w:val="24"/>
        </w:rPr>
        <w:t>А</w:t>
      </w:r>
      <w:r w:rsidRPr="00797340">
        <w:rPr>
          <w:bCs/>
          <w:sz w:val="24"/>
          <w:szCs w:val="24"/>
        </w:rPr>
        <w:t>дминистрации</w:t>
      </w:r>
      <w:proofErr w:type="gramEnd"/>
      <w:r w:rsidRPr="00797340">
        <w:rPr>
          <w:bCs/>
          <w:sz w:val="24"/>
          <w:szCs w:val="24"/>
        </w:rPr>
        <w:t xml:space="preserve"> ЗАТО г.</w:t>
      </w:r>
      <w:r w:rsidR="00AE1147">
        <w:rPr>
          <w:bCs/>
          <w:sz w:val="24"/>
          <w:szCs w:val="24"/>
        </w:rPr>
        <w:t xml:space="preserve"> </w:t>
      </w:r>
      <w:r w:rsidRPr="00797340">
        <w:rPr>
          <w:bCs/>
          <w:sz w:val="24"/>
          <w:szCs w:val="24"/>
        </w:rPr>
        <w:t>Североморск № 707 от 14.06.2016.</w:t>
      </w:r>
      <w:r w:rsidR="00F15BEB">
        <w:rPr>
          <w:bCs/>
          <w:sz w:val="24"/>
          <w:szCs w:val="24"/>
        </w:rPr>
        <w:t xml:space="preserve"> Данная подпрограмма реализована с показателем эффективности ниже среднего.</w:t>
      </w:r>
    </w:p>
    <w:p w:rsidR="00F15BEB" w:rsidRDefault="00F15BEB" w:rsidP="00864642">
      <w:pPr>
        <w:pStyle w:val="a6"/>
        <w:widowControl w:val="0"/>
        <w:tabs>
          <w:tab w:val="left" w:pos="709"/>
        </w:tabs>
        <w:suppressAutoHyphens/>
        <w:spacing w:line="240" w:lineRule="auto"/>
        <w:ind w:firstLine="709"/>
        <w:rPr>
          <w:bCs/>
          <w:sz w:val="24"/>
          <w:szCs w:val="24"/>
        </w:rPr>
      </w:pPr>
      <w:r>
        <w:rPr>
          <w:sz w:val="24"/>
          <w:szCs w:val="24"/>
        </w:rPr>
        <w:t xml:space="preserve">По </w:t>
      </w:r>
      <w:r w:rsidRPr="00EC7B1A">
        <w:rPr>
          <w:sz w:val="24"/>
          <w:szCs w:val="24"/>
          <w:u w:val="single"/>
        </w:rPr>
        <w:t xml:space="preserve">подпрограмме «Развитие малого и среднего предпринимательства, стимулирование инвестиционной деятельности </w:t>
      </w:r>
      <w:proofErr w:type="gramStart"/>
      <w:r w:rsidRPr="00EC7B1A">
        <w:rPr>
          <w:sz w:val="24"/>
          <w:szCs w:val="24"/>
          <w:u w:val="single"/>
        </w:rPr>
        <w:t>в</w:t>
      </w:r>
      <w:proofErr w:type="gramEnd"/>
      <w:r w:rsidRPr="00EC7B1A">
        <w:rPr>
          <w:sz w:val="24"/>
          <w:szCs w:val="24"/>
          <w:u w:val="single"/>
        </w:rPr>
        <w:t xml:space="preserve"> ЗАТО г.</w:t>
      </w:r>
      <w:r w:rsidR="009157BA" w:rsidRPr="00EC7B1A">
        <w:rPr>
          <w:sz w:val="24"/>
          <w:szCs w:val="24"/>
          <w:u w:val="single"/>
        </w:rPr>
        <w:t xml:space="preserve"> </w:t>
      </w:r>
      <w:r w:rsidRPr="00EC7B1A">
        <w:rPr>
          <w:sz w:val="24"/>
          <w:szCs w:val="24"/>
          <w:u w:val="single"/>
        </w:rPr>
        <w:t>Североморск» на 2014-2020 годы</w:t>
      </w:r>
      <w:r w:rsidRPr="00F15BEB">
        <w:rPr>
          <w:sz w:val="24"/>
          <w:szCs w:val="24"/>
        </w:rPr>
        <w:t xml:space="preserve"> освоение средств составило </w:t>
      </w:r>
      <w:r w:rsidRPr="00F15BEB">
        <w:rPr>
          <w:b/>
          <w:sz w:val="24"/>
          <w:szCs w:val="24"/>
        </w:rPr>
        <w:t>95,6%.</w:t>
      </w:r>
      <w:r w:rsidRPr="00F15BEB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Данная подпрограмма реализована со средним показателем эффективности.</w:t>
      </w:r>
    </w:p>
    <w:p w:rsidR="00EC7B1A" w:rsidRDefault="00F15BEB" w:rsidP="00864642">
      <w:pPr>
        <w:pStyle w:val="a6"/>
        <w:widowControl w:val="0"/>
        <w:tabs>
          <w:tab w:val="left" w:pos="709"/>
        </w:tabs>
        <w:suppressAutoHyphens/>
        <w:spacing w:line="240" w:lineRule="auto"/>
        <w:ind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Это обусловлено</w:t>
      </w:r>
      <w:r w:rsidR="00EC7B1A">
        <w:rPr>
          <w:bCs/>
          <w:sz w:val="24"/>
          <w:szCs w:val="24"/>
        </w:rPr>
        <w:t>:</w:t>
      </w:r>
    </w:p>
    <w:p w:rsidR="00F15BEB" w:rsidRDefault="00D302EE" w:rsidP="00864642">
      <w:pPr>
        <w:pStyle w:val="a6"/>
        <w:widowControl w:val="0"/>
        <w:tabs>
          <w:tab w:val="left" w:pos="709"/>
        </w:tabs>
        <w:suppressAutoHyphens/>
        <w:spacing w:line="240" w:lineRule="auto"/>
        <w:ind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</w:t>
      </w:r>
      <w:r w:rsidR="00F15BEB">
        <w:rPr>
          <w:bCs/>
          <w:sz w:val="24"/>
          <w:szCs w:val="24"/>
        </w:rPr>
        <w:t>невыполнением показателей по проведению массовых мероприятий</w:t>
      </w:r>
      <w:r w:rsidR="00EC7B1A">
        <w:rPr>
          <w:bCs/>
          <w:sz w:val="24"/>
          <w:szCs w:val="24"/>
        </w:rPr>
        <w:t xml:space="preserve"> </w:t>
      </w:r>
      <w:r w:rsidR="00F15BEB">
        <w:rPr>
          <w:bCs/>
          <w:sz w:val="24"/>
          <w:szCs w:val="24"/>
        </w:rPr>
        <w:t>в связи с запретом их проведения в целях предотвращения распространени</w:t>
      </w:r>
      <w:r w:rsidR="00EC7B1A">
        <w:rPr>
          <w:bCs/>
          <w:sz w:val="24"/>
          <w:szCs w:val="24"/>
        </w:rPr>
        <w:t>я новой коронавирусной инфекции;</w:t>
      </w:r>
    </w:p>
    <w:p w:rsidR="00EC7B1A" w:rsidRPr="00D302EE" w:rsidRDefault="00D302EE" w:rsidP="00864642">
      <w:pPr>
        <w:pStyle w:val="a6"/>
        <w:widowControl w:val="0"/>
        <w:tabs>
          <w:tab w:val="left" w:pos="709"/>
        </w:tabs>
        <w:suppressAutoHyphens/>
        <w:spacing w:line="240" w:lineRule="auto"/>
        <w:ind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- выполнением показателя</w:t>
      </w:r>
      <w:r w:rsidRPr="00D302EE">
        <w:rPr>
          <w:spacing w:val="-4"/>
          <w:sz w:val="16"/>
          <w:szCs w:val="16"/>
        </w:rPr>
        <w:t xml:space="preserve"> </w:t>
      </w:r>
      <w:r w:rsidRPr="00D302EE">
        <w:rPr>
          <w:bCs/>
          <w:i/>
          <w:sz w:val="24"/>
          <w:szCs w:val="24"/>
        </w:rPr>
        <w:t>Кол-во субъектов МСП - получателей финансовой поддержки</w:t>
      </w:r>
      <w:r>
        <w:rPr>
          <w:bCs/>
          <w:i/>
          <w:sz w:val="24"/>
          <w:szCs w:val="24"/>
        </w:rPr>
        <w:t xml:space="preserve"> </w:t>
      </w:r>
      <w:r>
        <w:rPr>
          <w:bCs/>
          <w:sz w:val="24"/>
          <w:szCs w:val="24"/>
        </w:rPr>
        <w:t>на 50%</w:t>
      </w:r>
      <w:r w:rsidR="001D4D26">
        <w:rPr>
          <w:bCs/>
          <w:sz w:val="24"/>
          <w:szCs w:val="24"/>
        </w:rPr>
        <w:t xml:space="preserve"> (1 получатель) в</w:t>
      </w:r>
      <w:r>
        <w:rPr>
          <w:bCs/>
          <w:sz w:val="24"/>
          <w:szCs w:val="24"/>
        </w:rPr>
        <w:t xml:space="preserve"> связи с отклонением одной из 2-х поступивших заявок на конкурс по предоставлению </w:t>
      </w:r>
      <w:r w:rsidR="001D4D26" w:rsidRPr="001D4D26">
        <w:rPr>
          <w:bCs/>
          <w:sz w:val="24"/>
          <w:szCs w:val="24"/>
        </w:rPr>
        <w:t>грантов начинающим предпринимателям на создание собственного бизнеса</w:t>
      </w:r>
      <w:r w:rsidR="001D4D26">
        <w:rPr>
          <w:bCs/>
          <w:sz w:val="24"/>
          <w:szCs w:val="24"/>
        </w:rPr>
        <w:t>.</w:t>
      </w:r>
    </w:p>
    <w:p w:rsidR="009B7DC7" w:rsidRDefault="009B7DC7" w:rsidP="00864642">
      <w:pPr>
        <w:pStyle w:val="a6"/>
        <w:widowControl w:val="0"/>
        <w:tabs>
          <w:tab w:val="left" w:pos="709"/>
        </w:tabs>
        <w:suppressAutoHyphens/>
        <w:spacing w:line="240" w:lineRule="auto"/>
        <w:ind w:firstLine="709"/>
        <w:rPr>
          <w:bCs/>
          <w:sz w:val="24"/>
          <w:szCs w:val="24"/>
        </w:rPr>
      </w:pPr>
    </w:p>
    <w:p w:rsidR="009B7DC7" w:rsidRDefault="009B7DC7" w:rsidP="009B7DC7">
      <w:pPr>
        <w:ind w:firstLine="851"/>
        <w:jc w:val="both"/>
        <w:rPr>
          <w:b/>
        </w:rPr>
      </w:pPr>
      <w:r w:rsidRPr="00A80514">
        <w:rPr>
          <w:b/>
        </w:rPr>
        <w:t xml:space="preserve">В </w:t>
      </w:r>
      <w:r>
        <w:rPr>
          <w:b/>
        </w:rPr>
        <w:t>2020 году</w:t>
      </w:r>
      <w:r w:rsidRPr="00A80514">
        <w:rPr>
          <w:b/>
        </w:rPr>
        <w:t xml:space="preserve"> муниципальная </w:t>
      </w:r>
      <w:r w:rsidRPr="009B7DC7">
        <w:rPr>
          <w:b/>
        </w:rPr>
        <w:t>программа</w:t>
      </w:r>
      <w:r w:rsidRPr="009B7DC7">
        <w:rPr>
          <w:bCs/>
        </w:rPr>
        <w:t xml:space="preserve"> </w:t>
      </w:r>
      <w:r w:rsidRPr="009B7DC7">
        <w:rPr>
          <w:b/>
        </w:rPr>
        <w:t>«Развитие конкурентоспособной экономики»</w:t>
      </w:r>
      <w:r>
        <w:rPr>
          <w:b/>
        </w:rPr>
        <w:t xml:space="preserve"> на 2014-2020 годы реализована с </w:t>
      </w:r>
      <w:r w:rsidRPr="000067E6">
        <w:rPr>
          <w:b/>
          <w:u w:val="single"/>
        </w:rPr>
        <w:t>приемлемым уровнем эффективности</w:t>
      </w:r>
      <w:r>
        <w:rPr>
          <w:b/>
        </w:rPr>
        <w:t>.</w:t>
      </w:r>
    </w:p>
    <w:p w:rsidR="009B7DC7" w:rsidRDefault="009B7DC7" w:rsidP="009B7DC7">
      <w:pPr>
        <w:ind w:firstLine="851"/>
        <w:jc w:val="both"/>
        <w:rPr>
          <w:b/>
        </w:rPr>
      </w:pPr>
    </w:p>
    <w:tbl>
      <w:tblPr>
        <w:tblW w:w="25200" w:type="dxa"/>
        <w:tblInd w:w="95" w:type="dxa"/>
        <w:tblLook w:val="04A0" w:firstRow="1" w:lastRow="0" w:firstColumn="1" w:lastColumn="0" w:noHBand="0" w:noVBand="1"/>
      </w:tblPr>
      <w:tblGrid>
        <w:gridCol w:w="1431"/>
        <w:gridCol w:w="4100"/>
        <w:gridCol w:w="15125"/>
        <w:gridCol w:w="352"/>
        <w:gridCol w:w="3686"/>
        <w:gridCol w:w="62"/>
        <w:gridCol w:w="222"/>
        <w:gridCol w:w="222"/>
      </w:tblGrid>
      <w:tr w:rsidR="009B7DC7" w:rsidRPr="001E6D7C" w:rsidTr="00B52685">
        <w:trPr>
          <w:gridAfter w:val="3"/>
          <w:wAfter w:w="506" w:type="dxa"/>
          <w:trHeight w:val="330"/>
        </w:trPr>
        <w:tc>
          <w:tcPr>
            <w:tcW w:w="143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7DC7" w:rsidRPr="001E6D7C" w:rsidRDefault="009B7DC7" w:rsidP="00B52685">
            <w:pPr>
              <w:jc w:val="center"/>
            </w:pPr>
            <w:r w:rsidRPr="001E6D7C">
              <w:t>ДИП =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B7DC7" w:rsidRPr="001E6D7C" w:rsidRDefault="009B7DC7" w:rsidP="000A3686">
            <w:pPr>
              <w:jc w:val="center"/>
            </w:pPr>
            <w:r>
              <w:t>2,</w:t>
            </w:r>
            <w:r w:rsidR="000A3686">
              <w:t>32</w:t>
            </w:r>
            <w:r w:rsidRPr="001E6D7C">
              <w:t xml:space="preserve"> (степень достижения цели)</w:t>
            </w:r>
          </w:p>
        </w:tc>
        <w:tc>
          <w:tcPr>
            <w:tcW w:w="1512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tbl>
            <w:tblPr>
              <w:tblW w:w="13898" w:type="dxa"/>
              <w:tblInd w:w="95" w:type="dxa"/>
              <w:tblLook w:val="04A0" w:firstRow="1" w:lastRow="0" w:firstColumn="1" w:lastColumn="0" w:noHBand="0" w:noVBand="1"/>
            </w:tblPr>
            <w:tblGrid>
              <w:gridCol w:w="375"/>
              <w:gridCol w:w="13523"/>
            </w:tblGrid>
            <w:tr w:rsidR="009B7DC7" w:rsidRPr="001E6D7C" w:rsidTr="00B52685">
              <w:trPr>
                <w:trHeight w:val="330"/>
              </w:trPr>
              <w:tc>
                <w:tcPr>
                  <w:tcW w:w="3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B7DC7" w:rsidRPr="001E6D7C" w:rsidRDefault="009B7DC7" w:rsidP="00B52685">
                  <w:pPr>
                    <w:jc w:val="center"/>
                  </w:pPr>
                  <w:r w:rsidRPr="001E6D7C">
                    <w:t>=</w:t>
                  </w:r>
                </w:p>
              </w:tc>
              <w:tc>
                <w:tcPr>
                  <w:tcW w:w="135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B7DC7" w:rsidRDefault="009B7DC7" w:rsidP="009B7DC7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0</w:t>
                  </w:r>
                  <w:r w:rsidRPr="001E6D7C">
                    <w:rPr>
                      <w:b/>
                      <w:bCs/>
                    </w:rPr>
                    <w:t>,</w:t>
                  </w:r>
                  <w:r>
                    <w:rPr>
                      <w:b/>
                      <w:bCs/>
                    </w:rPr>
                    <w:t>7</w:t>
                  </w:r>
                  <w:r w:rsidR="000A3686">
                    <w:rPr>
                      <w:b/>
                      <w:bCs/>
                    </w:rPr>
                    <w:t>7</w:t>
                  </w:r>
                  <w:r w:rsidRPr="001E6D7C">
                    <w:rPr>
                      <w:b/>
                      <w:bCs/>
                    </w:rPr>
                    <w:t xml:space="preserve"> средняя результативность</w:t>
                  </w:r>
                  <w:r>
                    <w:rPr>
                      <w:b/>
                      <w:bCs/>
                    </w:rPr>
                    <w:t xml:space="preserve"> </w:t>
                  </w:r>
                </w:p>
                <w:p w:rsidR="009B7DC7" w:rsidRPr="001E6D7C" w:rsidRDefault="009B7DC7" w:rsidP="009B7DC7">
                  <w:pPr>
                    <w:rPr>
                      <w:b/>
                      <w:bCs/>
                    </w:rPr>
                  </w:pPr>
                  <w:r w:rsidRPr="009B7DC7">
                    <w:rPr>
                      <w:bCs/>
                    </w:rPr>
                    <w:t>(недовыполнение плана)</w:t>
                  </w:r>
                  <w:r>
                    <w:rPr>
                      <w:b/>
                      <w:bCs/>
                    </w:rPr>
                    <w:t xml:space="preserve"> </w:t>
                  </w:r>
                </w:p>
              </w:tc>
            </w:tr>
          </w:tbl>
          <w:p w:rsidR="009B7DC7" w:rsidRPr="001E6D7C" w:rsidRDefault="009B7DC7" w:rsidP="00B52685">
            <w:pPr>
              <w:jc w:val="center"/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B7DC7" w:rsidRPr="001E6D7C" w:rsidRDefault="009B7DC7" w:rsidP="00B52685">
            <w:pPr>
              <w:jc w:val="center"/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B7DC7" w:rsidRPr="001E6D7C" w:rsidRDefault="009B7DC7" w:rsidP="00B52685">
            <w:pPr>
              <w:rPr>
                <w:b/>
                <w:bCs/>
              </w:rPr>
            </w:pPr>
          </w:p>
        </w:tc>
      </w:tr>
      <w:tr w:rsidR="009B7DC7" w:rsidRPr="001E6D7C" w:rsidTr="00B52685">
        <w:trPr>
          <w:trHeight w:val="300"/>
        </w:trPr>
        <w:tc>
          <w:tcPr>
            <w:tcW w:w="143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B7DC7" w:rsidRPr="001E6D7C" w:rsidRDefault="009B7DC7" w:rsidP="00B52685"/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7DC7" w:rsidRPr="001E6D7C" w:rsidRDefault="009B7DC7" w:rsidP="00B52685">
            <w:pPr>
              <w:jc w:val="center"/>
            </w:pPr>
            <w:r>
              <w:t>3</w:t>
            </w:r>
          </w:p>
        </w:tc>
        <w:tc>
          <w:tcPr>
            <w:tcW w:w="1512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7DC7" w:rsidRPr="001E6D7C" w:rsidRDefault="009B7DC7" w:rsidP="00B52685"/>
        </w:tc>
        <w:tc>
          <w:tcPr>
            <w:tcW w:w="41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7DC7" w:rsidRPr="001E6D7C" w:rsidRDefault="009B7DC7" w:rsidP="00B52685">
            <w:pPr>
              <w:jc w:val="center"/>
            </w:pPr>
            <w:r w:rsidRPr="001E6D7C">
              <w:t>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B7DC7" w:rsidRPr="001E6D7C" w:rsidRDefault="009B7DC7" w:rsidP="00B52685"/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B7DC7" w:rsidRPr="001E6D7C" w:rsidRDefault="009B7DC7" w:rsidP="00B52685">
            <w:pPr>
              <w:rPr>
                <w:b/>
                <w:bCs/>
              </w:rPr>
            </w:pPr>
          </w:p>
        </w:tc>
      </w:tr>
    </w:tbl>
    <w:p w:rsidR="009B7DC7" w:rsidRPr="001E6D7C" w:rsidRDefault="009B7DC7" w:rsidP="009B7DC7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16"/>
          <w:szCs w:val="16"/>
        </w:rPr>
      </w:pPr>
    </w:p>
    <w:p w:rsidR="009B7DC7" w:rsidRPr="001E6D7C" w:rsidRDefault="009B7DC7" w:rsidP="009B7DC7">
      <w:pPr>
        <w:pStyle w:val="ConsPlusNonformat"/>
        <w:widowControl/>
        <w:tabs>
          <w:tab w:val="left" w:pos="432"/>
        </w:tabs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1E6D7C">
        <w:rPr>
          <w:rFonts w:ascii="Times New Roman" w:hAnsi="Times New Roman" w:cs="Times New Roman"/>
          <w:sz w:val="24"/>
          <w:szCs w:val="24"/>
        </w:rPr>
        <w:t xml:space="preserve">Оценка полноты </w:t>
      </w:r>
      <w:proofErr w:type="gramStart"/>
      <w:r w:rsidRPr="001E6D7C">
        <w:rPr>
          <w:rFonts w:ascii="Times New Roman" w:hAnsi="Times New Roman" w:cs="Times New Roman"/>
          <w:sz w:val="24"/>
          <w:szCs w:val="24"/>
        </w:rPr>
        <w:t xml:space="preserve">финансирования:   </w:t>
      </w:r>
      <w:proofErr w:type="gramEnd"/>
      <w:r w:rsidRPr="001E6D7C">
        <w:rPr>
          <w:rFonts w:ascii="Times New Roman" w:hAnsi="Times New Roman" w:cs="Times New Roman"/>
          <w:sz w:val="24"/>
          <w:szCs w:val="24"/>
        </w:rPr>
        <w:t xml:space="preserve"> ПФ =  </w:t>
      </w:r>
      <w:r w:rsidRPr="00A80514">
        <w:rPr>
          <w:rFonts w:ascii="Times New Roman" w:hAnsi="Times New Roman" w:cs="Times New Roman"/>
          <w:b/>
          <w:sz w:val="24"/>
          <w:szCs w:val="24"/>
        </w:rPr>
        <w:t>0,</w:t>
      </w:r>
      <w:r w:rsidR="001100EC">
        <w:rPr>
          <w:rFonts w:ascii="Times New Roman" w:hAnsi="Times New Roman" w:cs="Times New Roman"/>
          <w:b/>
          <w:sz w:val="24"/>
          <w:szCs w:val="24"/>
        </w:rPr>
        <w:t>63</w:t>
      </w:r>
      <w:r w:rsidRPr="001E6D7C">
        <w:rPr>
          <w:rFonts w:ascii="Times New Roman" w:hAnsi="Times New Roman" w:cs="Times New Roman"/>
          <w:sz w:val="24"/>
          <w:szCs w:val="24"/>
        </w:rPr>
        <w:t xml:space="preserve"> - </w:t>
      </w:r>
      <w:r w:rsidR="001100EC" w:rsidRPr="001100EC">
        <w:rPr>
          <w:rFonts w:ascii="Times New Roman" w:hAnsi="Times New Roman" w:cs="Times New Roman"/>
          <w:b/>
          <w:sz w:val="24"/>
          <w:szCs w:val="24"/>
        </w:rPr>
        <w:t>не</w:t>
      </w:r>
      <w:r w:rsidRPr="001E6D7C">
        <w:rPr>
          <w:rFonts w:ascii="Times New Roman" w:hAnsi="Times New Roman" w:cs="Times New Roman"/>
          <w:b/>
          <w:sz w:val="24"/>
          <w:szCs w:val="24"/>
        </w:rPr>
        <w:t>полное финансирование</w:t>
      </w:r>
      <w:r w:rsidRPr="001E6D7C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9B7DC7" w:rsidRDefault="009B7DC7" w:rsidP="00864642">
      <w:pPr>
        <w:pStyle w:val="a6"/>
        <w:widowControl w:val="0"/>
        <w:tabs>
          <w:tab w:val="left" w:pos="709"/>
        </w:tabs>
        <w:suppressAutoHyphens/>
        <w:spacing w:line="240" w:lineRule="auto"/>
        <w:ind w:firstLine="709"/>
        <w:rPr>
          <w:sz w:val="24"/>
          <w:szCs w:val="24"/>
        </w:rPr>
      </w:pPr>
    </w:p>
    <w:p w:rsidR="001D4D26" w:rsidRDefault="001D4D26" w:rsidP="001D4D26">
      <w:pPr>
        <w:pStyle w:val="ConsPlusNonformat"/>
        <w:widowControl/>
        <w:tabs>
          <w:tab w:val="left" w:pos="432"/>
        </w:tabs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4A8C">
        <w:rPr>
          <w:rFonts w:ascii="Times New Roman" w:hAnsi="Times New Roman" w:cs="Times New Roman"/>
          <w:b/>
          <w:sz w:val="24"/>
          <w:szCs w:val="24"/>
        </w:rPr>
        <w:t>Исполнение м</w:t>
      </w:r>
      <w:r w:rsidRPr="00D20911">
        <w:rPr>
          <w:rFonts w:ascii="Times New Roman" w:hAnsi="Times New Roman" w:cs="Times New Roman"/>
          <w:b/>
          <w:sz w:val="24"/>
          <w:szCs w:val="24"/>
        </w:rPr>
        <w:t>униципальн</w:t>
      </w:r>
      <w:r>
        <w:rPr>
          <w:rFonts w:ascii="Times New Roman" w:hAnsi="Times New Roman" w:cs="Times New Roman"/>
          <w:b/>
          <w:sz w:val="24"/>
          <w:szCs w:val="24"/>
        </w:rPr>
        <w:t>ой</w:t>
      </w:r>
      <w:r w:rsidRPr="00D20911">
        <w:rPr>
          <w:rFonts w:ascii="Times New Roman" w:hAnsi="Times New Roman" w:cs="Times New Roman"/>
          <w:b/>
          <w:sz w:val="24"/>
          <w:szCs w:val="24"/>
        </w:rPr>
        <w:t xml:space="preserve"> программ</w:t>
      </w:r>
      <w:r>
        <w:rPr>
          <w:rFonts w:ascii="Times New Roman" w:hAnsi="Times New Roman" w:cs="Times New Roman"/>
          <w:b/>
          <w:sz w:val="24"/>
          <w:szCs w:val="24"/>
        </w:rPr>
        <w:t>ы за весь период действия:</w:t>
      </w:r>
    </w:p>
    <w:p w:rsidR="001D4D26" w:rsidRPr="0042412E" w:rsidRDefault="001D4D26" w:rsidP="001D4D26">
      <w:pPr>
        <w:pStyle w:val="ConsPlusNonformat"/>
        <w:widowControl/>
        <w:tabs>
          <w:tab w:val="left" w:pos="432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2412E">
        <w:rPr>
          <w:rFonts w:ascii="Times New Roman" w:hAnsi="Times New Roman" w:cs="Times New Roman"/>
          <w:sz w:val="24"/>
          <w:szCs w:val="24"/>
        </w:rPr>
        <w:t>4 – реализована с приемлемым уровнем эффективности.</w:t>
      </w:r>
    </w:p>
    <w:p w:rsidR="001D4D26" w:rsidRPr="000E11DD" w:rsidRDefault="001D4D26" w:rsidP="00864642">
      <w:pPr>
        <w:pStyle w:val="a6"/>
        <w:widowControl w:val="0"/>
        <w:tabs>
          <w:tab w:val="left" w:pos="709"/>
        </w:tabs>
        <w:suppressAutoHyphens/>
        <w:spacing w:line="240" w:lineRule="auto"/>
        <w:ind w:firstLine="709"/>
        <w:rPr>
          <w:sz w:val="24"/>
          <w:szCs w:val="24"/>
        </w:rPr>
      </w:pPr>
    </w:p>
    <w:p w:rsidR="00D9208F" w:rsidRPr="000E11DD" w:rsidRDefault="00D9208F" w:rsidP="00D9208F">
      <w:pPr>
        <w:autoSpaceDE w:val="0"/>
        <w:autoSpaceDN w:val="0"/>
        <w:adjustRightInd w:val="0"/>
        <w:ind w:firstLine="720"/>
        <w:jc w:val="both"/>
        <w:rPr>
          <w:b/>
        </w:rPr>
      </w:pPr>
      <w:r w:rsidRPr="000E11DD">
        <w:lastRenderedPageBreak/>
        <w:t>Подробный перечень мероприятий подпрограмм, входящих в состав муниципальной программы, сведения об объемах финансирования, достижении установленных значений целевых индикаторов и эффективности их реализации представлены в нижеследующих таблицах.</w:t>
      </w:r>
    </w:p>
    <w:p w:rsidR="00DA53A1" w:rsidRPr="000E11DD" w:rsidRDefault="00DA53A1" w:rsidP="00636829">
      <w:pPr>
        <w:ind w:right="136"/>
        <w:jc w:val="center"/>
        <w:rPr>
          <w:b/>
        </w:rPr>
      </w:pPr>
    </w:p>
    <w:p w:rsidR="00DA53A1" w:rsidRPr="000E11DD" w:rsidRDefault="00DA53A1" w:rsidP="00636829">
      <w:pPr>
        <w:ind w:right="136"/>
        <w:jc w:val="center"/>
        <w:rPr>
          <w:b/>
        </w:rPr>
        <w:sectPr w:rsidR="00DA53A1" w:rsidRPr="000E11DD" w:rsidSect="006310A1">
          <w:pgSz w:w="11906" w:h="16838"/>
          <w:pgMar w:top="851" w:right="707" w:bottom="1418" w:left="1134" w:header="709" w:footer="709" w:gutter="0"/>
          <w:cols w:space="708"/>
          <w:docGrid w:linePitch="360"/>
        </w:sectPr>
      </w:pPr>
    </w:p>
    <w:p w:rsidR="0068607F" w:rsidRPr="000E11DD" w:rsidRDefault="00682D79" w:rsidP="00611FDB">
      <w:pPr>
        <w:ind w:left="720" w:right="136"/>
        <w:rPr>
          <w:b/>
        </w:rPr>
      </w:pPr>
      <w:r w:rsidRPr="000E11DD">
        <w:rPr>
          <w:b/>
        </w:rPr>
        <w:lastRenderedPageBreak/>
        <w:t>1</w:t>
      </w:r>
      <w:r w:rsidR="00611FDB" w:rsidRPr="000E11DD">
        <w:rPr>
          <w:b/>
        </w:rPr>
        <w:t xml:space="preserve">. </w:t>
      </w:r>
      <w:r w:rsidR="00AB51A3" w:rsidRPr="000E11DD">
        <w:rPr>
          <w:b/>
        </w:rPr>
        <w:t>Подпрограмма «Развитие малого и среднего предпринимательства, стимулирование инвестиционной деятельности</w:t>
      </w:r>
    </w:p>
    <w:p w:rsidR="00AB51A3" w:rsidRPr="000E11DD" w:rsidRDefault="00AB51A3" w:rsidP="0068607F">
      <w:pPr>
        <w:ind w:right="136"/>
        <w:jc w:val="center"/>
        <w:rPr>
          <w:b/>
        </w:rPr>
      </w:pPr>
      <w:r w:rsidRPr="000E11DD">
        <w:rPr>
          <w:b/>
        </w:rPr>
        <w:t>ЗАТО г.Североморск» на 2014-20</w:t>
      </w:r>
      <w:r w:rsidR="00024478" w:rsidRPr="000E11DD">
        <w:rPr>
          <w:b/>
        </w:rPr>
        <w:t>20</w:t>
      </w:r>
      <w:r w:rsidRPr="000E11DD">
        <w:rPr>
          <w:b/>
        </w:rPr>
        <w:t xml:space="preserve"> годы</w:t>
      </w:r>
    </w:p>
    <w:p w:rsidR="00AB51A3" w:rsidRPr="000E11DD" w:rsidRDefault="00AB51A3" w:rsidP="00524DC3">
      <w:pPr>
        <w:ind w:right="136"/>
        <w:jc w:val="center"/>
      </w:pPr>
    </w:p>
    <w:tbl>
      <w:tblPr>
        <w:tblW w:w="15785" w:type="dxa"/>
        <w:tblInd w:w="-6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9"/>
        <w:gridCol w:w="2675"/>
        <w:gridCol w:w="851"/>
        <w:gridCol w:w="1275"/>
        <w:gridCol w:w="1418"/>
        <w:gridCol w:w="1099"/>
        <w:gridCol w:w="1110"/>
        <w:gridCol w:w="1618"/>
        <w:gridCol w:w="850"/>
        <w:gridCol w:w="851"/>
        <w:gridCol w:w="1134"/>
        <w:gridCol w:w="2255"/>
      </w:tblGrid>
      <w:tr w:rsidR="00E838D2" w:rsidRPr="000E11DD" w:rsidTr="00140A09"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8D2" w:rsidRPr="000E11DD" w:rsidRDefault="00E838D2" w:rsidP="007912D4">
            <w:pPr>
              <w:jc w:val="center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№ п/п</w:t>
            </w:r>
          </w:p>
        </w:tc>
        <w:tc>
          <w:tcPr>
            <w:tcW w:w="2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8D2" w:rsidRPr="000E11DD" w:rsidRDefault="00E838D2" w:rsidP="007912D4">
            <w:pPr>
              <w:jc w:val="center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Цель, задачи, мероприятия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8D2" w:rsidRPr="000E11DD" w:rsidRDefault="00E838D2" w:rsidP="007912D4">
            <w:pPr>
              <w:jc w:val="center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Срок выполнения (квартал, год)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8D2" w:rsidRPr="000E11DD" w:rsidRDefault="00E838D2" w:rsidP="007912D4">
            <w:pPr>
              <w:jc w:val="center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2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8D2" w:rsidRPr="000E11DD" w:rsidRDefault="00E838D2" w:rsidP="007912D4">
            <w:pPr>
              <w:jc w:val="center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 xml:space="preserve">Объемы финансирования, </w:t>
            </w:r>
            <w:proofErr w:type="spellStart"/>
            <w:r w:rsidRPr="000E11DD">
              <w:rPr>
                <w:sz w:val="16"/>
                <w:szCs w:val="16"/>
              </w:rPr>
              <w:t>тыс.руб</w:t>
            </w:r>
            <w:proofErr w:type="spellEnd"/>
            <w:r w:rsidRPr="000E11DD">
              <w:rPr>
                <w:sz w:val="16"/>
                <w:szCs w:val="16"/>
              </w:rPr>
              <w:t>.</w:t>
            </w:r>
          </w:p>
        </w:tc>
        <w:tc>
          <w:tcPr>
            <w:tcW w:w="1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8D2" w:rsidRPr="000E11DD" w:rsidRDefault="00E838D2" w:rsidP="007912D4">
            <w:pPr>
              <w:jc w:val="center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Процент освоения % (гр. 6/ гр.5)</w:t>
            </w:r>
          </w:p>
        </w:tc>
        <w:tc>
          <w:tcPr>
            <w:tcW w:w="44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8D2" w:rsidRPr="000E11DD" w:rsidRDefault="00E838D2" w:rsidP="007912D4">
            <w:pPr>
              <w:jc w:val="center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Показатели (индикаторы)</w:t>
            </w:r>
          </w:p>
        </w:tc>
        <w:tc>
          <w:tcPr>
            <w:tcW w:w="2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8D2" w:rsidRPr="000E11DD" w:rsidRDefault="00E838D2" w:rsidP="007912D4">
            <w:pPr>
              <w:jc w:val="center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Исполнители, перечень организаций, участвующих в реализации мероприятий</w:t>
            </w:r>
          </w:p>
        </w:tc>
      </w:tr>
      <w:tr w:rsidR="00E838D2" w:rsidRPr="000E11DD" w:rsidTr="00140A09"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8D2" w:rsidRPr="000E11DD" w:rsidRDefault="00E838D2" w:rsidP="007912D4">
            <w:pPr>
              <w:rPr>
                <w:sz w:val="16"/>
                <w:szCs w:val="16"/>
              </w:rPr>
            </w:pPr>
          </w:p>
        </w:tc>
        <w:tc>
          <w:tcPr>
            <w:tcW w:w="2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8D2" w:rsidRPr="000E11DD" w:rsidRDefault="00E838D2" w:rsidP="007912D4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8D2" w:rsidRPr="000E11DD" w:rsidRDefault="00E838D2" w:rsidP="007912D4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8D2" w:rsidRPr="000E11DD" w:rsidRDefault="00E838D2" w:rsidP="007912D4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8D2" w:rsidRPr="000E11DD" w:rsidRDefault="00E838D2" w:rsidP="007912D4">
            <w:pPr>
              <w:jc w:val="center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Уточненные бюджетные ассигнования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8D2" w:rsidRPr="000E11DD" w:rsidRDefault="00E838D2" w:rsidP="007912D4">
            <w:pPr>
              <w:jc w:val="center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Кассовый расход</w:t>
            </w:r>
          </w:p>
        </w:tc>
        <w:tc>
          <w:tcPr>
            <w:tcW w:w="1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8D2" w:rsidRPr="000E11DD" w:rsidRDefault="00E838D2" w:rsidP="007912D4">
            <w:pPr>
              <w:rPr>
                <w:sz w:val="16"/>
                <w:szCs w:val="16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8D2" w:rsidRPr="000E11DD" w:rsidRDefault="00E838D2" w:rsidP="007912D4">
            <w:pPr>
              <w:jc w:val="center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Наименование, ед. измерения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8D2" w:rsidRPr="000E11DD" w:rsidRDefault="00E838D2" w:rsidP="007912D4">
            <w:pPr>
              <w:jc w:val="center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План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8D2" w:rsidRPr="000E11DD" w:rsidRDefault="00E838D2" w:rsidP="007912D4">
            <w:pPr>
              <w:jc w:val="center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Факт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8D2" w:rsidRPr="000E11DD" w:rsidRDefault="00E838D2" w:rsidP="007912D4">
            <w:pPr>
              <w:jc w:val="center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Процент исполнения</w:t>
            </w:r>
          </w:p>
        </w:tc>
        <w:tc>
          <w:tcPr>
            <w:tcW w:w="2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8D2" w:rsidRPr="000E11DD" w:rsidRDefault="00E838D2" w:rsidP="007912D4">
            <w:pPr>
              <w:rPr>
                <w:sz w:val="16"/>
                <w:szCs w:val="16"/>
              </w:rPr>
            </w:pPr>
          </w:p>
        </w:tc>
      </w:tr>
      <w:tr w:rsidR="00E838D2" w:rsidRPr="000E11DD" w:rsidTr="00140A09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8D2" w:rsidRPr="000E11DD" w:rsidRDefault="00E838D2" w:rsidP="007912D4">
            <w:pPr>
              <w:jc w:val="center"/>
              <w:rPr>
                <w:b/>
                <w:sz w:val="16"/>
                <w:szCs w:val="16"/>
              </w:rPr>
            </w:pPr>
            <w:r w:rsidRPr="000E11DD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8D2" w:rsidRPr="000E11DD" w:rsidRDefault="00E838D2" w:rsidP="007912D4">
            <w:pPr>
              <w:jc w:val="center"/>
              <w:rPr>
                <w:b/>
                <w:sz w:val="16"/>
                <w:szCs w:val="16"/>
              </w:rPr>
            </w:pPr>
            <w:r w:rsidRPr="000E11DD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8D2" w:rsidRPr="000E11DD" w:rsidRDefault="00E838D2" w:rsidP="007912D4">
            <w:pPr>
              <w:jc w:val="center"/>
              <w:rPr>
                <w:b/>
                <w:sz w:val="16"/>
                <w:szCs w:val="16"/>
              </w:rPr>
            </w:pPr>
            <w:r w:rsidRPr="000E11DD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8D2" w:rsidRPr="000E11DD" w:rsidRDefault="00E838D2" w:rsidP="007912D4">
            <w:pPr>
              <w:jc w:val="center"/>
              <w:rPr>
                <w:b/>
                <w:sz w:val="16"/>
                <w:szCs w:val="16"/>
              </w:rPr>
            </w:pPr>
            <w:r w:rsidRPr="000E11DD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8D2" w:rsidRPr="000E11DD" w:rsidRDefault="00E838D2" w:rsidP="007912D4">
            <w:pPr>
              <w:jc w:val="center"/>
              <w:rPr>
                <w:b/>
                <w:sz w:val="16"/>
                <w:szCs w:val="16"/>
              </w:rPr>
            </w:pPr>
            <w:r w:rsidRPr="000E11DD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8D2" w:rsidRPr="000E11DD" w:rsidRDefault="00E838D2" w:rsidP="007912D4">
            <w:pPr>
              <w:jc w:val="center"/>
              <w:rPr>
                <w:b/>
                <w:sz w:val="16"/>
                <w:szCs w:val="16"/>
              </w:rPr>
            </w:pPr>
            <w:r w:rsidRPr="000E11DD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8D2" w:rsidRPr="000E11DD" w:rsidRDefault="00E838D2" w:rsidP="007912D4">
            <w:pPr>
              <w:jc w:val="center"/>
              <w:rPr>
                <w:b/>
                <w:sz w:val="16"/>
                <w:szCs w:val="16"/>
              </w:rPr>
            </w:pPr>
            <w:r w:rsidRPr="000E11DD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8D2" w:rsidRPr="000E11DD" w:rsidRDefault="00E838D2" w:rsidP="007912D4">
            <w:pPr>
              <w:jc w:val="center"/>
              <w:rPr>
                <w:b/>
                <w:sz w:val="16"/>
                <w:szCs w:val="16"/>
              </w:rPr>
            </w:pPr>
            <w:r w:rsidRPr="000E11DD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8D2" w:rsidRPr="000E11DD" w:rsidRDefault="00E838D2" w:rsidP="007912D4">
            <w:pPr>
              <w:jc w:val="center"/>
              <w:rPr>
                <w:b/>
                <w:sz w:val="16"/>
                <w:szCs w:val="16"/>
              </w:rPr>
            </w:pPr>
            <w:r w:rsidRPr="000E11DD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8D2" w:rsidRPr="000E11DD" w:rsidRDefault="00E838D2" w:rsidP="007912D4">
            <w:pPr>
              <w:jc w:val="center"/>
              <w:rPr>
                <w:b/>
                <w:sz w:val="16"/>
                <w:szCs w:val="16"/>
              </w:rPr>
            </w:pPr>
            <w:r w:rsidRPr="000E11DD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8D2" w:rsidRPr="000E11DD" w:rsidRDefault="00E838D2" w:rsidP="007912D4">
            <w:pPr>
              <w:jc w:val="center"/>
              <w:rPr>
                <w:b/>
                <w:sz w:val="16"/>
                <w:szCs w:val="16"/>
              </w:rPr>
            </w:pPr>
            <w:r w:rsidRPr="000E11DD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8D2" w:rsidRPr="000E11DD" w:rsidRDefault="00E838D2" w:rsidP="007912D4">
            <w:pPr>
              <w:jc w:val="center"/>
              <w:rPr>
                <w:b/>
                <w:sz w:val="16"/>
                <w:szCs w:val="16"/>
              </w:rPr>
            </w:pPr>
            <w:r w:rsidRPr="000E11DD">
              <w:rPr>
                <w:b/>
                <w:sz w:val="16"/>
                <w:szCs w:val="16"/>
              </w:rPr>
              <w:t>12</w:t>
            </w:r>
          </w:p>
        </w:tc>
      </w:tr>
      <w:tr w:rsidR="005B77B6" w:rsidRPr="000E11DD" w:rsidTr="00140A09">
        <w:trPr>
          <w:trHeight w:val="445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B6" w:rsidRPr="000E11DD" w:rsidRDefault="005B77B6" w:rsidP="007912D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13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7B6" w:rsidRPr="000E11DD" w:rsidRDefault="005B77B6" w:rsidP="007912D4">
            <w:pPr>
              <w:rPr>
                <w:sz w:val="16"/>
                <w:szCs w:val="16"/>
              </w:rPr>
            </w:pPr>
            <w:r w:rsidRPr="000E11DD">
              <w:rPr>
                <w:b/>
                <w:spacing w:val="-4"/>
                <w:sz w:val="16"/>
                <w:szCs w:val="16"/>
              </w:rPr>
              <w:t>Цель: Создание благоприятных условий для динамичного развития малого и среднего предпринимательства (МСП), повышения экономической и социальной эффективности его деятельности</w:t>
            </w:r>
          </w:p>
        </w:tc>
      </w:tr>
      <w:tr w:rsidR="005B77B6" w:rsidRPr="000E11DD" w:rsidTr="00140A09">
        <w:trPr>
          <w:trHeight w:val="384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7B6" w:rsidRPr="000E11DD" w:rsidRDefault="005B77B6" w:rsidP="007912D4">
            <w:pPr>
              <w:jc w:val="center"/>
              <w:rPr>
                <w:b/>
                <w:sz w:val="16"/>
                <w:szCs w:val="16"/>
              </w:rPr>
            </w:pPr>
            <w:r w:rsidRPr="000E11DD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513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7B6" w:rsidRPr="000E11DD" w:rsidRDefault="005B77B6" w:rsidP="007912D4">
            <w:pPr>
              <w:rPr>
                <w:sz w:val="16"/>
                <w:szCs w:val="16"/>
              </w:rPr>
            </w:pPr>
            <w:r w:rsidRPr="000E11DD">
              <w:rPr>
                <w:b/>
                <w:spacing w:val="-4"/>
                <w:sz w:val="16"/>
                <w:szCs w:val="16"/>
              </w:rPr>
              <w:t>Задача 1: Оказание и</w:t>
            </w:r>
            <w:r w:rsidRPr="000E11DD">
              <w:rPr>
                <w:b/>
                <w:bCs/>
                <w:spacing w:val="-4"/>
                <w:sz w:val="16"/>
                <w:szCs w:val="16"/>
              </w:rPr>
              <w:t>нформационно-консультационной и методической поддержки субъектам малого и среднего предпринимательства по различным аспектам предпринимательской и инвестиционной деятельности</w:t>
            </w:r>
          </w:p>
        </w:tc>
      </w:tr>
      <w:tr w:rsidR="00E838D2" w:rsidRPr="000E11DD" w:rsidTr="00140A09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8D2" w:rsidRPr="000E11DD" w:rsidRDefault="00E838D2" w:rsidP="007912D4">
            <w:pPr>
              <w:jc w:val="center"/>
              <w:rPr>
                <w:b/>
                <w:sz w:val="16"/>
                <w:szCs w:val="16"/>
              </w:rPr>
            </w:pPr>
            <w:r w:rsidRPr="000E11DD">
              <w:rPr>
                <w:b/>
                <w:sz w:val="16"/>
                <w:szCs w:val="16"/>
              </w:rPr>
              <w:t>1.1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8D2" w:rsidRPr="000E11DD" w:rsidRDefault="00E838D2" w:rsidP="007912D4">
            <w:pPr>
              <w:tabs>
                <w:tab w:val="left" w:pos="720"/>
              </w:tabs>
              <w:jc w:val="both"/>
              <w:rPr>
                <w:spacing w:val="-4"/>
                <w:sz w:val="16"/>
                <w:szCs w:val="16"/>
              </w:rPr>
            </w:pPr>
            <w:r w:rsidRPr="000E11DD">
              <w:rPr>
                <w:spacing w:val="-4"/>
                <w:sz w:val="16"/>
                <w:szCs w:val="16"/>
              </w:rPr>
              <w:t xml:space="preserve">Проведение мониторинга состояния МСП с целью его оценки и выявления тенденций развития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8D2" w:rsidRPr="000E11DD" w:rsidRDefault="00E838D2" w:rsidP="0051344B">
            <w:pPr>
              <w:spacing w:line="204" w:lineRule="auto"/>
              <w:jc w:val="center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20</w:t>
            </w:r>
            <w:r w:rsidR="0051344B">
              <w:rPr>
                <w:sz w:val="16"/>
                <w:szCs w:val="16"/>
              </w:rPr>
              <w:t>20</w:t>
            </w:r>
            <w:r w:rsidRPr="000E11DD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49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838D2" w:rsidRPr="000E11DD" w:rsidRDefault="00E838D2" w:rsidP="007912D4">
            <w:pPr>
              <w:jc w:val="center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Финансирование не требуется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8D2" w:rsidRPr="000E11DD" w:rsidRDefault="00E838D2" w:rsidP="007912D4">
            <w:pPr>
              <w:tabs>
                <w:tab w:val="left" w:pos="720"/>
              </w:tabs>
              <w:jc w:val="center"/>
              <w:rPr>
                <w:spacing w:val="-4"/>
                <w:sz w:val="16"/>
                <w:szCs w:val="16"/>
              </w:rPr>
            </w:pPr>
            <w:r w:rsidRPr="000E11DD">
              <w:rPr>
                <w:spacing w:val="-4"/>
                <w:sz w:val="16"/>
                <w:szCs w:val="16"/>
              </w:rPr>
              <w:t>Наличие аналитического материала</w:t>
            </w:r>
          </w:p>
          <w:p w:rsidR="00E838D2" w:rsidRPr="000E11DD" w:rsidRDefault="00E838D2" w:rsidP="007912D4">
            <w:pPr>
              <w:tabs>
                <w:tab w:val="left" w:pos="720"/>
              </w:tabs>
              <w:jc w:val="center"/>
              <w:rPr>
                <w:spacing w:val="-4"/>
                <w:sz w:val="16"/>
                <w:szCs w:val="16"/>
              </w:rPr>
            </w:pPr>
            <w:r w:rsidRPr="000E11DD">
              <w:rPr>
                <w:spacing w:val="-4"/>
                <w:sz w:val="16"/>
                <w:szCs w:val="16"/>
              </w:rPr>
              <w:t>Да – 1</w:t>
            </w:r>
          </w:p>
          <w:p w:rsidR="00E838D2" w:rsidRPr="000E11DD" w:rsidRDefault="00E838D2" w:rsidP="007912D4">
            <w:pPr>
              <w:tabs>
                <w:tab w:val="left" w:pos="720"/>
              </w:tabs>
              <w:jc w:val="center"/>
              <w:rPr>
                <w:spacing w:val="-4"/>
                <w:sz w:val="16"/>
                <w:szCs w:val="16"/>
              </w:rPr>
            </w:pPr>
            <w:r w:rsidRPr="000E11DD">
              <w:rPr>
                <w:spacing w:val="-4"/>
                <w:sz w:val="16"/>
                <w:szCs w:val="16"/>
              </w:rPr>
              <w:t>Нет – 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8D2" w:rsidRPr="000E11DD" w:rsidRDefault="00E838D2" w:rsidP="007912D4">
            <w:pPr>
              <w:jc w:val="center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8D2" w:rsidRPr="000A5509" w:rsidRDefault="00287A74" w:rsidP="007912D4">
            <w:pPr>
              <w:jc w:val="center"/>
              <w:rPr>
                <w:sz w:val="16"/>
                <w:szCs w:val="16"/>
              </w:rPr>
            </w:pPr>
            <w:r w:rsidRPr="000A5509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8D2" w:rsidRPr="000A5509" w:rsidRDefault="0078202F" w:rsidP="007912D4">
            <w:pPr>
              <w:jc w:val="center"/>
              <w:rPr>
                <w:sz w:val="16"/>
                <w:szCs w:val="16"/>
              </w:rPr>
            </w:pPr>
            <w:r w:rsidRPr="000A5509">
              <w:rPr>
                <w:sz w:val="16"/>
                <w:szCs w:val="16"/>
              </w:rPr>
              <w:t>10</w:t>
            </w:r>
            <w:r w:rsidR="00C50B60" w:rsidRPr="000A5509">
              <w:rPr>
                <w:sz w:val="16"/>
                <w:szCs w:val="16"/>
              </w:rPr>
              <w:t>0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8D2" w:rsidRPr="000E11DD" w:rsidRDefault="00E838D2" w:rsidP="007912D4">
            <w:pPr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Администрация</w:t>
            </w:r>
          </w:p>
          <w:p w:rsidR="00E838D2" w:rsidRPr="000E11DD" w:rsidRDefault="00E838D2" w:rsidP="007912D4">
            <w:pPr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ЗАТО г.Североморск</w:t>
            </w:r>
          </w:p>
        </w:tc>
      </w:tr>
      <w:tr w:rsidR="00E838D2" w:rsidRPr="000E11DD" w:rsidTr="00140A09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8D2" w:rsidRPr="000E11DD" w:rsidRDefault="00E838D2" w:rsidP="007912D4">
            <w:pPr>
              <w:jc w:val="center"/>
              <w:rPr>
                <w:b/>
                <w:sz w:val="16"/>
                <w:szCs w:val="16"/>
              </w:rPr>
            </w:pPr>
            <w:r w:rsidRPr="000E11DD">
              <w:rPr>
                <w:b/>
                <w:sz w:val="16"/>
                <w:szCs w:val="16"/>
              </w:rPr>
              <w:t>1.2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8D2" w:rsidRPr="000E11DD" w:rsidRDefault="00E838D2" w:rsidP="007912D4">
            <w:pPr>
              <w:jc w:val="both"/>
              <w:rPr>
                <w:spacing w:val="-4"/>
                <w:sz w:val="16"/>
                <w:szCs w:val="16"/>
              </w:rPr>
            </w:pPr>
            <w:r w:rsidRPr="000E11DD">
              <w:rPr>
                <w:spacing w:val="-4"/>
                <w:sz w:val="16"/>
                <w:szCs w:val="16"/>
              </w:rPr>
              <w:t>Взаимодействие с организациями инфраструктуры поддержки МСП Мурманской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8D2" w:rsidRPr="000E11DD" w:rsidRDefault="00F90204" w:rsidP="0051344B">
            <w:pPr>
              <w:jc w:val="center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20</w:t>
            </w:r>
            <w:r w:rsidR="0051344B">
              <w:rPr>
                <w:sz w:val="16"/>
                <w:szCs w:val="16"/>
              </w:rPr>
              <w:t>20</w:t>
            </w:r>
            <w:r w:rsidRPr="000E11DD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490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838D2" w:rsidRPr="000E11DD" w:rsidRDefault="00E838D2" w:rsidP="007912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8D2" w:rsidRPr="000E11DD" w:rsidRDefault="00E838D2" w:rsidP="007912D4">
            <w:pPr>
              <w:tabs>
                <w:tab w:val="left" w:pos="720"/>
              </w:tabs>
              <w:jc w:val="center"/>
              <w:rPr>
                <w:spacing w:val="-4"/>
                <w:sz w:val="16"/>
                <w:szCs w:val="16"/>
              </w:rPr>
            </w:pPr>
            <w:r w:rsidRPr="000E11DD">
              <w:rPr>
                <w:spacing w:val="-4"/>
                <w:sz w:val="16"/>
                <w:szCs w:val="16"/>
              </w:rPr>
              <w:t>Количество структур поддержки</w:t>
            </w:r>
          </w:p>
          <w:p w:rsidR="00E838D2" w:rsidRPr="000E11DD" w:rsidRDefault="00E838D2" w:rsidP="007912D4">
            <w:pPr>
              <w:tabs>
                <w:tab w:val="left" w:pos="720"/>
              </w:tabs>
              <w:jc w:val="center"/>
              <w:rPr>
                <w:spacing w:val="-4"/>
                <w:sz w:val="16"/>
                <w:szCs w:val="16"/>
              </w:rPr>
            </w:pPr>
            <w:r w:rsidRPr="000E11DD">
              <w:rPr>
                <w:spacing w:val="-4"/>
                <w:sz w:val="16"/>
                <w:szCs w:val="16"/>
              </w:rPr>
              <w:t>и развития МСП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8D2" w:rsidRPr="000E11DD" w:rsidRDefault="00E838D2" w:rsidP="007912D4">
            <w:pPr>
              <w:jc w:val="center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8D2" w:rsidRPr="00BB19F7" w:rsidRDefault="00F32D45" w:rsidP="007912D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8D2" w:rsidRPr="00BB19F7" w:rsidRDefault="002704EE" w:rsidP="00F32D45">
            <w:pPr>
              <w:jc w:val="center"/>
              <w:rPr>
                <w:sz w:val="16"/>
                <w:szCs w:val="16"/>
              </w:rPr>
            </w:pPr>
            <w:r w:rsidRPr="00BB19F7">
              <w:rPr>
                <w:sz w:val="16"/>
                <w:szCs w:val="16"/>
              </w:rPr>
              <w:t>1</w:t>
            </w:r>
            <w:r w:rsidR="00F32D45">
              <w:rPr>
                <w:sz w:val="16"/>
                <w:szCs w:val="16"/>
              </w:rPr>
              <w:t>33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8D2" w:rsidRPr="000E11DD" w:rsidRDefault="00E838D2" w:rsidP="007912D4">
            <w:pPr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Администрация</w:t>
            </w:r>
          </w:p>
          <w:p w:rsidR="00E838D2" w:rsidRPr="000E11DD" w:rsidRDefault="00E838D2" w:rsidP="007912D4">
            <w:pPr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ЗАТО г.Североморск</w:t>
            </w:r>
          </w:p>
        </w:tc>
      </w:tr>
      <w:tr w:rsidR="00E838D2" w:rsidRPr="000E11DD" w:rsidTr="00140A09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8D2" w:rsidRPr="000E11DD" w:rsidRDefault="00E838D2" w:rsidP="007912D4">
            <w:pPr>
              <w:jc w:val="center"/>
              <w:rPr>
                <w:b/>
                <w:sz w:val="16"/>
                <w:szCs w:val="16"/>
              </w:rPr>
            </w:pPr>
            <w:r w:rsidRPr="000E11DD">
              <w:rPr>
                <w:b/>
                <w:sz w:val="16"/>
                <w:szCs w:val="16"/>
              </w:rPr>
              <w:t>1.3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8D2" w:rsidRPr="000E11DD" w:rsidRDefault="00E838D2" w:rsidP="007912D4">
            <w:pPr>
              <w:jc w:val="both"/>
              <w:rPr>
                <w:spacing w:val="-4"/>
                <w:sz w:val="16"/>
                <w:szCs w:val="16"/>
              </w:rPr>
            </w:pPr>
            <w:r w:rsidRPr="000E11DD">
              <w:rPr>
                <w:spacing w:val="-4"/>
                <w:sz w:val="16"/>
                <w:szCs w:val="16"/>
              </w:rPr>
              <w:t xml:space="preserve">Поддержка на сайте </w:t>
            </w:r>
            <w:proofErr w:type="gramStart"/>
            <w:r w:rsidRPr="000E11DD">
              <w:rPr>
                <w:spacing w:val="-4"/>
                <w:sz w:val="16"/>
                <w:szCs w:val="16"/>
              </w:rPr>
              <w:t>администрации</w:t>
            </w:r>
            <w:proofErr w:type="gramEnd"/>
            <w:r w:rsidRPr="000E11DD">
              <w:rPr>
                <w:spacing w:val="-4"/>
                <w:sz w:val="16"/>
                <w:szCs w:val="16"/>
              </w:rPr>
              <w:t xml:space="preserve"> ЗАТО г.Североморск страницы отдела экономического развития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8D2" w:rsidRPr="000E11DD" w:rsidRDefault="0051344B" w:rsidP="00A919C3">
            <w:pPr>
              <w:jc w:val="center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20</w:t>
            </w:r>
            <w:r>
              <w:rPr>
                <w:sz w:val="16"/>
                <w:szCs w:val="16"/>
              </w:rPr>
              <w:t>20</w:t>
            </w:r>
            <w:r w:rsidRPr="000E11DD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490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838D2" w:rsidRPr="000E11DD" w:rsidRDefault="00E838D2" w:rsidP="007912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8D2" w:rsidRPr="000E11DD" w:rsidRDefault="00E838D2" w:rsidP="007912D4">
            <w:pPr>
              <w:tabs>
                <w:tab w:val="left" w:pos="720"/>
              </w:tabs>
              <w:jc w:val="center"/>
              <w:rPr>
                <w:spacing w:val="-4"/>
                <w:sz w:val="16"/>
                <w:szCs w:val="16"/>
              </w:rPr>
            </w:pPr>
            <w:r w:rsidRPr="000E11DD">
              <w:rPr>
                <w:spacing w:val="-4"/>
                <w:sz w:val="16"/>
                <w:szCs w:val="16"/>
              </w:rPr>
              <w:t>Ежемесячное обновление информации,</w:t>
            </w:r>
          </w:p>
          <w:p w:rsidR="00E838D2" w:rsidRPr="000E11DD" w:rsidRDefault="00E838D2" w:rsidP="007912D4">
            <w:pPr>
              <w:tabs>
                <w:tab w:val="left" w:pos="720"/>
              </w:tabs>
              <w:jc w:val="center"/>
              <w:rPr>
                <w:spacing w:val="-4"/>
                <w:sz w:val="16"/>
                <w:szCs w:val="16"/>
              </w:rPr>
            </w:pPr>
            <w:r w:rsidRPr="000E11DD">
              <w:rPr>
                <w:spacing w:val="-4"/>
                <w:sz w:val="16"/>
                <w:szCs w:val="16"/>
              </w:rPr>
              <w:t xml:space="preserve">Да – 1 </w:t>
            </w:r>
          </w:p>
          <w:p w:rsidR="00E838D2" w:rsidRPr="000E11DD" w:rsidRDefault="00E838D2" w:rsidP="007912D4">
            <w:pPr>
              <w:tabs>
                <w:tab w:val="left" w:pos="720"/>
              </w:tabs>
              <w:jc w:val="center"/>
              <w:rPr>
                <w:spacing w:val="-4"/>
                <w:sz w:val="16"/>
                <w:szCs w:val="16"/>
              </w:rPr>
            </w:pPr>
            <w:r w:rsidRPr="000E11DD">
              <w:rPr>
                <w:spacing w:val="-4"/>
                <w:sz w:val="16"/>
                <w:szCs w:val="16"/>
              </w:rPr>
              <w:t>Нет – 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8D2" w:rsidRPr="000E11DD" w:rsidRDefault="00E838D2" w:rsidP="007912D4">
            <w:pPr>
              <w:jc w:val="center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8D2" w:rsidRPr="00BB19F7" w:rsidRDefault="00706BAE" w:rsidP="007912D4">
            <w:pPr>
              <w:jc w:val="center"/>
              <w:rPr>
                <w:sz w:val="16"/>
                <w:szCs w:val="16"/>
              </w:rPr>
            </w:pPr>
            <w:r w:rsidRPr="00BB19F7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8D2" w:rsidRPr="00BB19F7" w:rsidRDefault="0078202F" w:rsidP="007912D4">
            <w:pPr>
              <w:jc w:val="center"/>
              <w:rPr>
                <w:sz w:val="16"/>
                <w:szCs w:val="16"/>
              </w:rPr>
            </w:pPr>
            <w:r w:rsidRPr="00BB19F7">
              <w:rPr>
                <w:sz w:val="16"/>
                <w:szCs w:val="16"/>
              </w:rPr>
              <w:t>10</w:t>
            </w:r>
            <w:r w:rsidR="00C50B60" w:rsidRPr="00BB19F7">
              <w:rPr>
                <w:sz w:val="16"/>
                <w:szCs w:val="16"/>
              </w:rPr>
              <w:t>0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8D2" w:rsidRPr="000E11DD" w:rsidRDefault="00E838D2" w:rsidP="007912D4">
            <w:pPr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Администрация</w:t>
            </w:r>
          </w:p>
          <w:p w:rsidR="00E838D2" w:rsidRPr="000E11DD" w:rsidRDefault="00E838D2" w:rsidP="007912D4">
            <w:pPr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ЗАТО г.Североморск</w:t>
            </w:r>
          </w:p>
        </w:tc>
      </w:tr>
      <w:tr w:rsidR="0051344B" w:rsidRPr="000E11DD" w:rsidTr="0051344B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44B" w:rsidRPr="000E11DD" w:rsidRDefault="0051344B" w:rsidP="0051344B">
            <w:pPr>
              <w:jc w:val="center"/>
              <w:rPr>
                <w:b/>
                <w:sz w:val="16"/>
                <w:szCs w:val="16"/>
              </w:rPr>
            </w:pPr>
            <w:r w:rsidRPr="000E11DD">
              <w:rPr>
                <w:b/>
                <w:sz w:val="16"/>
                <w:szCs w:val="16"/>
              </w:rPr>
              <w:t>1.4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44B" w:rsidRPr="000E11DD" w:rsidRDefault="0051344B" w:rsidP="0051344B">
            <w:pPr>
              <w:jc w:val="both"/>
              <w:rPr>
                <w:spacing w:val="-4"/>
                <w:sz w:val="16"/>
                <w:szCs w:val="16"/>
              </w:rPr>
            </w:pPr>
            <w:r w:rsidRPr="000E11DD">
              <w:rPr>
                <w:spacing w:val="-4"/>
                <w:sz w:val="16"/>
                <w:szCs w:val="16"/>
              </w:rPr>
              <w:t>Организация и проведение обучающих семинаров и тренингов (совместно с организациями инфраструктуры поддержки МСП)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44B" w:rsidRDefault="0051344B" w:rsidP="0051344B">
            <w:r w:rsidRPr="0033100E">
              <w:rPr>
                <w:sz w:val="16"/>
                <w:szCs w:val="16"/>
              </w:rPr>
              <w:t>2020 год</w:t>
            </w:r>
          </w:p>
        </w:tc>
        <w:tc>
          <w:tcPr>
            <w:tcW w:w="490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344B" w:rsidRPr="000E11DD" w:rsidRDefault="0051344B" w:rsidP="0051344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44B" w:rsidRPr="000E11DD" w:rsidRDefault="0051344B" w:rsidP="0051344B">
            <w:pPr>
              <w:tabs>
                <w:tab w:val="left" w:pos="720"/>
              </w:tabs>
              <w:jc w:val="center"/>
              <w:rPr>
                <w:spacing w:val="-4"/>
                <w:sz w:val="16"/>
                <w:szCs w:val="16"/>
              </w:rPr>
            </w:pPr>
            <w:r w:rsidRPr="000E11DD">
              <w:rPr>
                <w:spacing w:val="-4"/>
                <w:sz w:val="16"/>
                <w:szCs w:val="16"/>
              </w:rPr>
              <w:t>Численность прошедших обучение, человек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44B" w:rsidRPr="000E11DD" w:rsidRDefault="0051344B" w:rsidP="0051344B">
            <w:pPr>
              <w:jc w:val="center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44B" w:rsidRPr="00A018EB" w:rsidRDefault="00AF1FD4" w:rsidP="00513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44B" w:rsidRPr="00A018EB" w:rsidRDefault="00AF1FD4" w:rsidP="00AF1FD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</w:t>
            </w:r>
            <w:r w:rsidR="00A018EB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67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44B" w:rsidRPr="000E11DD" w:rsidRDefault="0051344B" w:rsidP="0051344B">
            <w:pPr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Администрация</w:t>
            </w:r>
          </w:p>
          <w:p w:rsidR="0051344B" w:rsidRPr="000E11DD" w:rsidRDefault="0051344B" w:rsidP="0051344B">
            <w:pPr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ЗАТО г.Североморск</w:t>
            </w:r>
          </w:p>
        </w:tc>
      </w:tr>
      <w:tr w:rsidR="0051344B" w:rsidRPr="000E11DD" w:rsidTr="0051344B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44B" w:rsidRPr="000E11DD" w:rsidRDefault="0051344B" w:rsidP="0051344B">
            <w:pPr>
              <w:jc w:val="center"/>
              <w:rPr>
                <w:b/>
                <w:sz w:val="16"/>
                <w:szCs w:val="16"/>
              </w:rPr>
            </w:pPr>
            <w:r w:rsidRPr="000E11DD">
              <w:rPr>
                <w:b/>
                <w:sz w:val="16"/>
                <w:szCs w:val="16"/>
              </w:rPr>
              <w:t>1.5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44B" w:rsidRPr="000E11DD" w:rsidRDefault="0051344B" w:rsidP="0051344B">
            <w:pPr>
              <w:jc w:val="both"/>
              <w:rPr>
                <w:spacing w:val="-4"/>
                <w:sz w:val="16"/>
                <w:szCs w:val="16"/>
              </w:rPr>
            </w:pPr>
            <w:r w:rsidRPr="000E11DD">
              <w:rPr>
                <w:spacing w:val="-4"/>
                <w:sz w:val="16"/>
                <w:szCs w:val="16"/>
              </w:rPr>
              <w:t xml:space="preserve">Организация и проведение рабочих встреч, заседаний Совета по вопросам малого и среднего предпринимательства при </w:t>
            </w:r>
            <w:proofErr w:type="gramStart"/>
            <w:r w:rsidRPr="000E11DD">
              <w:rPr>
                <w:spacing w:val="-4"/>
                <w:sz w:val="16"/>
                <w:szCs w:val="16"/>
              </w:rPr>
              <w:t>администрации</w:t>
            </w:r>
            <w:proofErr w:type="gramEnd"/>
            <w:r w:rsidRPr="000E11DD">
              <w:rPr>
                <w:spacing w:val="-4"/>
                <w:sz w:val="16"/>
                <w:szCs w:val="16"/>
              </w:rPr>
              <w:t xml:space="preserve"> ЗАТО г.Североморск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44B" w:rsidRDefault="0051344B" w:rsidP="0051344B">
            <w:r w:rsidRPr="0033100E">
              <w:rPr>
                <w:sz w:val="16"/>
                <w:szCs w:val="16"/>
              </w:rPr>
              <w:t>2020 год</w:t>
            </w:r>
          </w:p>
        </w:tc>
        <w:tc>
          <w:tcPr>
            <w:tcW w:w="490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44B" w:rsidRPr="000E11DD" w:rsidRDefault="0051344B" w:rsidP="0051344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44B" w:rsidRPr="000E11DD" w:rsidRDefault="0051344B" w:rsidP="0051344B">
            <w:pPr>
              <w:tabs>
                <w:tab w:val="left" w:pos="720"/>
              </w:tabs>
              <w:jc w:val="center"/>
              <w:rPr>
                <w:spacing w:val="-4"/>
                <w:sz w:val="16"/>
                <w:szCs w:val="16"/>
              </w:rPr>
            </w:pPr>
            <w:r w:rsidRPr="000E11DD">
              <w:rPr>
                <w:spacing w:val="-4"/>
                <w:sz w:val="16"/>
                <w:szCs w:val="16"/>
              </w:rPr>
              <w:t>Кол-во участников мероприятия,</w:t>
            </w:r>
          </w:p>
          <w:p w:rsidR="0051344B" w:rsidRPr="000E11DD" w:rsidRDefault="0051344B" w:rsidP="0051344B">
            <w:pPr>
              <w:tabs>
                <w:tab w:val="left" w:pos="720"/>
              </w:tabs>
              <w:jc w:val="center"/>
              <w:rPr>
                <w:spacing w:val="-4"/>
                <w:sz w:val="16"/>
                <w:szCs w:val="16"/>
              </w:rPr>
            </w:pPr>
            <w:r w:rsidRPr="000E11DD">
              <w:rPr>
                <w:spacing w:val="-4"/>
                <w:sz w:val="16"/>
                <w:szCs w:val="16"/>
              </w:rPr>
              <w:t>человек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44B" w:rsidRPr="000E11DD" w:rsidRDefault="0051344B" w:rsidP="00513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44B" w:rsidRPr="005B0060" w:rsidRDefault="005B0060" w:rsidP="0051344B">
            <w:pPr>
              <w:jc w:val="center"/>
              <w:rPr>
                <w:sz w:val="16"/>
                <w:szCs w:val="16"/>
              </w:rPr>
            </w:pPr>
            <w:r w:rsidRPr="005B0060">
              <w:rPr>
                <w:sz w:val="16"/>
                <w:szCs w:val="16"/>
              </w:rPr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44B" w:rsidRPr="005B0060" w:rsidRDefault="005B0060" w:rsidP="00513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44B" w:rsidRPr="000E11DD" w:rsidRDefault="0051344B" w:rsidP="0051344B">
            <w:pPr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Администрация</w:t>
            </w:r>
          </w:p>
          <w:p w:rsidR="0051344B" w:rsidRPr="000E11DD" w:rsidRDefault="0051344B" w:rsidP="0051344B">
            <w:pPr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ЗАТО г.Североморск</w:t>
            </w:r>
          </w:p>
        </w:tc>
      </w:tr>
      <w:tr w:rsidR="00CC7CFF" w:rsidRPr="000E11DD" w:rsidTr="00140A09">
        <w:tc>
          <w:tcPr>
            <w:tcW w:w="3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CFF" w:rsidRPr="000E11DD" w:rsidRDefault="00CC7CFF" w:rsidP="007912D4">
            <w:pPr>
              <w:jc w:val="center"/>
              <w:rPr>
                <w:b/>
                <w:spacing w:val="-4"/>
                <w:sz w:val="16"/>
                <w:szCs w:val="16"/>
              </w:rPr>
            </w:pPr>
            <w:r w:rsidRPr="000E11DD">
              <w:rPr>
                <w:b/>
                <w:spacing w:val="-4"/>
                <w:sz w:val="16"/>
                <w:szCs w:val="16"/>
              </w:rPr>
              <w:t>Итого по задаче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CFF" w:rsidRPr="000E11DD" w:rsidRDefault="00CC7CFF" w:rsidP="007912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0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CFF" w:rsidRPr="000E11DD" w:rsidRDefault="00CC7CFF" w:rsidP="007912D4">
            <w:pPr>
              <w:jc w:val="center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0,00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CFF" w:rsidRPr="000E11DD" w:rsidRDefault="00CC7CFF" w:rsidP="007912D4">
            <w:pPr>
              <w:tabs>
                <w:tab w:val="left" w:pos="720"/>
              </w:tabs>
              <w:jc w:val="center"/>
              <w:rPr>
                <w:spacing w:val="-4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CFF" w:rsidRPr="000E11DD" w:rsidRDefault="00CC7CFF" w:rsidP="007912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CFF" w:rsidRPr="000E11DD" w:rsidRDefault="00CC7CFF" w:rsidP="007912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CFF" w:rsidRPr="000E11DD" w:rsidRDefault="00CC7CFF" w:rsidP="007912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CFF" w:rsidRPr="000E11DD" w:rsidRDefault="00CC7CFF" w:rsidP="007912D4">
            <w:pPr>
              <w:rPr>
                <w:sz w:val="16"/>
                <w:szCs w:val="16"/>
              </w:rPr>
            </w:pPr>
          </w:p>
        </w:tc>
      </w:tr>
      <w:tr w:rsidR="005B77B6" w:rsidRPr="000E11DD" w:rsidTr="00140A09">
        <w:trPr>
          <w:trHeight w:val="506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7B6" w:rsidRPr="000E11DD" w:rsidRDefault="005B77B6" w:rsidP="007912D4">
            <w:pPr>
              <w:jc w:val="center"/>
              <w:rPr>
                <w:b/>
                <w:sz w:val="16"/>
                <w:szCs w:val="16"/>
              </w:rPr>
            </w:pPr>
            <w:r w:rsidRPr="000E11DD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513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7B6" w:rsidRPr="000E11DD" w:rsidRDefault="005B77B6" w:rsidP="007912D4">
            <w:pPr>
              <w:rPr>
                <w:sz w:val="16"/>
                <w:szCs w:val="16"/>
              </w:rPr>
            </w:pPr>
            <w:r w:rsidRPr="000E11DD">
              <w:rPr>
                <w:b/>
                <w:spacing w:val="-4"/>
                <w:sz w:val="16"/>
                <w:szCs w:val="16"/>
              </w:rPr>
              <w:t xml:space="preserve">Задача 2: </w:t>
            </w:r>
            <w:r w:rsidRPr="000E11DD">
              <w:rPr>
                <w:b/>
                <w:bCs/>
                <w:spacing w:val="-4"/>
                <w:sz w:val="16"/>
                <w:szCs w:val="16"/>
              </w:rPr>
              <w:t>Организация и проведение мероприятий, направленных на повышение общественного статуса и популяризацию товаров, работ и услуг местных предпринимателей,</w:t>
            </w:r>
            <w:r w:rsidRPr="000E11DD">
              <w:rPr>
                <w:b/>
                <w:spacing w:val="-4"/>
                <w:sz w:val="16"/>
                <w:szCs w:val="16"/>
              </w:rPr>
              <w:t xml:space="preserve"> поддержку новых направлений предпринимательской деятельности, обеспечивающих положительное влияние на социально-экономическое развитие муниципального образования</w:t>
            </w:r>
          </w:p>
        </w:tc>
      </w:tr>
      <w:tr w:rsidR="0051344B" w:rsidRPr="000E11DD" w:rsidTr="0051344B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44B" w:rsidRPr="000E11DD" w:rsidRDefault="0051344B" w:rsidP="0051344B">
            <w:pPr>
              <w:jc w:val="center"/>
              <w:rPr>
                <w:b/>
                <w:sz w:val="16"/>
                <w:szCs w:val="16"/>
              </w:rPr>
            </w:pPr>
            <w:r w:rsidRPr="000E11DD">
              <w:rPr>
                <w:b/>
                <w:sz w:val="16"/>
                <w:szCs w:val="16"/>
              </w:rPr>
              <w:t>2.1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44B" w:rsidRPr="000E11DD" w:rsidRDefault="0051344B" w:rsidP="0051344B">
            <w:pPr>
              <w:jc w:val="both"/>
              <w:rPr>
                <w:spacing w:val="-4"/>
                <w:sz w:val="16"/>
                <w:szCs w:val="16"/>
              </w:rPr>
            </w:pPr>
            <w:r w:rsidRPr="000E11DD">
              <w:rPr>
                <w:spacing w:val="-4"/>
                <w:sz w:val="16"/>
                <w:szCs w:val="16"/>
              </w:rPr>
              <w:t>Мероприятия по поддержке и развитию субъектов малого и среднего предпринимательства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44B" w:rsidRDefault="0051344B" w:rsidP="0051344B">
            <w:r w:rsidRPr="0073177B">
              <w:rPr>
                <w:sz w:val="16"/>
                <w:szCs w:val="16"/>
              </w:rPr>
              <w:t>2020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44B" w:rsidRPr="000E11DD" w:rsidRDefault="0051344B" w:rsidP="0051344B">
            <w:pPr>
              <w:jc w:val="center"/>
              <w:rPr>
                <w:b/>
                <w:sz w:val="16"/>
                <w:szCs w:val="16"/>
              </w:rPr>
            </w:pPr>
            <w:r w:rsidRPr="000E11DD">
              <w:rPr>
                <w:b/>
                <w:sz w:val="16"/>
                <w:szCs w:val="16"/>
              </w:rPr>
              <w:t>Всего:</w:t>
            </w:r>
            <w:r w:rsidRPr="000E11DD">
              <w:rPr>
                <w:sz w:val="16"/>
                <w:szCs w:val="16"/>
              </w:rPr>
              <w:t xml:space="preserve"> </w:t>
            </w:r>
          </w:p>
          <w:p w:rsidR="0051344B" w:rsidRPr="000E11DD" w:rsidRDefault="0051344B" w:rsidP="0051344B">
            <w:pPr>
              <w:jc w:val="center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 xml:space="preserve">в </w:t>
            </w:r>
            <w:proofErr w:type="spellStart"/>
            <w:r w:rsidRPr="000E11DD">
              <w:rPr>
                <w:sz w:val="16"/>
                <w:szCs w:val="16"/>
              </w:rPr>
              <w:t>т.ч</w:t>
            </w:r>
            <w:proofErr w:type="spellEnd"/>
            <w:r w:rsidRPr="000E11DD">
              <w:rPr>
                <w:sz w:val="16"/>
                <w:szCs w:val="16"/>
              </w:rPr>
              <w:t>.:</w:t>
            </w:r>
          </w:p>
          <w:p w:rsidR="0051344B" w:rsidRPr="000E11DD" w:rsidRDefault="0051344B" w:rsidP="0051344B">
            <w:pPr>
              <w:jc w:val="center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 xml:space="preserve">МБ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44B" w:rsidRPr="000E11DD" w:rsidRDefault="0051344B" w:rsidP="0051344B">
            <w:pPr>
              <w:tabs>
                <w:tab w:val="left" w:pos="720"/>
              </w:tabs>
              <w:jc w:val="center"/>
              <w:rPr>
                <w:spacing w:val="-4"/>
                <w:sz w:val="16"/>
                <w:szCs w:val="16"/>
              </w:rPr>
            </w:pPr>
            <w:r>
              <w:rPr>
                <w:b/>
                <w:spacing w:val="-4"/>
                <w:sz w:val="16"/>
                <w:szCs w:val="16"/>
              </w:rPr>
              <w:t>18</w:t>
            </w:r>
            <w:r w:rsidRPr="000E11DD">
              <w:rPr>
                <w:b/>
                <w:spacing w:val="-4"/>
                <w:sz w:val="16"/>
                <w:szCs w:val="16"/>
              </w:rPr>
              <w:t>,00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44B" w:rsidRPr="000E11DD" w:rsidRDefault="0051344B" w:rsidP="0051344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0,00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44B" w:rsidRPr="000E11DD" w:rsidRDefault="0051344B" w:rsidP="0051344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</w:t>
            </w:r>
          </w:p>
        </w:tc>
        <w:tc>
          <w:tcPr>
            <w:tcW w:w="16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344B" w:rsidRPr="000E11DD" w:rsidRDefault="0051344B" w:rsidP="0051344B">
            <w:pPr>
              <w:tabs>
                <w:tab w:val="left" w:pos="720"/>
              </w:tabs>
              <w:jc w:val="center"/>
              <w:rPr>
                <w:spacing w:val="-4"/>
                <w:sz w:val="16"/>
                <w:szCs w:val="16"/>
              </w:rPr>
            </w:pPr>
            <w:r w:rsidRPr="000E11DD">
              <w:rPr>
                <w:spacing w:val="-4"/>
                <w:sz w:val="16"/>
                <w:szCs w:val="16"/>
              </w:rPr>
              <w:t>Кол-во</w:t>
            </w:r>
          </w:p>
          <w:p w:rsidR="0051344B" w:rsidRPr="000E11DD" w:rsidRDefault="0051344B" w:rsidP="0051344B">
            <w:pPr>
              <w:jc w:val="center"/>
              <w:rPr>
                <w:b/>
                <w:sz w:val="16"/>
                <w:szCs w:val="16"/>
              </w:rPr>
            </w:pPr>
            <w:r w:rsidRPr="000E11DD">
              <w:rPr>
                <w:spacing w:val="-4"/>
                <w:sz w:val="16"/>
                <w:szCs w:val="16"/>
              </w:rPr>
              <w:t>субъектов МСП – получателей поддержки, 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44B" w:rsidRPr="000E11DD" w:rsidRDefault="0051344B" w:rsidP="0051344B">
            <w:pPr>
              <w:spacing w:line="204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44B" w:rsidRPr="000E11DD" w:rsidRDefault="003D3F0B" w:rsidP="0051344B">
            <w:pPr>
              <w:spacing w:line="204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44B" w:rsidRPr="000E11DD" w:rsidRDefault="003D3F0B" w:rsidP="00513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44B" w:rsidRPr="000E11DD" w:rsidRDefault="0051344B" w:rsidP="0051344B">
            <w:pPr>
              <w:rPr>
                <w:sz w:val="16"/>
                <w:szCs w:val="16"/>
              </w:rPr>
            </w:pPr>
          </w:p>
        </w:tc>
      </w:tr>
      <w:tr w:rsidR="0051344B" w:rsidRPr="000E11DD" w:rsidTr="000A5509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44B" w:rsidRPr="000E11DD" w:rsidRDefault="0051344B" w:rsidP="0051344B">
            <w:pPr>
              <w:jc w:val="center"/>
              <w:rPr>
                <w:b/>
                <w:sz w:val="16"/>
                <w:szCs w:val="16"/>
              </w:rPr>
            </w:pPr>
            <w:r w:rsidRPr="000E11DD">
              <w:rPr>
                <w:b/>
                <w:sz w:val="16"/>
                <w:szCs w:val="16"/>
              </w:rPr>
              <w:t>2.1.1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44B" w:rsidRPr="000E11DD" w:rsidRDefault="0051344B" w:rsidP="0051344B">
            <w:pPr>
              <w:jc w:val="both"/>
              <w:rPr>
                <w:spacing w:val="-4"/>
                <w:sz w:val="16"/>
                <w:szCs w:val="16"/>
              </w:rPr>
            </w:pPr>
            <w:r w:rsidRPr="000E11DD">
              <w:rPr>
                <w:spacing w:val="-4"/>
                <w:sz w:val="16"/>
                <w:szCs w:val="16"/>
              </w:rPr>
              <w:t>Организация участия представителей муниципального образования в региональных и федеральных конкурсах, выставках, направленных на развитие инвестиционной привлекательности и межрегионального сотрудничества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44B" w:rsidRDefault="0051344B" w:rsidP="0051344B">
            <w:r w:rsidRPr="0073177B">
              <w:rPr>
                <w:sz w:val="16"/>
                <w:szCs w:val="16"/>
              </w:rPr>
              <w:t>2020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44B" w:rsidRPr="000E11DD" w:rsidRDefault="0051344B" w:rsidP="0051344B">
            <w:pPr>
              <w:jc w:val="center"/>
              <w:rPr>
                <w:sz w:val="16"/>
                <w:szCs w:val="16"/>
              </w:rPr>
            </w:pPr>
            <w:r w:rsidRPr="000E11DD">
              <w:rPr>
                <w:b/>
                <w:sz w:val="16"/>
                <w:szCs w:val="16"/>
              </w:rPr>
              <w:t>Всего:</w:t>
            </w:r>
            <w:r w:rsidRPr="000E11DD">
              <w:rPr>
                <w:sz w:val="16"/>
                <w:szCs w:val="16"/>
              </w:rPr>
              <w:t xml:space="preserve"> </w:t>
            </w:r>
          </w:p>
          <w:p w:rsidR="0051344B" w:rsidRPr="000E11DD" w:rsidRDefault="0051344B" w:rsidP="0051344B">
            <w:pPr>
              <w:jc w:val="center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 xml:space="preserve">в </w:t>
            </w:r>
            <w:proofErr w:type="spellStart"/>
            <w:r w:rsidRPr="000E11DD">
              <w:rPr>
                <w:sz w:val="16"/>
                <w:szCs w:val="16"/>
              </w:rPr>
              <w:t>т.ч</w:t>
            </w:r>
            <w:proofErr w:type="spellEnd"/>
            <w:r w:rsidRPr="000E11DD">
              <w:rPr>
                <w:sz w:val="16"/>
                <w:szCs w:val="16"/>
              </w:rPr>
              <w:t>.:</w:t>
            </w:r>
          </w:p>
          <w:p w:rsidR="0051344B" w:rsidRPr="000E11DD" w:rsidRDefault="0051344B" w:rsidP="0051344B">
            <w:pPr>
              <w:jc w:val="center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МБ –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44B" w:rsidRPr="000E11DD" w:rsidRDefault="0051344B" w:rsidP="0051344B">
            <w:pPr>
              <w:tabs>
                <w:tab w:val="left" w:pos="720"/>
              </w:tabs>
              <w:jc w:val="center"/>
              <w:rPr>
                <w:spacing w:val="-4"/>
                <w:sz w:val="16"/>
                <w:szCs w:val="16"/>
              </w:rPr>
            </w:pPr>
            <w:r w:rsidRPr="000E11DD">
              <w:rPr>
                <w:spacing w:val="-4"/>
                <w:sz w:val="16"/>
                <w:szCs w:val="16"/>
              </w:rPr>
              <w:t>0,00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44B" w:rsidRPr="000E11DD" w:rsidRDefault="0051344B" w:rsidP="0051344B">
            <w:pPr>
              <w:jc w:val="center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44B" w:rsidRPr="000E11DD" w:rsidRDefault="0051344B" w:rsidP="0051344B">
            <w:pPr>
              <w:jc w:val="center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0</w:t>
            </w:r>
          </w:p>
        </w:tc>
        <w:tc>
          <w:tcPr>
            <w:tcW w:w="16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344B" w:rsidRPr="000E11DD" w:rsidRDefault="0051344B" w:rsidP="0051344B">
            <w:pPr>
              <w:tabs>
                <w:tab w:val="left" w:pos="720"/>
              </w:tabs>
              <w:jc w:val="center"/>
              <w:rPr>
                <w:spacing w:val="-4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44B" w:rsidRPr="000E11DD" w:rsidRDefault="0051344B" w:rsidP="0051344B">
            <w:pPr>
              <w:spacing w:line="204" w:lineRule="auto"/>
              <w:jc w:val="center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44B" w:rsidRPr="00A66B36" w:rsidRDefault="003D3F0B" w:rsidP="0051344B">
            <w:pPr>
              <w:spacing w:line="204" w:lineRule="auto"/>
              <w:jc w:val="center"/>
              <w:rPr>
                <w:sz w:val="16"/>
                <w:szCs w:val="16"/>
              </w:rPr>
            </w:pPr>
            <w:r w:rsidRPr="00A66B36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44B" w:rsidRPr="00A66B36" w:rsidRDefault="003D3F0B" w:rsidP="0051344B">
            <w:pPr>
              <w:jc w:val="center"/>
              <w:rPr>
                <w:sz w:val="16"/>
                <w:szCs w:val="16"/>
              </w:rPr>
            </w:pPr>
            <w:r w:rsidRPr="00A66B36">
              <w:rPr>
                <w:sz w:val="16"/>
                <w:szCs w:val="16"/>
              </w:rPr>
              <w:t>0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44B" w:rsidRPr="00A66B36" w:rsidRDefault="0051344B" w:rsidP="0051344B">
            <w:pPr>
              <w:rPr>
                <w:sz w:val="16"/>
                <w:szCs w:val="16"/>
              </w:rPr>
            </w:pPr>
            <w:r w:rsidRPr="00A66B36">
              <w:rPr>
                <w:sz w:val="16"/>
                <w:szCs w:val="16"/>
              </w:rPr>
              <w:t>Администрация</w:t>
            </w:r>
          </w:p>
          <w:p w:rsidR="0051344B" w:rsidRPr="00A66B36" w:rsidRDefault="0051344B" w:rsidP="0051344B">
            <w:pPr>
              <w:rPr>
                <w:sz w:val="16"/>
                <w:szCs w:val="16"/>
              </w:rPr>
            </w:pPr>
            <w:r w:rsidRPr="00A66B36">
              <w:rPr>
                <w:sz w:val="16"/>
                <w:szCs w:val="16"/>
              </w:rPr>
              <w:t>ЗАТО г.Североморск</w:t>
            </w:r>
          </w:p>
        </w:tc>
      </w:tr>
      <w:tr w:rsidR="0051344B" w:rsidRPr="000E11DD" w:rsidTr="000A5509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44B" w:rsidRPr="000E11DD" w:rsidRDefault="0051344B" w:rsidP="0051344B">
            <w:pPr>
              <w:jc w:val="center"/>
              <w:rPr>
                <w:b/>
                <w:sz w:val="16"/>
                <w:szCs w:val="16"/>
              </w:rPr>
            </w:pPr>
            <w:r w:rsidRPr="000E11DD">
              <w:rPr>
                <w:b/>
                <w:sz w:val="16"/>
                <w:szCs w:val="16"/>
              </w:rPr>
              <w:lastRenderedPageBreak/>
              <w:t>2.1.2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44B" w:rsidRPr="000E11DD" w:rsidRDefault="0051344B" w:rsidP="0051344B">
            <w:pPr>
              <w:jc w:val="both"/>
              <w:rPr>
                <w:spacing w:val="-4"/>
                <w:sz w:val="16"/>
                <w:szCs w:val="16"/>
              </w:rPr>
            </w:pPr>
            <w:r w:rsidRPr="000E11DD">
              <w:rPr>
                <w:spacing w:val="-4"/>
                <w:sz w:val="16"/>
                <w:szCs w:val="16"/>
              </w:rPr>
              <w:t xml:space="preserve">Организация и проведение муниципальных конкурсов, направленных на </w:t>
            </w:r>
            <w:r w:rsidRPr="000E11DD">
              <w:rPr>
                <w:bCs/>
                <w:spacing w:val="-4"/>
                <w:sz w:val="16"/>
                <w:szCs w:val="16"/>
              </w:rPr>
              <w:t>популяризацию товаров, работ и услуг местных предпринимателей,</w:t>
            </w:r>
            <w:r w:rsidRPr="000E11DD">
              <w:rPr>
                <w:spacing w:val="-4"/>
                <w:sz w:val="16"/>
                <w:szCs w:val="16"/>
              </w:rPr>
              <w:t xml:space="preserve"> поддержку новых направлений предпринимательской деятельности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44B" w:rsidRDefault="0051344B" w:rsidP="0051344B">
            <w:r w:rsidRPr="0073177B">
              <w:rPr>
                <w:sz w:val="16"/>
                <w:szCs w:val="16"/>
              </w:rPr>
              <w:t>2020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44B" w:rsidRPr="000E11DD" w:rsidRDefault="0051344B" w:rsidP="0051344B">
            <w:pPr>
              <w:jc w:val="center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МБ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44B" w:rsidRPr="000E11DD" w:rsidRDefault="0051344B" w:rsidP="0051344B">
            <w:pPr>
              <w:tabs>
                <w:tab w:val="left" w:pos="720"/>
              </w:tabs>
              <w:jc w:val="center"/>
              <w:rPr>
                <w:spacing w:val="-4"/>
                <w:sz w:val="16"/>
                <w:szCs w:val="16"/>
              </w:rPr>
            </w:pPr>
            <w:r>
              <w:rPr>
                <w:spacing w:val="-4"/>
                <w:sz w:val="16"/>
                <w:szCs w:val="16"/>
              </w:rPr>
              <w:t>18</w:t>
            </w:r>
            <w:r w:rsidRPr="000E11DD">
              <w:rPr>
                <w:spacing w:val="-4"/>
                <w:sz w:val="16"/>
                <w:szCs w:val="16"/>
              </w:rPr>
              <w:t>,</w:t>
            </w:r>
            <w:r>
              <w:rPr>
                <w:spacing w:val="-4"/>
                <w:sz w:val="16"/>
                <w:szCs w:val="16"/>
              </w:rPr>
              <w:t>0</w:t>
            </w:r>
            <w:r w:rsidRPr="000E11DD">
              <w:rPr>
                <w:spacing w:val="-4"/>
                <w:sz w:val="16"/>
                <w:szCs w:val="16"/>
              </w:rPr>
              <w:t>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44B" w:rsidRPr="000E11DD" w:rsidRDefault="0051344B" w:rsidP="00513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44B" w:rsidRPr="000E11DD" w:rsidRDefault="0051344B" w:rsidP="00513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6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44B" w:rsidRPr="000E11DD" w:rsidRDefault="0051344B" w:rsidP="0051344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44B" w:rsidRPr="000E11DD" w:rsidRDefault="0051344B" w:rsidP="0051344B">
            <w:pPr>
              <w:spacing w:line="204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44B" w:rsidRPr="00A66B36" w:rsidRDefault="003D3F0B" w:rsidP="0051344B">
            <w:pPr>
              <w:spacing w:line="204" w:lineRule="auto"/>
              <w:jc w:val="center"/>
              <w:rPr>
                <w:sz w:val="16"/>
                <w:szCs w:val="16"/>
              </w:rPr>
            </w:pPr>
            <w:r w:rsidRPr="00A66B36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44B" w:rsidRPr="00A66B36" w:rsidRDefault="003D3F0B" w:rsidP="0051344B">
            <w:pPr>
              <w:jc w:val="center"/>
              <w:rPr>
                <w:sz w:val="16"/>
                <w:szCs w:val="16"/>
              </w:rPr>
            </w:pPr>
            <w:r w:rsidRPr="00A66B36">
              <w:rPr>
                <w:sz w:val="16"/>
                <w:szCs w:val="16"/>
              </w:rPr>
              <w:t>0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44B" w:rsidRPr="00A66B36" w:rsidRDefault="0051344B" w:rsidP="0051344B">
            <w:pPr>
              <w:rPr>
                <w:sz w:val="16"/>
                <w:szCs w:val="16"/>
              </w:rPr>
            </w:pPr>
            <w:r w:rsidRPr="00A66B36">
              <w:rPr>
                <w:sz w:val="16"/>
                <w:szCs w:val="16"/>
              </w:rPr>
              <w:t>Администрация</w:t>
            </w:r>
          </w:p>
          <w:p w:rsidR="0051344B" w:rsidRPr="00A66B36" w:rsidRDefault="0051344B" w:rsidP="0051344B">
            <w:pPr>
              <w:rPr>
                <w:sz w:val="16"/>
                <w:szCs w:val="16"/>
              </w:rPr>
            </w:pPr>
            <w:r w:rsidRPr="00A66B36">
              <w:rPr>
                <w:sz w:val="16"/>
                <w:szCs w:val="16"/>
              </w:rPr>
              <w:t>ЗАТО г.Североморск</w:t>
            </w:r>
          </w:p>
        </w:tc>
      </w:tr>
      <w:tr w:rsidR="0051344B" w:rsidRPr="000E11DD" w:rsidTr="0051344B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44B" w:rsidRPr="000E11DD" w:rsidRDefault="0051344B" w:rsidP="0051344B">
            <w:pPr>
              <w:jc w:val="center"/>
              <w:rPr>
                <w:b/>
                <w:sz w:val="16"/>
                <w:szCs w:val="16"/>
              </w:rPr>
            </w:pPr>
            <w:r w:rsidRPr="000E11DD">
              <w:rPr>
                <w:b/>
                <w:sz w:val="16"/>
                <w:szCs w:val="16"/>
              </w:rPr>
              <w:t>2.1.3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44B" w:rsidRPr="000E11DD" w:rsidRDefault="0051344B" w:rsidP="0051344B">
            <w:pPr>
              <w:jc w:val="both"/>
              <w:rPr>
                <w:spacing w:val="-4"/>
                <w:sz w:val="16"/>
                <w:szCs w:val="16"/>
              </w:rPr>
            </w:pPr>
            <w:r w:rsidRPr="000E11DD">
              <w:rPr>
                <w:spacing w:val="-4"/>
                <w:sz w:val="16"/>
                <w:szCs w:val="16"/>
              </w:rPr>
              <w:t>Прочие расходы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44B" w:rsidRDefault="0051344B" w:rsidP="0051344B">
            <w:r w:rsidRPr="0073177B">
              <w:rPr>
                <w:sz w:val="16"/>
                <w:szCs w:val="16"/>
              </w:rPr>
              <w:t>2020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44B" w:rsidRPr="000E11DD" w:rsidRDefault="0051344B" w:rsidP="0051344B">
            <w:pPr>
              <w:jc w:val="center"/>
              <w:rPr>
                <w:b/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МБ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44B" w:rsidRPr="000E11DD" w:rsidRDefault="0051344B" w:rsidP="0051344B">
            <w:pPr>
              <w:tabs>
                <w:tab w:val="left" w:pos="720"/>
              </w:tabs>
              <w:jc w:val="center"/>
              <w:rPr>
                <w:spacing w:val="-4"/>
                <w:sz w:val="16"/>
                <w:szCs w:val="16"/>
              </w:rPr>
            </w:pPr>
            <w:r>
              <w:rPr>
                <w:spacing w:val="-4"/>
                <w:sz w:val="16"/>
                <w:szCs w:val="16"/>
              </w:rPr>
              <w:t>0,00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44B" w:rsidRPr="000E11DD" w:rsidRDefault="0051344B" w:rsidP="00513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Pr="000E11D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0</w:t>
            </w:r>
            <w:r w:rsidRPr="000E11DD">
              <w:rPr>
                <w:sz w:val="16"/>
                <w:szCs w:val="16"/>
              </w:rPr>
              <w:t>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44B" w:rsidRPr="000E11DD" w:rsidRDefault="0051344B" w:rsidP="0051344B">
            <w:pPr>
              <w:jc w:val="center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0</w:t>
            </w:r>
          </w:p>
        </w:tc>
        <w:tc>
          <w:tcPr>
            <w:tcW w:w="16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44B" w:rsidRPr="000E11DD" w:rsidRDefault="0051344B" w:rsidP="0051344B">
            <w:pPr>
              <w:tabs>
                <w:tab w:val="left" w:pos="720"/>
              </w:tabs>
              <w:jc w:val="center"/>
              <w:rPr>
                <w:spacing w:val="-4"/>
                <w:sz w:val="16"/>
                <w:szCs w:val="16"/>
              </w:rPr>
            </w:pPr>
            <w:r w:rsidRPr="000E11DD">
              <w:rPr>
                <w:spacing w:val="-4"/>
                <w:sz w:val="16"/>
                <w:szCs w:val="16"/>
              </w:rPr>
              <w:t xml:space="preserve">По мере необходимости, да – 1, </w:t>
            </w:r>
          </w:p>
          <w:p w:rsidR="0051344B" w:rsidRPr="000E11DD" w:rsidRDefault="0051344B" w:rsidP="0051344B">
            <w:pPr>
              <w:tabs>
                <w:tab w:val="left" w:pos="720"/>
              </w:tabs>
              <w:jc w:val="center"/>
              <w:rPr>
                <w:spacing w:val="-4"/>
                <w:sz w:val="16"/>
                <w:szCs w:val="16"/>
              </w:rPr>
            </w:pPr>
            <w:r w:rsidRPr="000E11DD">
              <w:rPr>
                <w:spacing w:val="-4"/>
                <w:sz w:val="16"/>
                <w:szCs w:val="16"/>
              </w:rPr>
              <w:t>нет – 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44B" w:rsidRPr="000E11DD" w:rsidRDefault="0051344B" w:rsidP="0051344B">
            <w:pPr>
              <w:spacing w:line="204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44B" w:rsidRPr="000A5509" w:rsidRDefault="0051344B" w:rsidP="0051344B">
            <w:pPr>
              <w:spacing w:line="204" w:lineRule="auto"/>
              <w:jc w:val="center"/>
              <w:rPr>
                <w:sz w:val="16"/>
                <w:szCs w:val="16"/>
              </w:rPr>
            </w:pPr>
            <w:r w:rsidRPr="000A550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44B" w:rsidRPr="000A5509" w:rsidRDefault="00F32D45" w:rsidP="00513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44B" w:rsidRPr="000E11DD" w:rsidRDefault="0051344B" w:rsidP="0051344B">
            <w:pPr>
              <w:rPr>
                <w:sz w:val="16"/>
                <w:szCs w:val="16"/>
              </w:rPr>
            </w:pPr>
          </w:p>
        </w:tc>
      </w:tr>
      <w:tr w:rsidR="0051344B" w:rsidRPr="000E11DD" w:rsidTr="00140A09">
        <w:tc>
          <w:tcPr>
            <w:tcW w:w="3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44B" w:rsidRPr="000E11DD" w:rsidRDefault="0051344B" w:rsidP="0051344B">
            <w:pPr>
              <w:jc w:val="center"/>
              <w:rPr>
                <w:b/>
                <w:spacing w:val="-4"/>
                <w:sz w:val="16"/>
                <w:szCs w:val="16"/>
              </w:rPr>
            </w:pPr>
            <w:r w:rsidRPr="000E11DD">
              <w:rPr>
                <w:b/>
                <w:spacing w:val="-4"/>
                <w:sz w:val="16"/>
                <w:szCs w:val="16"/>
              </w:rPr>
              <w:t>Итого по задаче 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44B" w:rsidRPr="000E11DD" w:rsidRDefault="0051344B" w:rsidP="0051344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44B" w:rsidRPr="000E11DD" w:rsidRDefault="0051344B" w:rsidP="0051344B">
            <w:pPr>
              <w:jc w:val="center"/>
              <w:rPr>
                <w:b/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Всего</w:t>
            </w:r>
            <w:r w:rsidRPr="000E11DD">
              <w:rPr>
                <w:b/>
                <w:sz w:val="16"/>
                <w:szCs w:val="16"/>
              </w:rPr>
              <w:t>:</w:t>
            </w:r>
            <w:r w:rsidRPr="000E11DD">
              <w:rPr>
                <w:sz w:val="16"/>
                <w:szCs w:val="16"/>
              </w:rPr>
              <w:t xml:space="preserve"> </w:t>
            </w:r>
          </w:p>
          <w:p w:rsidR="0051344B" w:rsidRPr="000E11DD" w:rsidRDefault="0051344B" w:rsidP="0051344B">
            <w:pPr>
              <w:jc w:val="center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 xml:space="preserve">в </w:t>
            </w:r>
            <w:proofErr w:type="spellStart"/>
            <w:r w:rsidRPr="000E11DD">
              <w:rPr>
                <w:sz w:val="16"/>
                <w:szCs w:val="16"/>
              </w:rPr>
              <w:t>т.ч</w:t>
            </w:r>
            <w:proofErr w:type="spellEnd"/>
            <w:r w:rsidRPr="000E11DD">
              <w:rPr>
                <w:sz w:val="16"/>
                <w:szCs w:val="16"/>
              </w:rPr>
              <w:t>.:</w:t>
            </w:r>
          </w:p>
          <w:p w:rsidR="0051344B" w:rsidRPr="000E11DD" w:rsidRDefault="0051344B" w:rsidP="0051344B">
            <w:pPr>
              <w:jc w:val="center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МБ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44B" w:rsidRPr="000E11DD" w:rsidRDefault="0051344B" w:rsidP="0051344B">
            <w:pPr>
              <w:tabs>
                <w:tab w:val="left" w:pos="720"/>
              </w:tabs>
              <w:jc w:val="center"/>
              <w:rPr>
                <w:spacing w:val="-4"/>
                <w:sz w:val="16"/>
                <w:szCs w:val="16"/>
              </w:rPr>
            </w:pPr>
            <w:r>
              <w:rPr>
                <w:b/>
                <w:spacing w:val="-4"/>
                <w:sz w:val="16"/>
                <w:szCs w:val="16"/>
              </w:rPr>
              <w:t>18</w:t>
            </w:r>
            <w:r w:rsidRPr="000E11DD">
              <w:rPr>
                <w:b/>
                <w:spacing w:val="-4"/>
                <w:sz w:val="16"/>
                <w:szCs w:val="16"/>
              </w:rPr>
              <w:t>,00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44B" w:rsidRPr="000E11DD" w:rsidRDefault="0051344B" w:rsidP="0051344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0,00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44B" w:rsidRPr="000E11DD" w:rsidRDefault="0051344B" w:rsidP="0051344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44B" w:rsidRPr="000E11DD" w:rsidRDefault="0051344B" w:rsidP="0051344B">
            <w:pPr>
              <w:tabs>
                <w:tab w:val="left" w:pos="720"/>
              </w:tabs>
              <w:jc w:val="center"/>
              <w:rPr>
                <w:spacing w:val="-4"/>
                <w:sz w:val="16"/>
                <w:szCs w:val="16"/>
              </w:rPr>
            </w:pPr>
            <w:r w:rsidRPr="000E11DD">
              <w:rPr>
                <w:spacing w:val="-4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44B" w:rsidRPr="000E11DD" w:rsidRDefault="0051344B" w:rsidP="0051344B">
            <w:pPr>
              <w:spacing w:line="204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44B" w:rsidRPr="000A5509" w:rsidRDefault="0051344B" w:rsidP="0051344B">
            <w:pPr>
              <w:spacing w:line="204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44B" w:rsidRPr="000A5509" w:rsidRDefault="0051344B" w:rsidP="0051344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44B" w:rsidRPr="000E11DD" w:rsidRDefault="0051344B" w:rsidP="0051344B">
            <w:pPr>
              <w:rPr>
                <w:sz w:val="16"/>
                <w:szCs w:val="16"/>
              </w:rPr>
            </w:pPr>
          </w:p>
        </w:tc>
      </w:tr>
      <w:tr w:rsidR="00F1211B" w:rsidRPr="000E11DD" w:rsidTr="00140A09">
        <w:trPr>
          <w:trHeight w:val="418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11B" w:rsidRPr="000E11DD" w:rsidRDefault="00F1211B" w:rsidP="007912D4">
            <w:pPr>
              <w:jc w:val="center"/>
              <w:rPr>
                <w:b/>
                <w:sz w:val="16"/>
                <w:szCs w:val="16"/>
              </w:rPr>
            </w:pPr>
            <w:r w:rsidRPr="000E11DD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513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11B" w:rsidRPr="000E11DD" w:rsidRDefault="00F1211B" w:rsidP="007912D4">
            <w:pPr>
              <w:rPr>
                <w:sz w:val="16"/>
                <w:szCs w:val="16"/>
              </w:rPr>
            </w:pPr>
            <w:r w:rsidRPr="000E11DD">
              <w:rPr>
                <w:b/>
                <w:spacing w:val="-4"/>
                <w:sz w:val="16"/>
                <w:szCs w:val="16"/>
              </w:rPr>
              <w:t xml:space="preserve">Задача 3: </w:t>
            </w:r>
            <w:r w:rsidRPr="000E11DD">
              <w:rPr>
                <w:b/>
                <w:bCs/>
                <w:spacing w:val="-4"/>
                <w:sz w:val="16"/>
                <w:szCs w:val="16"/>
              </w:rPr>
              <w:t>Финансовая и имущественная поддержка</w:t>
            </w:r>
          </w:p>
        </w:tc>
      </w:tr>
      <w:tr w:rsidR="0051344B" w:rsidRPr="000E11DD" w:rsidTr="0051344B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44B" w:rsidRPr="000E11DD" w:rsidRDefault="0051344B" w:rsidP="0051344B">
            <w:pPr>
              <w:jc w:val="center"/>
              <w:rPr>
                <w:b/>
                <w:sz w:val="16"/>
                <w:szCs w:val="16"/>
              </w:rPr>
            </w:pPr>
            <w:r w:rsidRPr="000E11DD">
              <w:rPr>
                <w:b/>
                <w:sz w:val="16"/>
                <w:szCs w:val="16"/>
              </w:rPr>
              <w:t>3.1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44B" w:rsidRPr="000E11DD" w:rsidRDefault="0051344B" w:rsidP="0051344B">
            <w:pPr>
              <w:jc w:val="both"/>
              <w:rPr>
                <w:spacing w:val="-4"/>
                <w:sz w:val="16"/>
                <w:szCs w:val="16"/>
              </w:rPr>
            </w:pPr>
            <w:r w:rsidRPr="000E11DD">
              <w:rPr>
                <w:spacing w:val="-4"/>
                <w:sz w:val="16"/>
                <w:szCs w:val="16"/>
              </w:rPr>
              <w:t>Оказание финансовой поддержки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44B" w:rsidRDefault="0051344B" w:rsidP="0051344B">
            <w:r w:rsidRPr="000D66BE">
              <w:rPr>
                <w:sz w:val="16"/>
                <w:szCs w:val="16"/>
              </w:rPr>
              <w:t>2020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44B" w:rsidRPr="000E11DD" w:rsidRDefault="0051344B" w:rsidP="0051344B">
            <w:pPr>
              <w:jc w:val="center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Всего</w:t>
            </w:r>
            <w:r w:rsidRPr="000E11DD">
              <w:rPr>
                <w:sz w:val="16"/>
                <w:szCs w:val="16"/>
                <w:lang w:val="en-US"/>
              </w:rPr>
              <w:t>:</w:t>
            </w:r>
            <w:r w:rsidRPr="000E11DD">
              <w:rPr>
                <w:sz w:val="16"/>
                <w:szCs w:val="16"/>
              </w:rPr>
              <w:t xml:space="preserve"> </w:t>
            </w:r>
          </w:p>
          <w:p w:rsidR="0051344B" w:rsidRPr="000E11DD" w:rsidRDefault="0051344B" w:rsidP="0051344B">
            <w:pPr>
              <w:jc w:val="center"/>
              <w:rPr>
                <w:sz w:val="16"/>
                <w:szCs w:val="16"/>
              </w:rPr>
            </w:pPr>
          </w:p>
          <w:p w:rsidR="0051344B" w:rsidRPr="000E11DD" w:rsidRDefault="0051344B" w:rsidP="0051344B">
            <w:pPr>
              <w:jc w:val="center"/>
              <w:rPr>
                <w:b/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 xml:space="preserve">МБ  </w:t>
            </w:r>
          </w:p>
          <w:p w:rsidR="0051344B" w:rsidRPr="000E11DD" w:rsidRDefault="0051344B" w:rsidP="0051344B">
            <w:pPr>
              <w:jc w:val="center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 xml:space="preserve">ФБ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44B" w:rsidRPr="000E11DD" w:rsidRDefault="0051344B" w:rsidP="0051344B">
            <w:pPr>
              <w:tabs>
                <w:tab w:val="left" w:pos="720"/>
              </w:tabs>
              <w:jc w:val="center"/>
              <w:rPr>
                <w:b/>
                <w:spacing w:val="-4"/>
                <w:sz w:val="16"/>
                <w:szCs w:val="16"/>
              </w:rPr>
            </w:pPr>
            <w:r>
              <w:rPr>
                <w:b/>
                <w:spacing w:val="-4"/>
                <w:sz w:val="16"/>
                <w:szCs w:val="16"/>
              </w:rPr>
              <w:t>390</w:t>
            </w:r>
            <w:r w:rsidRPr="000E11DD">
              <w:rPr>
                <w:b/>
                <w:spacing w:val="-4"/>
                <w:sz w:val="16"/>
                <w:szCs w:val="16"/>
              </w:rPr>
              <w:t>,</w:t>
            </w:r>
            <w:r>
              <w:rPr>
                <w:b/>
                <w:spacing w:val="-4"/>
                <w:sz w:val="16"/>
                <w:szCs w:val="16"/>
              </w:rPr>
              <w:t>00</w:t>
            </w:r>
          </w:p>
          <w:p w:rsidR="0051344B" w:rsidRPr="000E11DD" w:rsidRDefault="0051344B" w:rsidP="0051344B">
            <w:pPr>
              <w:tabs>
                <w:tab w:val="left" w:pos="720"/>
              </w:tabs>
              <w:jc w:val="center"/>
              <w:rPr>
                <w:b/>
                <w:spacing w:val="-4"/>
                <w:sz w:val="16"/>
                <w:szCs w:val="16"/>
              </w:rPr>
            </w:pPr>
          </w:p>
          <w:p w:rsidR="0051344B" w:rsidRPr="000E11DD" w:rsidRDefault="0051344B" w:rsidP="0051344B">
            <w:pPr>
              <w:spacing w:line="204" w:lineRule="auto"/>
              <w:jc w:val="center"/>
              <w:rPr>
                <w:b/>
                <w:spacing w:val="-4"/>
                <w:sz w:val="16"/>
                <w:szCs w:val="16"/>
              </w:rPr>
            </w:pPr>
            <w:r>
              <w:rPr>
                <w:b/>
                <w:spacing w:val="-4"/>
                <w:sz w:val="16"/>
                <w:szCs w:val="16"/>
              </w:rPr>
              <w:t>0</w:t>
            </w:r>
            <w:r w:rsidRPr="000E11DD">
              <w:rPr>
                <w:b/>
                <w:spacing w:val="-4"/>
                <w:sz w:val="16"/>
                <w:szCs w:val="16"/>
              </w:rPr>
              <w:t>,00</w:t>
            </w:r>
          </w:p>
          <w:p w:rsidR="0051344B" w:rsidRPr="000E11DD" w:rsidRDefault="0051344B" w:rsidP="0051344B">
            <w:pPr>
              <w:tabs>
                <w:tab w:val="left" w:pos="720"/>
              </w:tabs>
              <w:jc w:val="center"/>
              <w:rPr>
                <w:spacing w:val="-4"/>
                <w:sz w:val="16"/>
                <w:szCs w:val="16"/>
              </w:rPr>
            </w:pPr>
            <w:r>
              <w:rPr>
                <w:b/>
                <w:spacing w:val="-4"/>
                <w:sz w:val="16"/>
                <w:szCs w:val="16"/>
              </w:rPr>
              <w:t>0,00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44B" w:rsidRPr="000E11DD" w:rsidRDefault="0051344B" w:rsidP="0051344B">
            <w:pPr>
              <w:tabs>
                <w:tab w:val="left" w:pos="720"/>
              </w:tabs>
              <w:jc w:val="center"/>
              <w:rPr>
                <w:b/>
                <w:spacing w:val="-4"/>
                <w:sz w:val="16"/>
                <w:szCs w:val="16"/>
              </w:rPr>
            </w:pPr>
            <w:r>
              <w:rPr>
                <w:b/>
                <w:spacing w:val="-4"/>
                <w:sz w:val="16"/>
                <w:szCs w:val="16"/>
              </w:rPr>
              <w:t>390</w:t>
            </w:r>
            <w:r w:rsidRPr="000E11DD">
              <w:rPr>
                <w:b/>
                <w:spacing w:val="-4"/>
                <w:sz w:val="16"/>
                <w:szCs w:val="16"/>
              </w:rPr>
              <w:t>,</w:t>
            </w:r>
            <w:r>
              <w:rPr>
                <w:b/>
                <w:spacing w:val="-4"/>
                <w:sz w:val="16"/>
                <w:szCs w:val="16"/>
              </w:rPr>
              <w:t>00</w:t>
            </w:r>
          </w:p>
          <w:p w:rsidR="0051344B" w:rsidRPr="000E11DD" w:rsidRDefault="0051344B" w:rsidP="0051344B">
            <w:pPr>
              <w:tabs>
                <w:tab w:val="left" w:pos="720"/>
              </w:tabs>
              <w:jc w:val="center"/>
              <w:rPr>
                <w:b/>
                <w:spacing w:val="-4"/>
                <w:sz w:val="16"/>
                <w:szCs w:val="16"/>
              </w:rPr>
            </w:pPr>
          </w:p>
          <w:p w:rsidR="0051344B" w:rsidRPr="000E11DD" w:rsidRDefault="0051344B" w:rsidP="0051344B">
            <w:pPr>
              <w:spacing w:line="204" w:lineRule="auto"/>
              <w:jc w:val="center"/>
              <w:rPr>
                <w:b/>
                <w:spacing w:val="-4"/>
                <w:sz w:val="16"/>
                <w:szCs w:val="16"/>
              </w:rPr>
            </w:pPr>
            <w:r>
              <w:rPr>
                <w:b/>
                <w:spacing w:val="-4"/>
                <w:sz w:val="16"/>
                <w:szCs w:val="16"/>
              </w:rPr>
              <w:t>0</w:t>
            </w:r>
            <w:r w:rsidRPr="000E11DD">
              <w:rPr>
                <w:b/>
                <w:spacing w:val="-4"/>
                <w:sz w:val="16"/>
                <w:szCs w:val="16"/>
              </w:rPr>
              <w:t>,00</w:t>
            </w:r>
          </w:p>
          <w:p w:rsidR="0051344B" w:rsidRPr="000E11DD" w:rsidRDefault="0051344B" w:rsidP="0051344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pacing w:val="-4"/>
                <w:sz w:val="16"/>
                <w:szCs w:val="16"/>
              </w:rPr>
              <w:t>0,00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44B" w:rsidRPr="000E11DD" w:rsidRDefault="0051344B" w:rsidP="0051344B">
            <w:pPr>
              <w:jc w:val="center"/>
              <w:rPr>
                <w:b/>
                <w:sz w:val="16"/>
                <w:szCs w:val="16"/>
              </w:rPr>
            </w:pPr>
            <w:r w:rsidRPr="000E11DD">
              <w:rPr>
                <w:b/>
                <w:sz w:val="16"/>
                <w:szCs w:val="16"/>
              </w:rPr>
              <w:t>100</w:t>
            </w:r>
          </w:p>
        </w:tc>
        <w:tc>
          <w:tcPr>
            <w:tcW w:w="16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344B" w:rsidRPr="000E11DD" w:rsidRDefault="0051344B" w:rsidP="0051344B">
            <w:pPr>
              <w:tabs>
                <w:tab w:val="left" w:pos="720"/>
              </w:tabs>
              <w:jc w:val="center"/>
              <w:rPr>
                <w:spacing w:val="-4"/>
                <w:sz w:val="16"/>
                <w:szCs w:val="16"/>
              </w:rPr>
            </w:pPr>
            <w:r w:rsidRPr="000E11DD">
              <w:rPr>
                <w:spacing w:val="-4"/>
                <w:sz w:val="16"/>
                <w:szCs w:val="16"/>
              </w:rPr>
              <w:t>Кол-во субъектов МСП - получателей поддержки,</w:t>
            </w:r>
          </w:p>
          <w:p w:rsidR="0051344B" w:rsidRPr="000E11DD" w:rsidRDefault="0051344B" w:rsidP="0051344B">
            <w:pPr>
              <w:jc w:val="center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44B" w:rsidRPr="000E11DD" w:rsidRDefault="0051344B" w:rsidP="0051344B">
            <w:pPr>
              <w:jc w:val="center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44B" w:rsidRPr="000A5509" w:rsidRDefault="000A5509" w:rsidP="0051344B">
            <w:pPr>
              <w:jc w:val="center"/>
              <w:rPr>
                <w:sz w:val="16"/>
                <w:szCs w:val="16"/>
              </w:rPr>
            </w:pPr>
            <w:r w:rsidRPr="000A5509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44B" w:rsidRPr="000A5509" w:rsidRDefault="000A5509" w:rsidP="0051344B">
            <w:pPr>
              <w:jc w:val="center"/>
              <w:rPr>
                <w:sz w:val="16"/>
                <w:szCs w:val="16"/>
              </w:rPr>
            </w:pPr>
            <w:r w:rsidRPr="000A5509">
              <w:rPr>
                <w:sz w:val="16"/>
                <w:szCs w:val="16"/>
              </w:rPr>
              <w:t>5</w:t>
            </w:r>
            <w:r w:rsidR="0051344B" w:rsidRPr="000A5509">
              <w:rPr>
                <w:sz w:val="16"/>
                <w:szCs w:val="16"/>
              </w:rPr>
              <w:t>0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44B" w:rsidRPr="000E11DD" w:rsidRDefault="0051344B" w:rsidP="0051344B">
            <w:pPr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Администрация</w:t>
            </w:r>
          </w:p>
          <w:p w:rsidR="0051344B" w:rsidRPr="000E11DD" w:rsidRDefault="0051344B" w:rsidP="0051344B">
            <w:pPr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ЗАТО г.Североморск</w:t>
            </w:r>
          </w:p>
        </w:tc>
      </w:tr>
      <w:tr w:rsidR="0051344B" w:rsidRPr="000E11DD" w:rsidTr="0051344B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44B" w:rsidRPr="000E11DD" w:rsidRDefault="0051344B" w:rsidP="0051344B">
            <w:pPr>
              <w:jc w:val="center"/>
              <w:rPr>
                <w:b/>
                <w:sz w:val="16"/>
                <w:szCs w:val="16"/>
              </w:rPr>
            </w:pPr>
            <w:r w:rsidRPr="000E11DD">
              <w:rPr>
                <w:b/>
                <w:sz w:val="16"/>
                <w:szCs w:val="16"/>
              </w:rPr>
              <w:t>3.1.1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44B" w:rsidRPr="000E11DD" w:rsidRDefault="0051344B" w:rsidP="0051344B">
            <w:pPr>
              <w:jc w:val="both"/>
              <w:rPr>
                <w:spacing w:val="-4"/>
                <w:sz w:val="16"/>
                <w:szCs w:val="16"/>
              </w:rPr>
            </w:pPr>
            <w:r w:rsidRPr="000E11DD">
              <w:rPr>
                <w:spacing w:val="-4"/>
                <w:sz w:val="16"/>
                <w:szCs w:val="16"/>
              </w:rPr>
              <w:t>Предоставление грантов начинающим предпринимателям на создание собственного бизнеса на конкурсной основе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44B" w:rsidRDefault="0051344B" w:rsidP="0051344B">
            <w:r w:rsidRPr="000D66BE">
              <w:rPr>
                <w:sz w:val="16"/>
                <w:szCs w:val="16"/>
              </w:rPr>
              <w:t>2020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44B" w:rsidRPr="000E11DD" w:rsidRDefault="0051344B" w:rsidP="0051344B">
            <w:pPr>
              <w:jc w:val="center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Всего</w:t>
            </w:r>
            <w:r w:rsidRPr="000E11DD">
              <w:rPr>
                <w:sz w:val="16"/>
                <w:szCs w:val="16"/>
                <w:lang w:val="en-US"/>
              </w:rPr>
              <w:t>:</w:t>
            </w:r>
          </w:p>
          <w:p w:rsidR="0051344B" w:rsidRPr="000E11DD" w:rsidRDefault="0051344B" w:rsidP="0051344B">
            <w:pPr>
              <w:jc w:val="center"/>
              <w:rPr>
                <w:sz w:val="16"/>
                <w:szCs w:val="16"/>
              </w:rPr>
            </w:pPr>
          </w:p>
          <w:p w:rsidR="0051344B" w:rsidRPr="000E11DD" w:rsidRDefault="0051344B" w:rsidP="0051344B">
            <w:pPr>
              <w:jc w:val="center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МБ</w:t>
            </w:r>
          </w:p>
          <w:p w:rsidR="0051344B" w:rsidRPr="000E11DD" w:rsidRDefault="0051344B" w:rsidP="0051344B">
            <w:pPr>
              <w:jc w:val="center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ФБ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44B" w:rsidRPr="0051344B" w:rsidRDefault="0051344B" w:rsidP="0051344B">
            <w:pPr>
              <w:tabs>
                <w:tab w:val="left" w:pos="720"/>
              </w:tabs>
              <w:jc w:val="center"/>
              <w:rPr>
                <w:spacing w:val="-4"/>
                <w:sz w:val="16"/>
                <w:szCs w:val="16"/>
              </w:rPr>
            </w:pPr>
            <w:r w:rsidRPr="0051344B">
              <w:rPr>
                <w:spacing w:val="-4"/>
                <w:sz w:val="16"/>
                <w:szCs w:val="16"/>
              </w:rPr>
              <w:t>390,00</w:t>
            </w:r>
          </w:p>
          <w:p w:rsidR="0051344B" w:rsidRPr="0051344B" w:rsidRDefault="0051344B" w:rsidP="0051344B">
            <w:pPr>
              <w:tabs>
                <w:tab w:val="left" w:pos="720"/>
              </w:tabs>
              <w:jc w:val="center"/>
              <w:rPr>
                <w:spacing w:val="-4"/>
                <w:sz w:val="16"/>
                <w:szCs w:val="16"/>
              </w:rPr>
            </w:pPr>
          </w:p>
          <w:p w:rsidR="0051344B" w:rsidRPr="0051344B" w:rsidRDefault="0051344B" w:rsidP="0051344B">
            <w:pPr>
              <w:spacing w:line="204" w:lineRule="auto"/>
              <w:jc w:val="center"/>
              <w:rPr>
                <w:spacing w:val="-4"/>
                <w:sz w:val="16"/>
                <w:szCs w:val="16"/>
              </w:rPr>
            </w:pPr>
            <w:r w:rsidRPr="0051344B">
              <w:rPr>
                <w:spacing w:val="-4"/>
                <w:sz w:val="16"/>
                <w:szCs w:val="16"/>
              </w:rPr>
              <w:t>0,00</w:t>
            </w:r>
          </w:p>
          <w:p w:rsidR="0051344B" w:rsidRPr="0051344B" w:rsidRDefault="0051344B" w:rsidP="0051344B">
            <w:pPr>
              <w:tabs>
                <w:tab w:val="left" w:pos="720"/>
              </w:tabs>
              <w:jc w:val="center"/>
              <w:rPr>
                <w:spacing w:val="-4"/>
                <w:sz w:val="16"/>
                <w:szCs w:val="16"/>
              </w:rPr>
            </w:pPr>
            <w:r w:rsidRPr="0051344B">
              <w:rPr>
                <w:spacing w:val="-4"/>
                <w:sz w:val="16"/>
                <w:szCs w:val="16"/>
              </w:rPr>
              <w:t>0,00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44B" w:rsidRPr="0051344B" w:rsidRDefault="0051344B" w:rsidP="0051344B">
            <w:pPr>
              <w:tabs>
                <w:tab w:val="left" w:pos="720"/>
              </w:tabs>
              <w:jc w:val="center"/>
              <w:rPr>
                <w:spacing w:val="-4"/>
                <w:sz w:val="16"/>
                <w:szCs w:val="16"/>
              </w:rPr>
            </w:pPr>
            <w:r w:rsidRPr="0051344B">
              <w:rPr>
                <w:spacing w:val="-4"/>
                <w:sz w:val="16"/>
                <w:szCs w:val="16"/>
              </w:rPr>
              <w:t>390,00</w:t>
            </w:r>
          </w:p>
          <w:p w:rsidR="0051344B" w:rsidRPr="0051344B" w:rsidRDefault="0051344B" w:rsidP="0051344B">
            <w:pPr>
              <w:tabs>
                <w:tab w:val="left" w:pos="720"/>
              </w:tabs>
              <w:jc w:val="center"/>
              <w:rPr>
                <w:spacing w:val="-4"/>
                <w:sz w:val="16"/>
                <w:szCs w:val="16"/>
              </w:rPr>
            </w:pPr>
          </w:p>
          <w:p w:rsidR="0051344B" w:rsidRPr="0051344B" w:rsidRDefault="0051344B" w:rsidP="0051344B">
            <w:pPr>
              <w:spacing w:line="204" w:lineRule="auto"/>
              <w:jc w:val="center"/>
              <w:rPr>
                <w:spacing w:val="-4"/>
                <w:sz w:val="16"/>
                <w:szCs w:val="16"/>
              </w:rPr>
            </w:pPr>
            <w:r w:rsidRPr="0051344B">
              <w:rPr>
                <w:spacing w:val="-4"/>
                <w:sz w:val="16"/>
                <w:szCs w:val="16"/>
              </w:rPr>
              <w:t>0,00</w:t>
            </w:r>
          </w:p>
          <w:p w:rsidR="0051344B" w:rsidRPr="0051344B" w:rsidRDefault="0051344B" w:rsidP="0051344B">
            <w:pPr>
              <w:jc w:val="center"/>
              <w:rPr>
                <w:sz w:val="16"/>
                <w:szCs w:val="16"/>
              </w:rPr>
            </w:pPr>
            <w:r w:rsidRPr="0051344B">
              <w:rPr>
                <w:spacing w:val="-4"/>
                <w:sz w:val="16"/>
                <w:szCs w:val="16"/>
              </w:rPr>
              <w:t>0,00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44B" w:rsidRPr="000E11DD" w:rsidRDefault="0051344B" w:rsidP="0051344B">
            <w:pPr>
              <w:jc w:val="center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100</w:t>
            </w:r>
          </w:p>
        </w:tc>
        <w:tc>
          <w:tcPr>
            <w:tcW w:w="16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344B" w:rsidRPr="000E11DD" w:rsidRDefault="0051344B" w:rsidP="0051344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44B" w:rsidRPr="000E11DD" w:rsidRDefault="0051344B" w:rsidP="0051344B">
            <w:pPr>
              <w:jc w:val="center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44B" w:rsidRPr="000A5509" w:rsidRDefault="000A5509" w:rsidP="0051344B">
            <w:pPr>
              <w:jc w:val="center"/>
              <w:rPr>
                <w:sz w:val="16"/>
                <w:szCs w:val="16"/>
              </w:rPr>
            </w:pPr>
            <w:r w:rsidRPr="000A5509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44B" w:rsidRPr="000A5509" w:rsidRDefault="000A5509" w:rsidP="0051344B">
            <w:pPr>
              <w:jc w:val="center"/>
              <w:rPr>
                <w:sz w:val="16"/>
                <w:szCs w:val="16"/>
              </w:rPr>
            </w:pPr>
            <w:r w:rsidRPr="000A5509">
              <w:rPr>
                <w:sz w:val="16"/>
                <w:szCs w:val="16"/>
              </w:rPr>
              <w:t>50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44B" w:rsidRPr="000E11DD" w:rsidRDefault="0051344B" w:rsidP="0051344B">
            <w:pPr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Администрация</w:t>
            </w:r>
          </w:p>
          <w:p w:rsidR="0051344B" w:rsidRPr="000E11DD" w:rsidRDefault="0051344B" w:rsidP="0051344B">
            <w:pPr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ЗАТО г.Североморск</w:t>
            </w:r>
          </w:p>
        </w:tc>
      </w:tr>
      <w:tr w:rsidR="0051344B" w:rsidRPr="000E11DD" w:rsidTr="0051344B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44B" w:rsidRPr="000E11DD" w:rsidRDefault="0051344B" w:rsidP="0051344B">
            <w:pPr>
              <w:jc w:val="center"/>
              <w:rPr>
                <w:b/>
                <w:sz w:val="16"/>
                <w:szCs w:val="16"/>
              </w:rPr>
            </w:pPr>
            <w:r w:rsidRPr="000E11DD">
              <w:rPr>
                <w:b/>
                <w:sz w:val="16"/>
                <w:szCs w:val="16"/>
              </w:rPr>
              <w:t>3.1.2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44B" w:rsidRPr="000E11DD" w:rsidRDefault="0051344B" w:rsidP="0051344B">
            <w:pPr>
              <w:jc w:val="both"/>
              <w:rPr>
                <w:spacing w:val="-4"/>
                <w:sz w:val="16"/>
                <w:szCs w:val="16"/>
              </w:rPr>
            </w:pPr>
            <w:r w:rsidRPr="000E11DD">
              <w:rPr>
                <w:spacing w:val="-4"/>
                <w:sz w:val="16"/>
                <w:szCs w:val="16"/>
              </w:rPr>
              <w:t>Предоставление субсидии предпринимателям на возмещение части затрат по договору лизинга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44B" w:rsidRDefault="0051344B" w:rsidP="0051344B">
            <w:r w:rsidRPr="000D66BE">
              <w:rPr>
                <w:sz w:val="16"/>
                <w:szCs w:val="16"/>
              </w:rPr>
              <w:t>2020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44B" w:rsidRPr="000E11DD" w:rsidRDefault="0051344B" w:rsidP="0051344B">
            <w:pPr>
              <w:jc w:val="center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Всего</w:t>
            </w:r>
            <w:r w:rsidRPr="000E11DD">
              <w:rPr>
                <w:sz w:val="16"/>
                <w:szCs w:val="16"/>
                <w:lang w:val="en-US"/>
              </w:rPr>
              <w:t>:</w:t>
            </w:r>
            <w:r w:rsidRPr="000E11DD">
              <w:rPr>
                <w:sz w:val="16"/>
                <w:szCs w:val="16"/>
              </w:rPr>
              <w:t>0,0</w:t>
            </w:r>
          </w:p>
          <w:p w:rsidR="0051344B" w:rsidRPr="000E11DD" w:rsidRDefault="0051344B" w:rsidP="0051344B">
            <w:pPr>
              <w:jc w:val="center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МБ-0,0</w:t>
            </w:r>
          </w:p>
          <w:p w:rsidR="0051344B" w:rsidRPr="000E11DD" w:rsidRDefault="0051344B" w:rsidP="0051344B">
            <w:pPr>
              <w:jc w:val="center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ОБ-0,0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44B" w:rsidRPr="000E11DD" w:rsidRDefault="0051344B" w:rsidP="0051344B">
            <w:pPr>
              <w:tabs>
                <w:tab w:val="left" w:pos="720"/>
              </w:tabs>
              <w:jc w:val="center"/>
              <w:rPr>
                <w:spacing w:val="-4"/>
                <w:sz w:val="16"/>
                <w:szCs w:val="16"/>
              </w:rPr>
            </w:pPr>
            <w:r w:rsidRPr="000E11DD">
              <w:rPr>
                <w:spacing w:val="-4"/>
                <w:sz w:val="16"/>
                <w:szCs w:val="16"/>
              </w:rPr>
              <w:t>0,0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44B" w:rsidRPr="000E11DD" w:rsidRDefault="0051344B" w:rsidP="0051344B">
            <w:pPr>
              <w:jc w:val="center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0,0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44B" w:rsidRPr="000E11DD" w:rsidRDefault="0051344B" w:rsidP="0051344B">
            <w:pPr>
              <w:jc w:val="center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0</w:t>
            </w:r>
          </w:p>
        </w:tc>
        <w:tc>
          <w:tcPr>
            <w:tcW w:w="16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344B" w:rsidRPr="000E11DD" w:rsidRDefault="0051344B" w:rsidP="0051344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44B" w:rsidRPr="000E11DD" w:rsidRDefault="0051344B" w:rsidP="0051344B">
            <w:pPr>
              <w:jc w:val="center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44B" w:rsidRPr="000A5509" w:rsidRDefault="0051344B" w:rsidP="0051344B">
            <w:pPr>
              <w:jc w:val="center"/>
              <w:rPr>
                <w:sz w:val="16"/>
                <w:szCs w:val="16"/>
              </w:rPr>
            </w:pPr>
            <w:r w:rsidRPr="000A5509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44B" w:rsidRPr="000A5509" w:rsidRDefault="0051344B" w:rsidP="0051344B">
            <w:pPr>
              <w:jc w:val="center"/>
              <w:rPr>
                <w:sz w:val="16"/>
                <w:szCs w:val="16"/>
              </w:rPr>
            </w:pPr>
            <w:r w:rsidRPr="000A5509">
              <w:rPr>
                <w:sz w:val="16"/>
                <w:szCs w:val="16"/>
              </w:rPr>
              <w:t>-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44B" w:rsidRPr="000E11DD" w:rsidRDefault="0051344B" w:rsidP="0051344B">
            <w:pPr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Администрация</w:t>
            </w:r>
          </w:p>
          <w:p w:rsidR="0051344B" w:rsidRPr="000E11DD" w:rsidRDefault="0051344B" w:rsidP="0051344B">
            <w:pPr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ЗАТО г.Североморск</w:t>
            </w:r>
          </w:p>
        </w:tc>
      </w:tr>
      <w:tr w:rsidR="0051344B" w:rsidRPr="000E11DD" w:rsidTr="0051344B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44B" w:rsidRPr="000E11DD" w:rsidRDefault="0051344B" w:rsidP="0051344B">
            <w:pPr>
              <w:jc w:val="center"/>
              <w:rPr>
                <w:b/>
                <w:sz w:val="16"/>
                <w:szCs w:val="16"/>
              </w:rPr>
            </w:pPr>
            <w:r w:rsidRPr="000E11DD">
              <w:rPr>
                <w:b/>
                <w:sz w:val="16"/>
                <w:szCs w:val="16"/>
              </w:rPr>
              <w:t>3.2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44B" w:rsidRPr="000E11DD" w:rsidRDefault="0051344B" w:rsidP="0051344B">
            <w:pPr>
              <w:jc w:val="both"/>
              <w:rPr>
                <w:spacing w:val="-4"/>
                <w:sz w:val="16"/>
                <w:szCs w:val="16"/>
              </w:rPr>
            </w:pPr>
            <w:r w:rsidRPr="000E11DD">
              <w:rPr>
                <w:spacing w:val="-4"/>
                <w:sz w:val="16"/>
                <w:szCs w:val="16"/>
              </w:rPr>
              <w:t>Оказание имущественной поддержки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44B" w:rsidRDefault="0051344B" w:rsidP="0051344B">
            <w:r w:rsidRPr="000D66BE">
              <w:rPr>
                <w:sz w:val="16"/>
                <w:szCs w:val="16"/>
              </w:rPr>
              <w:t>2020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44B" w:rsidRPr="000E11DD" w:rsidRDefault="0051344B" w:rsidP="0051344B">
            <w:pPr>
              <w:jc w:val="center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44B" w:rsidRPr="000E11DD" w:rsidRDefault="0051344B" w:rsidP="0051344B">
            <w:pPr>
              <w:tabs>
                <w:tab w:val="left" w:pos="720"/>
              </w:tabs>
              <w:jc w:val="center"/>
              <w:rPr>
                <w:spacing w:val="-4"/>
                <w:sz w:val="16"/>
                <w:szCs w:val="16"/>
              </w:rPr>
            </w:pPr>
            <w:r w:rsidRPr="000E11DD">
              <w:rPr>
                <w:spacing w:val="-4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44B" w:rsidRPr="000E11DD" w:rsidRDefault="0051344B" w:rsidP="0051344B">
            <w:pPr>
              <w:jc w:val="center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-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44B" w:rsidRPr="000E11DD" w:rsidRDefault="0051344B" w:rsidP="0051344B">
            <w:pPr>
              <w:jc w:val="center"/>
              <w:rPr>
                <w:b/>
                <w:sz w:val="16"/>
                <w:szCs w:val="16"/>
              </w:rPr>
            </w:pPr>
            <w:r w:rsidRPr="000E11DD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6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44B" w:rsidRPr="000E11DD" w:rsidRDefault="0051344B" w:rsidP="0051344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44B" w:rsidRPr="000E11DD" w:rsidRDefault="008D08F8" w:rsidP="00513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44B" w:rsidRPr="000A5509" w:rsidRDefault="004A3DF4" w:rsidP="00513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44B" w:rsidRPr="000A5509" w:rsidRDefault="004A3DF4" w:rsidP="00513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44B" w:rsidRPr="000E11DD" w:rsidRDefault="0051344B" w:rsidP="0051344B">
            <w:pPr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Комитет имущественных отношений администрации</w:t>
            </w:r>
          </w:p>
          <w:p w:rsidR="0051344B" w:rsidRPr="000E11DD" w:rsidRDefault="0051344B" w:rsidP="0051344B">
            <w:pPr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ЗАТО г.Североморск</w:t>
            </w:r>
          </w:p>
        </w:tc>
      </w:tr>
      <w:tr w:rsidR="0051344B" w:rsidRPr="000E11DD" w:rsidTr="000A5509">
        <w:tc>
          <w:tcPr>
            <w:tcW w:w="3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44B" w:rsidRPr="000E11DD" w:rsidRDefault="0051344B" w:rsidP="0051344B">
            <w:pPr>
              <w:spacing w:line="204" w:lineRule="auto"/>
              <w:jc w:val="center"/>
              <w:rPr>
                <w:sz w:val="16"/>
                <w:szCs w:val="16"/>
              </w:rPr>
            </w:pPr>
            <w:r w:rsidRPr="000E11DD">
              <w:rPr>
                <w:b/>
                <w:spacing w:val="-4"/>
                <w:sz w:val="16"/>
                <w:szCs w:val="16"/>
              </w:rPr>
              <w:t>Итого по задаче 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44B" w:rsidRPr="000E11DD" w:rsidRDefault="0051344B" w:rsidP="0051344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44B" w:rsidRPr="000E11DD" w:rsidRDefault="0051344B" w:rsidP="0051344B">
            <w:pPr>
              <w:jc w:val="center"/>
              <w:rPr>
                <w:b/>
                <w:sz w:val="16"/>
                <w:szCs w:val="16"/>
              </w:rPr>
            </w:pPr>
            <w:r w:rsidRPr="000E11DD">
              <w:rPr>
                <w:b/>
                <w:sz w:val="16"/>
                <w:szCs w:val="16"/>
              </w:rPr>
              <w:t xml:space="preserve">Всего: </w:t>
            </w:r>
          </w:p>
          <w:p w:rsidR="0051344B" w:rsidRPr="000E11DD" w:rsidRDefault="0051344B" w:rsidP="0051344B">
            <w:pPr>
              <w:jc w:val="center"/>
              <w:rPr>
                <w:b/>
                <w:sz w:val="16"/>
                <w:szCs w:val="16"/>
              </w:rPr>
            </w:pPr>
            <w:r w:rsidRPr="000E11DD">
              <w:rPr>
                <w:b/>
                <w:sz w:val="16"/>
                <w:szCs w:val="16"/>
              </w:rPr>
              <w:t xml:space="preserve">в </w:t>
            </w:r>
            <w:proofErr w:type="spellStart"/>
            <w:r w:rsidRPr="000E11DD">
              <w:rPr>
                <w:b/>
                <w:sz w:val="16"/>
                <w:szCs w:val="16"/>
              </w:rPr>
              <w:t>т.ч</w:t>
            </w:r>
            <w:proofErr w:type="spellEnd"/>
            <w:r w:rsidRPr="000E11DD">
              <w:rPr>
                <w:b/>
                <w:sz w:val="16"/>
                <w:szCs w:val="16"/>
              </w:rPr>
              <w:t>.:</w:t>
            </w:r>
          </w:p>
          <w:p w:rsidR="0051344B" w:rsidRPr="000E11DD" w:rsidRDefault="0051344B" w:rsidP="0051344B">
            <w:pPr>
              <w:jc w:val="center"/>
              <w:rPr>
                <w:b/>
                <w:sz w:val="16"/>
                <w:szCs w:val="16"/>
              </w:rPr>
            </w:pPr>
            <w:r w:rsidRPr="000E11DD">
              <w:rPr>
                <w:b/>
                <w:sz w:val="16"/>
                <w:szCs w:val="16"/>
              </w:rPr>
              <w:t>МБ</w:t>
            </w:r>
          </w:p>
          <w:p w:rsidR="0051344B" w:rsidRPr="000E11DD" w:rsidRDefault="0051344B" w:rsidP="0051344B">
            <w:pPr>
              <w:jc w:val="center"/>
              <w:rPr>
                <w:b/>
                <w:sz w:val="16"/>
                <w:szCs w:val="16"/>
              </w:rPr>
            </w:pPr>
            <w:r w:rsidRPr="000E11DD">
              <w:rPr>
                <w:b/>
                <w:sz w:val="16"/>
                <w:szCs w:val="16"/>
              </w:rPr>
              <w:t>ФБ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44B" w:rsidRPr="000E11DD" w:rsidRDefault="0051344B" w:rsidP="0051344B">
            <w:pPr>
              <w:tabs>
                <w:tab w:val="left" w:pos="720"/>
              </w:tabs>
              <w:jc w:val="center"/>
              <w:rPr>
                <w:b/>
                <w:spacing w:val="-4"/>
                <w:sz w:val="16"/>
                <w:szCs w:val="16"/>
              </w:rPr>
            </w:pPr>
            <w:r>
              <w:rPr>
                <w:b/>
                <w:spacing w:val="-4"/>
                <w:sz w:val="16"/>
                <w:szCs w:val="16"/>
              </w:rPr>
              <w:t>390</w:t>
            </w:r>
            <w:r w:rsidRPr="000E11DD">
              <w:rPr>
                <w:b/>
                <w:spacing w:val="-4"/>
                <w:sz w:val="16"/>
                <w:szCs w:val="16"/>
              </w:rPr>
              <w:t>,</w:t>
            </w:r>
            <w:r>
              <w:rPr>
                <w:b/>
                <w:spacing w:val="-4"/>
                <w:sz w:val="16"/>
                <w:szCs w:val="16"/>
              </w:rPr>
              <w:t>00</w:t>
            </w:r>
          </w:p>
          <w:p w:rsidR="0051344B" w:rsidRPr="000E11DD" w:rsidRDefault="0051344B" w:rsidP="0051344B">
            <w:pPr>
              <w:tabs>
                <w:tab w:val="left" w:pos="720"/>
              </w:tabs>
              <w:jc w:val="center"/>
              <w:rPr>
                <w:b/>
                <w:spacing w:val="-4"/>
                <w:sz w:val="16"/>
                <w:szCs w:val="16"/>
              </w:rPr>
            </w:pPr>
          </w:p>
          <w:p w:rsidR="0051344B" w:rsidRPr="000E11DD" w:rsidRDefault="0051344B" w:rsidP="0051344B">
            <w:pPr>
              <w:spacing w:line="204" w:lineRule="auto"/>
              <w:jc w:val="center"/>
              <w:rPr>
                <w:b/>
                <w:spacing w:val="-4"/>
                <w:sz w:val="16"/>
                <w:szCs w:val="16"/>
              </w:rPr>
            </w:pPr>
            <w:r>
              <w:rPr>
                <w:b/>
                <w:spacing w:val="-4"/>
                <w:sz w:val="16"/>
                <w:szCs w:val="16"/>
              </w:rPr>
              <w:t>0</w:t>
            </w:r>
            <w:r w:rsidRPr="000E11DD">
              <w:rPr>
                <w:b/>
                <w:spacing w:val="-4"/>
                <w:sz w:val="16"/>
                <w:szCs w:val="16"/>
              </w:rPr>
              <w:t>,00</w:t>
            </w:r>
          </w:p>
          <w:p w:rsidR="0051344B" w:rsidRPr="000E11DD" w:rsidRDefault="0051344B" w:rsidP="0051344B">
            <w:pPr>
              <w:tabs>
                <w:tab w:val="left" w:pos="720"/>
              </w:tabs>
              <w:jc w:val="center"/>
              <w:rPr>
                <w:spacing w:val="-4"/>
                <w:sz w:val="16"/>
                <w:szCs w:val="16"/>
              </w:rPr>
            </w:pPr>
            <w:r>
              <w:rPr>
                <w:b/>
                <w:spacing w:val="-4"/>
                <w:sz w:val="16"/>
                <w:szCs w:val="16"/>
              </w:rPr>
              <w:t>0,00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44B" w:rsidRPr="000E11DD" w:rsidRDefault="0051344B" w:rsidP="0051344B">
            <w:pPr>
              <w:tabs>
                <w:tab w:val="left" w:pos="720"/>
              </w:tabs>
              <w:jc w:val="center"/>
              <w:rPr>
                <w:b/>
                <w:spacing w:val="-4"/>
                <w:sz w:val="16"/>
                <w:szCs w:val="16"/>
              </w:rPr>
            </w:pPr>
            <w:r>
              <w:rPr>
                <w:b/>
                <w:spacing w:val="-4"/>
                <w:sz w:val="16"/>
                <w:szCs w:val="16"/>
              </w:rPr>
              <w:t>390</w:t>
            </w:r>
            <w:r w:rsidRPr="000E11DD">
              <w:rPr>
                <w:b/>
                <w:spacing w:val="-4"/>
                <w:sz w:val="16"/>
                <w:szCs w:val="16"/>
              </w:rPr>
              <w:t>,</w:t>
            </w:r>
            <w:r>
              <w:rPr>
                <w:b/>
                <w:spacing w:val="-4"/>
                <w:sz w:val="16"/>
                <w:szCs w:val="16"/>
              </w:rPr>
              <w:t>00</w:t>
            </w:r>
          </w:p>
          <w:p w:rsidR="0051344B" w:rsidRPr="000E11DD" w:rsidRDefault="0051344B" w:rsidP="0051344B">
            <w:pPr>
              <w:tabs>
                <w:tab w:val="left" w:pos="720"/>
              </w:tabs>
              <w:jc w:val="center"/>
              <w:rPr>
                <w:b/>
                <w:spacing w:val="-4"/>
                <w:sz w:val="16"/>
                <w:szCs w:val="16"/>
              </w:rPr>
            </w:pPr>
          </w:p>
          <w:p w:rsidR="0051344B" w:rsidRPr="000E11DD" w:rsidRDefault="0051344B" w:rsidP="0051344B">
            <w:pPr>
              <w:spacing w:line="204" w:lineRule="auto"/>
              <w:jc w:val="center"/>
              <w:rPr>
                <w:b/>
                <w:spacing w:val="-4"/>
                <w:sz w:val="16"/>
                <w:szCs w:val="16"/>
              </w:rPr>
            </w:pPr>
            <w:r>
              <w:rPr>
                <w:b/>
                <w:spacing w:val="-4"/>
                <w:sz w:val="16"/>
                <w:szCs w:val="16"/>
              </w:rPr>
              <w:t>0</w:t>
            </w:r>
            <w:r w:rsidRPr="000E11DD">
              <w:rPr>
                <w:b/>
                <w:spacing w:val="-4"/>
                <w:sz w:val="16"/>
                <w:szCs w:val="16"/>
              </w:rPr>
              <w:t>,00</w:t>
            </w:r>
          </w:p>
          <w:p w:rsidR="0051344B" w:rsidRPr="000E11DD" w:rsidRDefault="0051344B" w:rsidP="0051344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pacing w:val="-4"/>
                <w:sz w:val="16"/>
                <w:szCs w:val="16"/>
              </w:rPr>
              <w:t>0,00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44B" w:rsidRPr="000E11DD" w:rsidRDefault="0051344B" w:rsidP="0051344B">
            <w:pPr>
              <w:jc w:val="center"/>
              <w:rPr>
                <w:b/>
                <w:sz w:val="16"/>
                <w:szCs w:val="16"/>
              </w:rPr>
            </w:pPr>
            <w:r w:rsidRPr="000E11DD">
              <w:rPr>
                <w:b/>
                <w:sz w:val="16"/>
                <w:szCs w:val="16"/>
              </w:rPr>
              <w:t>100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44B" w:rsidRPr="000E11DD" w:rsidRDefault="0051344B" w:rsidP="0051344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44B" w:rsidRPr="000E11DD" w:rsidRDefault="0051344B" w:rsidP="0051344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44B" w:rsidRPr="000E11DD" w:rsidRDefault="0051344B" w:rsidP="0051344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44B" w:rsidRPr="000E11DD" w:rsidRDefault="0051344B" w:rsidP="0051344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44B" w:rsidRPr="000E11DD" w:rsidRDefault="0051344B" w:rsidP="0051344B">
            <w:pPr>
              <w:rPr>
                <w:sz w:val="16"/>
                <w:szCs w:val="16"/>
              </w:rPr>
            </w:pPr>
          </w:p>
        </w:tc>
      </w:tr>
      <w:tr w:rsidR="00CC7CFF" w:rsidRPr="000E11DD" w:rsidTr="00140A09">
        <w:tc>
          <w:tcPr>
            <w:tcW w:w="3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CFF" w:rsidRPr="000E11DD" w:rsidRDefault="00CC7CFF" w:rsidP="007912D4">
            <w:pPr>
              <w:rPr>
                <w:sz w:val="16"/>
                <w:szCs w:val="16"/>
              </w:rPr>
            </w:pPr>
            <w:r w:rsidRPr="000E11DD">
              <w:rPr>
                <w:b/>
                <w:sz w:val="16"/>
                <w:szCs w:val="16"/>
              </w:rPr>
              <w:t>Всего по подпрограмме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CFF" w:rsidRPr="000E11DD" w:rsidRDefault="00CC7CFF" w:rsidP="007912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CFF" w:rsidRPr="000E11DD" w:rsidRDefault="00CC7CFF" w:rsidP="009603C2">
            <w:pPr>
              <w:tabs>
                <w:tab w:val="left" w:pos="720"/>
              </w:tabs>
              <w:jc w:val="center"/>
              <w:rPr>
                <w:b/>
                <w:sz w:val="16"/>
                <w:szCs w:val="16"/>
              </w:rPr>
            </w:pPr>
            <w:r w:rsidRPr="000E11DD">
              <w:rPr>
                <w:b/>
                <w:sz w:val="16"/>
                <w:szCs w:val="16"/>
              </w:rPr>
              <w:t xml:space="preserve">Всего: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71A" w:rsidRPr="000E11DD" w:rsidRDefault="0049371A" w:rsidP="007912D4">
            <w:pPr>
              <w:jc w:val="center"/>
              <w:rPr>
                <w:b/>
                <w:spacing w:val="-4"/>
                <w:sz w:val="16"/>
                <w:szCs w:val="16"/>
              </w:rPr>
            </w:pPr>
          </w:p>
          <w:p w:rsidR="00D24AC4" w:rsidRPr="000E11DD" w:rsidRDefault="0051344B" w:rsidP="00D24AC4">
            <w:pPr>
              <w:tabs>
                <w:tab w:val="left" w:pos="720"/>
              </w:tabs>
              <w:jc w:val="center"/>
              <w:rPr>
                <w:b/>
                <w:spacing w:val="-4"/>
                <w:sz w:val="16"/>
                <w:szCs w:val="16"/>
              </w:rPr>
            </w:pPr>
            <w:r>
              <w:rPr>
                <w:b/>
                <w:spacing w:val="-4"/>
                <w:sz w:val="16"/>
                <w:szCs w:val="16"/>
              </w:rPr>
              <w:t>408,00</w:t>
            </w:r>
          </w:p>
          <w:p w:rsidR="00CC7CFF" w:rsidRPr="000E11DD" w:rsidRDefault="00CC7CFF" w:rsidP="00D24AC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71A" w:rsidRPr="000E11DD" w:rsidRDefault="0049371A" w:rsidP="0049371A">
            <w:pPr>
              <w:jc w:val="center"/>
              <w:rPr>
                <w:b/>
                <w:spacing w:val="-4"/>
                <w:sz w:val="16"/>
                <w:szCs w:val="16"/>
              </w:rPr>
            </w:pPr>
          </w:p>
          <w:p w:rsidR="0049371A" w:rsidRPr="000E11DD" w:rsidRDefault="0051344B" w:rsidP="0049371A">
            <w:pPr>
              <w:jc w:val="center"/>
              <w:rPr>
                <w:b/>
                <w:spacing w:val="-4"/>
                <w:sz w:val="16"/>
                <w:szCs w:val="16"/>
              </w:rPr>
            </w:pPr>
            <w:r>
              <w:rPr>
                <w:b/>
                <w:spacing w:val="-4"/>
                <w:sz w:val="16"/>
                <w:szCs w:val="16"/>
              </w:rPr>
              <w:t>390</w:t>
            </w:r>
            <w:r w:rsidR="00833FE1" w:rsidRPr="000E11DD">
              <w:rPr>
                <w:b/>
                <w:spacing w:val="-4"/>
                <w:sz w:val="16"/>
                <w:szCs w:val="16"/>
              </w:rPr>
              <w:t>,</w:t>
            </w:r>
            <w:r>
              <w:rPr>
                <w:b/>
                <w:spacing w:val="-4"/>
                <w:sz w:val="16"/>
                <w:szCs w:val="16"/>
              </w:rPr>
              <w:t>00</w:t>
            </w:r>
          </w:p>
          <w:p w:rsidR="00CC7CFF" w:rsidRPr="000E11DD" w:rsidRDefault="00CC7CFF" w:rsidP="0049371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CFF" w:rsidRPr="000E11DD" w:rsidRDefault="00CC7CFF" w:rsidP="007912D4">
            <w:pPr>
              <w:jc w:val="center"/>
              <w:rPr>
                <w:b/>
                <w:sz w:val="16"/>
                <w:szCs w:val="16"/>
              </w:rPr>
            </w:pPr>
          </w:p>
          <w:p w:rsidR="00CC7CFF" w:rsidRPr="000E11DD" w:rsidRDefault="00833FE1" w:rsidP="007912D4">
            <w:pPr>
              <w:jc w:val="center"/>
              <w:rPr>
                <w:b/>
                <w:sz w:val="16"/>
                <w:szCs w:val="16"/>
              </w:rPr>
            </w:pPr>
            <w:r w:rsidRPr="000E11DD">
              <w:rPr>
                <w:b/>
                <w:sz w:val="16"/>
                <w:szCs w:val="16"/>
              </w:rPr>
              <w:t>9</w:t>
            </w:r>
            <w:r w:rsidR="0051344B">
              <w:rPr>
                <w:b/>
                <w:sz w:val="16"/>
                <w:szCs w:val="16"/>
              </w:rPr>
              <w:t>5</w:t>
            </w:r>
            <w:r w:rsidRPr="000E11DD">
              <w:rPr>
                <w:b/>
                <w:sz w:val="16"/>
                <w:szCs w:val="16"/>
              </w:rPr>
              <w:t>,</w:t>
            </w:r>
            <w:r w:rsidR="0051344B">
              <w:rPr>
                <w:b/>
                <w:sz w:val="16"/>
                <w:szCs w:val="16"/>
              </w:rPr>
              <w:t>59</w:t>
            </w:r>
          </w:p>
          <w:p w:rsidR="00CC7CFF" w:rsidRPr="000E11DD" w:rsidRDefault="00CC7CFF" w:rsidP="007912D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CFF" w:rsidRPr="000E11DD" w:rsidRDefault="00CC7CFF" w:rsidP="007912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CFF" w:rsidRPr="000E11DD" w:rsidRDefault="00CC7CFF" w:rsidP="007912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CFF" w:rsidRPr="000E11DD" w:rsidRDefault="00CC7CFF" w:rsidP="007912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CFF" w:rsidRPr="000E11DD" w:rsidRDefault="00CC7CFF" w:rsidP="007912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CFF" w:rsidRPr="000E11DD" w:rsidRDefault="00CC7CFF" w:rsidP="007912D4">
            <w:pPr>
              <w:jc w:val="center"/>
              <w:rPr>
                <w:sz w:val="16"/>
                <w:szCs w:val="16"/>
              </w:rPr>
            </w:pPr>
          </w:p>
        </w:tc>
      </w:tr>
    </w:tbl>
    <w:p w:rsidR="00AD1340" w:rsidRPr="00C107BE" w:rsidRDefault="00AD1340" w:rsidP="00146E51">
      <w:pPr>
        <w:rPr>
          <w:b/>
          <w:sz w:val="16"/>
          <w:szCs w:val="16"/>
        </w:rPr>
      </w:pPr>
    </w:p>
    <w:p w:rsidR="00140A09" w:rsidRPr="00C107BE" w:rsidRDefault="00140A09" w:rsidP="00140A09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107BE">
        <w:rPr>
          <w:rFonts w:ascii="Times New Roman" w:hAnsi="Times New Roman" w:cs="Times New Roman"/>
          <w:sz w:val="24"/>
          <w:szCs w:val="24"/>
        </w:rPr>
        <w:t>Оценка эффективности реализации подпрограммы</w:t>
      </w:r>
      <w:r w:rsidRPr="00C107BE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140A09" w:rsidRPr="00C107BE" w:rsidRDefault="00140A09" w:rsidP="00140A09">
      <w:pPr>
        <w:pStyle w:val="ConsPlusNonformat"/>
        <w:widowControl/>
        <w:numPr>
          <w:ilvl w:val="0"/>
          <w:numId w:val="41"/>
        </w:numPr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107BE">
        <w:rPr>
          <w:rFonts w:ascii="Times New Roman" w:hAnsi="Times New Roman" w:cs="Times New Roman"/>
          <w:sz w:val="24"/>
          <w:szCs w:val="24"/>
        </w:rPr>
        <w:t xml:space="preserve">    Оценка достижения плановых значений индикаторов</w:t>
      </w:r>
    </w:p>
    <w:tbl>
      <w:tblPr>
        <w:tblW w:w="11673" w:type="dxa"/>
        <w:tblInd w:w="3461" w:type="dxa"/>
        <w:tblLook w:val="04A0" w:firstRow="1" w:lastRow="0" w:firstColumn="1" w:lastColumn="0" w:noHBand="0" w:noVBand="1"/>
      </w:tblPr>
      <w:tblGrid>
        <w:gridCol w:w="960"/>
        <w:gridCol w:w="3442"/>
        <w:gridCol w:w="336"/>
        <w:gridCol w:w="6935"/>
      </w:tblGrid>
      <w:tr w:rsidR="00C107BE" w:rsidRPr="00C107BE" w:rsidTr="000646E3">
        <w:trPr>
          <w:trHeight w:val="315"/>
        </w:trPr>
        <w:tc>
          <w:tcPr>
            <w:tcW w:w="960" w:type="dxa"/>
            <w:vMerge w:val="restart"/>
            <w:shd w:val="clear" w:color="auto" w:fill="auto"/>
            <w:noWrap/>
            <w:vAlign w:val="center"/>
            <w:hideMark/>
          </w:tcPr>
          <w:p w:rsidR="00140A09" w:rsidRPr="00C107BE" w:rsidRDefault="00140A09" w:rsidP="000646E3">
            <w:pPr>
              <w:jc w:val="center"/>
              <w:rPr>
                <w:rFonts w:ascii="Calibri" w:hAnsi="Calibri"/>
              </w:rPr>
            </w:pPr>
            <w:r w:rsidRPr="00C107BE">
              <w:t>ДИП =</w:t>
            </w:r>
          </w:p>
        </w:tc>
        <w:tc>
          <w:tcPr>
            <w:tcW w:w="344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09" w:rsidRPr="00C107BE" w:rsidRDefault="00D302EE" w:rsidP="00D302EE">
            <w:pPr>
              <w:jc w:val="center"/>
            </w:pPr>
            <w:r>
              <w:t>7</w:t>
            </w:r>
            <w:r w:rsidR="00140A09" w:rsidRPr="00C107BE">
              <w:t>,</w:t>
            </w:r>
            <w:r>
              <w:t>25</w:t>
            </w:r>
            <w:r w:rsidR="00140A09" w:rsidRPr="00C107BE">
              <w:t>(степень решения задач)</w:t>
            </w:r>
          </w:p>
        </w:tc>
        <w:tc>
          <w:tcPr>
            <w:tcW w:w="336" w:type="dxa"/>
            <w:vMerge w:val="restart"/>
            <w:shd w:val="clear" w:color="auto" w:fill="auto"/>
            <w:noWrap/>
            <w:vAlign w:val="center"/>
            <w:hideMark/>
          </w:tcPr>
          <w:p w:rsidR="00140A09" w:rsidRPr="00C107BE" w:rsidRDefault="00140A09" w:rsidP="000646E3">
            <w:pPr>
              <w:rPr>
                <w:rFonts w:ascii="Calibri" w:hAnsi="Calibri"/>
              </w:rPr>
            </w:pPr>
            <w:r w:rsidRPr="00C107BE">
              <w:rPr>
                <w:rFonts w:ascii="Calibri" w:hAnsi="Calibri"/>
              </w:rPr>
              <w:t>=</w:t>
            </w:r>
          </w:p>
        </w:tc>
        <w:tc>
          <w:tcPr>
            <w:tcW w:w="6935" w:type="dxa"/>
            <w:vMerge w:val="restart"/>
            <w:shd w:val="clear" w:color="auto" w:fill="auto"/>
            <w:noWrap/>
            <w:vAlign w:val="center"/>
            <w:hideMark/>
          </w:tcPr>
          <w:p w:rsidR="00140A09" w:rsidRPr="00C107BE" w:rsidRDefault="002704EE" w:rsidP="00D302EE">
            <w:pPr>
              <w:rPr>
                <w:rFonts w:ascii="Calibri" w:hAnsi="Calibri"/>
              </w:rPr>
            </w:pPr>
            <w:r w:rsidRPr="00C107BE">
              <w:rPr>
                <w:b/>
              </w:rPr>
              <w:t>0</w:t>
            </w:r>
            <w:r w:rsidR="00140A09" w:rsidRPr="00C107BE">
              <w:rPr>
                <w:b/>
              </w:rPr>
              <w:t>,</w:t>
            </w:r>
            <w:r w:rsidR="00D302EE">
              <w:rPr>
                <w:b/>
              </w:rPr>
              <w:t>91</w:t>
            </w:r>
            <w:r w:rsidR="00140A09" w:rsidRPr="00C107BE">
              <w:rPr>
                <w:b/>
              </w:rPr>
              <w:t xml:space="preserve"> </w:t>
            </w:r>
            <w:r w:rsidR="00C107BE">
              <w:rPr>
                <w:b/>
              </w:rPr>
              <w:t>средняя</w:t>
            </w:r>
            <w:r w:rsidR="00140A09" w:rsidRPr="00C107BE">
              <w:rPr>
                <w:b/>
              </w:rPr>
              <w:t xml:space="preserve"> результативность </w:t>
            </w:r>
            <w:r w:rsidR="00C107BE" w:rsidRPr="00C107BE">
              <w:t>(недовыполнение плана)</w:t>
            </w:r>
          </w:p>
        </w:tc>
      </w:tr>
      <w:tr w:rsidR="00140A09" w:rsidRPr="00C107BE" w:rsidTr="000646E3">
        <w:trPr>
          <w:trHeight w:val="300"/>
        </w:trPr>
        <w:tc>
          <w:tcPr>
            <w:tcW w:w="960" w:type="dxa"/>
            <w:vMerge/>
            <w:vAlign w:val="center"/>
            <w:hideMark/>
          </w:tcPr>
          <w:p w:rsidR="00140A09" w:rsidRPr="00C107BE" w:rsidRDefault="00140A09" w:rsidP="000646E3">
            <w:pPr>
              <w:rPr>
                <w:rFonts w:ascii="Calibri" w:hAnsi="Calibri"/>
              </w:rPr>
            </w:pPr>
          </w:p>
        </w:tc>
        <w:tc>
          <w:tcPr>
            <w:tcW w:w="344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09" w:rsidRPr="00C107BE" w:rsidRDefault="00C107BE" w:rsidP="000646E3">
            <w:pPr>
              <w:jc w:val="center"/>
            </w:pPr>
            <w:r w:rsidRPr="00C107BE">
              <w:t>8</w:t>
            </w:r>
          </w:p>
        </w:tc>
        <w:tc>
          <w:tcPr>
            <w:tcW w:w="336" w:type="dxa"/>
            <w:vMerge/>
            <w:vAlign w:val="center"/>
            <w:hideMark/>
          </w:tcPr>
          <w:p w:rsidR="00140A09" w:rsidRPr="00C107BE" w:rsidRDefault="00140A09" w:rsidP="000646E3">
            <w:pPr>
              <w:rPr>
                <w:rFonts w:ascii="Calibri" w:hAnsi="Calibri"/>
              </w:rPr>
            </w:pPr>
          </w:p>
        </w:tc>
        <w:tc>
          <w:tcPr>
            <w:tcW w:w="6935" w:type="dxa"/>
            <w:vMerge/>
            <w:vAlign w:val="center"/>
            <w:hideMark/>
          </w:tcPr>
          <w:p w:rsidR="00140A09" w:rsidRPr="00C107BE" w:rsidRDefault="00140A09" w:rsidP="000646E3">
            <w:pPr>
              <w:rPr>
                <w:rFonts w:ascii="Calibri" w:hAnsi="Calibri"/>
              </w:rPr>
            </w:pPr>
          </w:p>
        </w:tc>
      </w:tr>
    </w:tbl>
    <w:p w:rsidR="00140A09" w:rsidRPr="00C107BE" w:rsidRDefault="00140A09" w:rsidP="00140A09">
      <w:pPr>
        <w:pStyle w:val="ConsPlusNonformat"/>
        <w:widowControl/>
        <w:numPr>
          <w:ilvl w:val="0"/>
          <w:numId w:val="41"/>
        </w:numPr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107BE">
        <w:rPr>
          <w:rFonts w:ascii="Times New Roman" w:hAnsi="Times New Roman" w:cs="Times New Roman"/>
          <w:sz w:val="24"/>
          <w:szCs w:val="24"/>
        </w:rPr>
        <w:t xml:space="preserve"> Оценка полноты финансирования</w:t>
      </w:r>
      <w:r w:rsidRPr="00C107BE">
        <w:rPr>
          <w:rFonts w:ascii="Times New Roman" w:hAnsi="Times New Roman" w:cs="Times New Roman"/>
          <w:sz w:val="24"/>
          <w:szCs w:val="24"/>
          <w:lang w:val="en-US"/>
        </w:rPr>
        <w:t>:</w:t>
      </w:r>
      <w:r w:rsidRPr="00C107BE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140A09" w:rsidRPr="00C107BE" w:rsidRDefault="00140A09" w:rsidP="00140A09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16"/>
          <w:szCs w:val="16"/>
          <w:u w:val="single"/>
        </w:rPr>
      </w:pPr>
      <w:r w:rsidRPr="00C107BE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140A09" w:rsidRPr="00C107BE" w:rsidRDefault="00140A09" w:rsidP="00140A09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107BE">
        <w:rPr>
          <w:rFonts w:ascii="Times New Roman" w:hAnsi="Times New Roman" w:cs="Times New Roman"/>
          <w:sz w:val="24"/>
          <w:szCs w:val="24"/>
        </w:rPr>
        <w:t xml:space="preserve">                                         ПФ = </w:t>
      </w:r>
      <w:r w:rsidR="004A4ED1" w:rsidRPr="00C107BE">
        <w:rPr>
          <w:rFonts w:ascii="Times New Roman" w:hAnsi="Times New Roman" w:cs="Times New Roman"/>
          <w:b/>
          <w:sz w:val="24"/>
          <w:szCs w:val="24"/>
        </w:rPr>
        <w:t>0</w:t>
      </w:r>
      <w:r w:rsidRPr="00C107BE">
        <w:rPr>
          <w:rFonts w:ascii="Times New Roman" w:hAnsi="Times New Roman" w:cs="Times New Roman"/>
          <w:b/>
          <w:sz w:val="24"/>
          <w:szCs w:val="24"/>
        </w:rPr>
        <w:t>,</w:t>
      </w:r>
      <w:r w:rsidR="004A4ED1" w:rsidRPr="00C107BE">
        <w:rPr>
          <w:rFonts w:ascii="Times New Roman" w:hAnsi="Times New Roman" w:cs="Times New Roman"/>
          <w:b/>
          <w:sz w:val="24"/>
          <w:szCs w:val="24"/>
        </w:rPr>
        <w:t>9</w:t>
      </w:r>
      <w:r w:rsidR="004E500B" w:rsidRPr="00C107BE">
        <w:rPr>
          <w:rFonts w:ascii="Times New Roman" w:hAnsi="Times New Roman" w:cs="Times New Roman"/>
          <w:b/>
          <w:sz w:val="24"/>
          <w:szCs w:val="24"/>
        </w:rPr>
        <w:t>6</w:t>
      </w:r>
      <w:r w:rsidRPr="00C107BE">
        <w:rPr>
          <w:rFonts w:ascii="Times New Roman" w:hAnsi="Times New Roman" w:cs="Times New Roman"/>
          <w:sz w:val="24"/>
          <w:szCs w:val="24"/>
        </w:rPr>
        <w:t xml:space="preserve"> - </w:t>
      </w:r>
      <w:r w:rsidRPr="00C107BE">
        <w:rPr>
          <w:rFonts w:ascii="Times New Roman" w:hAnsi="Times New Roman" w:cs="Times New Roman"/>
          <w:b/>
          <w:sz w:val="24"/>
          <w:szCs w:val="24"/>
        </w:rPr>
        <w:t>полное финансирование</w:t>
      </w:r>
      <w:r w:rsidRPr="00C107BE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8F6B0C" w:rsidRPr="00C107BE" w:rsidRDefault="00140A09" w:rsidP="00773DE5">
      <w:pPr>
        <w:pStyle w:val="ConsPlusNonformat"/>
        <w:widowControl/>
        <w:tabs>
          <w:tab w:val="left" w:pos="432"/>
        </w:tabs>
        <w:jc w:val="both"/>
        <w:rPr>
          <w:b/>
        </w:rPr>
      </w:pPr>
      <w:r w:rsidRPr="00C107BE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C107BE">
        <w:t xml:space="preserve"> </w:t>
      </w:r>
      <w:r w:rsidRPr="00C107BE">
        <w:rPr>
          <w:rFonts w:ascii="Times New Roman" w:hAnsi="Times New Roman" w:cs="Times New Roman"/>
          <w:b/>
          <w:sz w:val="24"/>
          <w:szCs w:val="24"/>
        </w:rPr>
        <w:t>Общая оценка эффективности реализации подпрограммы</w:t>
      </w:r>
      <w:r w:rsidR="00C107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107BE">
        <w:rPr>
          <w:rFonts w:ascii="Times New Roman" w:hAnsi="Times New Roman" w:cs="Times New Roman"/>
          <w:b/>
          <w:sz w:val="24"/>
          <w:szCs w:val="24"/>
        </w:rPr>
        <w:t>-</w:t>
      </w:r>
      <w:r w:rsidR="00C107BE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C107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107BE">
        <w:rPr>
          <w:rFonts w:ascii="Times New Roman" w:hAnsi="Times New Roman" w:cs="Times New Roman"/>
          <w:b/>
          <w:sz w:val="24"/>
          <w:szCs w:val="24"/>
        </w:rPr>
        <w:t>средняя</w:t>
      </w:r>
      <w:r w:rsidRPr="00C107BE">
        <w:rPr>
          <w:rFonts w:ascii="Times New Roman" w:hAnsi="Times New Roman" w:cs="Times New Roman"/>
          <w:b/>
          <w:sz w:val="24"/>
          <w:szCs w:val="24"/>
        </w:rPr>
        <w:t xml:space="preserve"> эффективност</w:t>
      </w:r>
      <w:r w:rsidR="00C107BE">
        <w:rPr>
          <w:rFonts w:ascii="Times New Roman" w:hAnsi="Times New Roman" w:cs="Times New Roman"/>
          <w:b/>
          <w:sz w:val="24"/>
          <w:szCs w:val="24"/>
        </w:rPr>
        <w:t>ь</w:t>
      </w:r>
      <w:r w:rsidRPr="00C107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F6B0C" w:rsidRPr="00C107BE">
        <w:rPr>
          <w:b/>
        </w:rPr>
        <w:br w:type="page"/>
      </w:r>
    </w:p>
    <w:p w:rsidR="00146E51" w:rsidRPr="000E11DD" w:rsidRDefault="00F767E3" w:rsidP="00651007">
      <w:pPr>
        <w:jc w:val="center"/>
        <w:rPr>
          <w:b/>
        </w:rPr>
      </w:pPr>
      <w:r w:rsidRPr="000E11DD">
        <w:rPr>
          <w:b/>
        </w:rPr>
        <w:lastRenderedPageBreak/>
        <w:t>2.</w:t>
      </w:r>
      <w:r w:rsidR="00146E51" w:rsidRPr="000E11DD">
        <w:rPr>
          <w:b/>
        </w:rPr>
        <w:t xml:space="preserve"> Подпрограмма «Развитие потребительского </w:t>
      </w:r>
      <w:proofErr w:type="gramStart"/>
      <w:r w:rsidR="00146E51" w:rsidRPr="000E11DD">
        <w:rPr>
          <w:b/>
        </w:rPr>
        <w:t>рынка</w:t>
      </w:r>
      <w:proofErr w:type="gramEnd"/>
      <w:r w:rsidR="00146E51" w:rsidRPr="000E11DD">
        <w:rPr>
          <w:b/>
        </w:rPr>
        <w:t xml:space="preserve"> ЗАТО г.Североморск» на 2014-20</w:t>
      </w:r>
      <w:r w:rsidR="00024478" w:rsidRPr="000E11DD">
        <w:rPr>
          <w:b/>
        </w:rPr>
        <w:t>20</w:t>
      </w:r>
      <w:r w:rsidR="00146E51" w:rsidRPr="000E11DD">
        <w:rPr>
          <w:b/>
        </w:rPr>
        <w:t xml:space="preserve"> годы</w:t>
      </w:r>
    </w:p>
    <w:p w:rsidR="00146E51" w:rsidRPr="000E11DD" w:rsidRDefault="00146E51" w:rsidP="00E65838">
      <w:pPr>
        <w:jc w:val="center"/>
        <w:rPr>
          <w:sz w:val="8"/>
          <w:szCs w:val="8"/>
        </w:rPr>
      </w:pPr>
    </w:p>
    <w:tbl>
      <w:tblPr>
        <w:tblW w:w="15940" w:type="dxa"/>
        <w:tblInd w:w="-6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9"/>
        <w:gridCol w:w="3809"/>
        <w:gridCol w:w="851"/>
        <w:gridCol w:w="992"/>
        <w:gridCol w:w="1418"/>
        <w:gridCol w:w="1099"/>
        <w:gridCol w:w="1110"/>
        <w:gridCol w:w="1760"/>
        <w:gridCol w:w="850"/>
        <w:gridCol w:w="851"/>
        <w:gridCol w:w="850"/>
        <w:gridCol w:w="1701"/>
      </w:tblGrid>
      <w:tr w:rsidR="00BC2B74" w:rsidRPr="000E11DD" w:rsidTr="00F1211B"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B74" w:rsidRPr="000E11DD" w:rsidRDefault="00BC2B74" w:rsidP="00417E55">
            <w:pPr>
              <w:jc w:val="center"/>
              <w:rPr>
                <w:b/>
                <w:sz w:val="16"/>
                <w:szCs w:val="16"/>
              </w:rPr>
            </w:pPr>
            <w:r w:rsidRPr="000E11DD">
              <w:rPr>
                <w:b/>
                <w:sz w:val="16"/>
                <w:szCs w:val="16"/>
              </w:rPr>
              <w:t>№ п/п</w:t>
            </w:r>
          </w:p>
        </w:tc>
        <w:tc>
          <w:tcPr>
            <w:tcW w:w="3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B74" w:rsidRPr="000E11DD" w:rsidRDefault="00BC2B74" w:rsidP="00417E55">
            <w:pPr>
              <w:jc w:val="center"/>
              <w:rPr>
                <w:b/>
                <w:sz w:val="16"/>
                <w:szCs w:val="16"/>
              </w:rPr>
            </w:pPr>
            <w:r w:rsidRPr="000E11DD">
              <w:rPr>
                <w:b/>
                <w:sz w:val="16"/>
                <w:szCs w:val="16"/>
              </w:rPr>
              <w:t>Цель, задачи, мероприятия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B74" w:rsidRPr="000E11DD" w:rsidRDefault="00BC2B74" w:rsidP="00417E55">
            <w:pPr>
              <w:jc w:val="center"/>
              <w:rPr>
                <w:b/>
                <w:sz w:val="16"/>
                <w:szCs w:val="16"/>
              </w:rPr>
            </w:pPr>
            <w:r w:rsidRPr="000E11DD">
              <w:rPr>
                <w:b/>
                <w:sz w:val="16"/>
                <w:szCs w:val="16"/>
              </w:rPr>
              <w:t>Срок выполнения (квартал, год)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B74" w:rsidRPr="000E11DD" w:rsidRDefault="00BC2B74" w:rsidP="00417E55">
            <w:pPr>
              <w:jc w:val="center"/>
              <w:rPr>
                <w:b/>
                <w:sz w:val="16"/>
                <w:szCs w:val="16"/>
              </w:rPr>
            </w:pPr>
            <w:r w:rsidRPr="000E11DD">
              <w:rPr>
                <w:b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2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B74" w:rsidRPr="000E11DD" w:rsidRDefault="00BC2B74" w:rsidP="00417E55">
            <w:pPr>
              <w:jc w:val="center"/>
              <w:rPr>
                <w:b/>
                <w:sz w:val="16"/>
                <w:szCs w:val="16"/>
              </w:rPr>
            </w:pPr>
            <w:r w:rsidRPr="000E11DD">
              <w:rPr>
                <w:b/>
                <w:sz w:val="16"/>
                <w:szCs w:val="16"/>
              </w:rPr>
              <w:t xml:space="preserve">Объемы финансирования, </w:t>
            </w:r>
            <w:proofErr w:type="spellStart"/>
            <w:r w:rsidRPr="000E11DD">
              <w:rPr>
                <w:b/>
                <w:sz w:val="16"/>
                <w:szCs w:val="16"/>
              </w:rPr>
              <w:t>тыс.руб</w:t>
            </w:r>
            <w:proofErr w:type="spellEnd"/>
            <w:r w:rsidRPr="000E11DD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1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B74" w:rsidRPr="000E11DD" w:rsidRDefault="00BC2B74" w:rsidP="00417E55">
            <w:pPr>
              <w:jc w:val="center"/>
              <w:rPr>
                <w:b/>
                <w:sz w:val="16"/>
                <w:szCs w:val="16"/>
              </w:rPr>
            </w:pPr>
            <w:r w:rsidRPr="000E11DD">
              <w:rPr>
                <w:b/>
                <w:sz w:val="16"/>
                <w:szCs w:val="16"/>
              </w:rPr>
              <w:t>Процент освоения % (гр. 6/ гр.5)</w:t>
            </w:r>
          </w:p>
        </w:tc>
        <w:tc>
          <w:tcPr>
            <w:tcW w:w="4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B74" w:rsidRPr="000E11DD" w:rsidRDefault="00BC2B74" w:rsidP="00417E55">
            <w:pPr>
              <w:jc w:val="center"/>
              <w:rPr>
                <w:b/>
                <w:sz w:val="16"/>
                <w:szCs w:val="16"/>
              </w:rPr>
            </w:pPr>
            <w:r w:rsidRPr="000E11DD">
              <w:rPr>
                <w:b/>
                <w:sz w:val="16"/>
                <w:szCs w:val="16"/>
              </w:rPr>
              <w:t>Показатели (индикаторы)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B74" w:rsidRPr="000E11DD" w:rsidRDefault="00BC2B74" w:rsidP="00417E55">
            <w:pPr>
              <w:jc w:val="center"/>
              <w:rPr>
                <w:b/>
                <w:sz w:val="16"/>
                <w:szCs w:val="16"/>
              </w:rPr>
            </w:pPr>
            <w:r w:rsidRPr="000E11DD">
              <w:rPr>
                <w:b/>
                <w:sz w:val="16"/>
                <w:szCs w:val="16"/>
              </w:rPr>
              <w:t>Исполнители, перечень организаций, участвующих в реализации мероприятий</w:t>
            </w:r>
          </w:p>
        </w:tc>
      </w:tr>
      <w:tr w:rsidR="00BC2B74" w:rsidRPr="000E11DD" w:rsidTr="00F1211B"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B74" w:rsidRPr="000E11DD" w:rsidRDefault="00BC2B74" w:rsidP="00417E55">
            <w:pPr>
              <w:rPr>
                <w:b/>
                <w:sz w:val="16"/>
                <w:szCs w:val="16"/>
              </w:rPr>
            </w:pPr>
          </w:p>
        </w:tc>
        <w:tc>
          <w:tcPr>
            <w:tcW w:w="3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B74" w:rsidRPr="000E11DD" w:rsidRDefault="00BC2B74" w:rsidP="00417E55">
            <w:pPr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B74" w:rsidRPr="000E11DD" w:rsidRDefault="00BC2B74" w:rsidP="00417E55">
            <w:pPr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B74" w:rsidRPr="000E11DD" w:rsidRDefault="00BC2B74" w:rsidP="00417E55">
            <w:pPr>
              <w:rPr>
                <w:b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B74" w:rsidRPr="000E11DD" w:rsidRDefault="00BC2B74" w:rsidP="00417E55">
            <w:pPr>
              <w:jc w:val="center"/>
              <w:rPr>
                <w:b/>
                <w:sz w:val="16"/>
                <w:szCs w:val="16"/>
              </w:rPr>
            </w:pPr>
            <w:r w:rsidRPr="000E11DD">
              <w:rPr>
                <w:b/>
                <w:sz w:val="16"/>
                <w:szCs w:val="16"/>
              </w:rPr>
              <w:t>Уточненные бюджетные ассигнования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B74" w:rsidRPr="000E11DD" w:rsidRDefault="00BC2B74" w:rsidP="00417E55">
            <w:pPr>
              <w:jc w:val="center"/>
              <w:rPr>
                <w:b/>
                <w:sz w:val="16"/>
                <w:szCs w:val="16"/>
              </w:rPr>
            </w:pPr>
            <w:r w:rsidRPr="000E11DD">
              <w:rPr>
                <w:b/>
                <w:sz w:val="16"/>
                <w:szCs w:val="16"/>
              </w:rPr>
              <w:t>Кассовый расход</w:t>
            </w:r>
          </w:p>
        </w:tc>
        <w:tc>
          <w:tcPr>
            <w:tcW w:w="1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B74" w:rsidRPr="000E11DD" w:rsidRDefault="00BC2B74" w:rsidP="00417E55">
            <w:pPr>
              <w:rPr>
                <w:b/>
                <w:sz w:val="16"/>
                <w:szCs w:val="16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B74" w:rsidRPr="000E11DD" w:rsidRDefault="00BC2B74" w:rsidP="00417E55">
            <w:pPr>
              <w:jc w:val="center"/>
              <w:rPr>
                <w:b/>
                <w:sz w:val="16"/>
                <w:szCs w:val="16"/>
              </w:rPr>
            </w:pPr>
            <w:r w:rsidRPr="000E11DD">
              <w:rPr>
                <w:b/>
                <w:sz w:val="16"/>
                <w:szCs w:val="16"/>
              </w:rPr>
              <w:t>Наименование, ед. измерения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B74" w:rsidRPr="000E11DD" w:rsidRDefault="00BC2B74" w:rsidP="00417E55">
            <w:pPr>
              <w:jc w:val="center"/>
              <w:rPr>
                <w:b/>
                <w:sz w:val="16"/>
                <w:szCs w:val="16"/>
              </w:rPr>
            </w:pPr>
            <w:r w:rsidRPr="000E11DD">
              <w:rPr>
                <w:b/>
                <w:sz w:val="16"/>
                <w:szCs w:val="16"/>
              </w:rPr>
              <w:t>План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B74" w:rsidRPr="000E11DD" w:rsidRDefault="00BC2B74" w:rsidP="00417E55">
            <w:pPr>
              <w:jc w:val="center"/>
              <w:rPr>
                <w:b/>
                <w:sz w:val="16"/>
                <w:szCs w:val="16"/>
              </w:rPr>
            </w:pPr>
            <w:r w:rsidRPr="000E11DD">
              <w:rPr>
                <w:b/>
                <w:sz w:val="16"/>
                <w:szCs w:val="16"/>
              </w:rPr>
              <w:t>Факт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B74" w:rsidRPr="000E11DD" w:rsidRDefault="00BC2B74" w:rsidP="00417E55">
            <w:pPr>
              <w:jc w:val="center"/>
              <w:rPr>
                <w:b/>
                <w:sz w:val="16"/>
                <w:szCs w:val="16"/>
              </w:rPr>
            </w:pPr>
            <w:r w:rsidRPr="000E11DD">
              <w:rPr>
                <w:b/>
                <w:sz w:val="16"/>
                <w:szCs w:val="16"/>
              </w:rPr>
              <w:t>Процент исполнения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B74" w:rsidRPr="000E11DD" w:rsidRDefault="00BC2B74" w:rsidP="00417E55">
            <w:pPr>
              <w:rPr>
                <w:b/>
                <w:sz w:val="16"/>
                <w:szCs w:val="16"/>
              </w:rPr>
            </w:pPr>
          </w:p>
        </w:tc>
      </w:tr>
      <w:tr w:rsidR="00BC2B74" w:rsidRPr="000E11DD" w:rsidTr="00F1211B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B74" w:rsidRPr="000E11DD" w:rsidRDefault="00BC2B74" w:rsidP="00417E55">
            <w:pPr>
              <w:jc w:val="center"/>
              <w:rPr>
                <w:b/>
                <w:sz w:val="16"/>
                <w:szCs w:val="16"/>
              </w:rPr>
            </w:pPr>
            <w:r w:rsidRPr="000E11DD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3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B74" w:rsidRPr="000E11DD" w:rsidRDefault="00BC2B74" w:rsidP="00417E55">
            <w:pPr>
              <w:jc w:val="center"/>
              <w:rPr>
                <w:b/>
                <w:sz w:val="16"/>
                <w:szCs w:val="16"/>
              </w:rPr>
            </w:pPr>
            <w:r w:rsidRPr="000E11DD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B74" w:rsidRPr="000E11DD" w:rsidRDefault="00BC2B74" w:rsidP="00417E55">
            <w:pPr>
              <w:jc w:val="center"/>
              <w:rPr>
                <w:b/>
                <w:sz w:val="16"/>
                <w:szCs w:val="16"/>
              </w:rPr>
            </w:pPr>
            <w:r w:rsidRPr="000E11DD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B74" w:rsidRPr="000E11DD" w:rsidRDefault="00BC2B74" w:rsidP="00417E55">
            <w:pPr>
              <w:jc w:val="center"/>
              <w:rPr>
                <w:b/>
                <w:sz w:val="16"/>
                <w:szCs w:val="16"/>
              </w:rPr>
            </w:pPr>
            <w:r w:rsidRPr="000E11DD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B74" w:rsidRPr="000E11DD" w:rsidRDefault="00BC2B74" w:rsidP="00417E55">
            <w:pPr>
              <w:jc w:val="center"/>
              <w:rPr>
                <w:b/>
                <w:sz w:val="16"/>
                <w:szCs w:val="16"/>
              </w:rPr>
            </w:pPr>
            <w:r w:rsidRPr="000E11DD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B74" w:rsidRPr="000E11DD" w:rsidRDefault="00BC2B74" w:rsidP="00417E55">
            <w:pPr>
              <w:jc w:val="center"/>
              <w:rPr>
                <w:b/>
                <w:sz w:val="16"/>
                <w:szCs w:val="16"/>
              </w:rPr>
            </w:pPr>
            <w:r w:rsidRPr="000E11DD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B74" w:rsidRPr="000E11DD" w:rsidRDefault="00BC2B74" w:rsidP="00417E55">
            <w:pPr>
              <w:jc w:val="center"/>
              <w:rPr>
                <w:b/>
                <w:sz w:val="16"/>
                <w:szCs w:val="16"/>
              </w:rPr>
            </w:pPr>
            <w:r w:rsidRPr="000E11DD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B74" w:rsidRPr="000E11DD" w:rsidRDefault="00BC2B74" w:rsidP="00417E55">
            <w:pPr>
              <w:jc w:val="center"/>
              <w:rPr>
                <w:b/>
                <w:sz w:val="16"/>
                <w:szCs w:val="16"/>
              </w:rPr>
            </w:pPr>
            <w:r w:rsidRPr="000E11DD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B74" w:rsidRPr="000E11DD" w:rsidRDefault="00BC2B74" w:rsidP="00417E55">
            <w:pPr>
              <w:jc w:val="center"/>
              <w:rPr>
                <w:b/>
                <w:sz w:val="16"/>
                <w:szCs w:val="16"/>
              </w:rPr>
            </w:pPr>
            <w:r w:rsidRPr="000E11DD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B74" w:rsidRPr="000E11DD" w:rsidRDefault="00BC2B74" w:rsidP="00417E55">
            <w:pPr>
              <w:jc w:val="center"/>
              <w:rPr>
                <w:b/>
                <w:sz w:val="16"/>
                <w:szCs w:val="16"/>
              </w:rPr>
            </w:pPr>
            <w:r w:rsidRPr="000E11DD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B74" w:rsidRPr="000E11DD" w:rsidRDefault="00BC2B74" w:rsidP="00417E55">
            <w:pPr>
              <w:jc w:val="center"/>
              <w:rPr>
                <w:b/>
                <w:sz w:val="16"/>
                <w:szCs w:val="16"/>
              </w:rPr>
            </w:pPr>
            <w:r w:rsidRPr="000E11DD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B74" w:rsidRPr="000E11DD" w:rsidRDefault="00BC2B74" w:rsidP="00417E55">
            <w:pPr>
              <w:jc w:val="center"/>
              <w:rPr>
                <w:b/>
                <w:sz w:val="16"/>
                <w:szCs w:val="16"/>
              </w:rPr>
            </w:pPr>
            <w:r w:rsidRPr="000E11DD">
              <w:rPr>
                <w:b/>
                <w:sz w:val="16"/>
                <w:szCs w:val="16"/>
              </w:rPr>
              <w:t>12</w:t>
            </w:r>
          </w:p>
        </w:tc>
      </w:tr>
      <w:tr w:rsidR="00986952" w:rsidRPr="000E11DD" w:rsidTr="00F1211B">
        <w:trPr>
          <w:trHeight w:val="519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952" w:rsidRPr="000E11DD" w:rsidRDefault="00986952" w:rsidP="00417E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2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952" w:rsidRPr="000E11DD" w:rsidRDefault="00986952" w:rsidP="00417E55">
            <w:pPr>
              <w:rPr>
                <w:sz w:val="16"/>
                <w:szCs w:val="16"/>
              </w:rPr>
            </w:pPr>
            <w:r w:rsidRPr="000E11DD">
              <w:rPr>
                <w:b/>
                <w:spacing w:val="-4"/>
                <w:sz w:val="16"/>
                <w:szCs w:val="16"/>
              </w:rPr>
              <w:t>Цель: Улучшение уровня социально-экономической эффективности потребительского рынка и услуг: формирование условий, позволяющих наиболее полно удовлетворять спрос населения на качественные товары и услуги по доступным ценам</w:t>
            </w:r>
          </w:p>
        </w:tc>
      </w:tr>
      <w:tr w:rsidR="00986952" w:rsidRPr="000E11DD" w:rsidTr="008D7D37">
        <w:trPr>
          <w:trHeight w:val="473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952" w:rsidRPr="000E11DD" w:rsidRDefault="00986952" w:rsidP="00417E55">
            <w:pPr>
              <w:jc w:val="center"/>
              <w:rPr>
                <w:b/>
                <w:sz w:val="16"/>
                <w:szCs w:val="16"/>
              </w:rPr>
            </w:pPr>
            <w:r w:rsidRPr="000E11DD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52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952" w:rsidRPr="000E11DD" w:rsidRDefault="00986952" w:rsidP="00417E55">
            <w:pPr>
              <w:rPr>
                <w:sz w:val="16"/>
                <w:szCs w:val="16"/>
              </w:rPr>
            </w:pPr>
            <w:r w:rsidRPr="000E11DD">
              <w:rPr>
                <w:b/>
                <w:spacing w:val="-4"/>
                <w:sz w:val="16"/>
                <w:szCs w:val="16"/>
              </w:rPr>
              <w:t xml:space="preserve">Задача 1: Повышение ценовой доступности товаров и услуг </w:t>
            </w:r>
          </w:p>
        </w:tc>
      </w:tr>
      <w:tr w:rsidR="00A410EA" w:rsidRPr="000E11DD" w:rsidTr="00F1211B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0EA" w:rsidRPr="000E11DD" w:rsidRDefault="00A410EA" w:rsidP="00417E55">
            <w:pPr>
              <w:jc w:val="center"/>
              <w:rPr>
                <w:b/>
                <w:sz w:val="16"/>
                <w:szCs w:val="16"/>
              </w:rPr>
            </w:pPr>
            <w:r w:rsidRPr="000E11DD">
              <w:rPr>
                <w:b/>
                <w:sz w:val="16"/>
                <w:szCs w:val="16"/>
              </w:rPr>
              <w:t>1.1</w:t>
            </w:r>
          </w:p>
        </w:tc>
        <w:tc>
          <w:tcPr>
            <w:tcW w:w="3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0EA" w:rsidRPr="000E11DD" w:rsidRDefault="00A410EA" w:rsidP="00A410EA">
            <w:pPr>
              <w:tabs>
                <w:tab w:val="left" w:pos="720"/>
              </w:tabs>
              <w:rPr>
                <w:spacing w:val="-4"/>
                <w:sz w:val="16"/>
                <w:szCs w:val="16"/>
              </w:rPr>
            </w:pPr>
            <w:r w:rsidRPr="000E11DD">
              <w:rPr>
                <w:spacing w:val="-4"/>
                <w:sz w:val="16"/>
                <w:szCs w:val="16"/>
              </w:rPr>
              <w:t xml:space="preserve">Ведение мониторинга на социально-значимые товары потребительского рынка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0EA" w:rsidRPr="000E11DD" w:rsidRDefault="00A410EA" w:rsidP="00877B4E">
            <w:pPr>
              <w:spacing w:line="204" w:lineRule="auto"/>
              <w:jc w:val="center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20</w:t>
            </w:r>
            <w:r w:rsidR="00877B4E">
              <w:rPr>
                <w:sz w:val="16"/>
                <w:szCs w:val="16"/>
              </w:rPr>
              <w:t>20</w:t>
            </w:r>
            <w:r w:rsidRPr="000E11DD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461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0EA" w:rsidRPr="000E11DD" w:rsidRDefault="00A410EA" w:rsidP="00417E55">
            <w:pPr>
              <w:jc w:val="center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Финансирование не требуется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0EA" w:rsidRPr="000E11DD" w:rsidRDefault="00A410EA" w:rsidP="00417E55">
            <w:pPr>
              <w:tabs>
                <w:tab w:val="left" w:pos="720"/>
              </w:tabs>
              <w:jc w:val="center"/>
              <w:rPr>
                <w:spacing w:val="-4"/>
                <w:sz w:val="16"/>
                <w:szCs w:val="16"/>
              </w:rPr>
            </w:pPr>
            <w:r w:rsidRPr="000E11DD">
              <w:rPr>
                <w:spacing w:val="-4"/>
                <w:sz w:val="16"/>
                <w:szCs w:val="16"/>
              </w:rPr>
              <w:t>Наличие аналитической информации</w:t>
            </w:r>
          </w:p>
          <w:p w:rsidR="00A410EA" w:rsidRPr="000E11DD" w:rsidRDefault="00A410EA" w:rsidP="00417E55">
            <w:pPr>
              <w:tabs>
                <w:tab w:val="left" w:pos="720"/>
              </w:tabs>
              <w:jc w:val="center"/>
              <w:rPr>
                <w:spacing w:val="-4"/>
                <w:sz w:val="16"/>
                <w:szCs w:val="16"/>
              </w:rPr>
            </w:pPr>
            <w:r w:rsidRPr="000E11DD">
              <w:rPr>
                <w:spacing w:val="-4"/>
                <w:sz w:val="16"/>
                <w:szCs w:val="16"/>
              </w:rPr>
              <w:t xml:space="preserve">Да – 1 </w:t>
            </w:r>
          </w:p>
          <w:p w:rsidR="00A410EA" w:rsidRPr="000E11DD" w:rsidRDefault="00A410EA" w:rsidP="00417E55">
            <w:pPr>
              <w:tabs>
                <w:tab w:val="left" w:pos="720"/>
              </w:tabs>
              <w:jc w:val="center"/>
              <w:rPr>
                <w:spacing w:val="-4"/>
                <w:sz w:val="16"/>
                <w:szCs w:val="16"/>
              </w:rPr>
            </w:pPr>
            <w:r w:rsidRPr="000E11DD">
              <w:rPr>
                <w:spacing w:val="-4"/>
                <w:sz w:val="16"/>
                <w:szCs w:val="16"/>
              </w:rPr>
              <w:t>Нет – 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EA" w:rsidRPr="000E11DD" w:rsidRDefault="00A410EA" w:rsidP="00417E55">
            <w:pPr>
              <w:tabs>
                <w:tab w:val="left" w:pos="720"/>
              </w:tabs>
              <w:jc w:val="center"/>
              <w:rPr>
                <w:spacing w:val="-4"/>
                <w:sz w:val="16"/>
                <w:szCs w:val="16"/>
              </w:rPr>
            </w:pPr>
            <w:r w:rsidRPr="000E11DD">
              <w:rPr>
                <w:spacing w:val="-4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EA" w:rsidRPr="00934560" w:rsidRDefault="0034660B" w:rsidP="00417E55">
            <w:pPr>
              <w:jc w:val="center"/>
              <w:rPr>
                <w:sz w:val="16"/>
                <w:szCs w:val="16"/>
              </w:rPr>
            </w:pPr>
            <w:r w:rsidRPr="00934560"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EA" w:rsidRPr="00934560" w:rsidRDefault="00CE4F87" w:rsidP="00417E55">
            <w:pPr>
              <w:jc w:val="center"/>
              <w:rPr>
                <w:sz w:val="16"/>
                <w:szCs w:val="16"/>
              </w:rPr>
            </w:pPr>
            <w:r w:rsidRPr="00934560">
              <w:rPr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0EA" w:rsidRPr="000E11DD" w:rsidRDefault="00A410EA" w:rsidP="00417E55">
            <w:pPr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Администрация</w:t>
            </w:r>
          </w:p>
          <w:p w:rsidR="00A410EA" w:rsidRPr="000E11DD" w:rsidRDefault="00A410EA" w:rsidP="00417E55">
            <w:pPr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ЗАТО г.Североморск</w:t>
            </w:r>
          </w:p>
        </w:tc>
      </w:tr>
      <w:tr w:rsidR="00877B4E" w:rsidRPr="000E11DD" w:rsidTr="00877B4E">
        <w:trPr>
          <w:trHeight w:val="763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B4E" w:rsidRPr="000E11DD" w:rsidRDefault="00877B4E" w:rsidP="00877B4E">
            <w:pPr>
              <w:jc w:val="center"/>
              <w:rPr>
                <w:b/>
                <w:sz w:val="16"/>
                <w:szCs w:val="16"/>
              </w:rPr>
            </w:pPr>
            <w:r w:rsidRPr="000E11DD">
              <w:rPr>
                <w:b/>
                <w:sz w:val="16"/>
                <w:szCs w:val="16"/>
              </w:rPr>
              <w:t>1.2</w:t>
            </w:r>
          </w:p>
        </w:tc>
        <w:tc>
          <w:tcPr>
            <w:tcW w:w="3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B4E" w:rsidRPr="000E11DD" w:rsidRDefault="00877B4E" w:rsidP="00877B4E">
            <w:pPr>
              <w:rPr>
                <w:spacing w:val="-4"/>
                <w:sz w:val="16"/>
                <w:szCs w:val="16"/>
              </w:rPr>
            </w:pPr>
            <w:r w:rsidRPr="000E11DD">
              <w:rPr>
                <w:spacing w:val="-4"/>
                <w:sz w:val="16"/>
                <w:szCs w:val="16"/>
              </w:rPr>
              <w:t>Развитие сети социально-ориентированных предприятий розничной торговли путем увеличения участников социальных программ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B4E" w:rsidRDefault="00877B4E" w:rsidP="00877B4E">
            <w:r w:rsidRPr="00505631">
              <w:rPr>
                <w:sz w:val="16"/>
                <w:szCs w:val="16"/>
              </w:rPr>
              <w:t>2020 год</w:t>
            </w:r>
          </w:p>
        </w:tc>
        <w:tc>
          <w:tcPr>
            <w:tcW w:w="461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77B4E" w:rsidRPr="000E11DD" w:rsidRDefault="00877B4E" w:rsidP="00877B4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B4E" w:rsidRPr="000E11DD" w:rsidRDefault="00877B4E" w:rsidP="00877B4E">
            <w:pPr>
              <w:tabs>
                <w:tab w:val="left" w:pos="720"/>
              </w:tabs>
              <w:jc w:val="center"/>
              <w:rPr>
                <w:spacing w:val="-4"/>
                <w:sz w:val="16"/>
                <w:szCs w:val="16"/>
              </w:rPr>
            </w:pPr>
            <w:r w:rsidRPr="000E11DD">
              <w:rPr>
                <w:spacing w:val="-4"/>
                <w:sz w:val="16"/>
                <w:szCs w:val="16"/>
              </w:rPr>
              <w:t>Кол-во участников социальных программ, 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B4E" w:rsidRPr="000E11DD" w:rsidRDefault="00877B4E" w:rsidP="00877B4E">
            <w:pPr>
              <w:tabs>
                <w:tab w:val="left" w:pos="720"/>
              </w:tabs>
              <w:jc w:val="center"/>
              <w:rPr>
                <w:spacing w:val="-4"/>
                <w:sz w:val="16"/>
                <w:szCs w:val="16"/>
              </w:rPr>
            </w:pPr>
            <w:r w:rsidRPr="000E11DD">
              <w:rPr>
                <w:spacing w:val="-4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B4E" w:rsidRPr="007E6A30" w:rsidRDefault="00877B4E" w:rsidP="00877B4E">
            <w:pPr>
              <w:jc w:val="center"/>
              <w:rPr>
                <w:sz w:val="16"/>
                <w:szCs w:val="16"/>
              </w:rPr>
            </w:pPr>
            <w:r w:rsidRPr="007E6A30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B4E" w:rsidRPr="007E6A30" w:rsidRDefault="00877B4E" w:rsidP="00877B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138,5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B4E" w:rsidRPr="000E11DD" w:rsidRDefault="00877B4E" w:rsidP="00877B4E">
            <w:pPr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Администрация</w:t>
            </w:r>
          </w:p>
          <w:p w:rsidR="00877B4E" w:rsidRPr="000E11DD" w:rsidRDefault="00877B4E" w:rsidP="00877B4E">
            <w:pPr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ЗАТО г.Североморск</w:t>
            </w:r>
          </w:p>
        </w:tc>
      </w:tr>
      <w:tr w:rsidR="00877B4E" w:rsidRPr="000E11DD" w:rsidTr="00877B4E">
        <w:trPr>
          <w:trHeight w:val="83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B4E" w:rsidRPr="000E11DD" w:rsidRDefault="00877B4E" w:rsidP="00877B4E">
            <w:pPr>
              <w:jc w:val="center"/>
              <w:rPr>
                <w:b/>
                <w:sz w:val="16"/>
                <w:szCs w:val="16"/>
              </w:rPr>
            </w:pPr>
            <w:r w:rsidRPr="000E11DD">
              <w:rPr>
                <w:b/>
                <w:sz w:val="16"/>
                <w:szCs w:val="16"/>
              </w:rPr>
              <w:t>1.3</w:t>
            </w:r>
          </w:p>
        </w:tc>
        <w:tc>
          <w:tcPr>
            <w:tcW w:w="3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B4E" w:rsidRPr="000E11DD" w:rsidRDefault="00877B4E" w:rsidP="00877B4E">
            <w:pPr>
              <w:rPr>
                <w:spacing w:val="-4"/>
                <w:sz w:val="16"/>
                <w:szCs w:val="16"/>
              </w:rPr>
            </w:pPr>
            <w:r w:rsidRPr="000E11DD">
              <w:rPr>
                <w:spacing w:val="-4"/>
                <w:sz w:val="16"/>
                <w:szCs w:val="16"/>
              </w:rPr>
              <w:t>Увеличение объемов услуг и расширение сети предприятий общественного питания и бытового обслуживания, участвующих в проекте «Добрый город»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B4E" w:rsidRDefault="00877B4E" w:rsidP="00877B4E">
            <w:r w:rsidRPr="00505631">
              <w:rPr>
                <w:sz w:val="16"/>
                <w:szCs w:val="16"/>
              </w:rPr>
              <w:t>2020 год</w:t>
            </w:r>
          </w:p>
        </w:tc>
        <w:tc>
          <w:tcPr>
            <w:tcW w:w="461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B4E" w:rsidRPr="000E11DD" w:rsidRDefault="00877B4E" w:rsidP="00877B4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B4E" w:rsidRPr="000E11DD" w:rsidRDefault="00877B4E" w:rsidP="00877B4E">
            <w:pPr>
              <w:tabs>
                <w:tab w:val="left" w:pos="720"/>
              </w:tabs>
              <w:jc w:val="center"/>
              <w:rPr>
                <w:spacing w:val="-4"/>
                <w:sz w:val="16"/>
                <w:szCs w:val="16"/>
              </w:rPr>
            </w:pPr>
            <w:r w:rsidRPr="000E11DD">
              <w:rPr>
                <w:spacing w:val="-4"/>
                <w:sz w:val="16"/>
                <w:szCs w:val="16"/>
              </w:rPr>
              <w:t>Кол-во участников программы «Добрый город»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B4E" w:rsidRPr="000E11DD" w:rsidRDefault="00877B4E" w:rsidP="00877B4E">
            <w:pPr>
              <w:tabs>
                <w:tab w:val="left" w:pos="720"/>
              </w:tabs>
              <w:jc w:val="center"/>
              <w:rPr>
                <w:spacing w:val="-4"/>
                <w:sz w:val="16"/>
                <w:szCs w:val="16"/>
              </w:rPr>
            </w:pPr>
            <w:r w:rsidRPr="000E11DD">
              <w:rPr>
                <w:spacing w:val="-4"/>
                <w:sz w:val="16"/>
                <w:szCs w:val="16"/>
              </w:rPr>
              <w:t>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B4E" w:rsidRPr="007E6A30" w:rsidRDefault="007F32DD" w:rsidP="00877B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B4E" w:rsidRPr="007E6A30" w:rsidRDefault="007F32DD" w:rsidP="00877B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B4E" w:rsidRPr="000E11DD" w:rsidRDefault="00877B4E" w:rsidP="00877B4E">
            <w:pPr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Администрация</w:t>
            </w:r>
          </w:p>
          <w:p w:rsidR="00877B4E" w:rsidRPr="000E11DD" w:rsidRDefault="00877B4E" w:rsidP="00877B4E">
            <w:pPr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ЗАТО г.Североморск</w:t>
            </w:r>
          </w:p>
        </w:tc>
      </w:tr>
      <w:tr w:rsidR="00A410EA" w:rsidRPr="000E11DD" w:rsidTr="008D7D37">
        <w:trPr>
          <w:trHeight w:val="418"/>
        </w:trPr>
        <w:tc>
          <w:tcPr>
            <w:tcW w:w="4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0EA" w:rsidRPr="000E11DD" w:rsidRDefault="00A410EA" w:rsidP="00A410EA">
            <w:pPr>
              <w:spacing w:line="233" w:lineRule="auto"/>
              <w:jc w:val="center"/>
              <w:rPr>
                <w:b/>
                <w:sz w:val="16"/>
                <w:szCs w:val="16"/>
              </w:rPr>
            </w:pPr>
            <w:r w:rsidRPr="000E11DD">
              <w:rPr>
                <w:b/>
                <w:sz w:val="16"/>
                <w:szCs w:val="16"/>
              </w:rPr>
              <w:t>Итого по задаче</w:t>
            </w:r>
            <w:r w:rsidR="008F7215" w:rsidRPr="000E11DD">
              <w:rPr>
                <w:b/>
                <w:sz w:val="16"/>
                <w:szCs w:val="16"/>
              </w:rPr>
              <w:t xml:space="preserve">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0EA" w:rsidRPr="000E11DD" w:rsidRDefault="00A410EA" w:rsidP="00417E55">
            <w:pPr>
              <w:spacing w:line="204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0EA" w:rsidRPr="000E11DD" w:rsidRDefault="00A410EA" w:rsidP="00417E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0EA" w:rsidRPr="000E11DD" w:rsidRDefault="00A410EA" w:rsidP="00417E55">
            <w:pPr>
              <w:spacing w:line="204" w:lineRule="auto"/>
              <w:jc w:val="center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0,00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EA" w:rsidRPr="000E11DD" w:rsidRDefault="00A410EA" w:rsidP="00417E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EA" w:rsidRPr="000E11DD" w:rsidRDefault="00A410EA" w:rsidP="00417E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0EA" w:rsidRPr="000E11DD" w:rsidRDefault="00A410EA" w:rsidP="00417E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EA" w:rsidRPr="000E11DD" w:rsidRDefault="00A410EA" w:rsidP="00417E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EA" w:rsidRPr="000E11DD" w:rsidRDefault="00A410EA" w:rsidP="00417E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EA" w:rsidRPr="000E11DD" w:rsidRDefault="00A410EA" w:rsidP="00417E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0EA" w:rsidRPr="000E11DD" w:rsidRDefault="00A410EA" w:rsidP="00417E55">
            <w:pPr>
              <w:rPr>
                <w:sz w:val="16"/>
                <w:szCs w:val="16"/>
              </w:rPr>
            </w:pPr>
          </w:p>
        </w:tc>
      </w:tr>
      <w:tr w:rsidR="00986952" w:rsidRPr="000E11DD" w:rsidTr="008D7D37">
        <w:trPr>
          <w:trHeight w:val="564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952" w:rsidRPr="000E11DD" w:rsidRDefault="00986952" w:rsidP="008F7215">
            <w:pPr>
              <w:jc w:val="both"/>
              <w:rPr>
                <w:b/>
                <w:sz w:val="16"/>
                <w:szCs w:val="16"/>
              </w:rPr>
            </w:pPr>
            <w:r w:rsidRPr="000E11DD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52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952" w:rsidRPr="000E11DD" w:rsidRDefault="00986952" w:rsidP="008F7215">
            <w:pPr>
              <w:jc w:val="both"/>
              <w:rPr>
                <w:sz w:val="16"/>
                <w:szCs w:val="16"/>
              </w:rPr>
            </w:pPr>
            <w:r w:rsidRPr="000E11DD">
              <w:rPr>
                <w:b/>
                <w:spacing w:val="-4"/>
                <w:sz w:val="16"/>
                <w:szCs w:val="16"/>
              </w:rPr>
              <w:t>Задача 2: Развитие торговой инфраструктуры, повышение качества и конкурентоспособности производимых и реализуемых товаров и услуг</w:t>
            </w:r>
          </w:p>
        </w:tc>
      </w:tr>
      <w:tr w:rsidR="00877B4E" w:rsidRPr="000E11DD" w:rsidTr="00877B4E">
        <w:trPr>
          <w:trHeight w:val="843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B4E" w:rsidRPr="000E11DD" w:rsidRDefault="00877B4E" w:rsidP="00877B4E">
            <w:pPr>
              <w:jc w:val="center"/>
              <w:rPr>
                <w:b/>
                <w:sz w:val="16"/>
                <w:szCs w:val="16"/>
              </w:rPr>
            </w:pPr>
            <w:r w:rsidRPr="000E11DD">
              <w:rPr>
                <w:b/>
                <w:sz w:val="16"/>
                <w:szCs w:val="16"/>
              </w:rPr>
              <w:t>2.1</w:t>
            </w:r>
          </w:p>
        </w:tc>
        <w:tc>
          <w:tcPr>
            <w:tcW w:w="3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B4E" w:rsidRPr="000E11DD" w:rsidRDefault="00877B4E" w:rsidP="00877B4E">
            <w:pPr>
              <w:jc w:val="both"/>
              <w:rPr>
                <w:spacing w:val="-4"/>
                <w:sz w:val="16"/>
                <w:szCs w:val="16"/>
              </w:rPr>
            </w:pPr>
            <w:r w:rsidRPr="000E11DD">
              <w:rPr>
                <w:spacing w:val="-4"/>
                <w:sz w:val="16"/>
                <w:szCs w:val="16"/>
              </w:rPr>
              <w:t>Проведение мероприятий, направленных на развитие торговой инфраструктуры, повышение качества и конкурентоспособности производимых и реализуемых товаров и услуг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B4E" w:rsidRDefault="00877B4E" w:rsidP="00877B4E">
            <w:r w:rsidRPr="00FF4386">
              <w:rPr>
                <w:sz w:val="16"/>
                <w:szCs w:val="16"/>
              </w:rPr>
              <w:t>2020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B4E" w:rsidRPr="000E11DD" w:rsidRDefault="00877B4E" w:rsidP="00877B4E">
            <w:pPr>
              <w:jc w:val="center"/>
              <w:rPr>
                <w:b/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 xml:space="preserve">Всего: </w:t>
            </w:r>
            <w:r w:rsidRPr="000E11DD">
              <w:rPr>
                <w:b/>
                <w:sz w:val="16"/>
                <w:szCs w:val="16"/>
              </w:rPr>
              <w:t>10,00</w:t>
            </w:r>
          </w:p>
          <w:p w:rsidR="00877B4E" w:rsidRPr="000E11DD" w:rsidRDefault="00877B4E" w:rsidP="00877B4E">
            <w:pPr>
              <w:jc w:val="center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 xml:space="preserve">в </w:t>
            </w:r>
            <w:proofErr w:type="spellStart"/>
            <w:r w:rsidRPr="000E11DD">
              <w:rPr>
                <w:sz w:val="16"/>
                <w:szCs w:val="16"/>
              </w:rPr>
              <w:t>т.ч</w:t>
            </w:r>
            <w:proofErr w:type="spellEnd"/>
            <w:r w:rsidRPr="000E11DD">
              <w:rPr>
                <w:sz w:val="16"/>
                <w:szCs w:val="16"/>
              </w:rPr>
              <w:t>.:</w:t>
            </w:r>
          </w:p>
          <w:p w:rsidR="00877B4E" w:rsidRPr="000E11DD" w:rsidRDefault="00877B4E" w:rsidP="00877B4E">
            <w:pPr>
              <w:jc w:val="center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 xml:space="preserve">МБ </w:t>
            </w:r>
            <w:r w:rsidRPr="000E11DD">
              <w:rPr>
                <w:b/>
                <w:sz w:val="16"/>
                <w:szCs w:val="16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B4E" w:rsidRPr="000E11DD" w:rsidRDefault="00877B4E" w:rsidP="00877B4E">
            <w:pPr>
              <w:tabs>
                <w:tab w:val="left" w:pos="720"/>
              </w:tabs>
              <w:jc w:val="center"/>
              <w:rPr>
                <w:spacing w:val="-4"/>
                <w:sz w:val="16"/>
                <w:szCs w:val="16"/>
              </w:rPr>
            </w:pPr>
            <w:r w:rsidRPr="000E11DD">
              <w:rPr>
                <w:spacing w:val="-4"/>
                <w:sz w:val="16"/>
                <w:szCs w:val="16"/>
              </w:rPr>
              <w:t>0,00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B4E" w:rsidRPr="000E11DD" w:rsidRDefault="00877B4E" w:rsidP="00877B4E">
            <w:pPr>
              <w:jc w:val="center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0,</w:t>
            </w:r>
            <w:r>
              <w:rPr>
                <w:sz w:val="16"/>
                <w:szCs w:val="16"/>
              </w:rPr>
              <w:t>0</w:t>
            </w:r>
            <w:r w:rsidRPr="000E11DD">
              <w:rPr>
                <w:sz w:val="16"/>
                <w:szCs w:val="16"/>
              </w:rPr>
              <w:t>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B4E" w:rsidRPr="000E11DD" w:rsidRDefault="00877B4E" w:rsidP="00877B4E">
            <w:pPr>
              <w:jc w:val="center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0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77B4E" w:rsidRPr="000E11DD" w:rsidRDefault="00877B4E" w:rsidP="00877B4E">
            <w:pPr>
              <w:tabs>
                <w:tab w:val="left" w:pos="720"/>
              </w:tabs>
              <w:jc w:val="center"/>
              <w:rPr>
                <w:spacing w:val="-4"/>
                <w:sz w:val="16"/>
                <w:szCs w:val="16"/>
              </w:rPr>
            </w:pPr>
            <w:r w:rsidRPr="000E11DD">
              <w:rPr>
                <w:spacing w:val="-4"/>
                <w:sz w:val="16"/>
                <w:szCs w:val="16"/>
              </w:rPr>
              <w:t>Количество участников,</w:t>
            </w:r>
          </w:p>
          <w:p w:rsidR="00877B4E" w:rsidRPr="000E11DD" w:rsidRDefault="00877B4E" w:rsidP="00877B4E">
            <w:pPr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 xml:space="preserve">            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B4E" w:rsidRPr="00964748" w:rsidRDefault="00877B4E" w:rsidP="00877B4E">
            <w:pPr>
              <w:tabs>
                <w:tab w:val="left" w:pos="720"/>
              </w:tabs>
              <w:jc w:val="center"/>
              <w:rPr>
                <w:spacing w:val="-4"/>
                <w:sz w:val="16"/>
                <w:szCs w:val="16"/>
                <w:highlight w:val="yellow"/>
              </w:rPr>
            </w:pPr>
            <w:r w:rsidRPr="00964748">
              <w:rPr>
                <w:spacing w:val="-4"/>
                <w:sz w:val="16"/>
                <w:szCs w:val="16"/>
                <w:highlight w:val="yellow"/>
              </w:rPr>
              <w:t>230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B4E" w:rsidRPr="00964748" w:rsidRDefault="00877B4E" w:rsidP="00877B4E">
            <w:pPr>
              <w:spacing w:line="204" w:lineRule="auto"/>
              <w:jc w:val="center"/>
              <w:rPr>
                <w:sz w:val="16"/>
                <w:szCs w:val="16"/>
                <w:highlight w:val="yellow"/>
              </w:rPr>
            </w:pPr>
            <w:r w:rsidRPr="00964748">
              <w:rPr>
                <w:sz w:val="16"/>
                <w:szCs w:val="16"/>
                <w:highlight w:val="yellow"/>
              </w:rPr>
              <w:t>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B4E" w:rsidRPr="00964748" w:rsidRDefault="00877B4E" w:rsidP="00877B4E">
            <w:pPr>
              <w:jc w:val="center"/>
              <w:rPr>
                <w:sz w:val="16"/>
                <w:szCs w:val="16"/>
                <w:highlight w:val="yellow"/>
              </w:rPr>
            </w:pPr>
            <w:r w:rsidRPr="00964748">
              <w:rPr>
                <w:sz w:val="16"/>
                <w:szCs w:val="16"/>
                <w:highlight w:val="yellow"/>
              </w:rPr>
              <w:t>16,1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B4E" w:rsidRPr="000E11DD" w:rsidRDefault="00877B4E" w:rsidP="00877B4E">
            <w:pPr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Администрация</w:t>
            </w:r>
          </w:p>
          <w:p w:rsidR="00877B4E" w:rsidRPr="000E11DD" w:rsidRDefault="00877B4E" w:rsidP="00877B4E">
            <w:pPr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ЗАТО г.Североморск</w:t>
            </w:r>
          </w:p>
        </w:tc>
      </w:tr>
      <w:tr w:rsidR="00877B4E" w:rsidRPr="000E11DD" w:rsidTr="00877B4E">
        <w:trPr>
          <w:trHeight w:val="545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B4E" w:rsidRPr="000E11DD" w:rsidRDefault="00877B4E" w:rsidP="00877B4E">
            <w:pPr>
              <w:tabs>
                <w:tab w:val="left" w:pos="720"/>
              </w:tabs>
              <w:jc w:val="center"/>
              <w:rPr>
                <w:spacing w:val="-4"/>
                <w:sz w:val="16"/>
                <w:szCs w:val="16"/>
              </w:rPr>
            </w:pPr>
            <w:r w:rsidRPr="000E11DD">
              <w:rPr>
                <w:spacing w:val="-4"/>
                <w:sz w:val="16"/>
                <w:szCs w:val="16"/>
              </w:rPr>
              <w:t>2.1.1</w:t>
            </w:r>
          </w:p>
        </w:tc>
        <w:tc>
          <w:tcPr>
            <w:tcW w:w="3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B4E" w:rsidRPr="000E11DD" w:rsidRDefault="00877B4E" w:rsidP="00877B4E">
            <w:pPr>
              <w:jc w:val="both"/>
              <w:rPr>
                <w:spacing w:val="-4"/>
                <w:sz w:val="16"/>
                <w:szCs w:val="16"/>
              </w:rPr>
            </w:pPr>
            <w:r w:rsidRPr="000E11DD">
              <w:rPr>
                <w:spacing w:val="-4"/>
                <w:sz w:val="16"/>
                <w:szCs w:val="16"/>
              </w:rPr>
              <w:t xml:space="preserve">Организация круглых столов, семинаров по вопросам развития потребительского рынка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B4E" w:rsidRDefault="00877B4E" w:rsidP="00877B4E">
            <w:r w:rsidRPr="00FF4386">
              <w:rPr>
                <w:sz w:val="16"/>
                <w:szCs w:val="16"/>
              </w:rPr>
              <w:t>2020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B4E" w:rsidRPr="000E11DD" w:rsidRDefault="00877B4E" w:rsidP="00877B4E">
            <w:pPr>
              <w:jc w:val="center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МБ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B4E" w:rsidRPr="000E11DD" w:rsidRDefault="00877B4E" w:rsidP="00877B4E">
            <w:pPr>
              <w:tabs>
                <w:tab w:val="left" w:pos="720"/>
              </w:tabs>
              <w:jc w:val="center"/>
              <w:rPr>
                <w:spacing w:val="-4"/>
                <w:sz w:val="16"/>
                <w:szCs w:val="16"/>
              </w:rPr>
            </w:pPr>
            <w:r w:rsidRPr="000E11DD">
              <w:rPr>
                <w:spacing w:val="-4"/>
                <w:sz w:val="16"/>
                <w:szCs w:val="16"/>
              </w:rPr>
              <w:t>0,00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B4E" w:rsidRPr="000E11DD" w:rsidRDefault="00877B4E" w:rsidP="00877B4E">
            <w:pPr>
              <w:jc w:val="center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0,0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B4E" w:rsidRPr="000E11DD" w:rsidRDefault="00877B4E" w:rsidP="00877B4E">
            <w:pPr>
              <w:jc w:val="center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0</w:t>
            </w:r>
          </w:p>
        </w:tc>
        <w:tc>
          <w:tcPr>
            <w:tcW w:w="17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77B4E" w:rsidRPr="000E11DD" w:rsidRDefault="00877B4E" w:rsidP="00877B4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B4E" w:rsidRPr="00964748" w:rsidRDefault="00877B4E" w:rsidP="00877B4E">
            <w:pPr>
              <w:tabs>
                <w:tab w:val="left" w:pos="720"/>
              </w:tabs>
              <w:jc w:val="center"/>
              <w:rPr>
                <w:spacing w:val="-4"/>
                <w:sz w:val="16"/>
                <w:szCs w:val="16"/>
                <w:highlight w:val="yellow"/>
              </w:rPr>
            </w:pPr>
            <w:r w:rsidRPr="00964748">
              <w:rPr>
                <w:spacing w:val="-4"/>
                <w:sz w:val="16"/>
                <w:szCs w:val="16"/>
                <w:highlight w:val="yellow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B4E" w:rsidRPr="00964748" w:rsidRDefault="00877B4E" w:rsidP="00877B4E">
            <w:pPr>
              <w:spacing w:line="204" w:lineRule="auto"/>
              <w:jc w:val="center"/>
              <w:rPr>
                <w:sz w:val="16"/>
                <w:szCs w:val="16"/>
                <w:highlight w:val="yellow"/>
              </w:rPr>
            </w:pPr>
            <w:r w:rsidRPr="00964748">
              <w:rPr>
                <w:sz w:val="16"/>
                <w:szCs w:val="16"/>
                <w:highlight w:val="yellow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B4E" w:rsidRPr="00964748" w:rsidRDefault="00877B4E" w:rsidP="00877B4E">
            <w:pPr>
              <w:jc w:val="center"/>
              <w:rPr>
                <w:sz w:val="16"/>
                <w:szCs w:val="16"/>
                <w:highlight w:val="yellow"/>
              </w:rPr>
            </w:pPr>
            <w:r w:rsidRPr="00964748">
              <w:rPr>
                <w:sz w:val="16"/>
                <w:szCs w:val="16"/>
                <w:highlight w:val="yellow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B4E" w:rsidRPr="000E11DD" w:rsidRDefault="00877B4E" w:rsidP="00877B4E">
            <w:pPr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Администрация</w:t>
            </w:r>
          </w:p>
          <w:p w:rsidR="00877B4E" w:rsidRPr="000E11DD" w:rsidRDefault="00877B4E" w:rsidP="00877B4E">
            <w:pPr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ЗАТО г.Североморск</w:t>
            </w:r>
          </w:p>
        </w:tc>
      </w:tr>
      <w:tr w:rsidR="00877B4E" w:rsidRPr="000E11DD" w:rsidTr="00877B4E">
        <w:trPr>
          <w:trHeight w:val="708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B4E" w:rsidRPr="000E11DD" w:rsidRDefault="00877B4E" w:rsidP="00877B4E">
            <w:pPr>
              <w:tabs>
                <w:tab w:val="left" w:pos="720"/>
              </w:tabs>
              <w:jc w:val="center"/>
              <w:rPr>
                <w:spacing w:val="-4"/>
                <w:sz w:val="16"/>
                <w:szCs w:val="16"/>
              </w:rPr>
            </w:pPr>
            <w:r w:rsidRPr="000E11DD">
              <w:rPr>
                <w:spacing w:val="-4"/>
                <w:sz w:val="16"/>
                <w:szCs w:val="16"/>
              </w:rPr>
              <w:t>2.1.2</w:t>
            </w:r>
          </w:p>
        </w:tc>
        <w:tc>
          <w:tcPr>
            <w:tcW w:w="3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B4E" w:rsidRPr="000E11DD" w:rsidRDefault="00877B4E" w:rsidP="00877B4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16"/>
                <w:szCs w:val="16"/>
              </w:rPr>
            </w:pPr>
            <w:r w:rsidRPr="000E11DD">
              <w:rPr>
                <w:spacing w:val="-4"/>
                <w:sz w:val="16"/>
                <w:szCs w:val="16"/>
              </w:rPr>
              <w:t>Организация и проведение муниципальных конкурсов, выставок, ярмарок среди предприятий потребительского рынка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B4E" w:rsidRDefault="00877B4E" w:rsidP="00877B4E">
            <w:r w:rsidRPr="00FF4386">
              <w:rPr>
                <w:sz w:val="16"/>
                <w:szCs w:val="16"/>
              </w:rPr>
              <w:t>2020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B4E" w:rsidRPr="000E11DD" w:rsidRDefault="00877B4E" w:rsidP="00877B4E">
            <w:pPr>
              <w:jc w:val="center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МБ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B4E" w:rsidRPr="000E11DD" w:rsidRDefault="00877B4E" w:rsidP="00877B4E">
            <w:pPr>
              <w:tabs>
                <w:tab w:val="left" w:pos="720"/>
              </w:tabs>
              <w:jc w:val="center"/>
              <w:rPr>
                <w:spacing w:val="-4"/>
                <w:sz w:val="16"/>
                <w:szCs w:val="16"/>
              </w:rPr>
            </w:pPr>
            <w:r w:rsidRPr="000E11DD">
              <w:rPr>
                <w:spacing w:val="-4"/>
                <w:sz w:val="16"/>
                <w:szCs w:val="16"/>
              </w:rPr>
              <w:t>0,00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B4E" w:rsidRPr="000E11DD" w:rsidRDefault="00877B4E" w:rsidP="00877B4E">
            <w:pPr>
              <w:jc w:val="center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0,0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B4E" w:rsidRPr="000E11DD" w:rsidRDefault="00877B4E" w:rsidP="00877B4E">
            <w:pPr>
              <w:jc w:val="center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0</w:t>
            </w:r>
          </w:p>
        </w:tc>
        <w:tc>
          <w:tcPr>
            <w:tcW w:w="17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B4E" w:rsidRPr="000E11DD" w:rsidRDefault="00877B4E" w:rsidP="00877B4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B4E" w:rsidRPr="00964748" w:rsidRDefault="00877B4E" w:rsidP="00877B4E">
            <w:pPr>
              <w:tabs>
                <w:tab w:val="left" w:pos="720"/>
              </w:tabs>
              <w:jc w:val="center"/>
              <w:rPr>
                <w:spacing w:val="-4"/>
                <w:sz w:val="16"/>
                <w:szCs w:val="16"/>
                <w:highlight w:val="yellow"/>
              </w:rPr>
            </w:pPr>
            <w:r w:rsidRPr="00964748">
              <w:rPr>
                <w:spacing w:val="-4"/>
                <w:sz w:val="16"/>
                <w:szCs w:val="16"/>
                <w:highlight w:val="yellow"/>
              </w:rPr>
              <w:t>220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B4E" w:rsidRPr="00964748" w:rsidRDefault="00877B4E" w:rsidP="00877B4E">
            <w:pPr>
              <w:spacing w:line="204" w:lineRule="auto"/>
              <w:jc w:val="center"/>
              <w:rPr>
                <w:sz w:val="16"/>
                <w:szCs w:val="16"/>
                <w:highlight w:val="yellow"/>
              </w:rPr>
            </w:pPr>
            <w:r w:rsidRPr="00964748">
              <w:rPr>
                <w:sz w:val="16"/>
                <w:szCs w:val="16"/>
                <w:highlight w:val="yellow"/>
              </w:rPr>
              <w:t>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B4E" w:rsidRPr="00964748" w:rsidRDefault="00877B4E" w:rsidP="00877B4E">
            <w:pPr>
              <w:jc w:val="center"/>
              <w:rPr>
                <w:sz w:val="16"/>
                <w:szCs w:val="16"/>
                <w:highlight w:val="yellow"/>
              </w:rPr>
            </w:pPr>
            <w:r w:rsidRPr="00964748">
              <w:rPr>
                <w:sz w:val="16"/>
                <w:szCs w:val="16"/>
                <w:highlight w:val="yellow"/>
              </w:rPr>
              <w:t>16,82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B4E" w:rsidRPr="000E11DD" w:rsidRDefault="00877B4E" w:rsidP="00877B4E">
            <w:pPr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Администрация</w:t>
            </w:r>
          </w:p>
          <w:p w:rsidR="00877B4E" w:rsidRPr="000E11DD" w:rsidRDefault="00877B4E" w:rsidP="00877B4E">
            <w:pPr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ЗАТО г.Североморск</w:t>
            </w:r>
          </w:p>
        </w:tc>
      </w:tr>
      <w:tr w:rsidR="00877B4E" w:rsidRPr="000E11DD" w:rsidTr="00877B4E">
        <w:trPr>
          <w:trHeight w:val="1124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B4E" w:rsidRPr="000E11DD" w:rsidRDefault="00877B4E" w:rsidP="00877B4E">
            <w:pPr>
              <w:tabs>
                <w:tab w:val="left" w:pos="720"/>
              </w:tabs>
              <w:jc w:val="center"/>
              <w:rPr>
                <w:spacing w:val="-4"/>
                <w:sz w:val="16"/>
                <w:szCs w:val="16"/>
              </w:rPr>
            </w:pPr>
            <w:r w:rsidRPr="000E11DD">
              <w:rPr>
                <w:spacing w:val="-4"/>
                <w:sz w:val="16"/>
                <w:szCs w:val="16"/>
              </w:rPr>
              <w:t>2.1.3</w:t>
            </w:r>
          </w:p>
        </w:tc>
        <w:tc>
          <w:tcPr>
            <w:tcW w:w="3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B4E" w:rsidRPr="000E11DD" w:rsidRDefault="00877B4E" w:rsidP="00877B4E">
            <w:pPr>
              <w:jc w:val="both"/>
              <w:rPr>
                <w:spacing w:val="-4"/>
                <w:sz w:val="16"/>
                <w:szCs w:val="16"/>
              </w:rPr>
            </w:pPr>
            <w:r w:rsidRPr="000E11DD">
              <w:rPr>
                <w:spacing w:val="-4"/>
                <w:sz w:val="16"/>
                <w:szCs w:val="16"/>
              </w:rPr>
              <w:t xml:space="preserve">Совершенствование Схемы размещения нестационарных объектов мелкорозничной торговли на </w:t>
            </w:r>
            <w:proofErr w:type="gramStart"/>
            <w:r w:rsidRPr="000E11DD">
              <w:rPr>
                <w:spacing w:val="-4"/>
                <w:sz w:val="16"/>
                <w:szCs w:val="16"/>
              </w:rPr>
              <w:t>территории</w:t>
            </w:r>
            <w:proofErr w:type="gramEnd"/>
            <w:r w:rsidRPr="000E11DD">
              <w:rPr>
                <w:spacing w:val="-4"/>
                <w:sz w:val="16"/>
                <w:szCs w:val="16"/>
              </w:rPr>
              <w:t xml:space="preserve"> ЗАТО г.Североморск с учетом результатов мониторинга торговой деятельности, предложений органов местного самоуправления и хозяйствующих субъектов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B4E" w:rsidRDefault="00877B4E" w:rsidP="00877B4E">
            <w:r w:rsidRPr="00FF4386">
              <w:rPr>
                <w:sz w:val="16"/>
                <w:szCs w:val="16"/>
              </w:rPr>
              <w:t>2020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B4E" w:rsidRPr="000E11DD" w:rsidRDefault="00877B4E" w:rsidP="00877B4E">
            <w:pPr>
              <w:jc w:val="center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B4E" w:rsidRPr="000E11DD" w:rsidRDefault="00877B4E" w:rsidP="00877B4E">
            <w:pPr>
              <w:tabs>
                <w:tab w:val="left" w:pos="720"/>
              </w:tabs>
              <w:jc w:val="center"/>
              <w:rPr>
                <w:spacing w:val="-4"/>
                <w:sz w:val="16"/>
                <w:szCs w:val="16"/>
              </w:rPr>
            </w:pPr>
            <w:r w:rsidRPr="000E11DD">
              <w:rPr>
                <w:spacing w:val="-4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B4E" w:rsidRPr="000E11DD" w:rsidRDefault="00877B4E" w:rsidP="00877B4E">
            <w:pPr>
              <w:jc w:val="center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-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B4E" w:rsidRPr="000E11DD" w:rsidRDefault="00877B4E" w:rsidP="00877B4E">
            <w:pPr>
              <w:jc w:val="center"/>
              <w:rPr>
                <w:b/>
                <w:sz w:val="16"/>
                <w:szCs w:val="16"/>
              </w:rPr>
            </w:pPr>
            <w:r w:rsidRPr="000E11DD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B4E" w:rsidRPr="000E11DD" w:rsidRDefault="00877B4E" w:rsidP="00877B4E">
            <w:pPr>
              <w:tabs>
                <w:tab w:val="left" w:pos="720"/>
              </w:tabs>
              <w:jc w:val="center"/>
              <w:rPr>
                <w:spacing w:val="-4"/>
                <w:sz w:val="16"/>
                <w:szCs w:val="16"/>
              </w:rPr>
            </w:pPr>
            <w:r w:rsidRPr="000E11DD">
              <w:rPr>
                <w:spacing w:val="-4"/>
                <w:sz w:val="16"/>
                <w:szCs w:val="16"/>
              </w:rPr>
              <w:t>Наличие действующей Схемы</w:t>
            </w:r>
          </w:p>
          <w:p w:rsidR="00877B4E" w:rsidRPr="000E11DD" w:rsidRDefault="00877B4E" w:rsidP="00877B4E">
            <w:pPr>
              <w:tabs>
                <w:tab w:val="left" w:pos="720"/>
              </w:tabs>
              <w:jc w:val="center"/>
              <w:rPr>
                <w:spacing w:val="-4"/>
                <w:sz w:val="16"/>
                <w:szCs w:val="16"/>
              </w:rPr>
            </w:pPr>
            <w:r w:rsidRPr="000E11DD">
              <w:rPr>
                <w:spacing w:val="-4"/>
                <w:sz w:val="16"/>
                <w:szCs w:val="16"/>
              </w:rPr>
              <w:t>Да – 1</w:t>
            </w:r>
          </w:p>
          <w:p w:rsidR="00877B4E" w:rsidRPr="000E11DD" w:rsidRDefault="00877B4E" w:rsidP="00877B4E">
            <w:pPr>
              <w:jc w:val="center"/>
              <w:rPr>
                <w:sz w:val="16"/>
                <w:szCs w:val="16"/>
              </w:rPr>
            </w:pPr>
            <w:r w:rsidRPr="000E11DD">
              <w:rPr>
                <w:spacing w:val="-4"/>
                <w:sz w:val="16"/>
                <w:szCs w:val="16"/>
              </w:rPr>
              <w:t>Нет – 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B4E" w:rsidRPr="000E11DD" w:rsidRDefault="00877B4E" w:rsidP="00877B4E">
            <w:pPr>
              <w:jc w:val="center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B4E" w:rsidRPr="007017B8" w:rsidRDefault="00877B4E" w:rsidP="00877B4E">
            <w:pPr>
              <w:jc w:val="center"/>
              <w:rPr>
                <w:sz w:val="16"/>
                <w:szCs w:val="16"/>
              </w:rPr>
            </w:pPr>
            <w:r w:rsidRPr="007017B8"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B4E" w:rsidRPr="007017B8" w:rsidRDefault="00877B4E" w:rsidP="00877B4E">
            <w:pPr>
              <w:jc w:val="center"/>
              <w:rPr>
                <w:sz w:val="16"/>
                <w:szCs w:val="16"/>
              </w:rPr>
            </w:pPr>
            <w:r w:rsidRPr="007017B8">
              <w:rPr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B4E" w:rsidRPr="000E11DD" w:rsidRDefault="00877B4E" w:rsidP="00877B4E">
            <w:pPr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Администрация</w:t>
            </w:r>
          </w:p>
          <w:p w:rsidR="00877B4E" w:rsidRPr="000E11DD" w:rsidRDefault="00877B4E" w:rsidP="00877B4E">
            <w:pPr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ЗАТО г.Североморск</w:t>
            </w:r>
          </w:p>
        </w:tc>
      </w:tr>
      <w:tr w:rsidR="0039131E" w:rsidRPr="000E11DD" w:rsidTr="00F1211B">
        <w:tc>
          <w:tcPr>
            <w:tcW w:w="4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31E" w:rsidRPr="000E11DD" w:rsidRDefault="0039131E" w:rsidP="008F7215">
            <w:pPr>
              <w:spacing w:line="204" w:lineRule="auto"/>
              <w:jc w:val="center"/>
              <w:rPr>
                <w:b/>
                <w:sz w:val="16"/>
                <w:szCs w:val="16"/>
              </w:rPr>
            </w:pPr>
            <w:r w:rsidRPr="000E11DD">
              <w:rPr>
                <w:b/>
                <w:sz w:val="16"/>
                <w:szCs w:val="16"/>
              </w:rPr>
              <w:lastRenderedPageBreak/>
              <w:t>Итого по задаче 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31E" w:rsidRPr="000E11DD" w:rsidRDefault="0039131E" w:rsidP="00417E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1E" w:rsidRPr="000E11DD" w:rsidRDefault="0039131E" w:rsidP="008F7215">
            <w:pPr>
              <w:jc w:val="center"/>
              <w:rPr>
                <w:b/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 xml:space="preserve">Всего: </w:t>
            </w:r>
            <w:r w:rsidRPr="000E11DD">
              <w:rPr>
                <w:b/>
                <w:sz w:val="16"/>
                <w:szCs w:val="16"/>
              </w:rPr>
              <w:t>10,00</w:t>
            </w:r>
          </w:p>
          <w:p w:rsidR="0039131E" w:rsidRPr="000E11DD" w:rsidRDefault="0039131E" w:rsidP="008F7215">
            <w:pPr>
              <w:jc w:val="center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 xml:space="preserve">в </w:t>
            </w:r>
            <w:proofErr w:type="spellStart"/>
            <w:r w:rsidRPr="000E11DD">
              <w:rPr>
                <w:sz w:val="16"/>
                <w:szCs w:val="16"/>
              </w:rPr>
              <w:t>т.ч</w:t>
            </w:r>
            <w:proofErr w:type="spellEnd"/>
            <w:r w:rsidRPr="000E11DD">
              <w:rPr>
                <w:sz w:val="16"/>
                <w:szCs w:val="16"/>
              </w:rPr>
              <w:t>.:</w:t>
            </w:r>
          </w:p>
          <w:p w:rsidR="0039131E" w:rsidRPr="000E11DD" w:rsidRDefault="0039131E" w:rsidP="008D7D37">
            <w:pPr>
              <w:jc w:val="center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 xml:space="preserve">МБ </w:t>
            </w:r>
            <w:r w:rsidRPr="000E11DD">
              <w:rPr>
                <w:b/>
                <w:sz w:val="16"/>
                <w:szCs w:val="16"/>
              </w:rPr>
              <w:t>1</w:t>
            </w:r>
            <w:r w:rsidR="00AF58C7" w:rsidRPr="000E11DD">
              <w:rPr>
                <w:b/>
                <w:sz w:val="16"/>
                <w:szCs w:val="16"/>
              </w:rPr>
              <w:t>0</w:t>
            </w:r>
            <w:r w:rsidRPr="000E11DD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31E" w:rsidRPr="000E11DD" w:rsidRDefault="00AF58C7" w:rsidP="008D7D37">
            <w:pPr>
              <w:spacing w:line="204" w:lineRule="auto"/>
              <w:jc w:val="center"/>
              <w:rPr>
                <w:b/>
                <w:sz w:val="16"/>
                <w:szCs w:val="16"/>
              </w:rPr>
            </w:pPr>
            <w:r w:rsidRPr="000E11DD">
              <w:rPr>
                <w:b/>
                <w:spacing w:val="-4"/>
                <w:sz w:val="16"/>
                <w:szCs w:val="16"/>
              </w:rPr>
              <w:t>0</w:t>
            </w:r>
            <w:r w:rsidR="0039131E" w:rsidRPr="000E11DD">
              <w:rPr>
                <w:b/>
                <w:spacing w:val="-4"/>
                <w:sz w:val="16"/>
                <w:szCs w:val="16"/>
              </w:rPr>
              <w:t>,00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31E" w:rsidRPr="000E11DD" w:rsidRDefault="0039131E" w:rsidP="00417E55">
            <w:pPr>
              <w:jc w:val="center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0</w:t>
            </w:r>
            <w:r w:rsidR="00B749D9" w:rsidRPr="000E11DD">
              <w:rPr>
                <w:sz w:val="16"/>
                <w:szCs w:val="16"/>
              </w:rPr>
              <w:t>,0</w:t>
            </w:r>
            <w:r w:rsidR="007017B8">
              <w:rPr>
                <w:sz w:val="16"/>
                <w:szCs w:val="16"/>
              </w:rPr>
              <w:t>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31E" w:rsidRPr="000E11DD" w:rsidRDefault="0039131E" w:rsidP="00F835D6">
            <w:pPr>
              <w:jc w:val="center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31E" w:rsidRPr="000E11DD" w:rsidRDefault="0039131E" w:rsidP="00417E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31E" w:rsidRPr="000E11DD" w:rsidRDefault="0039131E" w:rsidP="00417E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31E" w:rsidRPr="000E11DD" w:rsidRDefault="0039131E" w:rsidP="00417E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31E" w:rsidRPr="000E11DD" w:rsidRDefault="0039131E" w:rsidP="00417E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31E" w:rsidRPr="000E11DD" w:rsidRDefault="0039131E" w:rsidP="00417E55">
            <w:pPr>
              <w:rPr>
                <w:sz w:val="16"/>
                <w:szCs w:val="16"/>
              </w:rPr>
            </w:pPr>
          </w:p>
        </w:tc>
      </w:tr>
      <w:tr w:rsidR="0039131E" w:rsidRPr="000E11DD" w:rsidTr="00F1211B">
        <w:tc>
          <w:tcPr>
            <w:tcW w:w="4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31E" w:rsidRPr="000E11DD" w:rsidRDefault="0039131E" w:rsidP="008F7215">
            <w:pPr>
              <w:jc w:val="center"/>
              <w:rPr>
                <w:sz w:val="16"/>
                <w:szCs w:val="16"/>
              </w:rPr>
            </w:pPr>
            <w:r w:rsidRPr="000E11DD">
              <w:rPr>
                <w:b/>
                <w:sz w:val="16"/>
                <w:szCs w:val="16"/>
              </w:rPr>
              <w:t>Всего по подпрограмме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31E" w:rsidRPr="000E11DD" w:rsidRDefault="0039131E" w:rsidP="00417E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1E" w:rsidRPr="000E11DD" w:rsidRDefault="0039131E" w:rsidP="00417E55">
            <w:pPr>
              <w:jc w:val="center"/>
              <w:rPr>
                <w:b/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 xml:space="preserve">Всего: </w:t>
            </w:r>
            <w:r w:rsidRPr="000E11DD">
              <w:rPr>
                <w:b/>
                <w:sz w:val="16"/>
                <w:szCs w:val="16"/>
              </w:rPr>
              <w:t>10,00</w:t>
            </w:r>
          </w:p>
          <w:p w:rsidR="0039131E" w:rsidRPr="000E11DD" w:rsidRDefault="0039131E" w:rsidP="00417E55">
            <w:pPr>
              <w:jc w:val="center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 xml:space="preserve">в </w:t>
            </w:r>
            <w:proofErr w:type="spellStart"/>
            <w:r w:rsidRPr="000E11DD">
              <w:rPr>
                <w:sz w:val="16"/>
                <w:szCs w:val="16"/>
              </w:rPr>
              <w:t>т.ч</w:t>
            </w:r>
            <w:proofErr w:type="spellEnd"/>
            <w:r w:rsidRPr="000E11DD">
              <w:rPr>
                <w:sz w:val="16"/>
                <w:szCs w:val="16"/>
              </w:rPr>
              <w:t>.:</w:t>
            </w:r>
          </w:p>
          <w:p w:rsidR="0039131E" w:rsidRPr="000E11DD" w:rsidRDefault="0039131E" w:rsidP="008D7D37">
            <w:pPr>
              <w:jc w:val="center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 xml:space="preserve">МБ </w:t>
            </w:r>
            <w:r w:rsidRPr="000E11DD">
              <w:rPr>
                <w:b/>
                <w:sz w:val="16"/>
                <w:szCs w:val="16"/>
              </w:rPr>
              <w:t>1</w:t>
            </w:r>
            <w:r w:rsidR="00AF58C7" w:rsidRPr="000E11DD">
              <w:rPr>
                <w:b/>
                <w:sz w:val="16"/>
                <w:szCs w:val="16"/>
              </w:rPr>
              <w:t>0</w:t>
            </w:r>
            <w:r w:rsidRPr="000E11DD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31E" w:rsidRPr="000E11DD" w:rsidRDefault="0039131E" w:rsidP="008D7D37">
            <w:pPr>
              <w:spacing w:line="204" w:lineRule="auto"/>
              <w:jc w:val="center"/>
              <w:rPr>
                <w:b/>
                <w:sz w:val="16"/>
                <w:szCs w:val="16"/>
              </w:rPr>
            </w:pPr>
            <w:r w:rsidRPr="000E11DD">
              <w:rPr>
                <w:b/>
                <w:spacing w:val="-4"/>
                <w:sz w:val="16"/>
                <w:szCs w:val="16"/>
              </w:rPr>
              <w:t>0,00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31E" w:rsidRPr="000E11DD" w:rsidRDefault="001A18B9" w:rsidP="00417E55">
            <w:pPr>
              <w:jc w:val="center"/>
              <w:rPr>
                <w:b/>
                <w:sz w:val="16"/>
                <w:szCs w:val="16"/>
              </w:rPr>
            </w:pPr>
            <w:r w:rsidRPr="000E11DD">
              <w:rPr>
                <w:b/>
                <w:sz w:val="16"/>
                <w:szCs w:val="16"/>
              </w:rPr>
              <w:t>0</w:t>
            </w:r>
            <w:r w:rsidR="00B749D9" w:rsidRPr="000E11DD">
              <w:rPr>
                <w:b/>
                <w:sz w:val="16"/>
                <w:szCs w:val="16"/>
              </w:rPr>
              <w:t>,0</w:t>
            </w:r>
            <w:r w:rsidR="007017B8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31E" w:rsidRPr="000E11DD" w:rsidRDefault="0039131E" w:rsidP="00F835D6">
            <w:pPr>
              <w:jc w:val="center"/>
              <w:rPr>
                <w:b/>
                <w:sz w:val="16"/>
                <w:szCs w:val="16"/>
              </w:rPr>
            </w:pPr>
            <w:r w:rsidRPr="000E11DD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31E" w:rsidRPr="000E11DD" w:rsidRDefault="0039131E" w:rsidP="00417E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31E" w:rsidRPr="000E11DD" w:rsidRDefault="0039131E" w:rsidP="00417E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31E" w:rsidRPr="000E11DD" w:rsidRDefault="0039131E" w:rsidP="00417E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31E" w:rsidRPr="000E11DD" w:rsidRDefault="0039131E" w:rsidP="00417E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31E" w:rsidRPr="000E11DD" w:rsidRDefault="0039131E" w:rsidP="00417E55">
            <w:pPr>
              <w:jc w:val="center"/>
              <w:rPr>
                <w:sz w:val="16"/>
                <w:szCs w:val="16"/>
              </w:rPr>
            </w:pPr>
          </w:p>
        </w:tc>
      </w:tr>
    </w:tbl>
    <w:p w:rsidR="00DC62E2" w:rsidRPr="000E11DD" w:rsidRDefault="00DC62E2" w:rsidP="00636FF3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636FF3" w:rsidRPr="00826FEC" w:rsidRDefault="00636FF3" w:rsidP="00636FF3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26FEC">
        <w:rPr>
          <w:rFonts w:ascii="Times New Roman" w:hAnsi="Times New Roman" w:cs="Times New Roman"/>
          <w:sz w:val="24"/>
          <w:szCs w:val="24"/>
        </w:rPr>
        <w:t>Оценка эффективности реализации подпрограммы</w:t>
      </w:r>
      <w:r w:rsidRPr="00826FEC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636FF3" w:rsidRPr="00826FEC" w:rsidRDefault="00636FF3" w:rsidP="00636FF3">
      <w:pPr>
        <w:pStyle w:val="ConsPlusNonformat"/>
        <w:widowControl/>
        <w:numPr>
          <w:ilvl w:val="0"/>
          <w:numId w:val="42"/>
        </w:numPr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26FEC">
        <w:rPr>
          <w:rFonts w:ascii="Times New Roman" w:hAnsi="Times New Roman" w:cs="Times New Roman"/>
          <w:sz w:val="24"/>
          <w:szCs w:val="24"/>
        </w:rPr>
        <w:t xml:space="preserve">    Оценка достижения плановых значений индикаторов</w:t>
      </w:r>
    </w:p>
    <w:tbl>
      <w:tblPr>
        <w:tblW w:w="11673" w:type="dxa"/>
        <w:tblInd w:w="3461" w:type="dxa"/>
        <w:tblLook w:val="04A0" w:firstRow="1" w:lastRow="0" w:firstColumn="1" w:lastColumn="0" w:noHBand="0" w:noVBand="1"/>
      </w:tblPr>
      <w:tblGrid>
        <w:gridCol w:w="960"/>
        <w:gridCol w:w="3442"/>
        <w:gridCol w:w="336"/>
        <w:gridCol w:w="6935"/>
      </w:tblGrid>
      <w:tr w:rsidR="00826FEC" w:rsidRPr="00826FEC" w:rsidTr="000646E3">
        <w:trPr>
          <w:trHeight w:val="315"/>
        </w:trPr>
        <w:tc>
          <w:tcPr>
            <w:tcW w:w="960" w:type="dxa"/>
            <w:vMerge w:val="restart"/>
            <w:shd w:val="clear" w:color="auto" w:fill="auto"/>
            <w:noWrap/>
            <w:vAlign w:val="center"/>
            <w:hideMark/>
          </w:tcPr>
          <w:p w:rsidR="00636FF3" w:rsidRPr="00826FEC" w:rsidRDefault="00636FF3" w:rsidP="000646E3">
            <w:pPr>
              <w:jc w:val="center"/>
              <w:rPr>
                <w:rFonts w:ascii="Calibri" w:hAnsi="Calibri"/>
              </w:rPr>
            </w:pPr>
            <w:r w:rsidRPr="00826FEC">
              <w:t>ДИП =</w:t>
            </w:r>
          </w:p>
        </w:tc>
        <w:tc>
          <w:tcPr>
            <w:tcW w:w="344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F3" w:rsidRPr="00826FEC" w:rsidRDefault="007F32DD" w:rsidP="007F32DD">
            <w:pPr>
              <w:jc w:val="center"/>
            </w:pPr>
            <w:r>
              <w:t>4</w:t>
            </w:r>
            <w:r w:rsidR="00636FF3" w:rsidRPr="00826FEC">
              <w:t>,</w:t>
            </w:r>
            <w:r>
              <w:t>55</w:t>
            </w:r>
            <w:r w:rsidR="0009377D" w:rsidRPr="00826FEC">
              <w:t xml:space="preserve"> </w:t>
            </w:r>
            <w:r w:rsidR="00636FF3" w:rsidRPr="00826FEC">
              <w:t>(степень решения задач)</w:t>
            </w:r>
          </w:p>
        </w:tc>
        <w:tc>
          <w:tcPr>
            <w:tcW w:w="336" w:type="dxa"/>
            <w:vMerge w:val="restart"/>
            <w:shd w:val="clear" w:color="auto" w:fill="auto"/>
            <w:noWrap/>
            <w:vAlign w:val="center"/>
            <w:hideMark/>
          </w:tcPr>
          <w:p w:rsidR="00636FF3" w:rsidRPr="00826FEC" w:rsidRDefault="00636FF3" w:rsidP="000646E3">
            <w:pPr>
              <w:rPr>
                <w:rFonts w:ascii="Calibri" w:hAnsi="Calibri"/>
              </w:rPr>
            </w:pPr>
            <w:r w:rsidRPr="00826FEC">
              <w:rPr>
                <w:rFonts w:ascii="Calibri" w:hAnsi="Calibri"/>
              </w:rPr>
              <w:t>=</w:t>
            </w:r>
          </w:p>
        </w:tc>
        <w:tc>
          <w:tcPr>
            <w:tcW w:w="6935" w:type="dxa"/>
            <w:vMerge w:val="restart"/>
            <w:shd w:val="clear" w:color="auto" w:fill="auto"/>
            <w:noWrap/>
            <w:vAlign w:val="center"/>
            <w:hideMark/>
          </w:tcPr>
          <w:p w:rsidR="00636FF3" w:rsidRPr="00826FEC" w:rsidRDefault="00826FEC" w:rsidP="007F32DD">
            <w:pPr>
              <w:rPr>
                <w:rFonts w:ascii="Calibri" w:hAnsi="Calibri"/>
              </w:rPr>
            </w:pPr>
            <w:r w:rsidRPr="00826FEC">
              <w:rPr>
                <w:b/>
              </w:rPr>
              <w:t>0</w:t>
            </w:r>
            <w:r w:rsidR="00636FF3" w:rsidRPr="00826FEC">
              <w:rPr>
                <w:b/>
              </w:rPr>
              <w:t>,</w:t>
            </w:r>
            <w:r w:rsidRPr="00826FEC">
              <w:rPr>
                <w:b/>
              </w:rPr>
              <w:t>9</w:t>
            </w:r>
            <w:r w:rsidR="007F32DD">
              <w:rPr>
                <w:b/>
              </w:rPr>
              <w:t>1</w:t>
            </w:r>
            <w:r w:rsidR="00636FF3" w:rsidRPr="00826FEC">
              <w:rPr>
                <w:b/>
              </w:rPr>
              <w:t xml:space="preserve"> </w:t>
            </w:r>
            <w:r w:rsidRPr="00826FEC">
              <w:rPr>
                <w:b/>
              </w:rPr>
              <w:t xml:space="preserve">средняя результативность </w:t>
            </w:r>
            <w:r w:rsidRPr="00826FEC">
              <w:t>(недовыполнение плана)</w:t>
            </w:r>
            <w:r w:rsidR="00636FF3" w:rsidRPr="00826FEC">
              <w:rPr>
                <w:b/>
              </w:rPr>
              <w:t xml:space="preserve"> </w:t>
            </w:r>
          </w:p>
        </w:tc>
      </w:tr>
      <w:tr w:rsidR="00636FF3" w:rsidRPr="00826FEC" w:rsidTr="000646E3">
        <w:trPr>
          <w:trHeight w:val="300"/>
        </w:trPr>
        <w:tc>
          <w:tcPr>
            <w:tcW w:w="960" w:type="dxa"/>
            <w:vMerge/>
            <w:vAlign w:val="center"/>
            <w:hideMark/>
          </w:tcPr>
          <w:p w:rsidR="00636FF3" w:rsidRPr="00826FEC" w:rsidRDefault="00636FF3" w:rsidP="000646E3">
            <w:pPr>
              <w:rPr>
                <w:rFonts w:ascii="Calibri" w:hAnsi="Calibri"/>
              </w:rPr>
            </w:pPr>
          </w:p>
        </w:tc>
        <w:tc>
          <w:tcPr>
            <w:tcW w:w="344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F3" w:rsidRPr="00826FEC" w:rsidRDefault="00826FEC" w:rsidP="000646E3">
            <w:pPr>
              <w:jc w:val="center"/>
            </w:pPr>
            <w:r w:rsidRPr="00826FEC">
              <w:t>5</w:t>
            </w:r>
          </w:p>
        </w:tc>
        <w:tc>
          <w:tcPr>
            <w:tcW w:w="336" w:type="dxa"/>
            <w:vMerge/>
            <w:vAlign w:val="center"/>
            <w:hideMark/>
          </w:tcPr>
          <w:p w:rsidR="00636FF3" w:rsidRPr="00826FEC" w:rsidRDefault="00636FF3" w:rsidP="000646E3">
            <w:pPr>
              <w:rPr>
                <w:rFonts w:ascii="Calibri" w:hAnsi="Calibri"/>
              </w:rPr>
            </w:pPr>
          </w:p>
        </w:tc>
        <w:tc>
          <w:tcPr>
            <w:tcW w:w="6935" w:type="dxa"/>
            <w:vMerge/>
            <w:vAlign w:val="center"/>
            <w:hideMark/>
          </w:tcPr>
          <w:p w:rsidR="00636FF3" w:rsidRPr="00826FEC" w:rsidRDefault="00636FF3" w:rsidP="000646E3">
            <w:pPr>
              <w:rPr>
                <w:rFonts w:ascii="Calibri" w:hAnsi="Calibri"/>
              </w:rPr>
            </w:pPr>
          </w:p>
        </w:tc>
      </w:tr>
    </w:tbl>
    <w:p w:rsidR="00636FF3" w:rsidRPr="00826FEC" w:rsidRDefault="00636FF3" w:rsidP="00636FF3">
      <w:pPr>
        <w:pStyle w:val="ConsPlusNonformat"/>
        <w:widowControl/>
        <w:numPr>
          <w:ilvl w:val="0"/>
          <w:numId w:val="42"/>
        </w:numPr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26FEC">
        <w:rPr>
          <w:rFonts w:ascii="Times New Roman" w:hAnsi="Times New Roman" w:cs="Times New Roman"/>
          <w:sz w:val="24"/>
          <w:szCs w:val="24"/>
        </w:rPr>
        <w:t xml:space="preserve"> Оценка полноты финансирования</w:t>
      </w:r>
      <w:r w:rsidRPr="00826FEC">
        <w:rPr>
          <w:rFonts w:ascii="Times New Roman" w:hAnsi="Times New Roman" w:cs="Times New Roman"/>
          <w:sz w:val="24"/>
          <w:szCs w:val="24"/>
          <w:lang w:val="en-US"/>
        </w:rPr>
        <w:t>:</w:t>
      </w:r>
      <w:r w:rsidRPr="00826FEC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636FF3" w:rsidRPr="00826FEC" w:rsidRDefault="00636FF3" w:rsidP="00636FF3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26FEC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636FF3" w:rsidRPr="00826FEC" w:rsidRDefault="00636FF3" w:rsidP="00636FF3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26FE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</w:p>
    <w:p w:rsidR="004D5033" w:rsidRPr="00CD21A2" w:rsidRDefault="004D5033" w:rsidP="004D5033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D21A2">
        <w:rPr>
          <w:rFonts w:ascii="Times New Roman" w:hAnsi="Times New Roman" w:cs="Times New Roman"/>
          <w:sz w:val="24"/>
          <w:szCs w:val="24"/>
        </w:rPr>
        <w:t>Оценка полноты финансирования: в отчетном году подпрограмма не финансировалась.</w:t>
      </w:r>
    </w:p>
    <w:p w:rsidR="004D5033" w:rsidRPr="00CD21A2" w:rsidRDefault="004D5033" w:rsidP="004D5033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D95465" w:rsidRDefault="004D5033" w:rsidP="00D95465">
      <w:pPr>
        <w:ind w:firstLine="709"/>
        <w:jc w:val="both"/>
        <w:rPr>
          <w:b/>
        </w:rPr>
      </w:pPr>
      <w:r w:rsidRPr="00CD21A2">
        <w:rPr>
          <w:b/>
        </w:rPr>
        <w:t>Общая оценка эффективности реализации</w:t>
      </w:r>
      <w:r w:rsidRPr="000E11DD">
        <w:rPr>
          <w:b/>
        </w:rPr>
        <w:t xml:space="preserve"> подпрограммы не проводится ввиду отсутствия оценки полноты финансирования.</w:t>
      </w:r>
    </w:p>
    <w:p w:rsidR="00636FF3" w:rsidRPr="000E11DD" w:rsidRDefault="00636FF3" w:rsidP="00D95465">
      <w:pPr>
        <w:ind w:firstLine="709"/>
        <w:jc w:val="both"/>
        <w:rPr>
          <w:sz w:val="28"/>
          <w:szCs w:val="28"/>
        </w:rPr>
      </w:pPr>
      <w:r w:rsidRPr="000E11DD">
        <w:rPr>
          <w:sz w:val="28"/>
          <w:szCs w:val="28"/>
        </w:rPr>
        <w:br w:type="page"/>
      </w:r>
    </w:p>
    <w:p w:rsidR="00EB5E01" w:rsidRDefault="00D53497" w:rsidP="00FC2C5B">
      <w:pPr>
        <w:pStyle w:val="af6"/>
        <w:numPr>
          <w:ilvl w:val="0"/>
          <w:numId w:val="5"/>
        </w:numPr>
        <w:ind w:left="-567"/>
        <w:jc w:val="center"/>
        <w:rPr>
          <w:rFonts w:ascii="Times New Roman" w:hAnsi="Times New Roman"/>
          <w:b/>
          <w:sz w:val="24"/>
          <w:szCs w:val="24"/>
        </w:rPr>
      </w:pPr>
      <w:r w:rsidRPr="000E11DD">
        <w:rPr>
          <w:rFonts w:ascii="Times New Roman" w:hAnsi="Times New Roman"/>
          <w:b/>
          <w:sz w:val="24"/>
          <w:szCs w:val="24"/>
        </w:rPr>
        <w:lastRenderedPageBreak/>
        <w:t>Подпрограмм</w:t>
      </w:r>
      <w:r w:rsidR="009A2C61" w:rsidRPr="000E11DD">
        <w:rPr>
          <w:rFonts w:ascii="Times New Roman" w:hAnsi="Times New Roman"/>
          <w:b/>
          <w:sz w:val="24"/>
          <w:szCs w:val="24"/>
        </w:rPr>
        <w:t>а</w:t>
      </w:r>
      <w:r w:rsidRPr="000E11DD">
        <w:rPr>
          <w:rFonts w:ascii="Times New Roman" w:hAnsi="Times New Roman"/>
          <w:b/>
          <w:sz w:val="24"/>
          <w:szCs w:val="24"/>
        </w:rPr>
        <w:t xml:space="preserve"> «Поддержка Социально-ориентированных некоммерческих организаций» на 2018-2020 годы.</w:t>
      </w:r>
    </w:p>
    <w:p w:rsidR="00644E64" w:rsidRPr="000E11DD" w:rsidRDefault="00644E64" w:rsidP="00644E64">
      <w:pPr>
        <w:pStyle w:val="af6"/>
        <w:ind w:left="-567" w:firstLine="0"/>
        <w:rPr>
          <w:rFonts w:ascii="Times New Roman" w:hAnsi="Times New Roman"/>
          <w:b/>
          <w:sz w:val="24"/>
          <w:szCs w:val="24"/>
        </w:rPr>
      </w:pPr>
    </w:p>
    <w:tbl>
      <w:tblPr>
        <w:tblW w:w="15735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3"/>
        <w:gridCol w:w="6"/>
        <w:gridCol w:w="16"/>
        <w:gridCol w:w="195"/>
        <w:gridCol w:w="2499"/>
        <w:gridCol w:w="742"/>
        <w:gridCol w:w="1528"/>
        <w:gridCol w:w="1244"/>
        <w:gridCol w:w="33"/>
        <w:gridCol w:w="963"/>
        <w:gridCol w:w="109"/>
        <w:gridCol w:w="976"/>
        <w:gridCol w:w="49"/>
        <w:gridCol w:w="47"/>
        <w:gridCol w:w="2638"/>
        <w:gridCol w:w="32"/>
        <w:gridCol w:w="33"/>
        <w:gridCol w:w="508"/>
        <w:gridCol w:w="26"/>
        <w:gridCol w:w="33"/>
        <w:gridCol w:w="676"/>
        <w:gridCol w:w="33"/>
        <w:gridCol w:w="964"/>
        <w:gridCol w:w="1842"/>
      </w:tblGrid>
      <w:tr w:rsidR="00D56143" w:rsidRPr="000E11DD" w:rsidTr="00DF20C0">
        <w:tc>
          <w:tcPr>
            <w:tcW w:w="543" w:type="dxa"/>
            <w:vMerge w:val="restart"/>
            <w:vAlign w:val="center"/>
          </w:tcPr>
          <w:p w:rsidR="00265D6C" w:rsidRPr="000E11DD" w:rsidRDefault="00265D6C" w:rsidP="00265D6C">
            <w:pPr>
              <w:jc w:val="center"/>
              <w:rPr>
                <w:b/>
                <w:sz w:val="16"/>
                <w:szCs w:val="16"/>
              </w:rPr>
            </w:pPr>
            <w:r w:rsidRPr="000E11DD">
              <w:rPr>
                <w:b/>
                <w:sz w:val="16"/>
                <w:szCs w:val="16"/>
              </w:rPr>
              <w:t>N п/п</w:t>
            </w:r>
          </w:p>
        </w:tc>
        <w:tc>
          <w:tcPr>
            <w:tcW w:w="2716" w:type="dxa"/>
            <w:gridSpan w:val="4"/>
            <w:vMerge w:val="restart"/>
            <w:vAlign w:val="center"/>
          </w:tcPr>
          <w:p w:rsidR="00265D6C" w:rsidRPr="000E11DD" w:rsidRDefault="00265D6C" w:rsidP="00265D6C">
            <w:pPr>
              <w:jc w:val="center"/>
              <w:rPr>
                <w:b/>
                <w:sz w:val="16"/>
                <w:szCs w:val="16"/>
              </w:rPr>
            </w:pPr>
            <w:r w:rsidRPr="000E11DD">
              <w:rPr>
                <w:b/>
                <w:sz w:val="16"/>
                <w:szCs w:val="16"/>
              </w:rPr>
              <w:t>Цель, задачи, основные мероприятия</w:t>
            </w:r>
          </w:p>
        </w:tc>
        <w:tc>
          <w:tcPr>
            <w:tcW w:w="742" w:type="dxa"/>
            <w:vMerge w:val="restart"/>
            <w:vAlign w:val="center"/>
          </w:tcPr>
          <w:p w:rsidR="00265D6C" w:rsidRPr="000E11DD" w:rsidRDefault="00265D6C" w:rsidP="00D56143">
            <w:pPr>
              <w:jc w:val="center"/>
              <w:rPr>
                <w:b/>
                <w:sz w:val="16"/>
                <w:szCs w:val="16"/>
              </w:rPr>
            </w:pPr>
            <w:r w:rsidRPr="000E11DD">
              <w:rPr>
                <w:b/>
                <w:sz w:val="16"/>
                <w:szCs w:val="16"/>
              </w:rPr>
              <w:t>Срок выполнения (квартал, год)</w:t>
            </w:r>
          </w:p>
        </w:tc>
        <w:tc>
          <w:tcPr>
            <w:tcW w:w="1528" w:type="dxa"/>
            <w:vMerge w:val="restart"/>
            <w:vAlign w:val="center"/>
          </w:tcPr>
          <w:p w:rsidR="00265D6C" w:rsidRPr="000E11DD" w:rsidRDefault="00265D6C" w:rsidP="00265D6C">
            <w:pPr>
              <w:jc w:val="center"/>
              <w:rPr>
                <w:b/>
                <w:sz w:val="16"/>
                <w:szCs w:val="16"/>
              </w:rPr>
            </w:pPr>
            <w:r w:rsidRPr="000E11DD">
              <w:rPr>
                <w:b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2240" w:type="dxa"/>
            <w:gridSpan w:val="3"/>
            <w:vAlign w:val="center"/>
          </w:tcPr>
          <w:p w:rsidR="00265D6C" w:rsidRPr="000E11DD" w:rsidRDefault="00265D6C" w:rsidP="00265D6C">
            <w:pPr>
              <w:jc w:val="center"/>
              <w:rPr>
                <w:b/>
                <w:sz w:val="16"/>
                <w:szCs w:val="16"/>
              </w:rPr>
            </w:pPr>
            <w:r w:rsidRPr="000E11DD">
              <w:rPr>
                <w:b/>
                <w:sz w:val="16"/>
                <w:szCs w:val="16"/>
              </w:rPr>
              <w:t>Объемы финансирования, тыс. руб.</w:t>
            </w:r>
          </w:p>
        </w:tc>
        <w:tc>
          <w:tcPr>
            <w:tcW w:w="1085" w:type="dxa"/>
            <w:gridSpan w:val="2"/>
            <w:vMerge w:val="restart"/>
          </w:tcPr>
          <w:p w:rsidR="00265D6C" w:rsidRPr="000E11DD" w:rsidRDefault="00265D6C" w:rsidP="00265D6C">
            <w:pPr>
              <w:jc w:val="center"/>
              <w:rPr>
                <w:b/>
                <w:sz w:val="16"/>
                <w:szCs w:val="16"/>
              </w:rPr>
            </w:pPr>
            <w:r w:rsidRPr="000E11DD">
              <w:rPr>
                <w:b/>
                <w:sz w:val="16"/>
                <w:szCs w:val="16"/>
              </w:rPr>
              <w:t>Процент освоения % (гр. 6/ гр.5)</w:t>
            </w:r>
          </w:p>
        </w:tc>
        <w:tc>
          <w:tcPr>
            <w:tcW w:w="5039" w:type="dxa"/>
            <w:gridSpan w:val="11"/>
            <w:vAlign w:val="center"/>
          </w:tcPr>
          <w:p w:rsidR="00265D6C" w:rsidRPr="000E11DD" w:rsidRDefault="00265D6C" w:rsidP="00265D6C">
            <w:pPr>
              <w:jc w:val="center"/>
              <w:rPr>
                <w:b/>
                <w:sz w:val="16"/>
                <w:szCs w:val="16"/>
              </w:rPr>
            </w:pPr>
            <w:r w:rsidRPr="000E11DD">
              <w:rPr>
                <w:b/>
                <w:sz w:val="16"/>
                <w:szCs w:val="16"/>
              </w:rPr>
              <w:t>Показатели (индикаторы)</w:t>
            </w:r>
          </w:p>
        </w:tc>
        <w:tc>
          <w:tcPr>
            <w:tcW w:w="1842" w:type="dxa"/>
            <w:vMerge w:val="restart"/>
            <w:vAlign w:val="center"/>
          </w:tcPr>
          <w:p w:rsidR="00265D6C" w:rsidRPr="000E11DD" w:rsidRDefault="00265D6C" w:rsidP="00BC47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E11DD">
              <w:rPr>
                <w:rFonts w:ascii="Times New Roman" w:hAnsi="Times New Roman" w:cs="Times New Roman"/>
                <w:b/>
                <w:sz w:val="16"/>
                <w:szCs w:val="16"/>
              </w:rPr>
              <w:t>Исполнители, перечень организаций, участвующих в реализации основных мероприятий</w:t>
            </w:r>
          </w:p>
        </w:tc>
      </w:tr>
      <w:tr w:rsidR="00D56143" w:rsidRPr="000E11DD" w:rsidTr="00DF20C0">
        <w:trPr>
          <w:trHeight w:val="597"/>
        </w:trPr>
        <w:tc>
          <w:tcPr>
            <w:tcW w:w="543" w:type="dxa"/>
            <w:vMerge/>
          </w:tcPr>
          <w:p w:rsidR="00D56143" w:rsidRPr="000E11DD" w:rsidRDefault="00D56143" w:rsidP="00265D6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716" w:type="dxa"/>
            <w:gridSpan w:val="4"/>
            <w:vMerge/>
          </w:tcPr>
          <w:p w:rsidR="00D56143" w:rsidRPr="000E11DD" w:rsidRDefault="00D56143" w:rsidP="00265D6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42" w:type="dxa"/>
            <w:vMerge/>
          </w:tcPr>
          <w:p w:rsidR="00D56143" w:rsidRPr="000E11DD" w:rsidRDefault="00D56143" w:rsidP="00265D6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28" w:type="dxa"/>
            <w:vMerge/>
          </w:tcPr>
          <w:p w:rsidR="00D56143" w:rsidRPr="000E11DD" w:rsidRDefault="00D56143" w:rsidP="00265D6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4" w:type="dxa"/>
            <w:vAlign w:val="center"/>
          </w:tcPr>
          <w:p w:rsidR="00D56143" w:rsidRPr="000E11DD" w:rsidRDefault="00D56143" w:rsidP="00265D6C">
            <w:pPr>
              <w:jc w:val="center"/>
              <w:rPr>
                <w:b/>
                <w:sz w:val="16"/>
                <w:szCs w:val="16"/>
              </w:rPr>
            </w:pPr>
            <w:r w:rsidRPr="000E11DD">
              <w:rPr>
                <w:b/>
                <w:sz w:val="16"/>
                <w:szCs w:val="16"/>
              </w:rPr>
              <w:t>Уточненные бюджетные ассигнования</w:t>
            </w:r>
          </w:p>
        </w:tc>
        <w:tc>
          <w:tcPr>
            <w:tcW w:w="996" w:type="dxa"/>
            <w:gridSpan w:val="2"/>
            <w:vAlign w:val="center"/>
          </w:tcPr>
          <w:p w:rsidR="00D56143" w:rsidRPr="000E11DD" w:rsidRDefault="00D56143" w:rsidP="00265D6C">
            <w:pPr>
              <w:jc w:val="center"/>
              <w:rPr>
                <w:b/>
                <w:sz w:val="16"/>
                <w:szCs w:val="16"/>
              </w:rPr>
            </w:pPr>
            <w:r w:rsidRPr="000E11DD">
              <w:rPr>
                <w:b/>
                <w:sz w:val="16"/>
                <w:szCs w:val="16"/>
              </w:rPr>
              <w:t>Кассовый расход</w:t>
            </w:r>
          </w:p>
        </w:tc>
        <w:tc>
          <w:tcPr>
            <w:tcW w:w="1085" w:type="dxa"/>
            <w:gridSpan w:val="2"/>
            <w:vMerge/>
          </w:tcPr>
          <w:p w:rsidR="00D56143" w:rsidRPr="000E11DD" w:rsidRDefault="00D56143" w:rsidP="00265D6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734" w:type="dxa"/>
            <w:gridSpan w:val="3"/>
            <w:vAlign w:val="center"/>
          </w:tcPr>
          <w:p w:rsidR="00D56143" w:rsidRPr="000E11DD" w:rsidRDefault="00D56143" w:rsidP="00265D6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E11DD">
              <w:rPr>
                <w:rFonts w:ascii="Times New Roman" w:hAnsi="Times New Roman" w:cs="Times New Roman"/>
                <w:b/>
                <w:sz w:val="16"/>
                <w:szCs w:val="16"/>
              </w:rPr>
              <w:t>Наименование, ед. измерения</w:t>
            </w:r>
          </w:p>
        </w:tc>
        <w:tc>
          <w:tcPr>
            <w:tcW w:w="573" w:type="dxa"/>
            <w:gridSpan w:val="3"/>
            <w:vAlign w:val="center"/>
          </w:tcPr>
          <w:p w:rsidR="00D56143" w:rsidRPr="000E11DD" w:rsidRDefault="00D56143" w:rsidP="00BC47D8">
            <w:pPr>
              <w:jc w:val="center"/>
              <w:rPr>
                <w:b/>
                <w:sz w:val="16"/>
                <w:szCs w:val="16"/>
              </w:rPr>
            </w:pPr>
            <w:r w:rsidRPr="000E11DD">
              <w:rPr>
                <w:b/>
                <w:sz w:val="16"/>
                <w:szCs w:val="16"/>
              </w:rPr>
              <w:t>План</w:t>
            </w:r>
          </w:p>
        </w:tc>
        <w:tc>
          <w:tcPr>
            <w:tcW w:w="735" w:type="dxa"/>
            <w:gridSpan w:val="3"/>
            <w:vAlign w:val="center"/>
          </w:tcPr>
          <w:p w:rsidR="00D56143" w:rsidRPr="000E11DD" w:rsidRDefault="00D56143" w:rsidP="00BC47D8">
            <w:pPr>
              <w:jc w:val="center"/>
              <w:rPr>
                <w:b/>
                <w:sz w:val="16"/>
                <w:szCs w:val="16"/>
              </w:rPr>
            </w:pPr>
            <w:r w:rsidRPr="000E11DD">
              <w:rPr>
                <w:b/>
                <w:sz w:val="16"/>
                <w:szCs w:val="16"/>
              </w:rPr>
              <w:t>Факт</w:t>
            </w:r>
          </w:p>
        </w:tc>
        <w:tc>
          <w:tcPr>
            <w:tcW w:w="997" w:type="dxa"/>
            <w:gridSpan w:val="2"/>
            <w:vAlign w:val="center"/>
          </w:tcPr>
          <w:p w:rsidR="00D56143" w:rsidRPr="000E11DD" w:rsidRDefault="00D56143" w:rsidP="00BC47D8">
            <w:pPr>
              <w:jc w:val="center"/>
              <w:rPr>
                <w:b/>
                <w:sz w:val="16"/>
                <w:szCs w:val="16"/>
              </w:rPr>
            </w:pPr>
            <w:r w:rsidRPr="000E11DD">
              <w:rPr>
                <w:b/>
                <w:sz w:val="16"/>
                <w:szCs w:val="16"/>
              </w:rPr>
              <w:t>Процент исполнения</w:t>
            </w:r>
          </w:p>
        </w:tc>
        <w:tc>
          <w:tcPr>
            <w:tcW w:w="1842" w:type="dxa"/>
            <w:vMerge/>
          </w:tcPr>
          <w:p w:rsidR="00D56143" w:rsidRPr="000E11DD" w:rsidRDefault="00D56143" w:rsidP="00BC47D8">
            <w:pPr>
              <w:rPr>
                <w:b/>
                <w:sz w:val="16"/>
                <w:szCs w:val="16"/>
              </w:rPr>
            </w:pPr>
          </w:p>
        </w:tc>
      </w:tr>
      <w:tr w:rsidR="00D56143" w:rsidRPr="000E11DD" w:rsidTr="00DF20C0">
        <w:trPr>
          <w:trHeight w:val="213"/>
        </w:trPr>
        <w:tc>
          <w:tcPr>
            <w:tcW w:w="543" w:type="dxa"/>
          </w:tcPr>
          <w:p w:rsidR="00EB5E01" w:rsidRPr="000E11DD" w:rsidRDefault="00EB5E01" w:rsidP="00BC47D8">
            <w:pPr>
              <w:pStyle w:val="ConsPlusNormal"/>
              <w:ind w:firstLine="5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E11DD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2716" w:type="dxa"/>
            <w:gridSpan w:val="4"/>
          </w:tcPr>
          <w:p w:rsidR="00EB5E01" w:rsidRPr="000E11DD" w:rsidRDefault="00EB5E01" w:rsidP="00BC47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E11DD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742" w:type="dxa"/>
          </w:tcPr>
          <w:p w:rsidR="00EB5E01" w:rsidRPr="000E11DD" w:rsidRDefault="00EB5E01" w:rsidP="00BC47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E11DD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1528" w:type="dxa"/>
          </w:tcPr>
          <w:p w:rsidR="00EB5E01" w:rsidRPr="000E11DD" w:rsidRDefault="00EB5E01" w:rsidP="00BC47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E11DD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1244" w:type="dxa"/>
          </w:tcPr>
          <w:p w:rsidR="00EB5E01" w:rsidRPr="000E11DD" w:rsidRDefault="00EB5E01" w:rsidP="00BC47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E11DD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996" w:type="dxa"/>
            <w:gridSpan w:val="2"/>
          </w:tcPr>
          <w:p w:rsidR="00EB5E01" w:rsidRPr="000E11DD" w:rsidRDefault="00EB5E01" w:rsidP="00BC47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E11DD"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</w:p>
        </w:tc>
        <w:tc>
          <w:tcPr>
            <w:tcW w:w="1085" w:type="dxa"/>
            <w:gridSpan w:val="2"/>
          </w:tcPr>
          <w:p w:rsidR="00EB5E01" w:rsidRPr="000E11DD" w:rsidRDefault="00265D6C" w:rsidP="00BC47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E11DD">
              <w:rPr>
                <w:rFonts w:ascii="Times New Roman" w:hAnsi="Times New Roman" w:cs="Times New Roman"/>
                <w:b/>
                <w:sz w:val="16"/>
                <w:szCs w:val="16"/>
              </w:rPr>
              <w:t>7</w:t>
            </w:r>
          </w:p>
        </w:tc>
        <w:tc>
          <w:tcPr>
            <w:tcW w:w="2734" w:type="dxa"/>
            <w:gridSpan w:val="3"/>
          </w:tcPr>
          <w:p w:rsidR="00EB5E01" w:rsidRPr="000E11DD" w:rsidRDefault="00265D6C" w:rsidP="00BC47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E11DD">
              <w:rPr>
                <w:rFonts w:ascii="Times New Roman" w:hAnsi="Times New Roman" w:cs="Times New Roman"/>
                <w:b/>
                <w:sz w:val="16"/>
                <w:szCs w:val="16"/>
              </w:rPr>
              <w:t>8</w:t>
            </w:r>
          </w:p>
        </w:tc>
        <w:tc>
          <w:tcPr>
            <w:tcW w:w="573" w:type="dxa"/>
            <w:gridSpan w:val="3"/>
          </w:tcPr>
          <w:p w:rsidR="00EB5E01" w:rsidRPr="000E11DD" w:rsidRDefault="00265D6C" w:rsidP="00BC47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E11DD">
              <w:rPr>
                <w:rFonts w:ascii="Times New Roman" w:hAnsi="Times New Roman" w:cs="Times New Roman"/>
                <w:b/>
                <w:sz w:val="16"/>
                <w:szCs w:val="16"/>
              </w:rPr>
              <w:t>9</w:t>
            </w:r>
          </w:p>
        </w:tc>
        <w:tc>
          <w:tcPr>
            <w:tcW w:w="735" w:type="dxa"/>
            <w:gridSpan w:val="3"/>
          </w:tcPr>
          <w:p w:rsidR="00EB5E01" w:rsidRPr="000E11DD" w:rsidRDefault="00265D6C" w:rsidP="00BC47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E11DD">
              <w:rPr>
                <w:rFonts w:ascii="Times New Roman" w:hAnsi="Times New Roman" w:cs="Times New Roman"/>
                <w:b/>
                <w:sz w:val="16"/>
                <w:szCs w:val="16"/>
              </w:rPr>
              <w:t>10</w:t>
            </w:r>
          </w:p>
        </w:tc>
        <w:tc>
          <w:tcPr>
            <w:tcW w:w="997" w:type="dxa"/>
            <w:gridSpan w:val="2"/>
          </w:tcPr>
          <w:p w:rsidR="00EB5E01" w:rsidRPr="000E11DD" w:rsidRDefault="00EB5E01" w:rsidP="00265D6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E11DD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  <w:r w:rsidR="00265D6C" w:rsidRPr="000E11DD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1842" w:type="dxa"/>
          </w:tcPr>
          <w:p w:rsidR="00EB5E01" w:rsidRPr="000E11DD" w:rsidRDefault="00EB5E01" w:rsidP="00265D6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E11DD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  <w:r w:rsidR="00265D6C" w:rsidRPr="000E11DD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</w:tr>
      <w:tr w:rsidR="00D56143" w:rsidRPr="000E11DD" w:rsidTr="00DF20C0">
        <w:trPr>
          <w:trHeight w:val="173"/>
        </w:trPr>
        <w:tc>
          <w:tcPr>
            <w:tcW w:w="549" w:type="dxa"/>
            <w:gridSpan w:val="2"/>
          </w:tcPr>
          <w:p w:rsidR="00EB5E01" w:rsidRPr="000E11DD" w:rsidRDefault="00EB5E01" w:rsidP="00BC47D8">
            <w:pPr>
              <w:pStyle w:val="ConsPlusNormal"/>
              <w:ind w:firstLine="5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186" w:type="dxa"/>
            <w:gridSpan w:val="22"/>
          </w:tcPr>
          <w:p w:rsidR="00EB5E01" w:rsidRPr="000E11DD" w:rsidRDefault="00EB5E01" w:rsidP="00BC47D8">
            <w:pPr>
              <w:pStyle w:val="ConsPlusNormal"/>
              <w:ind w:firstLine="5"/>
              <w:rPr>
                <w:rFonts w:ascii="Times New Roman" w:hAnsi="Times New Roman" w:cs="Times New Roman"/>
                <w:sz w:val="16"/>
                <w:szCs w:val="16"/>
              </w:rPr>
            </w:pPr>
            <w:r w:rsidRPr="000E11D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Цель: Создание условий для деятельности и активного участия социально ориентированных некоммерческих организаций в сфере предоставления социальных услуг </w:t>
            </w:r>
            <w:proofErr w:type="gramStart"/>
            <w:r w:rsidRPr="000E11DD">
              <w:rPr>
                <w:rFonts w:ascii="Times New Roman" w:hAnsi="Times New Roman" w:cs="Times New Roman"/>
                <w:b/>
                <w:sz w:val="16"/>
                <w:szCs w:val="16"/>
              </w:rPr>
              <w:t>населению</w:t>
            </w:r>
            <w:proofErr w:type="gramEnd"/>
            <w:r w:rsidRPr="000E11D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ЗАТО г. Североморск</w:t>
            </w:r>
          </w:p>
        </w:tc>
      </w:tr>
      <w:tr w:rsidR="00D56143" w:rsidRPr="000E11DD" w:rsidTr="00DF20C0">
        <w:trPr>
          <w:trHeight w:val="126"/>
        </w:trPr>
        <w:tc>
          <w:tcPr>
            <w:tcW w:w="549" w:type="dxa"/>
            <w:gridSpan w:val="2"/>
          </w:tcPr>
          <w:p w:rsidR="00EB5E01" w:rsidRPr="000E11DD" w:rsidRDefault="00EB5E01" w:rsidP="00BC47D8">
            <w:pPr>
              <w:pStyle w:val="ConsPlusNormal"/>
              <w:ind w:firstLine="54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186" w:type="dxa"/>
            <w:gridSpan w:val="22"/>
          </w:tcPr>
          <w:p w:rsidR="00EB5E01" w:rsidRPr="000E11DD" w:rsidRDefault="00EB5E01" w:rsidP="00BC47D8">
            <w:pPr>
              <w:pStyle w:val="ConsPlusNormal"/>
              <w:ind w:firstLine="54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E11DD">
              <w:rPr>
                <w:rFonts w:ascii="Times New Roman" w:hAnsi="Times New Roman" w:cs="Times New Roman"/>
                <w:b/>
                <w:sz w:val="16"/>
                <w:szCs w:val="16"/>
              </w:rPr>
              <w:t>Задача 1: Осуществление финансовой поддержки социально ориентированным некоммерческим организациям</w:t>
            </w:r>
          </w:p>
        </w:tc>
      </w:tr>
      <w:tr w:rsidR="002927C8" w:rsidRPr="000E11DD" w:rsidTr="00DF20C0">
        <w:trPr>
          <w:cantSplit/>
          <w:trHeight w:val="625"/>
        </w:trPr>
        <w:tc>
          <w:tcPr>
            <w:tcW w:w="565" w:type="dxa"/>
            <w:gridSpan w:val="3"/>
          </w:tcPr>
          <w:p w:rsidR="002927C8" w:rsidRPr="000E11DD" w:rsidRDefault="002927C8" w:rsidP="00BC47D8">
            <w:pPr>
              <w:pStyle w:val="ConsPlusNormal"/>
              <w:ind w:firstLine="5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E11DD">
              <w:rPr>
                <w:rFonts w:ascii="Times New Roman" w:hAnsi="Times New Roman" w:cs="Times New Roman"/>
                <w:b/>
                <w:sz w:val="16"/>
                <w:szCs w:val="16"/>
              </w:rPr>
              <w:t>1.</w:t>
            </w:r>
          </w:p>
        </w:tc>
        <w:tc>
          <w:tcPr>
            <w:tcW w:w="2694" w:type="dxa"/>
            <w:gridSpan w:val="2"/>
          </w:tcPr>
          <w:p w:rsidR="002927C8" w:rsidRPr="000E11DD" w:rsidRDefault="002927C8" w:rsidP="00BC47D8">
            <w:pPr>
              <w:pStyle w:val="ConsPlusNormal"/>
              <w:ind w:firstLine="13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0E11DD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Основное мероприятие 1</w:t>
            </w:r>
          </w:p>
          <w:p w:rsidR="002927C8" w:rsidRPr="000E11DD" w:rsidRDefault="002927C8" w:rsidP="00BC47D8">
            <w:pPr>
              <w:pStyle w:val="ConsPlusNormal"/>
              <w:ind w:firstLine="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E11DD">
              <w:rPr>
                <w:rFonts w:ascii="Times New Roman" w:hAnsi="Times New Roman" w:cs="Times New Roman"/>
                <w:b/>
                <w:sz w:val="16"/>
                <w:szCs w:val="16"/>
              </w:rPr>
              <w:t>Финансовая поддержка социально ориентированным некоммерческим организациям</w:t>
            </w:r>
          </w:p>
        </w:tc>
        <w:tc>
          <w:tcPr>
            <w:tcW w:w="742" w:type="dxa"/>
            <w:vAlign w:val="center"/>
          </w:tcPr>
          <w:p w:rsidR="002927C8" w:rsidRPr="000E11DD" w:rsidRDefault="002927C8" w:rsidP="00FB48D8">
            <w:pPr>
              <w:pStyle w:val="ConsPlusNormal"/>
              <w:ind w:firstLine="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E11DD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  <w:r w:rsidR="00FB48D8">
              <w:rPr>
                <w:rFonts w:ascii="Times New Roman" w:hAnsi="Times New Roman" w:cs="Times New Roman"/>
                <w:b/>
                <w:sz w:val="16"/>
                <w:szCs w:val="16"/>
              </w:rPr>
              <w:t>020</w:t>
            </w:r>
            <w:r w:rsidRPr="000E11D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г</w:t>
            </w:r>
          </w:p>
        </w:tc>
        <w:tc>
          <w:tcPr>
            <w:tcW w:w="1528" w:type="dxa"/>
          </w:tcPr>
          <w:p w:rsidR="002927C8" w:rsidRPr="000E11DD" w:rsidRDefault="002927C8" w:rsidP="00BC47D8">
            <w:pPr>
              <w:pStyle w:val="ConsPlusNormal"/>
              <w:ind w:firstLine="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E11D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Всего: </w:t>
            </w:r>
          </w:p>
          <w:p w:rsidR="002927C8" w:rsidRPr="000E11DD" w:rsidRDefault="002927C8" w:rsidP="00BC47D8">
            <w:pPr>
              <w:pStyle w:val="ConsPlusNormal"/>
              <w:ind w:firstLine="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E11D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в </w:t>
            </w:r>
            <w:proofErr w:type="spellStart"/>
            <w:r w:rsidRPr="000E11DD">
              <w:rPr>
                <w:rFonts w:ascii="Times New Roman" w:hAnsi="Times New Roman" w:cs="Times New Roman"/>
                <w:b/>
                <w:sz w:val="16"/>
                <w:szCs w:val="16"/>
              </w:rPr>
              <w:t>т.ч</w:t>
            </w:r>
            <w:proofErr w:type="spellEnd"/>
            <w:r w:rsidRPr="000E11D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.: МБ </w:t>
            </w:r>
          </w:p>
        </w:tc>
        <w:tc>
          <w:tcPr>
            <w:tcW w:w="1244" w:type="dxa"/>
            <w:vAlign w:val="center"/>
          </w:tcPr>
          <w:p w:rsidR="002927C8" w:rsidRPr="000E11DD" w:rsidRDefault="00AE3253" w:rsidP="000575EB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384,2</w:t>
            </w:r>
            <w:r w:rsidR="000575EB" w:rsidRPr="000E11DD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996" w:type="dxa"/>
            <w:gridSpan w:val="2"/>
            <w:vAlign w:val="center"/>
          </w:tcPr>
          <w:p w:rsidR="002927C8" w:rsidRPr="000E11DD" w:rsidRDefault="00AE3253" w:rsidP="00AE3253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109</w:t>
            </w:r>
            <w:r w:rsidR="007D1EF4" w:rsidRPr="000E11DD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8</w:t>
            </w:r>
            <w:r w:rsidR="007D1EF4" w:rsidRPr="000E11DD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1134" w:type="dxa"/>
            <w:gridSpan w:val="3"/>
            <w:vAlign w:val="center"/>
          </w:tcPr>
          <w:p w:rsidR="002927C8" w:rsidRPr="000E11DD" w:rsidRDefault="00AE3253" w:rsidP="00BC47D8">
            <w:pPr>
              <w:pStyle w:val="ConsPlusNormal"/>
              <w:widowControl/>
              <w:ind w:left="-51" w:hanging="62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28,59</w:t>
            </w:r>
          </w:p>
        </w:tc>
        <w:tc>
          <w:tcPr>
            <w:tcW w:w="2717" w:type="dxa"/>
            <w:gridSpan w:val="3"/>
            <w:vAlign w:val="center"/>
          </w:tcPr>
          <w:p w:rsidR="002927C8" w:rsidRPr="000E11DD" w:rsidRDefault="002927C8" w:rsidP="00BC47D8">
            <w:pPr>
              <w:pStyle w:val="ConsPlusNormal"/>
              <w:ind w:firstLine="3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E11DD">
              <w:rPr>
                <w:rFonts w:ascii="Times New Roman" w:hAnsi="Times New Roman" w:cs="Times New Roman"/>
                <w:b/>
                <w:sz w:val="16"/>
                <w:szCs w:val="16"/>
              </w:rPr>
              <w:t>Количество СО НКО, получивших финансовую поддержку (ед.)</w:t>
            </w:r>
          </w:p>
        </w:tc>
        <w:tc>
          <w:tcPr>
            <w:tcW w:w="567" w:type="dxa"/>
            <w:gridSpan w:val="3"/>
            <w:vAlign w:val="center"/>
          </w:tcPr>
          <w:p w:rsidR="002927C8" w:rsidRPr="000E11DD" w:rsidRDefault="009B7DC7" w:rsidP="00BC47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vAlign w:val="center"/>
          </w:tcPr>
          <w:p w:rsidR="002927C8" w:rsidRPr="000E11DD" w:rsidRDefault="00644E64" w:rsidP="00BC47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997" w:type="dxa"/>
            <w:gridSpan w:val="2"/>
            <w:vAlign w:val="center"/>
          </w:tcPr>
          <w:p w:rsidR="002927C8" w:rsidRPr="000E11DD" w:rsidRDefault="009B7DC7" w:rsidP="00BC47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  <w:r w:rsidR="008A4AEB" w:rsidRPr="000E11DD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1842" w:type="dxa"/>
            <w:vAlign w:val="center"/>
          </w:tcPr>
          <w:p w:rsidR="002927C8" w:rsidRPr="000E11DD" w:rsidRDefault="002927C8" w:rsidP="00BC47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2927C8" w:rsidRPr="000E11DD" w:rsidTr="00DF20C0">
        <w:trPr>
          <w:cantSplit/>
          <w:trHeight w:val="613"/>
        </w:trPr>
        <w:tc>
          <w:tcPr>
            <w:tcW w:w="565" w:type="dxa"/>
            <w:gridSpan w:val="3"/>
          </w:tcPr>
          <w:p w:rsidR="002927C8" w:rsidRPr="000E11DD" w:rsidRDefault="002927C8" w:rsidP="00BC47D8">
            <w:pPr>
              <w:pStyle w:val="ConsPlusNormal"/>
              <w:ind w:firstLine="5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E11DD">
              <w:rPr>
                <w:rFonts w:ascii="Times New Roman" w:hAnsi="Times New Roman" w:cs="Times New Roman"/>
                <w:sz w:val="16"/>
                <w:szCs w:val="16"/>
              </w:rPr>
              <w:t>1.1</w:t>
            </w:r>
          </w:p>
        </w:tc>
        <w:tc>
          <w:tcPr>
            <w:tcW w:w="2694" w:type="dxa"/>
            <w:gridSpan w:val="2"/>
          </w:tcPr>
          <w:p w:rsidR="002927C8" w:rsidRPr="000E11DD" w:rsidRDefault="002927C8" w:rsidP="00BC47D8">
            <w:pPr>
              <w:pStyle w:val="ConsPlusNormal"/>
              <w:ind w:right="80" w:firstLine="13"/>
              <w:rPr>
                <w:rFonts w:ascii="Times New Roman" w:hAnsi="Times New Roman" w:cs="Times New Roman"/>
                <w:sz w:val="16"/>
                <w:szCs w:val="16"/>
              </w:rPr>
            </w:pPr>
            <w:r w:rsidRPr="000E11DD">
              <w:rPr>
                <w:rFonts w:ascii="Times New Roman" w:hAnsi="Times New Roman" w:cs="Times New Roman"/>
                <w:sz w:val="16"/>
                <w:szCs w:val="16"/>
              </w:rPr>
              <w:t>Субсидии на оказание услуг в сфере дополнительного образования (на конкурсной основе)</w:t>
            </w:r>
          </w:p>
        </w:tc>
        <w:tc>
          <w:tcPr>
            <w:tcW w:w="742" w:type="dxa"/>
            <w:vAlign w:val="center"/>
          </w:tcPr>
          <w:p w:rsidR="002927C8" w:rsidRPr="000E11DD" w:rsidRDefault="002927C8" w:rsidP="00FB48D8">
            <w:pPr>
              <w:pStyle w:val="ConsPlusNormal"/>
              <w:ind w:firstLine="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E11DD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 w:rsidR="00FB48D8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 w:rsidRPr="000E11DD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  <w:tc>
          <w:tcPr>
            <w:tcW w:w="1528" w:type="dxa"/>
            <w:vAlign w:val="center"/>
          </w:tcPr>
          <w:p w:rsidR="002927C8" w:rsidRPr="000E11DD" w:rsidRDefault="002927C8" w:rsidP="004475E8">
            <w:pPr>
              <w:ind w:left="-155" w:right="-108" w:firstLine="203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Бюджет</w:t>
            </w:r>
          </w:p>
          <w:p w:rsidR="002927C8" w:rsidRPr="000E11DD" w:rsidRDefault="002927C8" w:rsidP="004475E8">
            <w:pPr>
              <w:ind w:left="-155" w:right="-108" w:firstLine="203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 xml:space="preserve">ЗАТО </w:t>
            </w:r>
          </w:p>
          <w:p w:rsidR="002927C8" w:rsidRPr="000E11DD" w:rsidRDefault="002927C8" w:rsidP="004475E8">
            <w:pPr>
              <w:ind w:left="-155" w:right="-108" w:firstLine="203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г.Североморск</w:t>
            </w:r>
          </w:p>
        </w:tc>
        <w:tc>
          <w:tcPr>
            <w:tcW w:w="1244" w:type="dxa"/>
            <w:vAlign w:val="center"/>
          </w:tcPr>
          <w:p w:rsidR="002927C8" w:rsidRPr="000E11DD" w:rsidRDefault="00990302" w:rsidP="00990302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E11DD">
              <w:rPr>
                <w:rFonts w:ascii="Times New Roman" w:hAnsi="Times New Roman" w:cs="Times New Roman"/>
                <w:sz w:val="16"/>
                <w:szCs w:val="16"/>
              </w:rPr>
              <w:t>109</w:t>
            </w:r>
            <w:r w:rsidR="002927C8" w:rsidRPr="000E11DD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0E11DD">
              <w:rPr>
                <w:rFonts w:ascii="Times New Roman" w:hAnsi="Times New Roman" w:cs="Times New Roman"/>
                <w:sz w:val="16"/>
                <w:szCs w:val="16"/>
              </w:rPr>
              <w:t>84</w:t>
            </w:r>
          </w:p>
        </w:tc>
        <w:tc>
          <w:tcPr>
            <w:tcW w:w="996" w:type="dxa"/>
            <w:gridSpan w:val="2"/>
            <w:vAlign w:val="center"/>
          </w:tcPr>
          <w:p w:rsidR="002927C8" w:rsidRPr="000E11DD" w:rsidRDefault="007D1EF4" w:rsidP="00267518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E11DD">
              <w:rPr>
                <w:rFonts w:ascii="Times New Roman" w:hAnsi="Times New Roman" w:cs="Times New Roman"/>
                <w:sz w:val="16"/>
                <w:szCs w:val="16"/>
              </w:rPr>
              <w:t>109,84</w:t>
            </w:r>
          </w:p>
        </w:tc>
        <w:tc>
          <w:tcPr>
            <w:tcW w:w="1134" w:type="dxa"/>
            <w:gridSpan w:val="3"/>
            <w:vAlign w:val="center"/>
          </w:tcPr>
          <w:p w:rsidR="002927C8" w:rsidRPr="000E11DD" w:rsidRDefault="007D1EF4" w:rsidP="00267518">
            <w:pPr>
              <w:pStyle w:val="ConsPlusNormal"/>
              <w:widowControl/>
              <w:ind w:left="-51" w:hanging="6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E11DD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  <w:r w:rsidR="002927C8" w:rsidRPr="000E11D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2927C8" w:rsidRPr="000E11DD" w:rsidRDefault="002927C8" w:rsidP="00BC47D8">
            <w:pPr>
              <w:jc w:val="center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Количество СО НКО, получивших финансовую поддержку (ед.)</w:t>
            </w:r>
          </w:p>
        </w:tc>
        <w:tc>
          <w:tcPr>
            <w:tcW w:w="567" w:type="dxa"/>
            <w:gridSpan w:val="3"/>
            <w:shd w:val="clear" w:color="auto" w:fill="auto"/>
            <w:vAlign w:val="center"/>
          </w:tcPr>
          <w:p w:rsidR="002927C8" w:rsidRPr="000E11DD" w:rsidRDefault="008A4AEB" w:rsidP="00BC47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E11D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2927C8" w:rsidRPr="000E11DD" w:rsidRDefault="008A4AEB" w:rsidP="00BC47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E11D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97" w:type="dxa"/>
            <w:gridSpan w:val="2"/>
            <w:shd w:val="clear" w:color="auto" w:fill="auto"/>
            <w:vAlign w:val="center"/>
          </w:tcPr>
          <w:p w:rsidR="002927C8" w:rsidRPr="000E11DD" w:rsidRDefault="00DF20C0" w:rsidP="00BC47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  <w:r w:rsidR="00C1266C" w:rsidRPr="000E11D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842" w:type="dxa"/>
            <w:vAlign w:val="center"/>
          </w:tcPr>
          <w:p w:rsidR="002927C8" w:rsidRPr="000E11DD" w:rsidRDefault="002927C8" w:rsidP="00BC47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E11DD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образование</w:t>
            </w:r>
          </w:p>
        </w:tc>
      </w:tr>
      <w:tr w:rsidR="002927C8" w:rsidRPr="000E11DD" w:rsidTr="00DF20C0">
        <w:trPr>
          <w:cantSplit/>
          <w:trHeight w:val="783"/>
        </w:trPr>
        <w:tc>
          <w:tcPr>
            <w:tcW w:w="565" w:type="dxa"/>
            <w:gridSpan w:val="3"/>
          </w:tcPr>
          <w:p w:rsidR="002927C8" w:rsidRPr="000E11DD" w:rsidRDefault="002927C8" w:rsidP="00BC47D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E11DD">
              <w:rPr>
                <w:rFonts w:ascii="Times New Roman" w:hAnsi="Times New Roman" w:cs="Times New Roman"/>
                <w:sz w:val="16"/>
                <w:szCs w:val="16"/>
              </w:rPr>
              <w:t>1.2.</w:t>
            </w:r>
          </w:p>
        </w:tc>
        <w:tc>
          <w:tcPr>
            <w:tcW w:w="2694" w:type="dxa"/>
            <w:gridSpan w:val="2"/>
          </w:tcPr>
          <w:p w:rsidR="002927C8" w:rsidRPr="000E11DD" w:rsidRDefault="002927C8" w:rsidP="00BC47D8">
            <w:pPr>
              <w:pStyle w:val="ConsPlusNormal"/>
              <w:ind w:right="80" w:firstLine="13"/>
              <w:rPr>
                <w:rFonts w:ascii="Times New Roman" w:hAnsi="Times New Roman" w:cs="Times New Roman"/>
                <w:sz w:val="16"/>
                <w:szCs w:val="16"/>
              </w:rPr>
            </w:pPr>
            <w:r w:rsidRPr="000E11DD">
              <w:rPr>
                <w:rFonts w:ascii="Times New Roman" w:hAnsi="Times New Roman" w:cs="Times New Roman"/>
                <w:sz w:val="16"/>
                <w:szCs w:val="16"/>
              </w:rPr>
              <w:t>Субсидии на организацию и проведение массовых мероприятий в сфере культуры (на конкурсной основе)</w:t>
            </w:r>
          </w:p>
        </w:tc>
        <w:tc>
          <w:tcPr>
            <w:tcW w:w="742" w:type="dxa"/>
            <w:vAlign w:val="center"/>
          </w:tcPr>
          <w:p w:rsidR="002927C8" w:rsidRPr="000E11DD" w:rsidRDefault="00B11B84" w:rsidP="00FB48D8">
            <w:pPr>
              <w:pStyle w:val="ConsPlusNormal"/>
              <w:ind w:firstLine="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E11DD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 w:rsidR="00FB48D8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 w:rsidR="002927C8" w:rsidRPr="000E11DD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  <w:tc>
          <w:tcPr>
            <w:tcW w:w="1528" w:type="dxa"/>
            <w:vAlign w:val="center"/>
          </w:tcPr>
          <w:p w:rsidR="002927C8" w:rsidRPr="000E11DD" w:rsidRDefault="002927C8" w:rsidP="004475E8">
            <w:pPr>
              <w:ind w:left="-155" w:right="-108" w:firstLine="203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Бюджет</w:t>
            </w:r>
          </w:p>
          <w:p w:rsidR="002927C8" w:rsidRPr="000E11DD" w:rsidRDefault="002927C8" w:rsidP="004475E8">
            <w:pPr>
              <w:ind w:left="-155" w:right="-108" w:firstLine="203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 xml:space="preserve">ЗАТО </w:t>
            </w:r>
          </w:p>
          <w:p w:rsidR="002927C8" w:rsidRPr="000E11DD" w:rsidRDefault="002927C8" w:rsidP="004475E8">
            <w:pPr>
              <w:ind w:left="-155" w:right="-108" w:firstLine="203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г.Североморск</w:t>
            </w:r>
          </w:p>
        </w:tc>
        <w:tc>
          <w:tcPr>
            <w:tcW w:w="1244" w:type="dxa"/>
            <w:vAlign w:val="center"/>
          </w:tcPr>
          <w:p w:rsidR="002927C8" w:rsidRPr="000E11DD" w:rsidRDefault="000575EB" w:rsidP="00BC47D8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E11DD">
              <w:rPr>
                <w:rFonts w:ascii="Times New Roman" w:hAnsi="Times New Roman" w:cs="Times New Roman"/>
                <w:sz w:val="16"/>
                <w:szCs w:val="16"/>
              </w:rPr>
              <w:t>274</w:t>
            </w:r>
            <w:r w:rsidR="002927C8" w:rsidRPr="000E11DD">
              <w:rPr>
                <w:rFonts w:ascii="Times New Roman" w:hAnsi="Times New Roman" w:cs="Times New Roman"/>
                <w:sz w:val="16"/>
                <w:szCs w:val="16"/>
              </w:rPr>
              <w:t>,40</w:t>
            </w:r>
          </w:p>
        </w:tc>
        <w:tc>
          <w:tcPr>
            <w:tcW w:w="996" w:type="dxa"/>
            <w:gridSpan w:val="2"/>
            <w:vAlign w:val="center"/>
          </w:tcPr>
          <w:p w:rsidR="002927C8" w:rsidRPr="000E11DD" w:rsidRDefault="00AE3253" w:rsidP="00B11B84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gridSpan w:val="3"/>
            <w:vAlign w:val="center"/>
          </w:tcPr>
          <w:p w:rsidR="002927C8" w:rsidRPr="000E11DD" w:rsidRDefault="000F32A7" w:rsidP="000F32A7">
            <w:pPr>
              <w:pStyle w:val="ConsPlusNormal"/>
              <w:widowControl/>
              <w:ind w:left="-51" w:hanging="6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E11D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17" w:type="dxa"/>
            <w:gridSpan w:val="3"/>
            <w:vAlign w:val="center"/>
          </w:tcPr>
          <w:p w:rsidR="002927C8" w:rsidRPr="000E11DD" w:rsidRDefault="002927C8" w:rsidP="00BC47D8">
            <w:pPr>
              <w:pStyle w:val="ConsPlusNormal"/>
              <w:ind w:firstLine="3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E11DD">
              <w:rPr>
                <w:rFonts w:ascii="Times New Roman" w:hAnsi="Times New Roman" w:cs="Times New Roman"/>
                <w:sz w:val="16"/>
                <w:szCs w:val="16"/>
              </w:rPr>
              <w:t>Количество СО НКО, получивших финансовую поддержку (ед.)</w:t>
            </w:r>
          </w:p>
        </w:tc>
        <w:tc>
          <w:tcPr>
            <w:tcW w:w="567" w:type="dxa"/>
            <w:gridSpan w:val="3"/>
            <w:shd w:val="clear" w:color="auto" w:fill="auto"/>
            <w:vAlign w:val="center"/>
          </w:tcPr>
          <w:p w:rsidR="002927C8" w:rsidRPr="00FC304E" w:rsidRDefault="002927C8" w:rsidP="00BC47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FC304E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1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2927C8" w:rsidRPr="00FC304E" w:rsidRDefault="00644E64" w:rsidP="00BC47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FC304E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0</w:t>
            </w:r>
          </w:p>
        </w:tc>
        <w:tc>
          <w:tcPr>
            <w:tcW w:w="997" w:type="dxa"/>
            <w:gridSpan w:val="2"/>
            <w:shd w:val="clear" w:color="auto" w:fill="auto"/>
            <w:vAlign w:val="center"/>
          </w:tcPr>
          <w:p w:rsidR="002927C8" w:rsidRPr="00FC304E" w:rsidRDefault="009C1C79" w:rsidP="00BC47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FC304E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0</w:t>
            </w:r>
          </w:p>
        </w:tc>
        <w:tc>
          <w:tcPr>
            <w:tcW w:w="1842" w:type="dxa"/>
            <w:vAlign w:val="center"/>
          </w:tcPr>
          <w:p w:rsidR="002927C8" w:rsidRPr="000E11DD" w:rsidRDefault="00FB48D8" w:rsidP="00BC47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E11DD">
              <w:rPr>
                <w:rFonts w:ascii="Times New Roman" w:hAnsi="Times New Roman" w:cs="Times New Roman"/>
                <w:sz w:val="16"/>
                <w:szCs w:val="16"/>
              </w:rPr>
              <w:t>Управление культуры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спорта </w:t>
            </w:r>
            <w:r w:rsidRPr="000E11DD">
              <w:rPr>
                <w:rFonts w:ascii="Times New Roman" w:hAnsi="Times New Roman" w:cs="Times New Roman"/>
                <w:sz w:val="16"/>
                <w:szCs w:val="16"/>
              </w:rPr>
              <w:t>молодеж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ной политики и международных связей</w:t>
            </w:r>
          </w:p>
        </w:tc>
      </w:tr>
      <w:tr w:rsidR="002927C8" w:rsidRPr="000E11DD" w:rsidTr="00DF20C0">
        <w:trPr>
          <w:cantSplit/>
          <w:trHeight w:val="695"/>
        </w:trPr>
        <w:tc>
          <w:tcPr>
            <w:tcW w:w="565" w:type="dxa"/>
            <w:gridSpan w:val="3"/>
          </w:tcPr>
          <w:p w:rsidR="002927C8" w:rsidRPr="000E11DD" w:rsidRDefault="002927C8" w:rsidP="00BC47D8">
            <w:pPr>
              <w:pStyle w:val="ConsPlusNormal"/>
              <w:ind w:firstLine="5"/>
              <w:rPr>
                <w:rFonts w:ascii="Times New Roman" w:hAnsi="Times New Roman" w:cs="Times New Roman"/>
                <w:sz w:val="16"/>
                <w:szCs w:val="16"/>
              </w:rPr>
            </w:pPr>
            <w:r w:rsidRPr="000E11DD">
              <w:rPr>
                <w:rFonts w:ascii="Times New Roman" w:hAnsi="Times New Roman" w:cs="Times New Roman"/>
                <w:sz w:val="16"/>
                <w:szCs w:val="16"/>
              </w:rPr>
              <w:t>1.3.</w:t>
            </w:r>
          </w:p>
        </w:tc>
        <w:tc>
          <w:tcPr>
            <w:tcW w:w="2694" w:type="dxa"/>
            <w:gridSpan w:val="2"/>
          </w:tcPr>
          <w:p w:rsidR="002927C8" w:rsidRPr="000E11DD" w:rsidRDefault="002927C8" w:rsidP="00BC47D8">
            <w:pPr>
              <w:pStyle w:val="ConsPlusNormal"/>
              <w:ind w:right="80" w:firstLine="13"/>
              <w:rPr>
                <w:rFonts w:ascii="Times New Roman" w:hAnsi="Times New Roman" w:cs="Times New Roman"/>
                <w:sz w:val="16"/>
                <w:szCs w:val="16"/>
              </w:rPr>
            </w:pPr>
            <w:r w:rsidRPr="000E11DD">
              <w:rPr>
                <w:rFonts w:ascii="Times New Roman" w:hAnsi="Times New Roman" w:cs="Times New Roman"/>
                <w:sz w:val="16"/>
                <w:szCs w:val="16"/>
              </w:rPr>
              <w:t>Субсидии на организацию деятельности клубных формирований (на конкурсной основе)</w:t>
            </w:r>
          </w:p>
        </w:tc>
        <w:tc>
          <w:tcPr>
            <w:tcW w:w="742" w:type="dxa"/>
            <w:vAlign w:val="center"/>
          </w:tcPr>
          <w:p w:rsidR="002927C8" w:rsidRPr="000E11DD" w:rsidRDefault="00B11B84" w:rsidP="00FB48D8">
            <w:pPr>
              <w:jc w:val="center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20</w:t>
            </w:r>
            <w:r w:rsidR="00FB48D8">
              <w:rPr>
                <w:sz w:val="16"/>
                <w:szCs w:val="16"/>
              </w:rPr>
              <w:t>20</w:t>
            </w:r>
            <w:r w:rsidR="002927C8" w:rsidRPr="000E11DD">
              <w:rPr>
                <w:sz w:val="16"/>
                <w:szCs w:val="16"/>
              </w:rPr>
              <w:t xml:space="preserve"> г.</w:t>
            </w:r>
          </w:p>
        </w:tc>
        <w:tc>
          <w:tcPr>
            <w:tcW w:w="1528" w:type="dxa"/>
            <w:vAlign w:val="center"/>
          </w:tcPr>
          <w:p w:rsidR="002927C8" w:rsidRPr="000E11DD" w:rsidRDefault="002927C8" w:rsidP="004475E8">
            <w:pPr>
              <w:ind w:left="-155" w:right="-108" w:firstLine="203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Бюджет</w:t>
            </w:r>
          </w:p>
          <w:p w:rsidR="00FA701E" w:rsidRPr="000E11DD" w:rsidRDefault="002927C8" w:rsidP="004475E8">
            <w:pPr>
              <w:ind w:left="-155" w:right="-108" w:firstLine="203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ЗАТО</w:t>
            </w:r>
          </w:p>
          <w:p w:rsidR="002927C8" w:rsidRPr="000E11DD" w:rsidRDefault="002927C8" w:rsidP="004475E8">
            <w:pPr>
              <w:ind w:left="-155" w:right="-108" w:firstLine="203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 xml:space="preserve"> г.Североморск</w:t>
            </w:r>
          </w:p>
        </w:tc>
        <w:tc>
          <w:tcPr>
            <w:tcW w:w="1244" w:type="dxa"/>
            <w:vAlign w:val="center"/>
          </w:tcPr>
          <w:p w:rsidR="002927C8" w:rsidRPr="000E11DD" w:rsidRDefault="00AE3253" w:rsidP="00B11B84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6" w:type="dxa"/>
            <w:gridSpan w:val="2"/>
            <w:vAlign w:val="center"/>
          </w:tcPr>
          <w:p w:rsidR="002927C8" w:rsidRPr="000E11DD" w:rsidRDefault="00AE3253" w:rsidP="00B11B84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3"/>
            <w:vAlign w:val="center"/>
          </w:tcPr>
          <w:p w:rsidR="002927C8" w:rsidRPr="000E11DD" w:rsidRDefault="007D1EF4" w:rsidP="00BC47D8">
            <w:pPr>
              <w:pStyle w:val="ConsPlusNormal"/>
              <w:widowControl/>
              <w:ind w:left="-51" w:hanging="6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E11D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17" w:type="dxa"/>
            <w:gridSpan w:val="3"/>
            <w:vAlign w:val="center"/>
          </w:tcPr>
          <w:p w:rsidR="002927C8" w:rsidRPr="000E11DD" w:rsidRDefault="002927C8" w:rsidP="00BC47D8">
            <w:pPr>
              <w:pStyle w:val="ConsPlusNormal"/>
              <w:ind w:firstLine="3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E11DD">
              <w:rPr>
                <w:rFonts w:ascii="Times New Roman" w:hAnsi="Times New Roman" w:cs="Times New Roman"/>
                <w:sz w:val="16"/>
                <w:szCs w:val="16"/>
              </w:rPr>
              <w:t>Количество СО НКО, получивших финансовую поддержку (ед.)</w:t>
            </w:r>
          </w:p>
        </w:tc>
        <w:tc>
          <w:tcPr>
            <w:tcW w:w="567" w:type="dxa"/>
            <w:gridSpan w:val="3"/>
            <w:shd w:val="clear" w:color="auto" w:fill="auto"/>
            <w:vAlign w:val="center"/>
          </w:tcPr>
          <w:p w:rsidR="002927C8" w:rsidRPr="00FC304E" w:rsidRDefault="009B7DC7" w:rsidP="00BC47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-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2927C8" w:rsidRPr="00FC304E" w:rsidRDefault="009B7DC7" w:rsidP="00BC47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-</w:t>
            </w:r>
          </w:p>
        </w:tc>
        <w:tc>
          <w:tcPr>
            <w:tcW w:w="997" w:type="dxa"/>
            <w:gridSpan w:val="2"/>
            <w:shd w:val="clear" w:color="auto" w:fill="auto"/>
            <w:vAlign w:val="center"/>
          </w:tcPr>
          <w:p w:rsidR="002927C8" w:rsidRPr="00FC304E" w:rsidRDefault="009B7DC7" w:rsidP="00BC47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-</w:t>
            </w:r>
          </w:p>
        </w:tc>
        <w:tc>
          <w:tcPr>
            <w:tcW w:w="1842" w:type="dxa"/>
            <w:vAlign w:val="center"/>
          </w:tcPr>
          <w:p w:rsidR="002927C8" w:rsidRPr="000E11DD" w:rsidRDefault="00FB48D8" w:rsidP="00BC47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E11DD">
              <w:rPr>
                <w:rFonts w:ascii="Times New Roman" w:hAnsi="Times New Roman" w:cs="Times New Roman"/>
                <w:sz w:val="16"/>
                <w:szCs w:val="16"/>
              </w:rPr>
              <w:t>Управление культуры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спорта </w:t>
            </w:r>
            <w:r w:rsidRPr="000E11DD">
              <w:rPr>
                <w:rFonts w:ascii="Times New Roman" w:hAnsi="Times New Roman" w:cs="Times New Roman"/>
                <w:sz w:val="16"/>
                <w:szCs w:val="16"/>
              </w:rPr>
              <w:t>молодеж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ной политики и международных связей</w:t>
            </w:r>
          </w:p>
        </w:tc>
      </w:tr>
      <w:tr w:rsidR="00945793" w:rsidRPr="000E11DD" w:rsidTr="00DF20C0">
        <w:trPr>
          <w:cantSplit/>
          <w:trHeight w:val="878"/>
        </w:trPr>
        <w:tc>
          <w:tcPr>
            <w:tcW w:w="565" w:type="dxa"/>
            <w:gridSpan w:val="3"/>
          </w:tcPr>
          <w:p w:rsidR="00945793" w:rsidRPr="000E11DD" w:rsidRDefault="00945793" w:rsidP="00BC47D8">
            <w:pPr>
              <w:pStyle w:val="ConsPlusNormal"/>
              <w:ind w:firstLine="5"/>
              <w:rPr>
                <w:rFonts w:ascii="Times New Roman" w:hAnsi="Times New Roman" w:cs="Times New Roman"/>
                <w:sz w:val="16"/>
                <w:szCs w:val="16"/>
              </w:rPr>
            </w:pPr>
            <w:r w:rsidRPr="000E11DD">
              <w:rPr>
                <w:rFonts w:ascii="Times New Roman" w:hAnsi="Times New Roman" w:cs="Times New Roman"/>
                <w:sz w:val="16"/>
                <w:szCs w:val="16"/>
              </w:rPr>
              <w:t>1.4.</w:t>
            </w:r>
          </w:p>
        </w:tc>
        <w:tc>
          <w:tcPr>
            <w:tcW w:w="2694" w:type="dxa"/>
            <w:gridSpan w:val="2"/>
          </w:tcPr>
          <w:p w:rsidR="00945793" w:rsidRPr="000E11DD" w:rsidRDefault="00945793" w:rsidP="00BC47D8">
            <w:pPr>
              <w:pStyle w:val="ConsPlusNormal"/>
              <w:ind w:right="80" w:firstLine="1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E11DD">
              <w:rPr>
                <w:rFonts w:ascii="Times New Roman" w:hAnsi="Times New Roman" w:cs="Times New Roman"/>
                <w:sz w:val="16"/>
                <w:szCs w:val="16"/>
              </w:rPr>
              <w:t>Субсидии на организацию и проведение мероприятий в сфере физической культуры и спорта (на конкурсной основе)</w:t>
            </w:r>
          </w:p>
        </w:tc>
        <w:tc>
          <w:tcPr>
            <w:tcW w:w="742" w:type="dxa"/>
            <w:vAlign w:val="center"/>
          </w:tcPr>
          <w:p w:rsidR="00945793" w:rsidRPr="000E11DD" w:rsidRDefault="00B11B84" w:rsidP="00FB48D8">
            <w:pPr>
              <w:jc w:val="center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20</w:t>
            </w:r>
            <w:r w:rsidR="00FB48D8">
              <w:rPr>
                <w:sz w:val="16"/>
                <w:szCs w:val="16"/>
              </w:rPr>
              <w:t>20</w:t>
            </w:r>
            <w:r w:rsidR="00945793" w:rsidRPr="000E11DD">
              <w:rPr>
                <w:sz w:val="16"/>
                <w:szCs w:val="16"/>
              </w:rPr>
              <w:t xml:space="preserve"> г.</w:t>
            </w:r>
          </w:p>
        </w:tc>
        <w:tc>
          <w:tcPr>
            <w:tcW w:w="1528" w:type="dxa"/>
            <w:vAlign w:val="center"/>
          </w:tcPr>
          <w:p w:rsidR="00945793" w:rsidRPr="000E11DD" w:rsidRDefault="00945793" w:rsidP="004475E8">
            <w:pPr>
              <w:ind w:left="-155" w:right="-108" w:firstLine="203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Бюджет</w:t>
            </w:r>
          </w:p>
          <w:p w:rsidR="00945793" w:rsidRPr="000E11DD" w:rsidRDefault="00945793" w:rsidP="004475E8">
            <w:pPr>
              <w:ind w:left="-155" w:right="-108" w:firstLine="203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ЗАТО г.Североморск</w:t>
            </w:r>
          </w:p>
        </w:tc>
        <w:tc>
          <w:tcPr>
            <w:tcW w:w="1244" w:type="dxa"/>
            <w:vAlign w:val="center"/>
          </w:tcPr>
          <w:p w:rsidR="00945793" w:rsidRPr="000E11DD" w:rsidRDefault="00AE3253" w:rsidP="00E0788A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6" w:type="dxa"/>
            <w:gridSpan w:val="2"/>
            <w:vAlign w:val="center"/>
          </w:tcPr>
          <w:p w:rsidR="00945793" w:rsidRPr="000E11DD" w:rsidRDefault="00AE3253" w:rsidP="00AE3253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7D1EF4" w:rsidRPr="000E11DD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7D1EF4" w:rsidRPr="000E11D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vAlign w:val="center"/>
          </w:tcPr>
          <w:p w:rsidR="00945793" w:rsidRPr="000E11DD" w:rsidRDefault="007D1EF4" w:rsidP="00990302">
            <w:pPr>
              <w:pStyle w:val="ConsPlusNormal"/>
              <w:widowControl/>
              <w:ind w:left="-51" w:hanging="6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E11D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17" w:type="dxa"/>
            <w:gridSpan w:val="3"/>
            <w:vAlign w:val="center"/>
          </w:tcPr>
          <w:p w:rsidR="00945793" w:rsidRPr="000E11DD" w:rsidRDefault="00945793" w:rsidP="00D56143">
            <w:pPr>
              <w:pStyle w:val="ConsPlusNormal"/>
              <w:widowControl/>
              <w:ind w:left="-51" w:firstLine="5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E11DD">
              <w:rPr>
                <w:rFonts w:ascii="Times New Roman" w:hAnsi="Times New Roman" w:cs="Times New Roman"/>
                <w:sz w:val="16"/>
                <w:szCs w:val="16"/>
              </w:rPr>
              <w:t xml:space="preserve">Количество СО НКО, получивших финансовую поддержку на оказание общественно полезных услуг в области физической культуры и спорта (ед.) </w:t>
            </w:r>
          </w:p>
        </w:tc>
        <w:tc>
          <w:tcPr>
            <w:tcW w:w="567" w:type="dxa"/>
            <w:gridSpan w:val="3"/>
            <w:vAlign w:val="center"/>
          </w:tcPr>
          <w:p w:rsidR="00945793" w:rsidRPr="00FC304E" w:rsidRDefault="009B7DC7" w:rsidP="00BC47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-</w:t>
            </w:r>
          </w:p>
        </w:tc>
        <w:tc>
          <w:tcPr>
            <w:tcW w:w="709" w:type="dxa"/>
            <w:gridSpan w:val="2"/>
            <w:vAlign w:val="center"/>
          </w:tcPr>
          <w:p w:rsidR="00945793" w:rsidRPr="00FC304E" w:rsidRDefault="009B7DC7" w:rsidP="00BC47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-</w:t>
            </w:r>
          </w:p>
        </w:tc>
        <w:tc>
          <w:tcPr>
            <w:tcW w:w="997" w:type="dxa"/>
            <w:gridSpan w:val="2"/>
            <w:vAlign w:val="center"/>
          </w:tcPr>
          <w:p w:rsidR="00945793" w:rsidRPr="00FC304E" w:rsidRDefault="009B7DC7" w:rsidP="00BC47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-</w:t>
            </w:r>
          </w:p>
        </w:tc>
        <w:tc>
          <w:tcPr>
            <w:tcW w:w="1842" w:type="dxa"/>
            <w:vAlign w:val="center"/>
          </w:tcPr>
          <w:p w:rsidR="00945793" w:rsidRPr="000E11DD" w:rsidRDefault="00FB48D8" w:rsidP="00BC47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E11DD">
              <w:rPr>
                <w:rFonts w:ascii="Times New Roman" w:hAnsi="Times New Roman" w:cs="Times New Roman"/>
                <w:sz w:val="16"/>
                <w:szCs w:val="16"/>
              </w:rPr>
              <w:t>Управление культуры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спорта </w:t>
            </w:r>
            <w:r w:rsidRPr="000E11DD">
              <w:rPr>
                <w:rFonts w:ascii="Times New Roman" w:hAnsi="Times New Roman" w:cs="Times New Roman"/>
                <w:sz w:val="16"/>
                <w:szCs w:val="16"/>
              </w:rPr>
              <w:t>молодеж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ной политики и международных связей</w:t>
            </w:r>
          </w:p>
        </w:tc>
      </w:tr>
      <w:tr w:rsidR="00945793" w:rsidRPr="000E11DD" w:rsidTr="00DF20C0">
        <w:trPr>
          <w:cantSplit/>
          <w:trHeight w:val="738"/>
        </w:trPr>
        <w:tc>
          <w:tcPr>
            <w:tcW w:w="565" w:type="dxa"/>
            <w:gridSpan w:val="3"/>
          </w:tcPr>
          <w:p w:rsidR="00945793" w:rsidRPr="000E11DD" w:rsidRDefault="00945793" w:rsidP="00BC47D8">
            <w:pPr>
              <w:pStyle w:val="ConsPlusNormal"/>
              <w:ind w:firstLine="5"/>
              <w:rPr>
                <w:rFonts w:ascii="Times New Roman" w:hAnsi="Times New Roman" w:cs="Times New Roman"/>
                <w:sz w:val="16"/>
                <w:szCs w:val="16"/>
              </w:rPr>
            </w:pPr>
            <w:r w:rsidRPr="000E11DD">
              <w:rPr>
                <w:rFonts w:ascii="Times New Roman" w:hAnsi="Times New Roman" w:cs="Times New Roman"/>
                <w:sz w:val="16"/>
                <w:szCs w:val="16"/>
              </w:rPr>
              <w:t>1.5.</w:t>
            </w:r>
          </w:p>
        </w:tc>
        <w:tc>
          <w:tcPr>
            <w:tcW w:w="2694" w:type="dxa"/>
            <w:gridSpan w:val="2"/>
          </w:tcPr>
          <w:p w:rsidR="00945793" w:rsidRPr="000E11DD" w:rsidRDefault="00945793" w:rsidP="00BC47D8">
            <w:pPr>
              <w:pStyle w:val="ConsPlusNormal"/>
              <w:ind w:right="80" w:firstLine="13"/>
              <w:rPr>
                <w:rFonts w:ascii="Times New Roman" w:hAnsi="Times New Roman" w:cs="Times New Roman"/>
                <w:sz w:val="16"/>
                <w:szCs w:val="16"/>
              </w:rPr>
            </w:pPr>
            <w:r w:rsidRPr="000E11DD">
              <w:rPr>
                <w:rFonts w:ascii="Times New Roman" w:hAnsi="Times New Roman" w:cs="Times New Roman"/>
                <w:sz w:val="16"/>
                <w:szCs w:val="16"/>
              </w:rPr>
              <w:t>Субсидии на организацию и проведение мероприятий в сфере молодежной политики (на конкурсной основе)</w:t>
            </w:r>
          </w:p>
        </w:tc>
        <w:tc>
          <w:tcPr>
            <w:tcW w:w="742" w:type="dxa"/>
            <w:vAlign w:val="center"/>
          </w:tcPr>
          <w:p w:rsidR="00945793" w:rsidRPr="000E11DD" w:rsidRDefault="00B11B84" w:rsidP="00FB48D8">
            <w:pPr>
              <w:jc w:val="center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20</w:t>
            </w:r>
            <w:r w:rsidR="00FB48D8">
              <w:rPr>
                <w:sz w:val="16"/>
                <w:szCs w:val="16"/>
              </w:rPr>
              <w:t>20</w:t>
            </w:r>
            <w:r w:rsidR="00945793" w:rsidRPr="000E11DD">
              <w:rPr>
                <w:sz w:val="16"/>
                <w:szCs w:val="16"/>
              </w:rPr>
              <w:t xml:space="preserve"> г.</w:t>
            </w:r>
          </w:p>
        </w:tc>
        <w:tc>
          <w:tcPr>
            <w:tcW w:w="1528" w:type="dxa"/>
            <w:vAlign w:val="center"/>
          </w:tcPr>
          <w:p w:rsidR="00945793" w:rsidRPr="000E11DD" w:rsidRDefault="00945793" w:rsidP="004475E8">
            <w:pPr>
              <w:ind w:right="-108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 xml:space="preserve">Бюджет </w:t>
            </w:r>
          </w:p>
          <w:p w:rsidR="004475E8" w:rsidRDefault="00945793" w:rsidP="004475E8">
            <w:pPr>
              <w:ind w:right="-108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ЗАТО</w:t>
            </w:r>
          </w:p>
          <w:p w:rsidR="00945793" w:rsidRPr="000E11DD" w:rsidRDefault="00945793" w:rsidP="004475E8">
            <w:pPr>
              <w:ind w:right="-108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 xml:space="preserve"> г.Североморск</w:t>
            </w:r>
          </w:p>
        </w:tc>
        <w:tc>
          <w:tcPr>
            <w:tcW w:w="1244" w:type="dxa"/>
            <w:vAlign w:val="center"/>
          </w:tcPr>
          <w:p w:rsidR="00945793" w:rsidRPr="000E11DD" w:rsidRDefault="0061200A" w:rsidP="00BC47D8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E11DD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6" w:type="dxa"/>
            <w:gridSpan w:val="2"/>
            <w:vAlign w:val="center"/>
          </w:tcPr>
          <w:p w:rsidR="00945793" w:rsidRPr="000E11DD" w:rsidRDefault="0061200A" w:rsidP="00BC47D8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E11DD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gridSpan w:val="3"/>
            <w:vAlign w:val="center"/>
          </w:tcPr>
          <w:p w:rsidR="00945793" w:rsidRPr="000E11DD" w:rsidRDefault="0061200A" w:rsidP="00D56143">
            <w:pPr>
              <w:pStyle w:val="ConsPlusNormal"/>
              <w:widowControl/>
              <w:ind w:left="-51" w:right="-62" w:firstLine="5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E11DD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717" w:type="dxa"/>
            <w:gridSpan w:val="3"/>
            <w:vAlign w:val="center"/>
          </w:tcPr>
          <w:p w:rsidR="00945793" w:rsidRPr="000E11DD" w:rsidRDefault="00945793" w:rsidP="00BC47D8">
            <w:pPr>
              <w:pStyle w:val="ConsPlusNormal"/>
              <w:widowControl/>
              <w:ind w:left="-51" w:right="-62" w:firstLine="5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E11DD">
              <w:rPr>
                <w:rFonts w:ascii="Times New Roman" w:hAnsi="Times New Roman" w:cs="Times New Roman"/>
                <w:sz w:val="16"/>
                <w:szCs w:val="16"/>
              </w:rPr>
              <w:t>Количество СО НКО, получивших финансовую поддержку на реализацию общественно значимых проектов (ед.)</w:t>
            </w:r>
          </w:p>
        </w:tc>
        <w:tc>
          <w:tcPr>
            <w:tcW w:w="567" w:type="dxa"/>
            <w:gridSpan w:val="3"/>
            <w:vAlign w:val="center"/>
          </w:tcPr>
          <w:p w:rsidR="00945793" w:rsidRPr="000E11DD" w:rsidRDefault="00945793" w:rsidP="00BC47D8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945793" w:rsidRPr="000E11DD" w:rsidRDefault="00945793" w:rsidP="00BC47D8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7" w:type="dxa"/>
            <w:gridSpan w:val="2"/>
            <w:vAlign w:val="center"/>
          </w:tcPr>
          <w:p w:rsidR="00945793" w:rsidRPr="000E11DD" w:rsidRDefault="00945793" w:rsidP="00BC47D8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vAlign w:val="center"/>
          </w:tcPr>
          <w:p w:rsidR="00945793" w:rsidRPr="000E11DD" w:rsidRDefault="00FB48D8" w:rsidP="00BC47D8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E11DD">
              <w:rPr>
                <w:rFonts w:ascii="Times New Roman" w:hAnsi="Times New Roman" w:cs="Times New Roman"/>
                <w:sz w:val="16"/>
                <w:szCs w:val="16"/>
              </w:rPr>
              <w:t>Управление культуры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спорта </w:t>
            </w:r>
            <w:r w:rsidRPr="000E11DD">
              <w:rPr>
                <w:rFonts w:ascii="Times New Roman" w:hAnsi="Times New Roman" w:cs="Times New Roman"/>
                <w:sz w:val="16"/>
                <w:szCs w:val="16"/>
              </w:rPr>
              <w:t>молодеж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ной политики и международных связей</w:t>
            </w:r>
          </w:p>
        </w:tc>
      </w:tr>
      <w:tr w:rsidR="008A4AEB" w:rsidRPr="000E11DD" w:rsidTr="00DF20C0">
        <w:trPr>
          <w:trHeight w:val="326"/>
        </w:trPr>
        <w:tc>
          <w:tcPr>
            <w:tcW w:w="565" w:type="dxa"/>
            <w:gridSpan w:val="3"/>
          </w:tcPr>
          <w:p w:rsidR="008A4AEB" w:rsidRPr="000E11DD" w:rsidRDefault="008A4AEB" w:rsidP="00BC47D8">
            <w:pPr>
              <w:pStyle w:val="ConsPlusNormal"/>
              <w:ind w:firstLine="5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94" w:type="dxa"/>
            <w:gridSpan w:val="2"/>
          </w:tcPr>
          <w:p w:rsidR="008A4AEB" w:rsidRPr="000E11DD" w:rsidRDefault="008A4AEB" w:rsidP="00BC47D8">
            <w:pPr>
              <w:pStyle w:val="ConsPlusNormal"/>
              <w:ind w:firstLine="13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E11DD">
              <w:rPr>
                <w:rFonts w:ascii="Times New Roman" w:hAnsi="Times New Roman" w:cs="Times New Roman"/>
                <w:b/>
                <w:sz w:val="16"/>
                <w:szCs w:val="16"/>
              </w:rPr>
              <w:t>Итого по задаче 1</w:t>
            </w:r>
          </w:p>
        </w:tc>
        <w:tc>
          <w:tcPr>
            <w:tcW w:w="742" w:type="dxa"/>
            <w:vAlign w:val="center"/>
          </w:tcPr>
          <w:p w:rsidR="008A4AEB" w:rsidRPr="000E11DD" w:rsidRDefault="008A4AEB" w:rsidP="00BC47D8">
            <w:pPr>
              <w:pStyle w:val="ConsPlusNormal"/>
              <w:ind w:firstLine="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28" w:type="dxa"/>
            <w:vAlign w:val="center"/>
          </w:tcPr>
          <w:p w:rsidR="008A4AEB" w:rsidRPr="000E11DD" w:rsidRDefault="008A4AEB" w:rsidP="004475E8">
            <w:pPr>
              <w:ind w:right="-108"/>
              <w:rPr>
                <w:b/>
                <w:sz w:val="16"/>
                <w:szCs w:val="16"/>
              </w:rPr>
            </w:pPr>
            <w:r w:rsidRPr="000E11DD">
              <w:rPr>
                <w:b/>
                <w:sz w:val="16"/>
                <w:szCs w:val="16"/>
              </w:rPr>
              <w:t xml:space="preserve">Всего: в </w:t>
            </w:r>
            <w:proofErr w:type="spellStart"/>
            <w:r w:rsidRPr="000E11DD">
              <w:rPr>
                <w:b/>
                <w:sz w:val="16"/>
                <w:szCs w:val="16"/>
              </w:rPr>
              <w:t>т.ч</w:t>
            </w:r>
            <w:proofErr w:type="spellEnd"/>
            <w:r w:rsidRPr="000E11DD">
              <w:rPr>
                <w:b/>
                <w:sz w:val="16"/>
                <w:szCs w:val="16"/>
              </w:rPr>
              <w:t xml:space="preserve">.: </w:t>
            </w:r>
            <w:proofErr w:type="gramStart"/>
            <w:r w:rsidRPr="000E11DD">
              <w:rPr>
                <w:b/>
                <w:sz w:val="16"/>
                <w:szCs w:val="16"/>
              </w:rPr>
              <w:t>Бюджет</w:t>
            </w:r>
            <w:proofErr w:type="gramEnd"/>
            <w:r w:rsidRPr="000E11DD">
              <w:rPr>
                <w:b/>
                <w:sz w:val="16"/>
                <w:szCs w:val="16"/>
              </w:rPr>
              <w:t xml:space="preserve"> ЗАТО г.Североморск</w:t>
            </w:r>
          </w:p>
        </w:tc>
        <w:tc>
          <w:tcPr>
            <w:tcW w:w="1244" w:type="dxa"/>
            <w:vAlign w:val="center"/>
          </w:tcPr>
          <w:p w:rsidR="008A4AEB" w:rsidRPr="000E11DD" w:rsidRDefault="00AE3253" w:rsidP="00AE3253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384</w:t>
            </w:r>
            <w:r w:rsidR="008A4AEB" w:rsidRPr="000E11DD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  <w:r w:rsidR="008A4AEB" w:rsidRPr="000E11DD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996" w:type="dxa"/>
            <w:gridSpan w:val="2"/>
            <w:vAlign w:val="center"/>
          </w:tcPr>
          <w:p w:rsidR="008A4AEB" w:rsidRPr="000E11DD" w:rsidRDefault="00AE3253" w:rsidP="00AE3253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109,8</w:t>
            </w:r>
            <w:r w:rsidR="008A4AEB" w:rsidRPr="000E11DD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1134" w:type="dxa"/>
            <w:gridSpan w:val="3"/>
            <w:vAlign w:val="center"/>
          </w:tcPr>
          <w:p w:rsidR="008A4AEB" w:rsidRPr="000E11DD" w:rsidRDefault="003F4BA5" w:rsidP="000646E3">
            <w:pPr>
              <w:pStyle w:val="ConsPlusNormal"/>
              <w:widowControl/>
              <w:ind w:left="-51" w:hanging="62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28,59</w:t>
            </w:r>
          </w:p>
        </w:tc>
        <w:tc>
          <w:tcPr>
            <w:tcW w:w="2717" w:type="dxa"/>
            <w:gridSpan w:val="3"/>
            <w:vAlign w:val="center"/>
          </w:tcPr>
          <w:p w:rsidR="008A4AEB" w:rsidRPr="000E11DD" w:rsidRDefault="008A4AEB" w:rsidP="00BC47D8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vAlign w:val="center"/>
          </w:tcPr>
          <w:p w:rsidR="008A4AEB" w:rsidRPr="000E11DD" w:rsidRDefault="008A4AEB" w:rsidP="00BC47D8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8A4AEB" w:rsidRPr="000E11DD" w:rsidRDefault="008A4AEB" w:rsidP="00BC47D8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7" w:type="dxa"/>
            <w:gridSpan w:val="2"/>
            <w:vAlign w:val="center"/>
          </w:tcPr>
          <w:p w:rsidR="008A4AEB" w:rsidRPr="000E11DD" w:rsidRDefault="008A4AEB" w:rsidP="00BC47D8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2" w:type="dxa"/>
            <w:vAlign w:val="center"/>
          </w:tcPr>
          <w:p w:rsidR="008A4AEB" w:rsidRPr="000E11DD" w:rsidRDefault="008A4AEB" w:rsidP="00BC47D8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D56143" w:rsidRPr="000E11DD" w:rsidTr="00DF20C0">
        <w:trPr>
          <w:trHeight w:val="199"/>
        </w:trPr>
        <w:tc>
          <w:tcPr>
            <w:tcW w:w="565" w:type="dxa"/>
            <w:gridSpan w:val="3"/>
          </w:tcPr>
          <w:p w:rsidR="00EB5E01" w:rsidRPr="000E11DD" w:rsidRDefault="00EB5E01" w:rsidP="00BC47D8">
            <w:pPr>
              <w:pStyle w:val="ConsPlusNormal"/>
              <w:ind w:firstLine="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170" w:type="dxa"/>
            <w:gridSpan w:val="21"/>
          </w:tcPr>
          <w:p w:rsidR="00EB5E01" w:rsidRPr="000E11DD" w:rsidRDefault="00EB5E01" w:rsidP="00BC47D8">
            <w:pPr>
              <w:pStyle w:val="ConsPlusNormal"/>
              <w:ind w:firstLine="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E11DD">
              <w:rPr>
                <w:rFonts w:ascii="Times New Roman" w:hAnsi="Times New Roman" w:cs="Times New Roman"/>
                <w:b/>
                <w:sz w:val="16"/>
                <w:szCs w:val="16"/>
              </w:rPr>
              <w:t>Задача 2: Осуществление информационно-консультационной поддержки социально ориентированным некоммерческим организациям.</w:t>
            </w:r>
          </w:p>
        </w:tc>
      </w:tr>
      <w:tr w:rsidR="00D56143" w:rsidRPr="000E11DD" w:rsidTr="00DF20C0">
        <w:trPr>
          <w:trHeight w:val="1162"/>
        </w:trPr>
        <w:tc>
          <w:tcPr>
            <w:tcW w:w="565" w:type="dxa"/>
            <w:gridSpan w:val="3"/>
          </w:tcPr>
          <w:p w:rsidR="00265D6C" w:rsidRPr="000E11DD" w:rsidRDefault="00265D6C" w:rsidP="00BC47D8">
            <w:pPr>
              <w:pStyle w:val="ConsPlusNormal"/>
              <w:ind w:firstLine="5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E11D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694" w:type="dxa"/>
            <w:gridSpan w:val="2"/>
          </w:tcPr>
          <w:p w:rsidR="00265D6C" w:rsidRPr="000E11DD" w:rsidRDefault="00265D6C" w:rsidP="00BC47D8">
            <w:pPr>
              <w:pStyle w:val="ConsPlusNormal"/>
              <w:ind w:firstLine="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E11DD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Основное мероприятие 2</w:t>
            </w:r>
            <w:r w:rsidRPr="000E11D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Информационно-консультационная поддержка социально ориентированным некоммерческим организациям.</w:t>
            </w:r>
          </w:p>
        </w:tc>
        <w:tc>
          <w:tcPr>
            <w:tcW w:w="742" w:type="dxa"/>
            <w:vAlign w:val="center"/>
          </w:tcPr>
          <w:p w:rsidR="00265D6C" w:rsidRPr="000E11DD" w:rsidRDefault="00B11B84" w:rsidP="00FB48D8">
            <w:pPr>
              <w:pStyle w:val="ConsPlusNormal"/>
              <w:ind w:firstLine="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E11DD">
              <w:rPr>
                <w:rFonts w:ascii="Times New Roman" w:hAnsi="Times New Roman" w:cs="Times New Roman"/>
                <w:b/>
                <w:sz w:val="16"/>
                <w:szCs w:val="16"/>
              </w:rPr>
              <w:t>20</w:t>
            </w:r>
            <w:r w:rsidR="00FB48D8">
              <w:rPr>
                <w:rFonts w:ascii="Times New Roman" w:hAnsi="Times New Roman" w:cs="Times New Roman"/>
                <w:b/>
                <w:sz w:val="16"/>
                <w:szCs w:val="16"/>
              </w:rPr>
              <w:t>20</w:t>
            </w:r>
            <w:r w:rsidR="00265D6C" w:rsidRPr="000E11DD">
              <w:rPr>
                <w:rFonts w:ascii="Times New Roman" w:hAnsi="Times New Roman" w:cs="Times New Roman"/>
                <w:b/>
                <w:sz w:val="16"/>
                <w:szCs w:val="16"/>
              </w:rPr>
              <w:t>г.</w:t>
            </w:r>
          </w:p>
        </w:tc>
        <w:tc>
          <w:tcPr>
            <w:tcW w:w="4949" w:type="dxa"/>
            <w:gridSpan w:val="8"/>
            <w:vAlign w:val="center"/>
          </w:tcPr>
          <w:p w:rsidR="00265D6C" w:rsidRPr="000E11DD" w:rsidRDefault="00265D6C" w:rsidP="00BC47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E11DD">
              <w:rPr>
                <w:rFonts w:ascii="Times New Roman" w:hAnsi="Times New Roman" w:cs="Times New Roman"/>
                <w:sz w:val="16"/>
                <w:szCs w:val="16"/>
              </w:rPr>
              <w:t>Финансирование не требуется</w:t>
            </w:r>
          </w:p>
        </w:tc>
        <w:tc>
          <w:tcPr>
            <w:tcW w:w="2703" w:type="dxa"/>
            <w:gridSpan w:val="3"/>
            <w:vAlign w:val="center"/>
          </w:tcPr>
          <w:p w:rsidR="00D56143" w:rsidRPr="000E11DD" w:rsidRDefault="00265D6C" w:rsidP="00BC47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E11DD">
              <w:rPr>
                <w:rFonts w:ascii="Times New Roman" w:hAnsi="Times New Roman" w:cs="Times New Roman"/>
                <w:sz w:val="16"/>
                <w:szCs w:val="16"/>
              </w:rPr>
              <w:t xml:space="preserve">По мере необходимости, </w:t>
            </w:r>
          </w:p>
          <w:p w:rsidR="00265D6C" w:rsidRPr="000E11DD" w:rsidRDefault="00265D6C" w:rsidP="00BC47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E11DD">
              <w:rPr>
                <w:rFonts w:ascii="Times New Roman" w:hAnsi="Times New Roman" w:cs="Times New Roman"/>
                <w:sz w:val="16"/>
                <w:szCs w:val="16"/>
              </w:rPr>
              <w:t>да-1 нет-0</w:t>
            </w:r>
          </w:p>
        </w:tc>
        <w:tc>
          <w:tcPr>
            <w:tcW w:w="567" w:type="dxa"/>
            <w:gridSpan w:val="3"/>
            <w:vAlign w:val="center"/>
          </w:tcPr>
          <w:p w:rsidR="00265D6C" w:rsidRPr="000E11DD" w:rsidRDefault="00265D6C" w:rsidP="00BC47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E11D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vAlign w:val="center"/>
          </w:tcPr>
          <w:p w:rsidR="00265D6C" w:rsidRPr="000E11DD" w:rsidRDefault="00700A15" w:rsidP="00BC47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E11D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64" w:type="dxa"/>
            <w:vAlign w:val="center"/>
          </w:tcPr>
          <w:p w:rsidR="00265D6C" w:rsidRPr="000E11DD" w:rsidRDefault="00700A15" w:rsidP="00BC47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E11DD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842" w:type="dxa"/>
            <w:vAlign w:val="center"/>
          </w:tcPr>
          <w:p w:rsidR="00265D6C" w:rsidRPr="000E11DD" w:rsidRDefault="00265D6C" w:rsidP="00AE325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E11DD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образование; Управление культуры</w:t>
            </w:r>
            <w:r w:rsidR="00AE3253">
              <w:rPr>
                <w:rFonts w:ascii="Times New Roman" w:hAnsi="Times New Roman" w:cs="Times New Roman"/>
                <w:sz w:val="16"/>
                <w:szCs w:val="16"/>
              </w:rPr>
              <w:t xml:space="preserve">, спорта </w:t>
            </w:r>
            <w:r w:rsidRPr="000E11DD">
              <w:rPr>
                <w:rFonts w:ascii="Times New Roman" w:hAnsi="Times New Roman" w:cs="Times New Roman"/>
                <w:sz w:val="16"/>
                <w:szCs w:val="16"/>
              </w:rPr>
              <w:t>молодеж</w:t>
            </w:r>
            <w:r w:rsidR="00AE3253">
              <w:rPr>
                <w:rFonts w:ascii="Times New Roman" w:hAnsi="Times New Roman" w:cs="Times New Roman"/>
                <w:sz w:val="16"/>
                <w:szCs w:val="16"/>
              </w:rPr>
              <w:t>ной политики и международных связей</w:t>
            </w:r>
          </w:p>
        </w:tc>
      </w:tr>
      <w:tr w:rsidR="00D56143" w:rsidRPr="000E11DD" w:rsidTr="00DF20C0">
        <w:trPr>
          <w:trHeight w:val="234"/>
        </w:trPr>
        <w:tc>
          <w:tcPr>
            <w:tcW w:w="565" w:type="dxa"/>
            <w:gridSpan w:val="3"/>
          </w:tcPr>
          <w:p w:rsidR="00D56143" w:rsidRPr="000E11DD" w:rsidRDefault="00D56143" w:rsidP="00BC47D8">
            <w:pPr>
              <w:pStyle w:val="ConsPlusNormal"/>
              <w:ind w:firstLine="5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94" w:type="dxa"/>
            <w:gridSpan w:val="2"/>
          </w:tcPr>
          <w:p w:rsidR="00D56143" w:rsidRPr="000E11DD" w:rsidRDefault="00D56143" w:rsidP="00BC47D8">
            <w:pPr>
              <w:pStyle w:val="ConsPlusNormal"/>
              <w:ind w:firstLine="13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E11DD">
              <w:rPr>
                <w:rFonts w:ascii="Times New Roman" w:hAnsi="Times New Roman" w:cs="Times New Roman"/>
                <w:b/>
                <w:sz w:val="16"/>
                <w:szCs w:val="16"/>
              </w:rPr>
              <w:t>Итого по задаче 2</w:t>
            </w:r>
          </w:p>
        </w:tc>
        <w:tc>
          <w:tcPr>
            <w:tcW w:w="742" w:type="dxa"/>
          </w:tcPr>
          <w:p w:rsidR="00D56143" w:rsidRPr="000E11DD" w:rsidRDefault="00D56143" w:rsidP="00BC47D8">
            <w:pPr>
              <w:pStyle w:val="ConsPlusNormal"/>
              <w:ind w:firstLine="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949" w:type="dxa"/>
            <w:gridSpan w:val="8"/>
          </w:tcPr>
          <w:p w:rsidR="00D56143" w:rsidRPr="000E11DD" w:rsidRDefault="00D56143" w:rsidP="00BC47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E11DD">
              <w:rPr>
                <w:rFonts w:ascii="Times New Roman" w:hAnsi="Times New Roman" w:cs="Times New Roman"/>
                <w:b/>
                <w:sz w:val="16"/>
                <w:szCs w:val="16"/>
              </w:rPr>
              <w:t>Финансирование не требуется</w:t>
            </w:r>
          </w:p>
        </w:tc>
        <w:tc>
          <w:tcPr>
            <w:tcW w:w="2703" w:type="dxa"/>
            <w:gridSpan w:val="3"/>
            <w:vAlign w:val="center"/>
          </w:tcPr>
          <w:p w:rsidR="00D56143" w:rsidRPr="000E11DD" w:rsidRDefault="00D56143" w:rsidP="00BC47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vAlign w:val="center"/>
          </w:tcPr>
          <w:p w:rsidR="00D56143" w:rsidRPr="000E11DD" w:rsidRDefault="00D56143" w:rsidP="00BC47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D56143" w:rsidRPr="000E11DD" w:rsidRDefault="00D56143" w:rsidP="00BC47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64" w:type="dxa"/>
            <w:vAlign w:val="center"/>
          </w:tcPr>
          <w:p w:rsidR="00D56143" w:rsidRPr="000E11DD" w:rsidRDefault="00D56143" w:rsidP="00BC47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2" w:type="dxa"/>
            <w:vAlign w:val="center"/>
          </w:tcPr>
          <w:p w:rsidR="00D56143" w:rsidRPr="000E11DD" w:rsidRDefault="00D56143" w:rsidP="00BC47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AE3253" w:rsidRPr="000E11DD" w:rsidTr="00DF20C0">
        <w:trPr>
          <w:trHeight w:val="339"/>
        </w:trPr>
        <w:tc>
          <w:tcPr>
            <w:tcW w:w="565" w:type="dxa"/>
            <w:gridSpan w:val="3"/>
            <w:vMerge w:val="restart"/>
          </w:tcPr>
          <w:p w:rsidR="00AE3253" w:rsidRPr="000E11DD" w:rsidRDefault="00AE3253" w:rsidP="00AE3253">
            <w:pPr>
              <w:pStyle w:val="ConsPlusNormal"/>
              <w:ind w:firstLine="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gridSpan w:val="2"/>
          </w:tcPr>
          <w:p w:rsidR="00AE3253" w:rsidRPr="000E11DD" w:rsidRDefault="00AE3253" w:rsidP="00AE3253">
            <w:pPr>
              <w:pStyle w:val="ConsPlusNormal"/>
              <w:ind w:firstLine="13"/>
              <w:rPr>
                <w:rFonts w:ascii="Times New Roman" w:hAnsi="Times New Roman" w:cs="Times New Roman"/>
                <w:sz w:val="16"/>
                <w:szCs w:val="16"/>
              </w:rPr>
            </w:pPr>
            <w:r w:rsidRPr="000E11DD">
              <w:rPr>
                <w:rFonts w:ascii="Times New Roman" w:hAnsi="Times New Roman" w:cs="Times New Roman"/>
                <w:sz w:val="16"/>
                <w:szCs w:val="16"/>
              </w:rPr>
              <w:t xml:space="preserve">Всего по подпрограмме, в </w:t>
            </w:r>
            <w:proofErr w:type="spellStart"/>
            <w:r w:rsidRPr="000E11DD">
              <w:rPr>
                <w:rFonts w:ascii="Times New Roman" w:hAnsi="Times New Roman" w:cs="Times New Roman"/>
                <w:sz w:val="16"/>
                <w:szCs w:val="16"/>
              </w:rPr>
              <w:t>т.ч</w:t>
            </w:r>
            <w:proofErr w:type="spellEnd"/>
            <w:r w:rsidRPr="000E11DD">
              <w:rPr>
                <w:rFonts w:ascii="Times New Roman" w:hAnsi="Times New Roman" w:cs="Times New Roman"/>
                <w:sz w:val="16"/>
                <w:szCs w:val="16"/>
              </w:rPr>
              <w:t>.:</w:t>
            </w:r>
          </w:p>
        </w:tc>
        <w:tc>
          <w:tcPr>
            <w:tcW w:w="742" w:type="dxa"/>
          </w:tcPr>
          <w:p w:rsidR="00AE3253" w:rsidRPr="000E11DD" w:rsidRDefault="00AE3253" w:rsidP="00AE3253">
            <w:pPr>
              <w:pStyle w:val="ConsPlusNormal"/>
              <w:ind w:firstLine="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28" w:type="dxa"/>
          </w:tcPr>
          <w:p w:rsidR="00B3113E" w:rsidRDefault="00AE3253" w:rsidP="00AE3253">
            <w:pPr>
              <w:ind w:right="-108"/>
              <w:jc w:val="center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 xml:space="preserve">Всего: в </w:t>
            </w:r>
            <w:proofErr w:type="spellStart"/>
            <w:r w:rsidRPr="000E11DD">
              <w:rPr>
                <w:sz w:val="16"/>
                <w:szCs w:val="16"/>
              </w:rPr>
              <w:t>т.ч</w:t>
            </w:r>
            <w:proofErr w:type="spellEnd"/>
            <w:r w:rsidRPr="000E11DD">
              <w:rPr>
                <w:sz w:val="16"/>
                <w:szCs w:val="16"/>
              </w:rPr>
              <w:t xml:space="preserve">.: </w:t>
            </w:r>
          </w:p>
          <w:p w:rsidR="00AE3253" w:rsidRPr="000E11DD" w:rsidRDefault="00AE3253" w:rsidP="00AE3253">
            <w:pPr>
              <w:ind w:right="-108"/>
              <w:jc w:val="center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Бюджет</w:t>
            </w:r>
          </w:p>
          <w:p w:rsidR="00AE3253" w:rsidRPr="000E11DD" w:rsidRDefault="00AE3253" w:rsidP="00AE3253">
            <w:pPr>
              <w:pStyle w:val="ConsPlusNormal"/>
              <w:ind w:firstLine="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E11DD">
              <w:rPr>
                <w:rFonts w:ascii="Times New Roman" w:hAnsi="Times New Roman" w:cs="Times New Roman"/>
                <w:sz w:val="16"/>
                <w:szCs w:val="16"/>
              </w:rPr>
              <w:t>ЗАТО г.Североморск</w:t>
            </w:r>
          </w:p>
        </w:tc>
        <w:tc>
          <w:tcPr>
            <w:tcW w:w="1277" w:type="dxa"/>
            <w:gridSpan w:val="2"/>
            <w:vAlign w:val="center"/>
          </w:tcPr>
          <w:p w:rsidR="00AE3253" w:rsidRPr="00FC304E" w:rsidRDefault="00AE3253" w:rsidP="00AE3253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</w:pPr>
            <w:r w:rsidRPr="00FC304E"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  <w:t>384,24</w:t>
            </w:r>
          </w:p>
        </w:tc>
        <w:tc>
          <w:tcPr>
            <w:tcW w:w="1072" w:type="dxa"/>
            <w:gridSpan w:val="2"/>
            <w:vAlign w:val="center"/>
          </w:tcPr>
          <w:p w:rsidR="00AE3253" w:rsidRPr="00FC304E" w:rsidRDefault="00AE3253" w:rsidP="00AE3253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</w:pPr>
            <w:r w:rsidRPr="00FC304E"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  <w:t>109,84</w:t>
            </w:r>
          </w:p>
        </w:tc>
        <w:tc>
          <w:tcPr>
            <w:tcW w:w="1072" w:type="dxa"/>
            <w:gridSpan w:val="3"/>
            <w:vAlign w:val="center"/>
          </w:tcPr>
          <w:p w:rsidR="00AE3253" w:rsidRPr="00FC304E" w:rsidRDefault="003F4BA5" w:rsidP="00AE3253">
            <w:pPr>
              <w:pStyle w:val="ConsPlusNormal"/>
              <w:widowControl/>
              <w:ind w:left="-51" w:hanging="62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</w:pPr>
            <w:r w:rsidRPr="00FC304E"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  <w:t>28,59</w:t>
            </w:r>
          </w:p>
        </w:tc>
        <w:tc>
          <w:tcPr>
            <w:tcW w:w="2703" w:type="dxa"/>
            <w:gridSpan w:val="3"/>
            <w:vAlign w:val="center"/>
          </w:tcPr>
          <w:p w:rsidR="00AE3253" w:rsidRPr="000E11DD" w:rsidRDefault="00AE3253" w:rsidP="00AE3253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gridSpan w:val="3"/>
          </w:tcPr>
          <w:p w:rsidR="00AE3253" w:rsidRPr="000E11DD" w:rsidRDefault="00AE3253" w:rsidP="00AE325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AE3253" w:rsidRPr="000E11DD" w:rsidRDefault="00AE3253" w:rsidP="00AE325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  <w:vAlign w:val="center"/>
          </w:tcPr>
          <w:p w:rsidR="00AE3253" w:rsidRPr="000E11DD" w:rsidRDefault="00AE3253" w:rsidP="00AE325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vAlign w:val="center"/>
          </w:tcPr>
          <w:p w:rsidR="00AE3253" w:rsidRPr="000E11DD" w:rsidRDefault="00AE3253" w:rsidP="00AE325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56143" w:rsidRPr="000E11DD" w:rsidTr="00DF20C0">
        <w:trPr>
          <w:trHeight w:val="178"/>
        </w:trPr>
        <w:tc>
          <w:tcPr>
            <w:tcW w:w="565" w:type="dxa"/>
            <w:gridSpan w:val="3"/>
            <w:vMerge/>
          </w:tcPr>
          <w:p w:rsidR="00D56143" w:rsidRPr="000E11DD" w:rsidRDefault="00D56143" w:rsidP="00BC47D8">
            <w:pPr>
              <w:rPr>
                <w:sz w:val="16"/>
                <w:szCs w:val="16"/>
              </w:rPr>
            </w:pPr>
          </w:p>
        </w:tc>
        <w:tc>
          <w:tcPr>
            <w:tcW w:w="195" w:type="dxa"/>
            <w:vMerge w:val="restart"/>
          </w:tcPr>
          <w:p w:rsidR="00D56143" w:rsidRPr="000E11DD" w:rsidRDefault="00D56143" w:rsidP="00BC47D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99" w:type="dxa"/>
          </w:tcPr>
          <w:p w:rsidR="00D56143" w:rsidRPr="000E11DD" w:rsidRDefault="00D56143" w:rsidP="00BC47D8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0E11DD">
              <w:rPr>
                <w:rFonts w:ascii="Times New Roman" w:hAnsi="Times New Roman" w:cs="Times New Roman"/>
                <w:sz w:val="16"/>
                <w:szCs w:val="16"/>
              </w:rPr>
              <w:t>муниципальные услуги (работы)</w:t>
            </w:r>
          </w:p>
        </w:tc>
        <w:tc>
          <w:tcPr>
            <w:tcW w:w="742" w:type="dxa"/>
          </w:tcPr>
          <w:p w:rsidR="00D56143" w:rsidRPr="000E11DD" w:rsidRDefault="00D56143" w:rsidP="00BC47D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28" w:type="dxa"/>
          </w:tcPr>
          <w:p w:rsidR="00D56143" w:rsidRPr="000E11DD" w:rsidRDefault="00D56143" w:rsidP="00BC47D8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0E11DD">
              <w:rPr>
                <w:rFonts w:ascii="Times New Roman" w:hAnsi="Times New Roman" w:cs="Times New Roman"/>
                <w:sz w:val="16"/>
                <w:szCs w:val="16"/>
              </w:rPr>
              <w:t>Всего: ...</w:t>
            </w:r>
          </w:p>
        </w:tc>
        <w:tc>
          <w:tcPr>
            <w:tcW w:w="1277" w:type="dxa"/>
            <w:gridSpan w:val="2"/>
            <w:vAlign w:val="center"/>
          </w:tcPr>
          <w:p w:rsidR="00D56143" w:rsidRPr="000E11DD" w:rsidRDefault="00D56143" w:rsidP="00BC47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vAlign w:val="center"/>
          </w:tcPr>
          <w:p w:rsidR="00D56143" w:rsidRPr="000E11DD" w:rsidRDefault="00D56143" w:rsidP="00BC47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2" w:type="dxa"/>
            <w:gridSpan w:val="3"/>
            <w:vAlign w:val="center"/>
          </w:tcPr>
          <w:p w:rsidR="00D56143" w:rsidRPr="000E11DD" w:rsidRDefault="00D56143" w:rsidP="00BC47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03" w:type="dxa"/>
            <w:gridSpan w:val="3"/>
            <w:vAlign w:val="center"/>
          </w:tcPr>
          <w:p w:rsidR="00D56143" w:rsidRPr="000E11DD" w:rsidRDefault="00D56143" w:rsidP="00BC47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gridSpan w:val="3"/>
          </w:tcPr>
          <w:p w:rsidR="00D56143" w:rsidRPr="000E11DD" w:rsidRDefault="00D56143" w:rsidP="00BC47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D56143" w:rsidRPr="000E11DD" w:rsidRDefault="00D56143" w:rsidP="00BC47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  <w:vAlign w:val="center"/>
          </w:tcPr>
          <w:p w:rsidR="00D56143" w:rsidRPr="000E11DD" w:rsidRDefault="00D56143" w:rsidP="00BC47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vAlign w:val="center"/>
          </w:tcPr>
          <w:p w:rsidR="00D56143" w:rsidRPr="000E11DD" w:rsidRDefault="00D56143" w:rsidP="00BC47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56143" w:rsidRPr="000E11DD" w:rsidTr="00DF20C0">
        <w:trPr>
          <w:trHeight w:val="69"/>
        </w:trPr>
        <w:tc>
          <w:tcPr>
            <w:tcW w:w="565" w:type="dxa"/>
            <w:gridSpan w:val="3"/>
            <w:vMerge/>
          </w:tcPr>
          <w:p w:rsidR="00D56143" w:rsidRPr="000E11DD" w:rsidRDefault="00D56143" w:rsidP="00BC47D8">
            <w:pPr>
              <w:rPr>
                <w:sz w:val="16"/>
                <w:szCs w:val="16"/>
              </w:rPr>
            </w:pPr>
          </w:p>
        </w:tc>
        <w:tc>
          <w:tcPr>
            <w:tcW w:w="195" w:type="dxa"/>
            <w:vMerge/>
          </w:tcPr>
          <w:p w:rsidR="00D56143" w:rsidRPr="000E11DD" w:rsidRDefault="00D56143" w:rsidP="00BC47D8">
            <w:pPr>
              <w:rPr>
                <w:sz w:val="16"/>
                <w:szCs w:val="16"/>
              </w:rPr>
            </w:pPr>
          </w:p>
        </w:tc>
        <w:tc>
          <w:tcPr>
            <w:tcW w:w="2499" w:type="dxa"/>
          </w:tcPr>
          <w:p w:rsidR="00D56143" w:rsidRPr="000E11DD" w:rsidRDefault="00D56143" w:rsidP="00BC47D8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0E11DD">
              <w:rPr>
                <w:rFonts w:ascii="Times New Roman" w:hAnsi="Times New Roman" w:cs="Times New Roman"/>
                <w:sz w:val="16"/>
                <w:szCs w:val="16"/>
              </w:rPr>
              <w:t>публичные обязательства</w:t>
            </w:r>
          </w:p>
        </w:tc>
        <w:tc>
          <w:tcPr>
            <w:tcW w:w="742" w:type="dxa"/>
          </w:tcPr>
          <w:p w:rsidR="00D56143" w:rsidRPr="000E11DD" w:rsidRDefault="00D56143" w:rsidP="00BC47D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28" w:type="dxa"/>
          </w:tcPr>
          <w:p w:rsidR="00D56143" w:rsidRPr="000E11DD" w:rsidRDefault="00D56143" w:rsidP="00BC47D8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0E11DD">
              <w:rPr>
                <w:rFonts w:ascii="Times New Roman" w:hAnsi="Times New Roman" w:cs="Times New Roman"/>
                <w:sz w:val="16"/>
                <w:szCs w:val="16"/>
              </w:rPr>
              <w:t>Всего: ...</w:t>
            </w:r>
          </w:p>
        </w:tc>
        <w:tc>
          <w:tcPr>
            <w:tcW w:w="1277" w:type="dxa"/>
            <w:gridSpan w:val="2"/>
            <w:vAlign w:val="center"/>
          </w:tcPr>
          <w:p w:rsidR="00D56143" w:rsidRPr="000E11DD" w:rsidRDefault="00D56143" w:rsidP="00BC47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vAlign w:val="center"/>
          </w:tcPr>
          <w:p w:rsidR="00D56143" w:rsidRPr="000E11DD" w:rsidRDefault="00D56143" w:rsidP="00BC47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2" w:type="dxa"/>
            <w:gridSpan w:val="3"/>
            <w:vAlign w:val="center"/>
          </w:tcPr>
          <w:p w:rsidR="00D56143" w:rsidRPr="000E11DD" w:rsidRDefault="00D56143" w:rsidP="00BC47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03" w:type="dxa"/>
            <w:gridSpan w:val="3"/>
            <w:vAlign w:val="center"/>
          </w:tcPr>
          <w:p w:rsidR="00D56143" w:rsidRPr="000E11DD" w:rsidRDefault="00D56143" w:rsidP="00BC47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gridSpan w:val="3"/>
          </w:tcPr>
          <w:p w:rsidR="00D56143" w:rsidRPr="000E11DD" w:rsidRDefault="00D56143" w:rsidP="00BC47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D56143" w:rsidRPr="000E11DD" w:rsidRDefault="00D56143" w:rsidP="00BC47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  <w:vAlign w:val="center"/>
          </w:tcPr>
          <w:p w:rsidR="00D56143" w:rsidRPr="000E11DD" w:rsidRDefault="00D56143" w:rsidP="00BC47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vAlign w:val="center"/>
          </w:tcPr>
          <w:p w:rsidR="00D56143" w:rsidRPr="000E11DD" w:rsidRDefault="00D56143" w:rsidP="00BC47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56143" w:rsidRPr="000E11DD" w:rsidTr="00DF20C0">
        <w:trPr>
          <w:trHeight w:val="245"/>
        </w:trPr>
        <w:tc>
          <w:tcPr>
            <w:tcW w:w="565" w:type="dxa"/>
            <w:gridSpan w:val="3"/>
            <w:vMerge/>
          </w:tcPr>
          <w:p w:rsidR="00D56143" w:rsidRPr="000E11DD" w:rsidRDefault="00D56143" w:rsidP="00BC47D8">
            <w:pPr>
              <w:rPr>
                <w:sz w:val="16"/>
                <w:szCs w:val="16"/>
              </w:rPr>
            </w:pPr>
          </w:p>
        </w:tc>
        <w:tc>
          <w:tcPr>
            <w:tcW w:w="195" w:type="dxa"/>
            <w:vMerge/>
          </w:tcPr>
          <w:p w:rsidR="00D56143" w:rsidRPr="000E11DD" w:rsidRDefault="00D56143" w:rsidP="00BC47D8">
            <w:pPr>
              <w:rPr>
                <w:sz w:val="16"/>
                <w:szCs w:val="16"/>
              </w:rPr>
            </w:pPr>
          </w:p>
        </w:tc>
        <w:tc>
          <w:tcPr>
            <w:tcW w:w="2499" w:type="dxa"/>
          </w:tcPr>
          <w:p w:rsidR="00D56143" w:rsidRPr="000E11DD" w:rsidRDefault="00D56143" w:rsidP="00BC47D8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0E11DD">
              <w:rPr>
                <w:rFonts w:ascii="Times New Roman" w:hAnsi="Times New Roman" w:cs="Times New Roman"/>
                <w:sz w:val="16"/>
                <w:szCs w:val="16"/>
              </w:rPr>
              <w:t>мероприятия по содержанию имущества</w:t>
            </w:r>
          </w:p>
        </w:tc>
        <w:tc>
          <w:tcPr>
            <w:tcW w:w="742" w:type="dxa"/>
          </w:tcPr>
          <w:p w:rsidR="00D56143" w:rsidRPr="000E11DD" w:rsidRDefault="00D56143" w:rsidP="00BC47D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28" w:type="dxa"/>
          </w:tcPr>
          <w:p w:rsidR="00D56143" w:rsidRPr="000E11DD" w:rsidRDefault="00D56143" w:rsidP="00BC47D8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0E11DD">
              <w:rPr>
                <w:rFonts w:ascii="Times New Roman" w:hAnsi="Times New Roman" w:cs="Times New Roman"/>
                <w:sz w:val="16"/>
                <w:szCs w:val="16"/>
              </w:rPr>
              <w:t>Всего: ...</w:t>
            </w:r>
          </w:p>
        </w:tc>
        <w:tc>
          <w:tcPr>
            <w:tcW w:w="1277" w:type="dxa"/>
            <w:gridSpan w:val="2"/>
            <w:vAlign w:val="center"/>
          </w:tcPr>
          <w:p w:rsidR="00D56143" w:rsidRPr="000E11DD" w:rsidRDefault="00D56143" w:rsidP="00BC47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vAlign w:val="center"/>
          </w:tcPr>
          <w:p w:rsidR="00D56143" w:rsidRPr="000E11DD" w:rsidRDefault="00D56143" w:rsidP="00BC47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2" w:type="dxa"/>
            <w:gridSpan w:val="3"/>
            <w:vAlign w:val="center"/>
          </w:tcPr>
          <w:p w:rsidR="00D56143" w:rsidRPr="000E11DD" w:rsidRDefault="00D56143" w:rsidP="00BC47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03" w:type="dxa"/>
            <w:gridSpan w:val="3"/>
            <w:vAlign w:val="center"/>
          </w:tcPr>
          <w:p w:rsidR="00D56143" w:rsidRPr="000E11DD" w:rsidRDefault="00D56143" w:rsidP="00BC47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gridSpan w:val="3"/>
          </w:tcPr>
          <w:p w:rsidR="00D56143" w:rsidRPr="000E11DD" w:rsidRDefault="00D56143" w:rsidP="00BC47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D56143" w:rsidRPr="000E11DD" w:rsidRDefault="00D56143" w:rsidP="00BC47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  <w:vAlign w:val="center"/>
          </w:tcPr>
          <w:p w:rsidR="00D56143" w:rsidRPr="000E11DD" w:rsidRDefault="00D56143" w:rsidP="00BC47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vAlign w:val="center"/>
          </w:tcPr>
          <w:p w:rsidR="00D56143" w:rsidRPr="000E11DD" w:rsidRDefault="00D56143" w:rsidP="00BC47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E3253" w:rsidRPr="000E11DD" w:rsidTr="00DF20C0">
        <w:tc>
          <w:tcPr>
            <w:tcW w:w="565" w:type="dxa"/>
            <w:gridSpan w:val="3"/>
            <w:vMerge/>
          </w:tcPr>
          <w:p w:rsidR="00AE3253" w:rsidRPr="000E11DD" w:rsidRDefault="00AE3253" w:rsidP="00AE3253">
            <w:pPr>
              <w:rPr>
                <w:sz w:val="16"/>
                <w:szCs w:val="16"/>
              </w:rPr>
            </w:pPr>
          </w:p>
        </w:tc>
        <w:tc>
          <w:tcPr>
            <w:tcW w:w="195" w:type="dxa"/>
            <w:vMerge/>
          </w:tcPr>
          <w:p w:rsidR="00AE3253" w:rsidRPr="000E11DD" w:rsidRDefault="00AE3253" w:rsidP="00AE3253">
            <w:pPr>
              <w:rPr>
                <w:sz w:val="16"/>
                <w:szCs w:val="16"/>
              </w:rPr>
            </w:pPr>
          </w:p>
        </w:tc>
        <w:tc>
          <w:tcPr>
            <w:tcW w:w="2499" w:type="dxa"/>
          </w:tcPr>
          <w:p w:rsidR="00AE3253" w:rsidRPr="000E11DD" w:rsidRDefault="00AE3253" w:rsidP="00AE325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E11DD">
              <w:rPr>
                <w:rFonts w:ascii="Times New Roman" w:hAnsi="Times New Roman" w:cs="Times New Roman"/>
                <w:sz w:val="16"/>
                <w:szCs w:val="16"/>
              </w:rPr>
              <w:t>иные мероприятия</w:t>
            </w:r>
          </w:p>
        </w:tc>
        <w:tc>
          <w:tcPr>
            <w:tcW w:w="742" w:type="dxa"/>
          </w:tcPr>
          <w:p w:rsidR="00AE3253" w:rsidRPr="000E11DD" w:rsidRDefault="00AE3253" w:rsidP="00AE325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28" w:type="dxa"/>
          </w:tcPr>
          <w:p w:rsidR="00AE3253" w:rsidRPr="000E11DD" w:rsidRDefault="00AE3253" w:rsidP="00AE3253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0E11DD">
              <w:rPr>
                <w:rFonts w:ascii="Times New Roman" w:hAnsi="Times New Roman" w:cs="Times New Roman"/>
                <w:sz w:val="16"/>
                <w:szCs w:val="16"/>
              </w:rPr>
              <w:t>Всего: ...</w:t>
            </w:r>
          </w:p>
        </w:tc>
        <w:tc>
          <w:tcPr>
            <w:tcW w:w="1277" w:type="dxa"/>
            <w:gridSpan w:val="2"/>
            <w:vAlign w:val="center"/>
          </w:tcPr>
          <w:p w:rsidR="00AE3253" w:rsidRPr="000E11DD" w:rsidRDefault="00AE3253" w:rsidP="00AE3253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384</w:t>
            </w:r>
            <w:r w:rsidRPr="000E11DD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  <w:r w:rsidRPr="000E11DD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1072" w:type="dxa"/>
            <w:gridSpan w:val="2"/>
            <w:vAlign w:val="center"/>
          </w:tcPr>
          <w:p w:rsidR="00AE3253" w:rsidRPr="000E11DD" w:rsidRDefault="00AE3253" w:rsidP="00AE3253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109,8</w:t>
            </w:r>
            <w:r w:rsidRPr="000E11DD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1072" w:type="dxa"/>
            <w:gridSpan w:val="3"/>
            <w:vAlign w:val="center"/>
          </w:tcPr>
          <w:p w:rsidR="00AE3253" w:rsidRPr="000E11DD" w:rsidRDefault="003F4BA5" w:rsidP="00AE3253">
            <w:pPr>
              <w:pStyle w:val="ConsPlusNormal"/>
              <w:widowControl/>
              <w:ind w:left="-51" w:hanging="62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28,59</w:t>
            </w:r>
          </w:p>
        </w:tc>
        <w:tc>
          <w:tcPr>
            <w:tcW w:w="2703" w:type="dxa"/>
            <w:gridSpan w:val="3"/>
            <w:vAlign w:val="center"/>
          </w:tcPr>
          <w:p w:rsidR="00AE3253" w:rsidRPr="000E11DD" w:rsidRDefault="00AE3253" w:rsidP="00AE3253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gridSpan w:val="3"/>
          </w:tcPr>
          <w:p w:rsidR="00AE3253" w:rsidRPr="000E11DD" w:rsidRDefault="00AE3253" w:rsidP="00AE325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AE3253" w:rsidRPr="000E11DD" w:rsidRDefault="00AE3253" w:rsidP="00AE325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  <w:vAlign w:val="center"/>
          </w:tcPr>
          <w:p w:rsidR="00AE3253" w:rsidRPr="000E11DD" w:rsidRDefault="00AE3253" w:rsidP="00AE325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vAlign w:val="center"/>
          </w:tcPr>
          <w:p w:rsidR="00AE3253" w:rsidRPr="000E11DD" w:rsidRDefault="00AE3253" w:rsidP="00AE325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88204C" w:rsidRPr="000E11DD" w:rsidRDefault="0088204C" w:rsidP="00C1266C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8204C" w:rsidRPr="003F4BA5" w:rsidRDefault="0088204C" w:rsidP="0088204C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F4BA5">
        <w:rPr>
          <w:rFonts w:ascii="Times New Roman" w:hAnsi="Times New Roman" w:cs="Times New Roman"/>
          <w:sz w:val="24"/>
          <w:szCs w:val="24"/>
        </w:rPr>
        <w:t>Оценка эффективности реализации подпрограммы</w:t>
      </w:r>
      <w:r w:rsidRPr="003F4BA5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88204C" w:rsidRPr="003F4BA5" w:rsidRDefault="0088204C" w:rsidP="0088204C">
      <w:pPr>
        <w:pStyle w:val="ConsPlusNonformat"/>
        <w:widowControl/>
        <w:numPr>
          <w:ilvl w:val="0"/>
          <w:numId w:val="43"/>
        </w:numPr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F4BA5">
        <w:rPr>
          <w:rFonts w:ascii="Times New Roman" w:hAnsi="Times New Roman" w:cs="Times New Roman"/>
          <w:sz w:val="24"/>
          <w:szCs w:val="24"/>
        </w:rPr>
        <w:t xml:space="preserve">    Оценка достижения плановых значений индикаторов</w:t>
      </w:r>
    </w:p>
    <w:tbl>
      <w:tblPr>
        <w:tblW w:w="11673" w:type="dxa"/>
        <w:tblInd w:w="3461" w:type="dxa"/>
        <w:tblLook w:val="04A0" w:firstRow="1" w:lastRow="0" w:firstColumn="1" w:lastColumn="0" w:noHBand="0" w:noVBand="1"/>
      </w:tblPr>
      <w:tblGrid>
        <w:gridCol w:w="960"/>
        <w:gridCol w:w="3442"/>
        <w:gridCol w:w="336"/>
        <w:gridCol w:w="6935"/>
      </w:tblGrid>
      <w:tr w:rsidR="003F4BA5" w:rsidRPr="003F4BA5" w:rsidTr="000646E3">
        <w:trPr>
          <w:trHeight w:val="315"/>
        </w:trPr>
        <w:tc>
          <w:tcPr>
            <w:tcW w:w="960" w:type="dxa"/>
            <w:vMerge w:val="restart"/>
            <w:shd w:val="clear" w:color="auto" w:fill="auto"/>
            <w:noWrap/>
            <w:vAlign w:val="center"/>
            <w:hideMark/>
          </w:tcPr>
          <w:p w:rsidR="0088204C" w:rsidRPr="003F4BA5" w:rsidRDefault="0088204C" w:rsidP="000646E3">
            <w:pPr>
              <w:jc w:val="center"/>
              <w:rPr>
                <w:rFonts w:ascii="Calibri" w:hAnsi="Calibri"/>
              </w:rPr>
            </w:pPr>
            <w:r w:rsidRPr="003F4BA5">
              <w:t>ДИП =</w:t>
            </w:r>
          </w:p>
        </w:tc>
        <w:tc>
          <w:tcPr>
            <w:tcW w:w="344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04C" w:rsidRPr="003F4BA5" w:rsidRDefault="009B7DC7" w:rsidP="000646E3">
            <w:pPr>
              <w:jc w:val="center"/>
            </w:pPr>
            <w:r>
              <w:t>1</w:t>
            </w:r>
            <w:r w:rsidR="0088204C" w:rsidRPr="003F4BA5">
              <w:t>,0 (степень решения задач)</w:t>
            </w:r>
          </w:p>
        </w:tc>
        <w:tc>
          <w:tcPr>
            <w:tcW w:w="336" w:type="dxa"/>
            <w:vMerge w:val="restart"/>
            <w:shd w:val="clear" w:color="auto" w:fill="auto"/>
            <w:noWrap/>
            <w:vAlign w:val="center"/>
            <w:hideMark/>
          </w:tcPr>
          <w:p w:rsidR="0088204C" w:rsidRPr="003F4BA5" w:rsidRDefault="0088204C" w:rsidP="000646E3">
            <w:pPr>
              <w:rPr>
                <w:rFonts w:ascii="Calibri" w:hAnsi="Calibri"/>
              </w:rPr>
            </w:pPr>
            <w:r w:rsidRPr="003F4BA5">
              <w:rPr>
                <w:rFonts w:ascii="Calibri" w:hAnsi="Calibri"/>
              </w:rPr>
              <w:t>=</w:t>
            </w:r>
          </w:p>
        </w:tc>
        <w:tc>
          <w:tcPr>
            <w:tcW w:w="6935" w:type="dxa"/>
            <w:vMerge w:val="restart"/>
            <w:shd w:val="clear" w:color="auto" w:fill="auto"/>
            <w:noWrap/>
            <w:vAlign w:val="center"/>
            <w:hideMark/>
          </w:tcPr>
          <w:p w:rsidR="0088204C" w:rsidRPr="003F4BA5" w:rsidRDefault="003F4BA5" w:rsidP="009B7DC7">
            <w:pPr>
              <w:rPr>
                <w:rFonts w:ascii="Calibri" w:hAnsi="Calibri"/>
              </w:rPr>
            </w:pPr>
            <w:r>
              <w:rPr>
                <w:b/>
              </w:rPr>
              <w:t>0</w:t>
            </w:r>
            <w:r w:rsidR="0088204C" w:rsidRPr="003F4BA5">
              <w:rPr>
                <w:b/>
              </w:rPr>
              <w:t>,</w:t>
            </w:r>
            <w:r w:rsidR="009B7DC7">
              <w:rPr>
                <w:b/>
              </w:rPr>
              <w:t>5</w:t>
            </w:r>
            <w:r w:rsidR="0088204C" w:rsidRPr="003F4BA5">
              <w:rPr>
                <w:b/>
              </w:rPr>
              <w:t xml:space="preserve"> </w:t>
            </w:r>
            <w:r w:rsidR="00B3113E">
              <w:rPr>
                <w:b/>
              </w:rPr>
              <w:t>низкая</w:t>
            </w:r>
            <w:r w:rsidR="0088204C" w:rsidRPr="003F4BA5">
              <w:rPr>
                <w:b/>
              </w:rPr>
              <w:t xml:space="preserve"> результативность </w:t>
            </w:r>
            <w:r w:rsidR="00B3113E" w:rsidRPr="003975A0">
              <w:t>(существенное недовыполнение плана)</w:t>
            </w:r>
          </w:p>
        </w:tc>
      </w:tr>
      <w:tr w:rsidR="0088204C" w:rsidRPr="000E11DD" w:rsidTr="000646E3">
        <w:trPr>
          <w:trHeight w:val="300"/>
        </w:trPr>
        <w:tc>
          <w:tcPr>
            <w:tcW w:w="960" w:type="dxa"/>
            <w:vMerge/>
            <w:vAlign w:val="center"/>
            <w:hideMark/>
          </w:tcPr>
          <w:p w:rsidR="0088204C" w:rsidRPr="000E11DD" w:rsidRDefault="0088204C" w:rsidP="000646E3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44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04C" w:rsidRPr="000E11DD" w:rsidRDefault="009B7DC7" w:rsidP="000646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36" w:type="dxa"/>
            <w:vMerge/>
            <w:vAlign w:val="center"/>
            <w:hideMark/>
          </w:tcPr>
          <w:p w:rsidR="0088204C" w:rsidRPr="000E11DD" w:rsidRDefault="0088204C" w:rsidP="000646E3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6935" w:type="dxa"/>
            <w:vMerge/>
            <w:vAlign w:val="center"/>
            <w:hideMark/>
          </w:tcPr>
          <w:p w:rsidR="0088204C" w:rsidRPr="000E11DD" w:rsidRDefault="0088204C" w:rsidP="000646E3">
            <w:pPr>
              <w:rPr>
                <w:rFonts w:ascii="Calibri" w:hAnsi="Calibri"/>
                <w:color w:val="000000"/>
              </w:rPr>
            </w:pPr>
          </w:p>
        </w:tc>
      </w:tr>
    </w:tbl>
    <w:p w:rsidR="0088204C" w:rsidRPr="000E11DD" w:rsidRDefault="0088204C" w:rsidP="0088204C">
      <w:pPr>
        <w:pStyle w:val="ConsPlusNonformat"/>
        <w:widowControl/>
        <w:numPr>
          <w:ilvl w:val="0"/>
          <w:numId w:val="43"/>
        </w:numPr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E11DD">
        <w:rPr>
          <w:rFonts w:ascii="Times New Roman" w:hAnsi="Times New Roman" w:cs="Times New Roman"/>
          <w:sz w:val="24"/>
          <w:szCs w:val="24"/>
        </w:rPr>
        <w:t xml:space="preserve"> Оценка полноты финансирования</w:t>
      </w:r>
      <w:r w:rsidRPr="000E11DD">
        <w:rPr>
          <w:rFonts w:ascii="Times New Roman" w:hAnsi="Times New Roman" w:cs="Times New Roman"/>
          <w:sz w:val="24"/>
          <w:szCs w:val="24"/>
          <w:lang w:val="en-US"/>
        </w:rPr>
        <w:t>:</w:t>
      </w:r>
      <w:r w:rsidRPr="000E11DD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88204C" w:rsidRPr="000E11DD" w:rsidRDefault="0088204C" w:rsidP="0088204C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E11DD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88204C" w:rsidRPr="000E11DD" w:rsidRDefault="0088204C" w:rsidP="0088204C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E11DD">
        <w:rPr>
          <w:rFonts w:ascii="Times New Roman" w:hAnsi="Times New Roman" w:cs="Times New Roman"/>
          <w:sz w:val="24"/>
          <w:szCs w:val="24"/>
        </w:rPr>
        <w:t xml:space="preserve">                                         ПФ </w:t>
      </w:r>
      <w:r w:rsidRPr="00B3113E">
        <w:rPr>
          <w:rFonts w:ascii="Times New Roman" w:hAnsi="Times New Roman" w:cs="Times New Roman"/>
          <w:b/>
          <w:sz w:val="24"/>
          <w:szCs w:val="24"/>
        </w:rPr>
        <w:t xml:space="preserve">= </w:t>
      </w:r>
      <w:r w:rsidR="00B3113E" w:rsidRPr="00B3113E">
        <w:rPr>
          <w:rFonts w:ascii="Times New Roman" w:hAnsi="Times New Roman" w:cs="Times New Roman"/>
          <w:b/>
          <w:sz w:val="24"/>
          <w:szCs w:val="24"/>
        </w:rPr>
        <w:t>0</w:t>
      </w:r>
      <w:r w:rsidRPr="000E11DD">
        <w:rPr>
          <w:rFonts w:ascii="Times New Roman" w:hAnsi="Times New Roman" w:cs="Times New Roman"/>
          <w:b/>
          <w:sz w:val="24"/>
          <w:szCs w:val="24"/>
        </w:rPr>
        <w:t>,</w:t>
      </w:r>
      <w:r w:rsidR="00B3113E">
        <w:rPr>
          <w:rFonts w:ascii="Times New Roman" w:hAnsi="Times New Roman" w:cs="Times New Roman"/>
          <w:b/>
          <w:sz w:val="24"/>
          <w:szCs w:val="24"/>
        </w:rPr>
        <w:t>3</w:t>
      </w:r>
      <w:r w:rsidRPr="000E11DD">
        <w:rPr>
          <w:rFonts w:ascii="Times New Roman" w:hAnsi="Times New Roman" w:cs="Times New Roman"/>
          <w:sz w:val="24"/>
          <w:szCs w:val="24"/>
        </w:rPr>
        <w:t xml:space="preserve"> </w:t>
      </w:r>
      <w:r w:rsidR="00B3113E">
        <w:rPr>
          <w:rFonts w:ascii="Times New Roman" w:hAnsi="Times New Roman" w:cs="Times New Roman"/>
          <w:sz w:val="24"/>
          <w:szCs w:val="24"/>
        </w:rPr>
        <w:t>–</w:t>
      </w:r>
      <w:r w:rsidRPr="000E11DD">
        <w:rPr>
          <w:rFonts w:ascii="Times New Roman" w:hAnsi="Times New Roman" w:cs="Times New Roman"/>
          <w:sz w:val="24"/>
          <w:szCs w:val="24"/>
        </w:rPr>
        <w:t xml:space="preserve"> </w:t>
      </w:r>
      <w:r w:rsidR="00B3113E">
        <w:rPr>
          <w:rFonts w:ascii="Times New Roman" w:hAnsi="Times New Roman" w:cs="Times New Roman"/>
          <w:b/>
          <w:sz w:val="24"/>
          <w:szCs w:val="24"/>
        </w:rPr>
        <w:t>существенное недо</w:t>
      </w:r>
      <w:r w:rsidRPr="000E11DD">
        <w:rPr>
          <w:rFonts w:ascii="Times New Roman" w:hAnsi="Times New Roman" w:cs="Times New Roman"/>
          <w:b/>
          <w:sz w:val="24"/>
          <w:szCs w:val="24"/>
        </w:rPr>
        <w:t>финансирование</w:t>
      </w:r>
      <w:r w:rsidRPr="000E11DD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88204C" w:rsidRPr="000E11DD" w:rsidRDefault="0088204C" w:rsidP="00E75461">
      <w:pPr>
        <w:pStyle w:val="ConsPlusNonformat"/>
        <w:widowControl/>
        <w:tabs>
          <w:tab w:val="left" w:pos="432"/>
        </w:tabs>
        <w:rPr>
          <w:rFonts w:ascii="Times New Roman" w:hAnsi="Times New Roman" w:cs="Times New Roman"/>
          <w:b/>
          <w:sz w:val="24"/>
          <w:szCs w:val="24"/>
        </w:rPr>
      </w:pPr>
      <w:r w:rsidRPr="000E11DD">
        <w:rPr>
          <w:rFonts w:ascii="Times New Roman" w:hAnsi="Times New Roman" w:cs="Times New Roman"/>
          <w:b/>
          <w:sz w:val="24"/>
          <w:szCs w:val="24"/>
        </w:rPr>
        <w:t xml:space="preserve">                                Общая оценка эффективности реализации подпрограммы</w:t>
      </w:r>
      <w:r w:rsidR="00E75461" w:rsidRPr="000E11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E11DD">
        <w:rPr>
          <w:rFonts w:ascii="Times New Roman" w:hAnsi="Times New Roman" w:cs="Times New Roman"/>
          <w:b/>
          <w:sz w:val="24"/>
          <w:szCs w:val="24"/>
        </w:rPr>
        <w:t>-</w:t>
      </w:r>
      <w:r w:rsidR="00E75461" w:rsidRPr="000E11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C304E">
        <w:rPr>
          <w:rFonts w:ascii="Times New Roman" w:hAnsi="Times New Roman" w:cs="Times New Roman"/>
          <w:b/>
          <w:sz w:val="24"/>
          <w:szCs w:val="24"/>
        </w:rPr>
        <w:t>2</w:t>
      </w:r>
      <w:r w:rsidRPr="000E11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C304E">
        <w:rPr>
          <w:rFonts w:ascii="Times New Roman" w:hAnsi="Times New Roman" w:cs="Times New Roman"/>
          <w:b/>
          <w:sz w:val="24"/>
          <w:szCs w:val="24"/>
        </w:rPr>
        <w:t>уровень</w:t>
      </w:r>
      <w:r w:rsidRPr="000E11DD">
        <w:rPr>
          <w:rFonts w:ascii="Times New Roman" w:hAnsi="Times New Roman" w:cs="Times New Roman"/>
          <w:b/>
          <w:sz w:val="24"/>
          <w:szCs w:val="24"/>
        </w:rPr>
        <w:t xml:space="preserve"> эффективност</w:t>
      </w:r>
      <w:r w:rsidR="00FC304E">
        <w:rPr>
          <w:rFonts w:ascii="Times New Roman" w:hAnsi="Times New Roman" w:cs="Times New Roman"/>
          <w:b/>
          <w:sz w:val="24"/>
          <w:szCs w:val="24"/>
        </w:rPr>
        <w:t>и ниже среднего.</w:t>
      </w:r>
    </w:p>
    <w:p w:rsidR="00E75461" w:rsidRPr="000E11DD" w:rsidRDefault="00E75461" w:rsidP="00E75461">
      <w:pPr>
        <w:pStyle w:val="ConsPlusNonformat"/>
        <w:widowControl/>
        <w:tabs>
          <w:tab w:val="left" w:pos="432"/>
        </w:tabs>
        <w:rPr>
          <w:rFonts w:ascii="Times New Roman" w:hAnsi="Times New Roman" w:cs="Times New Roman"/>
          <w:b/>
          <w:sz w:val="24"/>
          <w:szCs w:val="24"/>
        </w:rPr>
      </w:pPr>
    </w:p>
    <w:p w:rsidR="00E75461" w:rsidRPr="000E11DD" w:rsidRDefault="00E75461" w:rsidP="00E75461">
      <w:pPr>
        <w:pStyle w:val="ConsPlusNonformat"/>
        <w:widowControl/>
        <w:tabs>
          <w:tab w:val="left" w:pos="432"/>
        </w:tabs>
        <w:rPr>
          <w:b/>
          <w:sz w:val="28"/>
          <w:szCs w:val="28"/>
        </w:rPr>
        <w:sectPr w:rsidR="00E75461" w:rsidRPr="000E11DD" w:rsidSect="00EB5E01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230307" w:rsidRPr="000E11DD" w:rsidRDefault="00214DE4" w:rsidP="006310A1">
      <w:pPr>
        <w:ind w:left="720" w:right="136"/>
        <w:jc w:val="center"/>
        <w:rPr>
          <w:b/>
          <w:sz w:val="28"/>
          <w:szCs w:val="28"/>
        </w:rPr>
      </w:pPr>
      <w:r w:rsidRPr="000E11DD">
        <w:rPr>
          <w:b/>
          <w:sz w:val="28"/>
          <w:szCs w:val="28"/>
        </w:rPr>
        <w:lastRenderedPageBreak/>
        <w:t>3</w:t>
      </w:r>
      <w:r w:rsidR="006310A1" w:rsidRPr="000E11DD">
        <w:rPr>
          <w:b/>
          <w:sz w:val="28"/>
          <w:szCs w:val="28"/>
        </w:rPr>
        <w:t xml:space="preserve">. </w:t>
      </w:r>
      <w:r w:rsidR="00636829" w:rsidRPr="000E11DD">
        <w:rPr>
          <w:b/>
          <w:sz w:val="28"/>
          <w:szCs w:val="28"/>
        </w:rPr>
        <w:t>Отчет о</w:t>
      </w:r>
      <w:r w:rsidR="001F31A2" w:rsidRPr="000E11DD">
        <w:rPr>
          <w:b/>
          <w:sz w:val="28"/>
          <w:szCs w:val="28"/>
        </w:rPr>
        <w:t xml:space="preserve"> </w:t>
      </w:r>
      <w:r w:rsidR="000A13B4" w:rsidRPr="000E11DD">
        <w:rPr>
          <w:b/>
          <w:sz w:val="28"/>
          <w:szCs w:val="28"/>
        </w:rPr>
        <w:t>реализации</w:t>
      </w:r>
      <w:r w:rsidR="0062127C" w:rsidRPr="000E11DD">
        <w:rPr>
          <w:b/>
          <w:sz w:val="28"/>
          <w:szCs w:val="28"/>
        </w:rPr>
        <w:t xml:space="preserve"> </w:t>
      </w:r>
      <w:r w:rsidR="00230307" w:rsidRPr="000E11DD">
        <w:rPr>
          <w:b/>
          <w:sz w:val="28"/>
          <w:szCs w:val="28"/>
        </w:rPr>
        <w:t>мероприятий</w:t>
      </w:r>
    </w:p>
    <w:p w:rsidR="00621FEC" w:rsidRPr="000E11DD" w:rsidRDefault="00214DE4" w:rsidP="00A52D62">
      <w:pPr>
        <w:ind w:left="360" w:right="136"/>
        <w:jc w:val="center"/>
        <w:rPr>
          <w:b/>
          <w:bCs/>
          <w:sz w:val="28"/>
          <w:szCs w:val="28"/>
          <w:u w:val="single"/>
        </w:rPr>
      </w:pPr>
      <w:r w:rsidRPr="000E11DD">
        <w:rPr>
          <w:b/>
          <w:sz w:val="28"/>
          <w:szCs w:val="28"/>
        </w:rPr>
        <w:t>муниципальной программы</w:t>
      </w:r>
      <w:r w:rsidR="004301DB" w:rsidRPr="000E11DD">
        <w:rPr>
          <w:b/>
          <w:sz w:val="28"/>
          <w:szCs w:val="28"/>
        </w:rPr>
        <w:t xml:space="preserve"> </w:t>
      </w:r>
      <w:r w:rsidR="0062127C" w:rsidRPr="000E11DD">
        <w:rPr>
          <w:b/>
          <w:bCs/>
          <w:sz w:val="28"/>
          <w:szCs w:val="28"/>
          <w:u w:val="single"/>
        </w:rPr>
        <w:t xml:space="preserve">«Развитие </w:t>
      </w:r>
      <w:r w:rsidRPr="000E11DD">
        <w:rPr>
          <w:b/>
          <w:bCs/>
          <w:sz w:val="28"/>
          <w:szCs w:val="28"/>
          <w:u w:val="single"/>
        </w:rPr>
        <w:t>муниципального управления и гражданского общества</w:t>
      </w:r>
      <w:r w:rsidR="0062127C" w:rsidRPr="000E11DD">
        <w:rPr>
          <w:b/>
          <w:bCs/>
          <w:sz w:val="28"/>
          <w:szCs w:val="28"/>
          <w:u w:val="single"/>
        </w:rPr>
        <w:t xml:space="preserve"> </w:t>
      </w:r>
      <w:proofErr w:type="gramStart"/>
      <w:r w:rsidR="0062127C" w:rsidRPr="000E11DD">
        <w:rPr>
          <w:b/>
          <w:bCs/>
          <w:sz w:val="28"/>
          <w:szCs w:val="28"/>
          <w:u w:val="single"/>
        </w:rPr>
        <w:t>в</w:t>
      </w:r>
      <w:proofErr w:type="gramEnd"/>
      <w:r w:rsidR="0062127C" w:rsidRPr="000E11DD">
        <w:rPr>
          <w:b/>
          <w:bCs/>
          <w:sz w:val="28"/>
          <w:szCs w:val="28"/>
          <w:u w:val="single"/>
        </w:rPr>
        <w:t xml:space="preserve"> ЗАТО г.Североморск</w:t>
      </w:r>
      <w:r w:rsidRPr="000E11DD">
        <w:rPr>
          <w:b/>
          <w:bCs/>
          <w:sz w:val="28"/>
          <w:szCs w:val="28"/>
          <w:u w:val="single"/>
        </w:rPr>
        <w:t>»</w:t>
      </w:r>
      <w:r w:rsidR="0062127C" w:rsidRPr="000E11DD">
        <w:rPr>
          <w:b/>
          <w:bCs/>
          <w:sz w:val="28"/>
          <w:szCs w:val="28"/>
          <w:u w:val="single"/>
        </w:rPr>
        <w:t xml:space="preserve"> на 201</w:t>
      </w:r>
      <w:r w:rsidRPr="000E11DD">
        <w:rPr>
          <w:b/>
          <w:bCs/>
          <w:sz w:val="28"/>
          <w:szCs w:val="28"/>
          <w:u w:val="single"/>
        </w:rPr>
        <w:t>4</w:t>
      </w:r>
      <w:r w:rsidR="0062127C" w:rsidRPr="000E11DD">
        <w:rPr>
          <w:b/>
          <w:bCs/>
          <w:sz w:val="28"/>
          <w:szCs w:val="28"/>
          <w:u w:val="single"/>
        </w:rPr>
        <w:t>-20</w:t>
      </w:r>
      <w:r w:rsidR="00024478" w:rsidRPr="000E11DD">
        <w:rPr>
          <w:b/>
          <w:bCs/>
          <w:sz w:val="28"/>
          <w:szCs w:val="28"/>
          <w:u w:val="single"/>
        </w:rPr>
        <w:t>20</w:t>
      </w:r>
      <w:r w:rsidR="0062127C" w:rsidRPr="000E11DD">
        <w:rPr>
          <w:b/>
          <w:bCs/>
          <w:sz w:val="28"/>
          <w:szCs w:val="28"/>
          <w:u w:val="single"/>
        </w:rPr>
        <w:t xml:space="preserve"> годы</w:t>
      </w:r>
      <w:r w:rsidRPr="000E11DD">
        <w:rPr>
          <w:b/>
          <w:bCs/>
          <w:sz w:val="28"/>
          <w:szCs w:val="28"/>
          <w:u w:val="single"/>
        </w:rPr>
        <w:t>.</w:t>
      </w:r>
    </w:p>
    <w:p w:rsidR="005745F1" w:rsidRPr="000E11DD" w:rsidRDefault="005745F1" w:rsidP="00636829">
      <w:pPr>
        <w:ind w:right="136"/>
        <w:jc w:val="center"/>
      </w:pPr>
    </w:p>
    <w:p w:rsidR="00636829" w:rsidRPr="000E11DD" w:rsidRDefault="005745F1" w:rsidP="00FD5DF7">
      <w:pPr>
        <w:ind w:firstLine="567"/>
        <w:jc w:val="both"/>
        <w:rPr>
          <w:b/>
          <w:iCs/>
        </w:rPr>
      </w:pPr>
      <w:r w:rsidRPr="000E11DD">
        <w:rPr>
          <w:b/>
        </w:rPr>
        <w:t>Заказчиком-координатором программы</w:t>
      </w:r>
      <w:r w:rsidR="00FD4E0F" w:rsidRPr="000E11DD">
        <w:rPr>
          <w:b/>
        </w:rPr>
        <w:t xml:space="preserve"> является </w:t>
      </w:r>
      <w:proofErr w:type="gramStart"/>
      <w:r w:rsidR="00FD4E0F" w:rsidRPr="000E11DD">
        <w:rPr>
          <w:b/>
        </w:rPr>
        <w:t>Администрация</w:t>
      </w:r>
      <w:proofErr w:type="gramEnd"/>
      <w:r w:rsidR="00FD4E0F" w:rsidRPr="000E11DD">
        <w:rPr>
          <w:b/>
        </w:rPr>
        <w:t xml:space="preserve"> ЗАТО г.</w:t>
      </w:r>
      <w:r w:rsidRPr="000E11DD">
        <w:rPr>
          <w:b/>
        </w:rPr>
        <w:t>Североморск</w:t>
      </w:r>
      <w:r w:rsidR="00214DE4" w:rsidRPr="000E11DD">
        <w:rPr>
          <w:b/>
        </w:rPr>
        <w:t>, заказчики</w:t>
      </w:r>
      <w:r w:rsidRPr="000E11DD">
        <w:rPr>
          <w:b/>
        </w:rPr>
        <w:t xml:space="preserve"> программы:</w:t>
      </w:r>
      <w:r w:rsidR="001A7E17" w:rsidRPr="000E11DD">
        <w:rPr>
          <w:iCs/>
        </w:rPr>
        <w:t xml:space="preserve"> </w:t>
      </w:r>
      <w:r w:rsidR="00B914C6" w:rsidRPr="000E11DD">
        <w:rPr>
          <w:b/>
          <w:iCs/>
        </w:rPr>
        <w:t>Администрация ЗАТО г.Североморск</w:t>
      </w:r>
      <w:r w:rsidR="00214DE4" w:rsidRPr="000E11DD">
        <w:rPr>
          <w:b/>
          <w:iCs/>
        </w:rPr>
        <w:t xml:space="preserve"> (</w:t>
      </w:r>
      <w:r w:rsidR="005C472E" w:rsidRPr="000E11DD">
        <w:rPr>
          <w:b/>
          <w:iCs/>
        </w:rPr>
        <w:t>Сектор кадровой работы</w:t>
      </w:r>
      <w:r w:rsidR="00214DE4" w:rsidRPr="000E11DD">
        <w:rPr>
          <w:b/>
          <w:iCs/>
        </w:rPr>
        <w:t>)</w:t>
      </w:r>
      <w:r w:rsidR="00B914C6" w:rsidRPr="000E11DD">
        <w:rPr>
          <w:b/>
          <w:iCs/>
        </w:rPr>
        <w:t>,</w:t>
      </w:r>
      <w:r w:rsidR="00B914C6" w:rsidRPr="000E11DD">
        <w:rPr>
          <w:iCs/>
        </w:rPr>
        <w:t xml:space="preserve"> </w:t>
      </w:r>
      <w:r w:rsidR="00214DE4" w:rsidRPr="000E11DD">
        <w:rPr>
          <w:b/>
          <w:iCs/>
        </w:rPr>
        <w:t>Управление финансов,</w:t>
      </w:r>
      <w:r w:rsidR="005C472E" w:rsidRPr="000E11DD">
        <w:rPr>
          <w:b/>
          <w:iCs/>
        </w:rPr>
        <w:t xml:space="preserve"> Управление делами</w:t>
      </w:r>
      <w:r w:rsidR="00214DE4" w:rsidRPr="000E11DD">
        <w:rPr>
          <w:b/>
          <w:iCs/>
        </w:rPr>
        <w:t>,</w:t>
      </w:r>
      <w:r w:rsidR="00214DE4" w:rsidRPr="000E11DD">
        <w:rPr>
          <w:iCs/>
        </w:rPr>
        <w:t xml:space="preserve"> </w:t>
      </w:r>
      <w:r w:rsidR="001A7E17" w:rsidRPr="000E11DD">
        <w:rPr>
          <w:b/>
          <w:iCs/>
        </w:rPr>
        <w:t>Управление культуры и международных связей, Управление образования, Управление финансов, К</w:t>
      </w:r>
      <w:r w:rsidR="00761E6B" w:rsidRPr="000E11DD">
        <w:rPr>
          <w:b/>
          <w:iCs/>
        </w:rPr>
        <w:t>омитет по развитию городского хозяйства</w:t>
      </w:r>
      <w:r w:rsidR="001A7E17" w:rsidRPr="000E11DD">
        <w:rPr>
          <w:b/>
          <w:iCs/>
        </w:rPr>
        <w:t>, К</w:t>
      </w:r>
      <w:r w:rsidR="00761E6B" w:rsidRPr="000E11DD">
        <w:rPr>
          <w:b/>
          <w:iCs/>
        </w:rPr>
        <w:t>омитет имущественных отношений</w:t>
      </w:r>
      <w:r w:rsidR="00214DE4" w:rsidRPr="000E11DD">
        <w:rPr>
          <w:b/>
          <w:iCs/>
        </w:rPr>
        <w:t>, Совет депутатов ЗАТО г.Се</w:t>
      </w:r>
      <w:r w:rsidR="009A168C" w:rsidRPr="000E11DD">
        <w:rPr>
          <w:b/>
          <w:iCs/>
        </w:rPr>
        <w:t>в</w:t>
      </w:r>
      <w:r w:rsidR="00214DE4" w:rsidRPr="000E11DD">
        <w:rPr>
          <w:b/>
          <w:iCs/>
        </w:rPr>
        <w:t>ероморск, Контрольно-счетная палата ЗАТО г.Североморск</w:t>
      </w:r>
      <w:r w:rsidR="001A7E17" w:rsidRPr="000E11DD">
        <w:rPr>
          <w:b/>
          <w:iCs/>
        </w:rPr>
        <w:t>.</w:t>
      </w:r>
    </w:p>
    <w:p w:rsidR="009A168C" w:rsidRPr="000E11DD" w:rsidRDefault="009A168C" w:rsidP="00FD5DF7">
      <w:pPr>
        <w:ind w:firstLine="567"/>
        <w:jc w:val="both"/>
        <w:rPr>
          <w:b/>
          <w:iCs/>
        </w:rPr>
      </w:pPr>
      <w:r w:rsidRPr="000E11DD">
        <w:rPr>
          <w:b/>
          <w:iCs/>
        </w:rPr>
        <w:t xml:space="preserve">Целями программы является </w:t>
      </w:r>
      <w:r w:rsidR="005C472E" w:rsidRPr="000E11DD">
        <w:rPr>
          <w:b/>
          <w:iCs/>
        </w:rPr>
        <w:t>создание условий для увеличения количества объектов муниципального имущества, вовлеченных в хозяйственный оборот повышение эффективности системы муниципального управления,</w:t>
      </w:r>
      <w:r w:rsidR="00E93B42" w:rsidRPr="000E11DD">
        <w:rPr>
          <w:b/>
          <w:iCs/>
        </w:rPr>
        <w:t xml:space="preserve"> повышение профессионализма и компетентности муниципальных служащих, поддержка общественных объединений, повышение открытости органов местного самоуправления.</w:t>
      </w:r>
    </w:p>
    <w:p w:rsidR="00E93B42" w:rsidRPr="000E11DD" w:rsidRDefault="00E93B42" w:rsidP="00FD5DF7">
      <w:pPr>
        <w:ind w:firstLine="567"/>
        <w:jc w:val="both"/>
        <w:rPr>
          <w:b/>
          <w:i/>
          <w:iCs/>
        </w:rPr>
      </w:pPr>
      <w:r w:rsidRPr="000E11DD">
        <w:rPr>
          <w:b/>
          <w:i/>
          <w:iCs/>
        </w:rPr>
        <w:t>Задачи программы:</w:t>
      </w:r>
    </w:p>
    <w:p w:rsidR="007026D4" w:rsidRPr="000E11DD" w:rsidRDefault="007026D4" w:rsidP="007026D4">
      <w:pPr>
        <w:tabs>
          <w:tab w:val="left" w:pos="341"/>
        </w:tabs>
        <w:autoSpaceDE w:val="0"/>
        <w:autoSpaceDN w:val="0"/>
        <w:adjustRightInd w:val="0"/>
        <w:spacing w:line="235" w:lineRule="auto"/>
        <w:ind w:firstLine="567"/>
        <w:jc w:val="both"/>
        <w:rPr>
          <w:rFonts w:eastAsia="Calibri"/>
          <w:bCs/>
          <w:spacing w:val="-4"/>
        </w:rPr>
      </w:pPr>
      <w:r w:rsidRPr="000E11DD">
        <w:rPr>
          <w:rFonts w:eastAsia="Calibri"/>
          <w:spacing w:val="-4"/>
        </w:rPr>
        <w:t xml:space="preserve">1. </w:t>
      </w:r>
      <w:r w:rsidRPr="000E11DD">
        <w:rPr>
          <w:rFonts w:eastAsia="Calibri"/>
          <w:bCs/>
          <w:spacing w:val="-4"/>
        </w:rPr>
        <w:t xml:space="preserve">Обеспечение реализации муниципальных функций в сфере управления муниципальным </w:t>
      </w:r>
      <w:proofErr w:type="gramStart"/>
      <w:r w:rsidRPr="000E11DD">
        <w:rPr>
          <w:rFonts w:eastAsia="Calibri"/>
          <w:bCs/>
          <w:spacing w:val="-4"/>
        </w:rPr>
        <w:t>имуществом</w:t>
      </w:r>
      <w:proofErr w:type="gramEnd"/>
      <w:r w:rsidRPr="000E11DD">
        <w:rPr>
          <w:rFonts w:eastAsia="Calibri"/>
          <w:bCs/>
          <w:spacing w:val="-4"/>
        </w:rPr>
        <w:t xml:space="preserve"> ЗАТО г.Североморск</w:t>
      </w:r>
    </w:p>
    <w:p w:rsidR="007026D4" w:rsidRPr="000E11DD" w:rsidRDefault="007026D4" w:rsidP="007026D4">
      <w:pPr>
        <w:ind w:firstLine="567"/>
        <w:jc w:val="both"/>
        <w:rPr>
          <w:bCs/>
          <w:spacing w:val="-4"/>
        </w:rPr>
      </w:pPr>
      <w:r w:rsidRPr="000E11DD">
        <w:rPr>
          <w:bCs/>
          <w:spacing w:val="-4"/>
        </w:rPr>
        <w:t xml:space="preserve">2. Развитие официальных Интернет - ресурсов органов местного </w:t>
      </w:r>
      <w:proofErr w:type="gramStart"/>
      <w:r w:rsidRPr="000E11DD">
        <w:rPr>
          <w:bCs/>
          <w:spacing w:val="-4"/>
        </w:rPr>
        <w:t>самоуправления</w:t>
      </w:r>
      <w:proofErr w:type="gramEnd"/>
      <w:r w:rsidRPr="000E11DD">
        <w:rPr>
          <w:bCs/>
          <w:spacing w:val="-4"/>
        </w:rPr>
        <w:t xml:space="preserve"> ЗАТО г.Североморск.</w:t>
      </w:r>
    </w:p>
    <w:p w:rsidR="007026D4" w:rsidRPr="000E11DD" w:rsidRDefault="007026D4" w:rsidP="007026D4">
      <w:pPr>
        <w:ind w:firstLine="567"/>
        <w:jc w:val="both"/>
        <w:rPr>
          <w:bCs/>
          <w:spacing w:val="-4"/>
        </w:rPr>
      </w:pPr>
      <w:r w:rsidRPr="000E11DD">
        <w:rPr>
          <w:bCs/>
          <w:spacing w:val="-4"/>
        </w:rPr>
        <w:t xml:space="preserve">3. Выполнение комплекса работ по технической защите информации в органах местного </w:t>
      </w:r>
      <w:proofErr w:type="gramStart"/>
      <w:r w:rsidRPr="000E11DD">
        <w:rPr>
          <w:bCs/>
          <w:spacing w:val="-4"/>
        </w:rPr>
        <w:t>самоуправления</w:t>
      </w:r>
      <w:proofErr w:type="gramEnd"/>
      <w:r w:rsidRPr="000E11DD">
        <w:rPr>
          <w:bCs/>
          <w:spacing w:val="-4"/>
        </w:rPr>
        <w:t xml:space="preserve"> ЗАТО г.Североморск.</w:t>
      </w:r>
    </w:p>
    <w:p w:rsidR="007026D4" w:rsidRPr="000E11DD" w:rsidRDefault="007026D4" w:rsidP="007026D4">
      <w:pPr>
        <w:ind w:firstLine="567"/>
        <w:jc w:val="both"/>
        <w:rPr>
          <w:bCs/>
          <w:spacing w:val="-4"/>
        </w:rPr>
      </w:pPr>
      <w:r w:rsidRPr="000E11DD">
        <w:rPr>
          <w:bCs/>
          <w:spacing w:val="-4"/>
        </w:rPr>
        <w:t xml:space="preserve">4. Совершенствование и модернизация аппаратного и программного обеспечения в органах местного </w:t>
      </w:r>
      <w:proofErr w:type="gramStart"/>
      <w:r w:rsidRPr="000E11DD">
        <w:rPr>
          <w:bCs/>
          <w:spacing w:val="-4"/>
        </w:rPr>
        <w:t>самоуправления</w:t>
      </w:r>
      <w:proofErr w:type="gramEnd"/>
      <w:r w:rsidRPr="000E11DD">
        <w:rPr>
          <w:bCs/>
          <w:spacing w:val="-4"/>
        </w:rPr>
        <w:t xml:space="preserve"> ЗАТО г.Североморск.</w:t>
      </w:r>
    </w:p>
    <w:p w:rsidR="007026D4" w:rsidRPr="000E11DD" w:rsidRDefault="007026D4" w:rsidP="007026D4">
      <w:pPr>
        <w:widowControl w:val="0"/>
        <w:autoSpaceDE w:val="0"/>
        <w:autoSpaceDN w:val="0"/>
        <w:adjustRightInd w:val="0"/>
        <w:spacing w:line="235" w:lineRule="auto"/>
        <w:ind w:firstLine="567"/>
        <w:jc w:val="both"/>
        <w:rPr>
          <w:rFonts w:eastAsia="Calibri"/>
          <w:spacing w:val="-4"/>
        </w:rPr>
      </w:pPr>
      <w:r w:rsidRPr="000E11DD">
        <w:rPr>
          <w:rFonts w:eastAsia="Calibri"/>
          <w:spacing w:val="-4"/>
        </w:rPr>
        <w:t>5. Формирование квалифицированного кадрового состава муниципальной службы.</w:t>
      </w:r>
    </w:p>
    <w:p w:rsidR="007026D4" w:rsidRPr="000E11DD" w:rsidRDefault="007026D4" w:rsidP="007026D4">
      <w:pPr>
        <w:widowControl w:val="0"/>
        <w:autoSpaceDE w:val="0"/>
        <w:autoSpaceDN w:val="0"/>
        <w:adjustRightInd w:val="0"/>
        <w:spacing w:line="235" w:lineRule="auto"/>
        <w:ind w:firstLine="567"/>
        <w:jc w:val="both"/>
        <w:rPr>
          <w:rFonts w:eastAsia="Calibri"/>
          <w:spacing w:val="-4"/>
        </w:rPr>
      </w:pPr>
      <w:r w:rsidRPr="000E11DD">
        <w:rPr>
          <w:rFonts w:eastAsia="Calibri"/>
          <w:spacing w:val="-4"/>
        </w:rPr>
        <w:t xml:space="preserve">6. Представление интересов и прав муниципального </w:t>
      </w:r>
      <w:proofErr w:type="gramStart"/>
      <w:r w:rsidRPr="000E11DD">
        <w:rPr>
          <w:rFonts w:eastAsia="Calibri"/>
          <w:spacing w:val="-4"/>
        </w:rPr>
        <w:t>образования</w:t>
      </w:r>
      <w:proofErr w:type="gramEnd"/>
      <w:r w:rsidRPr="000E11DD">
        <w:rPr>
          <w:rFonts w:eastAsia="Calibri"/>
          <w:spacing w:val="-4"/>
        </w:rPr>
        <w:t xml:space="preserve"> ЗАТО г.Североморск в различных организациях.</w:t>
      </w:r>
    </w:p>
    <w:p w:rsidR="007026D4" w:rsidRPr="000E11DD" w:rsidRDefault="007026D4" w:rsidP="007026D4">
      <w:pPr>
        <w:widowControl w:val="0"/>
        <w:autoSpaceDE w:val="0"/>
        <w:autoSpaceDN w:val="0"/>
        <w:adjustRightInd w:val="0"/>
        <w:spacing w:line="235" w:lineRule="auto"/>
        <w:ind w:firstLine="567"/>
        <w:jc w:val="both"/>
        <w:rPr>
          <w:spacing w:val="-4"/>
        </w:rPr>
      </w:pPr>
      <w:r w:rsidRPr="000E11DD">
        <w:rPr>
          <w:rFonts w:eastAsia="Calibri"/>
          <w:spacing w:val="-4"/>
        </w:rPr>
        <w:t>7.Обеспечение устойчивого функционирования, развития и повышения эффективности муниципальной службы.</w:t>
      </w:r>
    </w:p>
    <w:p w:rsidR="007026D4" w:rsidRPr="000E11DD" w:rsidRDefault="007026D4" w:rsidP="007026D4">
      <w:pPr>
        <w:ind w:firstLine="567"/>
        <w:jc w:val="both"/>
        <w:rPr>
          <w:b/>
          <w:i/>
          <w:iCs/>
        </w:rPr>
      </w:pPr>
      <w:r w:rsidRPr="000E11DD">
        <w:rPr>
          <w:spacing w:val="-4"/>
        </w:rPr>
        <w:t xml:space="preserve">8. Оказание информационной, консультационной и финансовой поддержки социально ориентированным </w:t>
      </w:r>
      <w:proofErr w:type="gramStart"/>
      <w:r w:rsidRPr="000E11DD">
        <w:rPr>
          <w:spacing w:val="-4"/>
        </w:rPr>
        <w:t>организациям</w:t>
      </w:r>
      <w:proofErr w:type="gramEnd"/>
      <w:r w:rsidRPr="000E11DD">
        <w:rPr>
          <w:spacing w:val="-4"/>
        </w:rPr>
        <w:t xml:space="preserve"> ЗАТО г.Североморск</w:t>
      </w:r>
    </w:p>
    <w:p w:rsidR="00E54B82" w:rsidRPr="000E11DD" w:rsidRDefault="00E54B82" w:rsidP="00E93B42">
      <w:pPr>
        <w:jc w:val="both"/>
      </w:pPr>
    </w:p>
    <w:p w:rsidR="00E93B42" w:rsidRPr="000E11DD" w:rsidRDefault="00E93B42" w:rsidP="00FD5DF7">
      <w:pPr>
        <w:ind w:firstLine="567"/>
        <w:jc w:val="both"/>
        <w:rPr>
          <w:b/>
          <w:i/>
        </w:rPr>
      </w:pPr>
      <w:r w:rsidRPr="000E11DD">
        <w:rPr>
          <w:b/>
          <w:i/>
        </w:rPr>
        <w:t>Ожидаемыми результатами реализации программы будут я</w:t>
      </w:r>
      <w:r w:rsidR="00C51707" w:rsidRPr="000E11DD">
        <w:rPr>
          <w:b/>
          <w:i/>
        </w:rPr>
        <w:t>вля</w:t>
      </w:r>
      <w:r w:rsidRPr="000E11DD">
        <w:rPr>
          <w:b/>
          <w:i/>
        </w:rPr>
        <w:t>т</w:t>
      </w:r>
      <w:r w:rsidR="002F22A7" w:rsidRPr="000E11DD">
        <w:rPr>
          <w:b/>
          <w:i/>
        </w:rPr>
        <w:t>ь</w:t>
      </w:r>
      <w:r w:rsidRPr="000E11DD">
        <w:rPr>
          <w:b/>
          <w:i/>
        </w:rPr>
        <w:t>ся</w:t>
      </w:r>
      <w:r w:rsidR="00C51707" w:rsidRPr="000E11DD">
        <w:rPr>
          <w:b/>
          <w:i/>
        </w:rPr>
        <w:t>:</w:t>
      </w:r>
    </w:p>
    <w:p w:rsidR="00C51707" w:rsidRPr="000E11DD" w:rsidRDefault="00C51707" w:rsidP="00FD5DF7">
      <w:pPr>
        <w:pStyle w:val="ConsPlusCell"/>
        <w:widowControl/>
        <w:tabs>
          <w:tab w:val="left" w:pos="403"/>
        </w:tabs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11DD">
        <w:rPr>
          <w:rFonts w:ascii="Times New Roman" w:hAnsi="Times New Roman" w:cs="Times New Roman"/>
          <w:i/>
          <w:sz w:val="24"/>
          <w:szCs w:val="24"/>
        </w:rPr>
        <w:t>- Увеличение количества объектов муниципального имущества, вовлеченных в хозяйственный оборот; принятых в муниципальную собственность объектов, ранее обладавших признаками бесхозяйного имущества; получивших государственную регистрацию прав;</w:t>
      </w:r>
    </w:p>
    <w:p w:rsidR="00C51707" w:rsidRPr="000E11DD" w:rsidRDefault="00C51707" w:rsidP="00FD5DF7">
      <w:pPr>
        <w:pStyle w:val="14"/>
        <w:shd w:val="clear" w:color="auto" w:fill="FFFFFF"/>
        <w:tabs>
          <w:tab w:val="left" w:pos="318"/>
        </w:tabs>
        <w:ind w:left="0" w:firstLine="567"/>
        <w:jc w:val="both"/>
        <w:rPr>
          <w:i/>
        </w:rPr>
      </w:pPr>
      <w:r w:rsidRPr="000E11DD">
        <w:rPr>
          <w:i/>
        </w:rPr>
        <w:t>- Сокращение количества муниципальных аварийных нежилых зданий, строений, сооружений на территории муниципального образования;</w:t>
      </w:r>
    </w:p>
    <w:p w:rsidR="00C51707" w:rsidRPr="000E11DD" w:rsidRDefault="00C51707" w:rsidP="00FD5DF7">
      <w:pPr>
        <w:shd w:val="clear" w:color="auto" w:fill="FFFFFF"/>
        <w:ind w:firstLine="567"/>
        <w:jc w:val="both"/>
        <w:rPr>
          <w:bCs/>
          <w:i/>
        </w:rPr>
      </w:pPr>
      <w:r w:rsidRPr="000E11DD">
        <w:rPr>
          <w:i/>
        </w:rPr>
        <w:t>- О</w:t>
      </w:r>
      <w:r w:rsidRPr="000E11DD">
        <w:rPr>
          <w:bCs/>
          <w:i/>
        </w:rPr>
        <w:t xml:space="preserve">беспечение необходимого уровня информационной безопасности документооборота структурных подразделений </w:t>
      </w:r>
      <w:proofErr w:type="gramStart"/>
      <w:r w:rsidRPr="000E11DD">
        <w:rPr>
          <w:bCs/>
          <w:i/>
        </w:rPr>
        <w:t>администрации</w:t>
      </w:r>
      <w:proofErr w:type="gramEnd"/>
      <w:r w:rsidRPr="000E11DD">
        <w:rPr>
          <w:bCs/>
          <w:i/>
        </w:rPr>
        <w:t xml:space="preserve"> ЗАТО г.Североморск;</w:t>
      </w:r>
    </w:p>
    <w:p w:rsidR="00C51707" w:rsidRPr="000E11DD" w:rsidRDefault="00C51707" w:rsidP="00FD5DF7">
      <w:pPr>
        <w:ind w:firstLine="567"/>
        <w:jc w:val="both"/>
        <w:rPr>
          <w:bCs/>
          <w:i/>
        </w:rPr>
      </w:pPr>
      <w:r w:rsidRPr="000E11DD">
        <w:rPr>
          <w:bCs/>
          <w:i/>
        </w:rPr>
        <w:t xml:space="preserve">- Обеспечение доступа к социально значимой информации для всех </w:t>
      </w:r>
      <w:proofErr w:type="gramStart"/>
      <w:r w:rsidRPr="000E11DD">
        <w:rPr>
          <w:bCs/>
          <w:i/>
        </w:rPr>
        <w:t>жителей</w:t>
      </w:r>
      <w:proofErr w:type="gramEnd"/>
      <w:r w:rsidRPr="000E11DD">
        <w:rPr>
          <w:bCs/>
          <w:i/>
        </w:rPr>
        <w:t xml:space="preserve"> ЗАТО г.Североморск;</w:t>
      </w:r>
    </w:p>
    <w:p w:rsidR="00C51707" w:rsidRPr="000E11DD" w:rsidRDefault="00C51707" w:rsidP="00FD5DF7">
      <w:pPr>
        <w:shd w:val="clear" w:color="auto" w:fill="FFFFFF"/>
        <w:ind w:firstLine="567"/>
        <w:jc w:val="both"/>
        <w:rPr>
          <w:i/>
        </w:rPr>
      </w:pPr>
      <w:r w:rsidRPr="000E11DD">
        <w:rPr>
          <w:i/>
        </w:rPr>
        <w:t xml:space="preserve">- Повышение профессионализма и компетентности кадрового состава муниципального </w:t>
      </w:r>
      <w:proofErr w:type="gramStart"/>
      <w:r w:rsidRPr="000E11DD">
        <w:rPr>
          <w:i/>
        </w:rPr>
        <w:t>образования</w:t>
      </w:r>
      <w:proofErr w:type="gramEnd"/>
      <w:r w:rsidRPr="000E11DD">
        <w:rPr>
          <w:i/>
        </w:rPr>
        <w:t xml:space="preserve"> ЗАТО г.Североморск;</w:t>
      </w:r>
    </w:p>
    <w:p w:rsidR="00C51707" w:rsidRPr="000E11DD" w:rsidRDefault="00C51707" w:rsidP="00FD5DF7">
      <w:pPr>
        <w:shd w:val="clear" w:color="auto" w:fill="FFFFFF"/>
        <w:ind w:firstLine="567"/>
        <w:jc w:val="both"/>
        <w:rPr>
          <w:bCs/>
          <w:i/>
        </w:rPr>
      </w:pPr>
      <w:r w:rsidRPr="000E11DD">
        <w:rPr>
          <w:bCs/>
          <w:i/>
        </w:rPr>
        <w:t>- Улучшение качества разработки нормативных правовых актов по вопросам организации муниципальной службы;</w:t>
      </w:r>
    </w:p>
    <w:p w:rsidR="00C51707" w:rsidRPr="000E11DD" w:rsidRDefault="00C51707" w:rsidP="00FD5DF7">
      <w:pPr>
        <w:ind w:firstLine="567"/>
        <w:jc w:val="both"/>
        <w:rPr>
          <w:i/>
        </w:rPr>
      </w:pPr>
      <w:r w:rsidRPr="000E11DD">
        <w:rPr>
          <w:i/>
        </w:rPr>
        <w:t>- Ежегодное увеличение числа общественных объединений, участников мероприятий, направленных на поддержку общественных и гражданских инициатив</w:t>
      </w:r>
      <w:r w:rsidR="00162E35" w:rsidRPr="000E11DD">
        <w:rPr>
          <w:i/>
        </w:rPr>
        <w:t xml:space="preserve">, финансовая </w:t>
      </w:r>
      <w:r w:rsidR="00162E35" w:rsidRPr="000E11DD">
        <w:rPr>
          <w:i/>
        </w:rPr>
        <w:lastRenderedPageBreak/>
        <w:t xml:space="preserve">поддержка социально-ориентированных организаций, </w:t>
      </w:r>
      <w:r w:rsidRPr="000E11DD">
        <w:rPr>
          <w:i/>
        </w:rPr>
        <w:t xml:space="preserve">формирование патриотического сознания </w:t>
      </w:r>
      <w:proofErr w:type="gramStart"/>
      <w:r w:rsidRPr="000E11DD">
        <w:rPr>
          <w:i/>
        </w:rPr>
        <w:t>населения</w:t>
      </w:r>
      <w:proofErr w:type="gramEnd"/>
      <w:r w:rsidRPr="000E11DD">
        <w:rPr>
          <w:i/>
        </w:rPr>
        <w:t xml:space="preserve"> ЗАТО г.Североморск.</w:t>
      </w:r>
    </w:p>
    <w:p w:rsidR="00E54B82" w:rsidRPr="000E11DD" w:rsidRDefault="00E54B82" w:rsidP="00C51707">
      <w:pPr>
        <w:jc w:val="both"/>
        <w:rPr>
          <w:b/>
          <w:i/>
          <w:iCs/>
        </w:rPr>
      </w:pPr>
    </w:p>
    <w:p w:rsidR="00E93B42" w:rsidRPr="000E11DD" w:rsidRDefault="009A168C" w:rsidP="00FD5DF7">
      <w:pPr>
        <w:ind w:firstLine="567"/>
        <w:jc w:val="both"/>
        <w:rPr>
          <w:b/>
          <w:i/>
          <w:iCs/>
        </w:rPr>
      </w:pPr>
      <w:r w:rsidRPr="000E11DD">
        <w:rPr>
          <w:b/>
          <w:i/>
          <w:iCs/>
        </w:rPr>
        <w:t xml:space="preserve">В состав </w:t>
      </w:r>
      <w:r w:rsidR="00AE7D9E" w:rsidRPr="000E11DD">
        <w:rPr>
          <w:b/>
          <w:i/>
          <w:iCs/>
        </w:rPr>
        <w:t>П</w:t>
      </w:r>
      <w:r w:rsidRPr="000E11DD">
        <w:rPr>
          <w:b/>
          <w:i/>
          <w:iCs/>
        </w:rPr>
        <w:t xml:space="preserve">рограммы входит </w:t>
      </w:r>
      <w:r w:rsidR="00392DCB" w:rsidRPr="000E11DD">
        <w:rPr>
          <w:b/>
          <w:i/>
          <w:iCs/>
        </w:rPr>
        <w:t>четыре</w:t>
      </w:r>
      <w:r w:rsidRPr="000E11DD">
        <w:rPr>
          <w:b/>
          <w:i/>
          <w:iCs/>
        </w:rPr>
        <w:t xml:space="preserve"> подпрограмм</w:t>
      </w:r>
      <w:r w:rsidR="00392DCB" w:rsidRPr="000E11DD">
        <w:rPr>
          <w:b/>
          <w:i/>
          <w:iCs/>
        </w:rPr>
        <w:t>ы</w:t>
      </w:r>
      <w:r w:rsidRPr="000E11DD">
        <w:rPr>
          <w:b/>
          <w:i/>
          <w:iCs/>
        </w:rPr>
        <w:t>:</w:t>
      </w:r>
    </w:p>
    <w:p w:rsidR="009A168C" w:rsidRPr="000E11DD" w:rsidRDefault="009350F7" w:rsidP="009350F7">
      <w:pPr>
        <w:jc w:val="both"/>
      </w:pPr>
      <w:r w:rsidRPr="000E11DD">
        <w:t xml:space="preserve">- </w:t>
      </w:r>
      <w:r w:rsidR="009A168C" w:rsidRPr="000E11DD">
        <w:t xml:space="preserve">Подпрограмма «Создание условий для эффективного использования муниципального </w:t>
      </w:r>
      <w:proofErr w:type="gramStart"/>
      <w:r w:rsidR="009A168C" w:rsidRPr="000E11DD">
        <w:t>имущества</w:t>
      </w:r>
      <w:proofErr w:type="gramEnd"/>
      <w:r w:rsidR="009A168C" w:rsidRPr="000E11DD">
        <w:t xml:space="preserve"> ЗАТО г.Североморск» на 2014-20</w:t>
      </w:r>
      <w:r w:rsidR="00024478" w:rsidRPr="000E11DD">
        <w:t>20</w:t>
      </w:r>
      <w:r w:rsidR="009A168C" w:rsidRPr="000E11DD">
        <w:t xml:space="preserve"> годы</w:t>
      </w:r>
      <w:r w:rsidR="00FD5DF7" w:rsidRPr="000E11DD">
        <w:t>;</w:t>
      </w:r>
    </w:p>
    <w:p w:rsidR="009A168C" w:rsidRPr="000E11DD" w:rsidRDefault="009350F7" w:rsidP="009350F7">
      <w:pPr>
        <w:jc w:val="both"/>
        <w:rPr>
          <w:bCs/>
        </w:rPr>
      </w:pPr>
      <w:r w:rsidRPr="000E11DD">
        <w:t xml:space="preserve">- </w:t>
      </w:r>
      <w:r w:rsidR="009A168C" w:rsidRPr="000E11DD">
        <w:t xml:space="preserve">Подпрограмма </w:t>
      </w:r>
      <w:r w:rsidR="009A168C" w:rsidRPr="000E11DD">
        <w:rPr>
          <w:bCs/>
        </w:rPr>
        <w:t>«Развитие информационного общества</w:t>
      </w:r>
      <w:r w:rsidR="0039131E" w:rsidRPr="000E11DD">
        <w:rPr>
          <w:bCs/>
        </w:rPr>
        <w:t xml:space="preserve"> и</w:t>
      </w:r>
      <w:r w:rsidR="009A168C" w:rsidRPr="000E11DD">
        <w:rPr>
          <w:bCs/>
        </w:rPr>
        <w:t xml:space="preserve"> системы «Электронный муниципалитет» </w:t>
      </w:r>
      <w:proofErr w:type="gramStart"/>
      <w:r w:rsidR="009A168C" w:rsidRPr="000E11DD">
        <w:rPr>
          <w:bCs/>
        </w:rPr>
        <w:t>в</w:t>
      </w:r>
      <w:proofErr w:type="gramEnd"/>
      <w:r w:rsidR="009A168C" w:rsidRPr="000E11DD">
        <w:rPr>
          <w:bCs/>
        </w:rPr>
        <w:t xml:space="preserve"> ЗАТО г.Североморск» на 201</w:t>
      </w:r>
      <w:r w:rsidR="0039131E" w:rsidRPr="000E11DD">
        <w:rPr>
          <w:bCs/>
        </w:rPr>
        <w:t>6</w:t>
      </w:r>
      <w:r w:rsidR="009A168C" w:rsidRPr="000E11DD">
        <w:rPr>
          <w:bCs/>
        </w:rPr>
        <w:t>-20</w:t>
      </w:r>
      <w:r w:rsidR="00024478" w:rsidRPr="000E11DD">
        <w:rPr>
          <w:bCs/>
        </w:rPr>
        <w:t>20</w:t>
      </w:r>
      <w:r w:rsidR="009A168C" w:rsidRPr="000E11DD">
        <w:rPr>
          <w:bCs/>
        </w:rPr>
        <w:t xml:space="preserve"> годы</w:t>
      </w:r>
      <w:r w:rsidR="00FD5DF7" w:rsidRPr="000E11DD">
        <w:rPr>
          <w:bCs/>
        </w:rPr>
        <w:t>;</w:t>
      </w:r>
    </w:p>
    <w:p w:rsidR="00542E26" w:rsidRPr="000E11DD" w:rsidRDefault="009350F7" w:rsidP="009350F7">
      <w:pPr>
        <w:jc w:val="both"/>
      </w:pPr>
      <w:r w:rsidRPr="000E11DD">
        <w:t xml:space="preserve">- </w:t>
      </w:r>
      <w:r w:rsidR="00542E26" w:rsidRPr="000E11DD">
        <w:t xml:space="preserve">Подпрограмма </w:t>
      </w:r>
      <w:r w:rsidR="00542E26" w:rsidRPr="000E11DD">
        <w:rPr>
          <w:bCs/>
        </w:rPr>
        <w:t xml:space="preserve">«Развитие муниципальной службы в муниципальном </w:t>
      </w:r>
      <w:proofErr w:type="gramStart"/>
      <w:r w:rsidR="00542E26" w:rsidRPr="000E11DD">
        <w:rPr>
          <w:bCs/>
        </w:rPr>
        <w:t>образовании  ЗАТО</w:t>
      </w:r>
      <w:proofErr w:type="gramEnd"/>
      <w:r w:rsidR="00542E26" w:rsidRPr="000E11DD">
        <w:rPr>
          <w:bCs/>
        </w:rPr>
        <w:t xml:space="preserve"> г.Североморск» на 2014-20</w:t>
      </w:r>
      <w:r w:rsidR="00024478" w:rsidRPr="000E11DD">
        <w:rPr>
          <w:bCs/>
        </w:rPr>
        <w:t>20</w:t>
      </w:r>
      <w:r w:rsidR="00542E26" w:rsidRPr="000E11DD">
        <w:rPr>
          <w:bCs/>
        </w:rPr>
        <w:t xml:space="preserve"> годы</w:t>
      </w:r>
      <w:r w:rsidR="00FD5DF7" w:rsidRPr="000E11DD">
        <w:rPr>
          <w:bCs/>
        </w:rPr>
        <w:t>;</w:t>
      </w:r>
    </w:p>
    <w:p w:rsidR="009A168C" w:rsidRPr="000E11DD" w:rsidRDefault="009350F7" w:rsidP="009350F7">
      <w:pPr>
        <w:jc w:val="both"/>
      </w:pPr>
      <w:r w:rsidRPr="000E11DD">
        <w:t xml:space="preserve">- </w:t>
      </w:r>
      <w:r w:rsidR="009A168C" w:rsidRPr="000E11DD">
        <w:t xml:space="preserve">Подпрограмма «Поддержка общественных объединений и организаций </w:t>
      </w:r>
      <w:proofErr w:type="gramStart"/>
      <w:r w:rsidR="009A168C" w:rsidRPr="000E11DD">
        <w:t>в</w:t>
      </w:r>
      <w:proofErr w:type="gramEnd"/>
      <w:r w:rsidR="009A168C" w:rsidRPr="000E11DD">
        <w:t xml:space="preserve"> ЗАТО Североморск» на 201</w:t>
      </w:r>
      <w:r w:rsidR="00FD5DF7" w:rsidRPr="000E11DD">
        <w:t>6</w:t>
      </w:r>
      <w:r w:rsidR="009A168C" w:rsidRPr="000E11DD">
        <w:t>-20</w:t>
      </w:r>
      <w:r w:rsidR="00024478" w:rsidRPr="000E11DD">
        <w:t>20</w:t>
      </w:r>
      <w:r w:rsidR="009A168C" w:rsidRPr="000E11DD">
        <w:t xml:space="preserve"> годы</w:t>
      </w:r>
      <w:r w:rsidR="00FD5DF7" w:rsidRPr="000E11DD">
        <w:t>.</w:t>
      </w:r>
    </w:p>
    <w:p w:rsidR="000452EC" w:rsidRPr="000E11DD" w:rsidRDefault="00846BA7" w:rsidP="000C4598">
      <w:pPr>
        <w:ind w:firstLine="709"/>
        <w:jc w:val="both"/>
      </w:pPr>
      <w:r w:rsidRPr="000E11DD">
        <w:t xml:space="preserve">На реализацию </w:t>
      </w:r>
      <w:r w:rsidRPr="001E0B28">
        <w:rPr>
          <w:highlight w:val="yellow"/>
        </w:rPr>
        <w:t xml:space="preserve">мероприятий </w:t>
      </w:r>
      <w:r w:rsidR="00A9007D" w:rsidRPr="001E0B28">
        <w:rPr>
          <w:highlight w:val="yellow"/>
        </w:rPr>
        <w:t>программ</w:t>
      </w:r>
      <w:r w:rsidRPr="001E0B28">
        <w:rPr>
          <w:highlight w:val="yellow"/>
        </w:rPr>
        <w:t>ы</w:t>
      </w:r>
      <w:r w:rsidR="00A9007D" w:rsidRPr="001E0B28">
        <w:rPr>
          <w:highlight w:val="yellow"/>
        </w:rPr>
        <w:t xml:space="preserve"> </w:t>
      </w:r>
      <w:r w:rsidRPr="001E0B28">
        <w:rPr>
          <w:highlight w:val="yellow"/>
        </w:rPr>
        <w:t xml:space="preserve">на </w:t>
      </w:r>
      <w:r w:rsidRPr="001E0B28">
        <w:rPr>
          <w:b/>
          <w:highlight w:val="yellow"/>
        </w:rPr>
        <w:t>20</w:t>
      </w:r>
      <w:r w:rsidR="001E0B28" w:rsidRPr="001E0B28">
        <w:rPr>
          <w:b/>
          <w:highlight w:val="yellow"/>
        </w:rPr>
        <w:t>20</w:t>
      </w:r>
      <w:r w:rsidR="005A32B8" w:rsidRPr="001E0B28">
        <w:rPr>
          <w:b/>
          <w:highlight w:val="yellow"/>
        </w:rPr>
        <w:t xml:space="preserve"> </w:t>
      </w:r>
      <w:r w:rsidRPr="001E0B28">
        <w:rPr>
          <w:b/>
          <w:highlight w:val="yellow"/>
        </w:rPr>
        <w:t>г.</w:t>
      </w:r>
      <w:r w:rsidR="00CD2394" w:rsidRPr="001E0B28">
        <w:rPr>
          <w:highlight w:val="yellow"/>
        </w:rPr>
        <w:t xml:space="preserve"> </w:t>
      </w:r>
      <w:r w:rsidR="00A9007D" w:rsidRPr="001E0B28">
        <w:rPr>
          <w:highlight w:val="yellow"/>
        </w:rPr>
        <w:t>запланировано</w:t>
      </w:r>
      <w:r w:rsidR="00944AF6" w:rsidRPr="001E0B28">
        <w:rPr>
          <w:highlight w:val="yellow"/>
        </w:rPr>
        <w:t xml:space="preserve"> </w:t>
      </w:r>
      <w:r w:rsidR="001E0B28" w:rsidRPr="001E0B28">
        <w:rPr>
          <w:b/>
          <w:highlight w:val="yellow"/>
        </w:rPr>
        <w:t>135</w:t>
      </w:r>
      <w:r w:rsidR="00B83658" w:rsidRPr="001E0B28">
        <w:rPr>
          <w:b/>
          <w:highlight w:val="yellow"/>
        </w:rPr>
        <w:t> </w:t>
      </w:r>
      <w:r w:rsidR="001E0B28" w:rsidRPr="001E0B28">
        <w:rPr>
          <w:b/>
          <w:highlight w:val="yellow"/>
        </w:rPr>
        <w:t>463</w:t>
      </w:r>
      <w:r w:rsidR="005A32B8" w:rsidRPr="001E0B28">
        <w:rPr>
          <w:b/>
          <w:highlight w:val="yellow"/>
        </w:rPr>
        <w:t>,</w:t>
      </w:r>
      <w:r w:rsidR="001E0B28" w:rsidRPr="001E0B28">
        <w:rPr>
          <w:b/>
          <w:highlight w:val="yellow"/>
        </w:rPr>
        <w:t>56</w:t>
      </w:r>
      <w:r w:rsidR="00A9007D" w:rsidRPr="001E0B28">
        <w:rPr>
          <w:b/>
          <w:highlight w:val="yellow"/>
        </w:rPr>
        <w:t xml:space="preserve"> </w:t>
      </w:r>
      <w:r w:rsidR="00A9007D" w:rsidRPr="001E0B28">
        <w:rPr>
          <w:highlight w:val="yellow"/>
        </w:rPr>
        <w:t xml:space="preserve">тыс. руб. </w:t>
      </w:r>
      <w:r w:rsidR="00E00BE5" w:rsidRPr="001E0B28">
        <w:rPr>
          <w:highlight w:val="yellow"/>
        </w:rPr>
        <w:t>бюджетных средств.</w:t>
      </w:r>
      <w:r w:rsidR="007E20BA" w:rsidRPr="001E0B28">
        <w:rPr>
          <w:highlight w:val="yellow"/>
        </w:rPr>
        <w:t xml:space="preserve"> </w:t>
      </w:r>
      <w:r w:rsidR="007E20BA" w:rsidRPr="001E0B28">
        <w:rPr>
          <w:b/>
          <w:highlight w:val="yellow"/>
        </w:rPr>
        <w:t>За 20</w:t>
      </w:r>
      <w:r w:rsidR="001E0B28" w:rsidRPr="001E0B28">
        <w:rPr>
          <w:b/>
          <w:highlight w:val="yellow"/>
        </w:rPr>
        <w:t>20</w:t>
      </w:r>
      <w:r w:rsidR="007E20BA" w:rsidRPr="001E0B28">
        <w:rPr>
          <w:b/>
          <w:highlight w:val="yellow"/>
        </w:rPr>
        <w:t xml:space="preserve"> год</w:t>
      </w:r>
      <w:r w:rsidR="007E20BA" w:rsidRPr="001E0B28">
        <w:rPr>
          <w:highlight w:val="yellow"/>
        </w:rPr>
        <w:t xml:space="preserve"> было освоено </w:t>
      </w:r>
      <w:r w:rsidR="001E0B28" w:rsidRPr="001E0B28">
        <w:rPr>
          <w:b/>
          <w:bCs/>
          <w:highlight w:val="yellow"/>
        </w:rPr>
        <w:t>134</w:t>
      </w:r>
      <w:r w:rsidR="007E20BA" w:rsidRPr="001E0B28">
        <w:rPr>
          <w:b/>
          <w:bCs/>
          <w:highlight w:val="yellow"/>
        </w:rPr>
        <w:t> </w:t>
      </w:r>
      <w:r w:rsidR="001E0B28" w:rsidRPr="001E0B28">
        <w:rPr>
          <w:b/>
          <w:bCs/>
          <w:highlight w:val="yellow"/>
        </w:rPr>
        <w:t>815</w:t>
      </w:r>
      <w:r w:rsidR="007E20BA" w:rsidRPr="001E0B28">
        <w:rPr>
          <w:b/>
          <w:bCs/>
          <w:highlight w:val="yellow"/>
        </w:rPr>
        <w:t>,</w:t>
      </w:r>
      <w:r w:rsidR="001E0B28" w:rsidRPr="001E0B28">
        <w:rPr>
          <w:b/>
          <w:bCs/>
          <w:highlight w:val="yellow"/>
        </w:rPr>
        <w:t>66</w:t>
      </w:r>
      <w:r w:rsidR="007E20BA" w:rsidRPr="001E0B28">
        <w:rPr>
          <w:b/>
          <w:highlight w:val="yellow"/>
        </w:rPr>
        <w:t> тыс. руб</w:t>
      </w:r>
      <w:r w:rsidR="007E20BA" w:rsidRPr="001E0B28">
        <w:rPr>
          <w:highlight w:val="yellow"/>
        </w:rPr>
        <w:t xml:space="preserve">., </w:t>
      </w:r>
      <w:r w:rsidR="000452EC" w:rsidRPr="001E0B28">
        <w:rPr>
          <w:highlight w:val="yellow"/>
        </w:rPr>
        <w:t>или</w:t>
      </w:r>
      <w:r w:rsidR="007E20BA" w:rsidRPr="001E0B28">
        <w:rPr>
          <w:highlight w:val="yellow"/>
        </w:rPr>
        <w:t xml:space="preserve"> </w:t>
      </w:r>
      <w:r w:rsidR="000452EC" w:rsidRPr="001E0B28">
        <w:rPr>
          <w:b/>
          <w:highlight w:val="yellow"/>
        </w:rPr>
        <w:t>9</w:t>
      </w:r>
      <w:r w:rsidR="001E0B28" w:rsidRPr="001E0B28">
        <w:rPr>
          <w:b/>
          <w:highlight w:val="yellow"/>
        </w:rPr>
        <w:t>9</w:t>
      </w:r>
      <w:r w:rsidR="007E20BA" w:rsidRPr="001E0B28">
        <w:rPr>
          <w:b/>
          <w:highlight w:val="yellow"/>
        </w:rPr>
        <w:t>,</w:t>
      </w:r>
      <w:r w:rsidR="001E0B28" w:rsidRPr="001E0B28">
        <w:rPr>
          <w:b/>
          <w:highlight w:val="yellow"/>
        </w:rPr>
        <w:t>52</w:t>
      </w:r>
      <w:r w:rsidR="007E20BA" w:rsidRPr="001E0B28">
        <w:rPr>
          <w:b/>
          <w:highlight w:val="yellow"/>
        </w:rPr>
        <w:t>%</w:t>
      </w:r>
      <w:r w:rsidR="00E15A03" w:rsidRPr="001E0B28">
        <w:rPr>
          <w:b/>
          <w:highlight w:val="yellow"/>
        </w:rPr>
        <w:t xml:space="preserve"> </w:t>
      </w:r>
      <w:r w:rsidR="00E15A03" w:rsidRPr="001E0B28">
        <w:rPr>
          <w:highlight w:val="yellow"/>
        </w:rPr>
        <w:t>от предусмотренного на год объема финансирования.</w:t>
      </w:r>
      <w:r w:rsidR="00E15A03" w:rsidRPr="000E11DD">
        <w:t xml:space="preserve"> </w:t>
      </w:r>
    </w:p>
    <w:p w:rsidR="00E15A03" w:rsidRDefault="00AE211F" w:rsidP="000C4598">
      <w:pPr>
        <w:ind w:firstLine="709"/>
        <w:jc w:val="both"/>
      </w:pPr>
      <w:r w:rsidRPr="000E11DD">
        <w:t>Одна п</w:t>
      </w:r>
      <w:r w:rsidR="00E15A03" w:rsidRPr="000E11DD">
        <w:t>одпрограмм</w:t>
      </w:r>
      <w:r w:rsidRPr="000E11DD">
        <w:t>а</w:t>
      </w:r>
      <w:r w:rsidR="00E15A03" w:rsidRPr="000E11DD">
        <w:t xml:space="preserve"> </w:t>
      </w:r>
      <w:r w:rsidRPr="000E11DD">
        <w:t xml:space="preserve">«Поддержка общественных объединений и организаций </w:t>
      </w:r>
      <w:proofErr w:type="gramStart"/>
      <w:r w:rsidRPr="000E11DD">
        <w:t>в</w:t>
      </w:r>
      <w:proofErr w:type="gramEnd"/>
      <w:r w:rsidRPr="000E11DD">
        <w:t xml:space="preserve"> ЗАТО Североморск» в 20</w:t>
      </w:r>
      <w:r w:rsidR="001E0B28">
        <w:t>20 году не финансировалась</w:t>
      </w:r>
      <w:r w:rsidRPr="000E11DD">
        <w:t xml:space="preserve">. </w:t>
      </w:r>
      <w:r w:rsidR="00E15A03" w:rsidRPr="000E11DD">
        <w:t xml:space="preserve">По другим подпрограммам освоение средств за истекший период </w:t>
      </w:r>
      <w:r w:rsidR="00E15A03" w:rsidRPr="001E0B28">
        <w:rPr>
          <w:highlight w:val="yellow"/>
        </w:rPr>
        <w:t xml:space="preserve">составило от </w:t>
      </w:r>
      <w:r w:rsidRPr="00CD21A2">
        <w:rPr>
          <w:b/>
          <w:highlight w:val="yellow"/>
        </w:rPr>
        <w:t>9</w:t>
      </w:r>
      <w:r w:rsidR="00994086">
        <w:rPr>
          <w:b/>
          <w:highlight w:val="yellow"/>
        </w:rPr>
        <w:t>4</w:t>
      </w:r>
      <w:r w:rsidR="00E15A03" w:rsidRPr="00CD21A2">
        <w:rPr>
          <w:b/>
          <w:highlight w:val="yellow"/>
        </w:rPr>
        <w:t>%</w:t>
      </w:r>
      <w:r w:rsidR="00E15A03" w:rsidRPr="001E0B28">
        <w:rPr>
          <w:highlight w:val="yellow"/>
        </w:rPr>
        <w:t xml:space="preserve"> до </w:t>
      </w:r>
      <w:r w:rsidRPr="00CD21A2">
        <w:rPr>
          <w:b/>
          <w:highlight w:val="yellow"/>
        </w:rPr>
        <w:t>9</w:t>
      </w:r>
      <w:r w:rsidR="001E0B28" w:rsidRPr="00CD21A2">
        <w:rPr>
          <w:b/>
          <w:highlight w:val="yellow"/>
        </w:rPr>
        <w:t>9</w:t>
      </w:r>
      <w:r w:rsidR="00E15A03" w:rsidRPr="00CD21A2">
        <w:rPr>
          <w:b/>
          <w:highlight w:val="yellow"/>
        </w:rPr>
        <w:t>,</w:t>
      </w:r>
      <w:r w:rsidR="001E0B28" w:rsidRPr="00CD21A2">
        <w:rPr>
          <w:b/>
          <w:highlight w:val="yellow"/>
        </w:rPr>
        <w:t>7</w:t>
      </w:r>
      <w:r w:rsidR="00E15A03" w:rsidRPr="00CD21A2">
        <w:rPr>
          <w:b/>
          <w:highlight w:val="yellow"/>
        </w:rPr>
        <w:t>%.</w:t>
      </w:r>
    </w:p>
    <w:p w:rsidR="00680606" w:rsidRPr="00A25402" w:rsidRDefault="00680606" w:rsidP="000C4598">
      <w:pPr>
        <w:ind w:firstLine="709"/>
        <w:jc w:val="both"/>
        <w:rPr>
          <w:highlight w:val="yellow"/>
        </w:rPr>
      </w:pPr>
      <w:r w:rsidRPr="00680606">
        <w:rPr>
          <w:highlight w:val="yellow"/>
        </w:rPr>
        <w:t xml:space="preserve">Подпрограмма </w:t>
      </w:r>
      <w:r w:rsidRPr="00680606">
        <w:rPr>
          <w:bCs/>
          <w:highlight w:val="yellow"/>
        </w:rPr>
        <w:t xml:space="preserve">«Развитие муниципальной службы в муниципальном </w:t>
      </w:r>
      <w:proofErr w:type="gramStart"/>
      <w:r w:rsidRPr="00680606">
        <w:rPr>
          <w:bCs/>
          <w:highlight w:val="yellow"/>
        </w:rPr>
        <w:t>образовании</w:t>
      </w:r>
      <w:proofErr w:type="gramEnd"/>
      <w:r w:rsidRPr="00680606">
        <w:rPr>
          <w:bCs/>
          <w:highlight w:val="yellow"/>
        </w:rPr>
        <w:t xml:space="preserve"> ЗАТО г.Североморск» на 2014-2020 годы</w:t>
      </w:r>
      <w:r>
        <w:rPr>
          <w:bCs/>
        </w:rPr>
        <w:t xml:space="preserve"> </w:t>
      </w:r>
      <w:r w:rsidRPr="00A25402">
        <w:rPr>
          <w:bCs/>
          <w:highlight w:val="yellow"/>
        </w:rPr>
        <w:t>реализована со средним уровнем эффективности</w:t>
      </w:r>
      <w:r w:rsidR="00124E46" w:rsidRPr="00A25402">
        <w:rPr>
          <w:bCs/>
          <w:highlight w:val="yellow"/>
        </w:rPr>
        <w:t xml:space="preserve"> по причине не выполнения показателей, связанных с обучением муниципальных служащих на курсах повышения квалификации и участия в региональных, всероссийских и международных ф</w:t>
      </w:r>
      <w:r w:rsidR="004F5832">
        <w:rPr>
          <w:bCs/>
          <w:highlight w:val="yellow"/>
        </w:rPr>
        <w:t>орумах, семинарах, конференциях, и т.д.</w:t>
      </w:r>
      <w:r w:rsidR="00124E46" w:rsidRPr="00A25402">
        <w:rPr>
          <w:bCs/>
          <w:highlight w:val="yellow"/>
        </w:rPr>
        <w:t xml:space="preserve"> Это обусловлено введением</w:t>
      </w:r>
      <w:r w:rsidR="00A25402" w:rsidRPr="00A25402">
        <w:rPr>
          <w:bCs/>
          <w:highlight w:val="yellow"/>
        </w:rPr>
        <w:t xml:space="preserve"> в 2020 году карантинных мер </w:t>
      </w:r>
      <w:r w:rsidR="00A25402" w:rsidRPr="00A25402">
        <w:rPr>
          <w:highlight w:val="yellow"/>
        </w:rPr>
        <w:t>по предупреждению распространения новой корон</w:t>
      </w:r>
      <w:r w:rsidR="004F5832">
        <w:rPr>
          <w:highlight w:val="yellow"/>
        </w:rPr>
        <w:t>авирусной инфекции. А также, не</w:t>
      </w:r>
      <w:r w:rsidR="00A25402" w:rsidRPr="00A25402">
        <w:rPr>
          <w:highlight w:val="yellow"/>
        </w:rPr>
        <w:t xml:space="preserve">полным освоением средств по мероприятию п.3.2.6 Уплата налогов, сборов, иных платежей. </w:t>
      </w:r>
    </w:p>
    <w:p w:rsidR="00AE211F" w:rsidRDefault="00A25402" w:rsidP="000C4598">
      <w:pPr>
        <w:ind w:firstLine="709"/>
        <w:contextualSpacing/>
        <w:jc w:val="both"/>
        <w:rPr>
          <w:bCs/>
        </w:rPr>
      </w:pPr>
      <w:r w:rsidRPr="00A25402">
        <w:rPr>
          <w:bCs/>
          <w:highlight w:val="yellow"/>
        </w:rPr>
        <w:t>Остальные п</w:t>
      </w:r>
      <w:r w:rsidR="00AE211F" w:rsidRPr="00A25402">
        <w:rPr>
          <w:bCs/>
          <w:highlight w:val="yellow"/>
        </w:rPr>
        <w:t>одпрограммы реализованы с высоким и приемлемым уровнем эффективности.</w:t>
      </w:r>
    </w:p>
    <w:p w:rsidR="005857A8" w:rsidRDefault="005857A8" w:rsidP="000C4598">
      <w:pPr>
        <w:ind w:firstLine="709"/>
        <w:contextualSpacing/>
        <w:jc w:val="both"/>
        <w:rPr>
          <w:bCs/>
        </w:rPr>
      </w:pPr>
    </w:p>
    <w:p w:rsidR="005857A8" w:rsidRDefault="005857A8" w:rsidP="000C4598">
      <w:pPr>
        <w:ind w:firstLine="709"/>
        <w:jc w:val="both"/>
        <w:rPr>
          <w:b/>
        </w:rPr>
      </w:pPr>
      <w:r w:rsidRPr="00A80514">
        <w:rPr>
          <w:b/>
        </w:rPr>
        <w:t xml:space="preserve">В </w:t>
      </w:r>
      <w:r>
        <w:rPr>
          <w:b/>
        </w:rPr>
        <w:t>2020 году</w:t>
      </w:r>
      <w:r w:rsidRPr="00A80514">
        <w:rPr>
          <w:b/>
        </w:rPr>
        <w:t xml:space="preserve"> муниципальная программа</w:t>
      </w:r>
      <w:r w:rsidRPr="00A80514">
        <w:rPr>
          <w:bCs/>
        </w:rPr>
        <w:t xml:space="preserve"> </w:t>
      </w:r>
      <w:r w:rsidRPr="005857A8">
        <w:rPr>
          <w:b/>
        </w:rPr>
        <w:t>«</w:t>
      </w:r>
      <w:r w:rsidRPr="005857A8">
        <w:rPr>
          <w:b/>
          <w:bCs/>
        </w:rPr>
        <w:t xml:space="preserve">Развитие муниципального управления и гражданского общества </w:t>
      </w:r>
      <w:proofErr w:type="gramStart"/>
      <w:r w:rsidRPr="005857A8">
        <w:rPr>
          <w:b/>
          <w:bCs/>
        </w:rPr>
        <w:t>в</w:t>
      </w:r>
      <w:proofErr w:type="gramEnd"/>
      <w:r w:rsidRPr="005857A8">
        <w:rPr>
          <w:b/>
          <w:bCs/>
        </w:rPr>
        <w:t xml:space="preserve"> ЗАТО г. Североморск</w:t>
      </w:r>
      <w:r w:rsidRPr="008E56F0">
        <w:rPr>
          <w:b/>
        </w:rPr>
        <w:t>»</w:t>
      </w:r>
      <w:r>
        <w:rPr>
          <w:b/>
        </w:rPr>
        <w:t xml:space="preserve"> на 2014-2020 годы реализована с </w:t>
      </w:r>
      <w:r>
        <w:rPr>
          <w:b/>
          <w:u w:val="single"/>
        </w:rPr>
        <w:t>высоким</w:t>
      </w:r>
      <w:r w:rsidRPr="000067E6">
        <w:rPr>
          <w:b/>
          <w:u w:val="single"/>
        </w:rPr>
        <w:t xml:space="preserve"> уровнем эффективности</w:t>
      </w:r>
      <w:r>
        <w:rPr>
          <w:b/>
        </w:rPr>
        <w:t>.</w:t>
      </w:r>
    </w:p>
    <w:p w:rsidR="005857A8" w:rsidRDefault="005857A8" w:rsidP="000C4598">
      <w:pPr>
        <w:ind w:firstLine="709"/>
        <w:jc w:val="both"/>
        <w:rPr>
          <w:b/>
        </w:rPr>
      </w:pPr>
    </w:p>
    <w:tbl>
      <w:tblPr>
        <w:tblW w:w="25200" w:type="dxa"/>
        <w:tblInd w:w="95" w:type="dxa"/>
        <w:tblLook w:val="04A0" w:firstRow="1" w:lastRow="0" w:firstColumn="1" w:lastColumn="0" w:noHBand="0" w:noVBand="1"/>
      </w:tblPr>
      <w:tblGrid>
        <w:gridCol w:w="1431"/>
        <w:gridCol w:w="4100"/>
        <w:gridCol w:w="15125"/>
        <w:gridCol w:w="352"/>
        <w:gridCol w:w="3686"/>
        <w:gridCol w:w="62"/>
        <w:gridCol w:w="222"/>
        <w:gridCol w:w="222"/>
      </w:tblGrid>
      <w:tr w:rsidR="005857A8" w:rsidRPr="001E6D7C" w:rsidTr="00B52685">
        <w:trPr>
          <w:gridAfter w:val="3"/>
          <w:wAfter w:w="506" w:type="dxa"/>
          <w:trHeight w:val="330"/>
        </w:trPr>
        <w:tc>
          <w:tcPr>
            <w:tcW w:w="143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57A8" w:rsidRPr="001E6D7C" w:rsidRDefault="005857A8" w:rsidP="00964748">
            <w:pPr>
              <w:ind w:firstLine="189"/>
              <w:jc w:val="center"/>
            </w:pPr>
            <w:r w:rsidRPr="001E6D7C">
              <w:t>ДИП =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57A8" w:rsidRPr="001E6D7C" w:rsidRDefault="005857A8" w:rsidP="00964748">
            <w:pPr>
              <w:ind w:firstLine="175"/>
              <w:jc w:val="center"/>
            </w:pPr>
            <w:r>
              <w:t>3,95</w:t>
            </w:r>
            <w:r w:rsidRPr="001E6D7C">
              <w:t xml:space="preserve"> (степень достижения цели)</w:t>
            </w:r>
          </w:p>
        </w:tc>
        <w:tc>
          <w:tcPr>
            <w:tcW w:w="1512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tbl>
            <w:tblPr>
              <w:tblW w:w="13875" w:type="dxa"/>
              <w:tblLook w:val="04A0" w:firstRow="1" w:lastRow="0" w:firstColumn="1" w:lastColumn="0" w:noHBand="0" w:noVBand="1"/>
            </w:tblPr>
            <w:tblGrid>
              <w:gridCol w:w="352"/>
              <w:gridCol w:w="13523"/>
            </w:tblGrid>
            <w:tr w:rsidR="005857A8" w:rsidRPr="001E6D7C" w:rsidTr="00964748">
              <w:trPr>
                <w:trHeight w:val="330"/>
              </w:trPr>
              <w:tc>
                <w:tcPr>
                  <w:tcW w:w="3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857A8" w:rsidRPr="001E6D7C" w:rsidRDefault="005857A8" w:rsidP="004F5832">
                  <w:pPr>
                    <w:ind w:firstLine="851"/>
                    <w:jc w:val="center"/>
                  </w:pPr>
                  <w:r w:rsidRPr="001E6D7C">
                    <w:t>=</w:t>
                  </w:r>
                </w:p>
              </w:tc>
              <w:tc>
                <w:tcPr>
                  <w:tcW w:w="135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857A8" w:rsidRPr="001E6D7C" w:rsidRDefault="004F5832" w:rsidP="004F5832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= </w:t>
                  </w:r>
                  <w:r w:rsidR="005857A8">
                    <w:rPr>
                      <w:b/>
                      <w:bCs/>
                    </w:rPr>
                    <w:t>0</w:t>
                  </w:r>
                  <w:r w:rsidR="005857A8" w:rsidRPr="001E6D7C">
                    <w:rPr>
                      <w:b/>
                      <w:bCs/>
                    </w:rPr>
                    <w:t>,</w:t>
                  </w:r>
                  <w:r w:rsidR="005857A8">
                    <w:rPr>
                      <w:b/>
                      <w:bCs/>
                    </w:rPr>
                    <w:t>99</w:t>
                  </w:r>
                  <w:r w:rsidR="005857A8" w:rsidRPr="001E6D7C">
                    <w:rPr>
                      <w:b/>
                      <w:bCs/>
                    </w:rPr>
                    <w:t xml:space="preserve"> </w:t>
                  </w:r>
                  <w:r w:rsidR="005857A8">
                    <w:rPr>
                      <w:b/>
                      <w:bCs/>
                    </w:rPr>
                    <w:t>высокая</w:t>
                  </w:r>
                  <w:r w:rsidR="005857A8" w:rsidRPr="001E6D7C">
                    <w:rPr>
                      <w:b/>
                      <w:bCs/>
                    </w:rPr>
                    <w:t xml:space="preserve"> результативность</w:t>
                  </w:r>
                  <w:r w:rsidR="005857A8">
                    <w:rPr>
                      <w:b/>
                      <w:bCs/>
                    </w:rPr>
                    <w:t xml:space="preserve"> </w:t>
                  </w:r>
                </w:p>
              </w:tc>
            </w:tr>
          </w:tbl>
          <w:p w:rsidR="005857A8" w:rsidRPr="001E6D7C" w:rsidRDefault="005857A8" w:rsidP="004F5832">
            <w:pPr>
              <w:ind w:firstLine="851"/>
              <w:jc w:val="center"/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857A8" w:rsidRPr="001E6D7C" w:rsidRDefault="005857A8" w:rsidP="004F5832">
            <w:pPr>
              <w:ind w:firstLine="851"/>
              <w:jc w:val="center"/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857A8" w:rsidRPr="001E6D7C" w:rsidRDefault="005857A8" w:rsidP="004F5832">
            <w:pPr>
              <w:ind w:firstLine="851"/>
              <w:rPr>
                <w:b/>
                <w:bCs/>
              </w:rPr>
            </w:pPr>
          </w:p>
        </w:tc>
      </w:tr>
      <w:tr w:rsidR="005857A8" w:rsidRPr="001E6D7C" w:rsidTr="00B52685">
        <w:trPr>
          <w:trHeight w:val="300"/>
        </w:trPr>
        <w:tc>
          <w:tcPr>
            <w:tcW w:w="143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857A8" w:rsidRPr="001E6D7C" w:rsidRDefault="005857A8" w:rsidP="004F5832">
            <w:pPr>
              <w:ind w:firstLine="851"/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57A8" w:rsidRPr="001E6D7C" w:rsidRDefault="005857A8" w:rsidP="004F5832">
            <w:pPr>
              <w:ind w:firstLine="851"/>
              <w:jc w:val="center"/>
            </w:pPr>
            <w:r>
              <w:t>4</w:t>
            </w:r>
          </w:p>
        </w:tc>
        <w:tc>
          <w:tcPr>
            <w:tcW w:w="1512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57A8" w:rsidRPr="001E6D7C" w:rsidRDefault="005857A8" w:rsidP="004F5832">
            <w:pPr>
              <w:ind w:firstLine="851"/>
            </w:pPr>
          </w:p>
        </w:tc>
        <w:tc>
          <w:tcPr>
            <w:tcW w:w="41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57A8" w:rsidRPr="001E6D7C" w:rsidRDefault="005857A8" w:rsidP="004F5832">
            <w:pPr>
              <w:ind w:firstLine="851"/>
              <w:jc w:val="center"/>
            </w:pPr>
            <w:r w:rsidRPr="001E6D7C">
              <w:t>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857A8" w:rsidRPr="001E6D7C" w:rsidRDefault="005857A8" w:rsidP="004F5832">
            <w:pPr>
              <w:ind w:firstLine="851"/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857A8" w:rsidRPr="001E6D7C" w:rsidRDefault="005857A8" w:rsidP="004F5832">
            <w:pPr>
              <w:ind w:firstLine="851"/>
              <w:rPr>
                <w:b/>
                <w:bCs/>
              </w:rPr>
            </w:pPr>
          </w:p>
        </w:tc>
      </w:tr>
    </w:tbl>
    <w:p w:rsidR="005857A8" w:rsidRPr="001E6D7C" w:rsidRDefault="005857A8" w:rsidP="004F5832">
      <w:pPr>
        <w:pStyle w:val="ConsPlusNonformat"/>
        <w:widowControl/>
        <w:tabs>
          <w:tab w:val="left" w:pos="432"/>
        </w:tabs>
        <w:ind w:left="851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E6D7C">
        <w:rPr>
          <w:rFonts w:ascii="Times New Roman" w:hAnsi="Times New Roman" w:cs="Times New Roman"/>
          <w:sz w:val="24"/>
          <w:szCs w:val="24"/>
        </w:rPr>
        <w:t xml:space="preserve">Оценка полноты </w:t>
      </w:r>
      <w:proofErr w:type="gramStart"/>
      <w:r w:rsidRPr="001E6D7C">
        <w:rPr>
          <w:rFonts w:ascii="Times New Roman" w:hAnsi="Times New Roman" w:cs="Times New Roman"/>
          <w:sz w:val="24"/>
          <w:szCs w:val="24"/>
        </w:rPr>
        <w:t xml:space="preserve">финансирования:   </w:t>
      </w:r>
      <w:proofErr w:type="gramEnd"/>
      <w:r w:rsidRPr="001E6D7C">
        <w:rPr>
          <w:rFonts w:ascii="Times New Roman" w:hAnsi="Times New Roman" w:cs="Times New Roman"/>
          <w:sz w:val="24"/>
          <w:szCs w:val="24"/>
        </w:rPr>
        <w:t xml:space="preserve"> ПФ =  </w:t>
      </w:r>
      <w:r w:rsidRPr="00A80514">
        <w:rPr>
          <w:rFonts w:ascii="Times New Roman" w:hAnsi="Times New Roman" w:cs="Times New Roman"/>
          <w:b/>
          <w:sz w:val="24"/>
          <w:szCs w:val="24"/>
        </w:rPr>
        <w:t>0,</w:t>
      </w:r>
      <w:r>
        <w:rPr>
          <w:rFonts w:ascii="Times New Roman" w:hAnsi="Times New Roman" w:cs="Times New Roman"/>
          <w:b/>
          <w:sz w:val="24"/>
          <w:szCs w:val="24"/>
        </w:rPr>
        <w:t>97</w:t>
      </w:r>
      <w:r w:rsidRPr="001E6D7C">
        <w:rPr>
          <w:rFonts w:ascii="Times New Roman" w:hAnsi="Times New Roman" w:cs="Times New Roman"/>
          <w:sz w:val="24"/>
          <w:szCs w:val="24"/>
        </w:rPr>
        <w:t xml:space="preserve"> - </w:t>
      </w:r>
      <w:r w:rsidRPr="001E6D7C">
        <w:rPr>
          <w:rFonts w:ascii="Times New Roman" w:hAnsi="Times New Roman" w:cs="Times New Roman"/>
          <w:b/>
          <w:sz w:val="24"/>
          <w:szCs w:val="24"/>
        </w:rPr>
        <w:t>полное финансирование</w:t>
      </w:r>
      <w:r w:rsidRPr="001E6D7C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5857A8" w:rsidRDefault="005857A8" w:rsidP="004F5832">
      <w:pPr>
        <w:pStyle w:val="a6"/>
        <w:widowControl w:val="0"/>
        <w:tabs>
          <w:tab w:val="left" w:pos="709"/>
        </w:tabs>
        <w:suppressAutoHyphens/>
        <w:spacing w:line="240" w:lineRule="auto"/>
        <w:ind w:firstLine="851"/>
        <w:rPr>
          <w:bCs/>
          <w:sz w:val="24"/>
          <w:szCs w:val="24"/>
        </w:rPr>
      </w:pPr>
    </w:p>
    <w:p w:rsidR="004F5832" w:rsidRPr="004F5832" w:rsidRDefault="004F5832" w:rsidP="004F5832">
      <w:pPr>
        <w:ind w:firstLine="851"/>
        <w:contextualSpacing/>
        <w:jc w:val="both"/>
        <w:rPr>
          <w:b/>
          <w:bCs/>
        </w:rPr>
      </w:pPr>
      <w:r w:rsidRPr="004F5832">
        <w:rPr>
          <w:b/>
          <w:bCs/>
        </w:rPr>
        <w:t>Исполнение муниципальной программы за весь период действия:</w:t>
      </w:r>
    </w:p>
    <w:p w:rsidR="004F5832" w:rsidRPr="004F5832" w:rsidRDefault="00320A3A" w:rsidP="004F5832">
      <w:pPr>
        <w:ind w:firstLine="851"/>
        <w:contextualSpacing/>
        <w:jc w:val="both"/>
        <w:rPr>
          <w:bCs/>
        </w:rPr>
      </w:pPr>
      <w:r>
        <w:rPr>
          <w:bCs/>
        </w:rPr>
        <w:t>5</w:t>
      </w:r>
      <w:r w:rsidR="004F5832" w:rsidRPr="004F5832">
        <w:rPr>
          <w:bCs/>
        </w:rPr>
        <w:t xml:space="preserve"> – реализована с </w:t>
      </w:r>
      <w:r>
        <w:rPr>
          <w:bCs/>
        </w:rPr>
        <w:t>высоким</w:t>
      </w:r>
      <w:r w:rsidR="004F5832" w:rsidRPr="004F5832">
        <w:rPr>
          <w:bCs/>
        </w:rPr>
        <w:t xml:space="preserve"> уровнем эффективности.</w:t>
      </w:r>
    </w:p>
    <w:p w:rsidR="005857A8" w:rsidRPr="000E11DD" w:rsidRDefault="005857A8" w:rsidP="004F5832">
      <w:pPr>
        <w:ind w:firstLine="851"/>
        <w:contextualSpacing/>
        <w:jc w:val="both"/>
        <w:rPr>
          <w:bCs/>
        </w:rPr>
      </w:pPr>
    </w:p>
    <w:p w:rsidR="00E15A03" w:rsidRPr="000E11DD" w:rsidRDefault="00E15A03" w:rsidP="004F5832">
      <w:pPr>
        <w:ind w:firstLine="851"/>
        <w:jc w:val="both"/>
        <w:rPr>
          <w:b/>
        </w:rPr>
      </w:pPr>
      <w:r w:rsidRPr="000E11DD">
        <w:t>Подробный перечень мероприятий подпрограмм, входящих в состав муниципальной программы, сведения об объемах финансирования, достижении установленных значений целевых индикаторов представлены в ниже следующих таблицах.</w:t>
      </w:r>
    </w:p>
    <w:p w:rsidR="009133FA" w:rsidRPr="000E11DD" w:rsidRDefault="009133FA" w:rsidP="004F5832">
      <w:pPr>
        <w:ind w:firstLine="851"/>
        <w:jc w:val="both"/>
      </w:pPr>
    </w:p>
    <w:p w:rsidR="00E00BE5" w:rsidRPr="000E11DD" w:rsidRDefault="00E00BE5" w:rsidP="004F5832">
      <w:pPr>
        <w:ind w:firstLine="851"/>
        <w:jc w:val="both"/>
        <w:rPr>
          <w:b/>
        </w:rPr>
      </w:pPr>
    </w:p>
    <w:p w:rsidR="00E00BE5" w:rsidRPr="000E11DD" w:rsidRDefault="00E00BE5" w:rsidP="00E00BE5">
      <w:pPr>
        <w:ind w:firstLine="567"/>
        <w:jc w:val="both"/>
        <w:rPr>
          <w:b/>
          <w:bCs/>
          <w:sz w:val="32"/>
          <w:szCs w:val="32"/>
        </w:rPr>
        <w:sectPr w:rsidR="00E00BE5" w:rsidRPr="000E11DD" w:rsidSect="006310A1">
          <w:pgSz w:w="11906" w:h="16838"/>
          <w:pgMar w:top="851" w:right="1134" w:bottom="1418" w:left="1134" w:header="709" w:footer="709" w:gutter="0"/>
          <w:cols w:space="708"/>
          <w:docGrid w:linePitch="360"/>
        </w:sectPr>
      </w:pPr>
    </w:p>
    <w:p w:rsidR="00486DBF" w:rsidRPr="000E11DD" w:rsidRDefault="00895780" w:rsidP="00895780">
      <w:pPr>
        <w:ind w:firstLine="709"/>
        <w:jc w:val="center"/>
        <w:rPr>
          <w:b/>
        </w:rPr>
      </w:pPr>
      <w:r w:rsidRPr="000E11DD">
        <w:rPr>
          <w:b/>
        </w:rPr>
        <w:lastRenderedPageBreak/>
        <w:t>1</w:t>
      </w:r>
      <w:r w:rsidR="00486DBF" w:rsidRPr="000E11DD">
        <w:rPr>
          <w:b/>
        </w:rPr>
        <w:t xml:space="preserve">. </w:t>
      </w:r>
      <w:r w:rsidR="00472319" w:rsidRPr="000E11DD">
        <w:rPr>
          <w:b/>
        </w:rPr>
        <w:t>Подпрограмма «Создание условий для эффективного использования</w:t>
      </w:r>
    </w:p>
    <w:p w:rsidR="00472319" w:rsidRPr="000E11DD" w:rsidRDefault="00472319" w:rsidP="00895780">
      <w:pPr>
        <w:ind w:firstLine="709"/>
        <w:jc w:val="center"/>
        <w:rPr>
          <w:b/>
        </w:rPr>
      </w:pPr>
      <w:r w:rsidRPr="000E11DD">
        <w:rPr>
          <w:b/>
        </w:rPr>
        <w:t xml:space="preserve">муниципального </w:t>
      </w:r>
      <w:proofErr w:type="gramStart"/>
      <w:r w:rsidRPr="000E11DD">
        <w:rPr>
          <w:b/>
        </w:rPr>
        <w:t>имущества</w:t>
      </w:r>
      <w:proofErr w:type="gramEnd"/>
      <w:r w:rsidRPr="000E11DD">
        <w:rPr>
          <w:b/>
        </w:rPr>
        <w:t xml:space="preserve"> ЗАТО г.Североморск»</w:t>
      </w:r>
      <w:r w:rsidR="00486DBF" w:rsidRPr="000E11DD">
        <w:rPr>
          <w:b/>
        </w:rPr>
        <w:t xml:space="preserve"> </w:t>
      </w:r>
      <w:r w:rsidRPr="000E11DD">
        <w:rPr>
          <w:b/>
        </w:rPr>
        <w:t>на 201</w:t>
      </w:r>
      <w:r w:rsidR="0039131E" w:rsidRPr="000E11DD">
        <w:rPr>
          <w:b/>
        </w:rPr>
        <w:t>4</w:t>
      </w:r>
      <w:r w:rsidRPr="000E11DD">
        <w:rPr>
          <w:b/>
        </w:rPr>
        <w:t>-20</w:t>
      </w:r>
      <w:r w:rsidR="00E1778E" w:rsidRPr="000E11DD">
        <w:rPr>
          <w:b/>
        </w:rPr>
        <w:t>20</w:t>
      </w:r>
      <w:r w:rsidRPr="000E11DD">
        <w:rPr>
          <w:b/>
        </w:rPr>
        <w:t xml:space="preserve"> годы</w:t>
      </w:r>
    </w:p>
    <w:p w:rsidR="00006E62" w:rsidRDefault="00006E62" w:rsidP="00895780">
      <w:pPr>
        <w:ind w:firstLine="709"/>
        <w:jc w:val="center"/>
        <w:rPr>
          <w:b/>
        </w:rPr>
      </w:pPr>
    </w:p>
    <w:tbl>
      <w:tblPr>
        <w:tblStyle w:val="a5"/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96"/>
        <w:gridCol w:w="3091"/>
        <w:gridCol w:w="1034"/>
        <w:gridCol w:w="1044"/>
        <w:gridCol w:w="1213"/>
        <w:gridCol w:w="938"/>
        <w:gridCol w:w="986"/>
        <w:gridCol w:w="2339"/>
        <w:gridCol w:w="643"/>
        <w:gridCol w:w="736"/>
        <w:gridCol w:w="916"/>
        <w:gridCol w:w="1958"/>
      </w:tblGrid>
      <w:tr w:rsidR="002030F6" w:rsidRPr="002030F6" w:rsidTr="00F126E6">
        <w:trPr>
          <w:trHeight w:val="590"/>
        </w:trPr>
        <w:tc>
          <w:tcPr>
            <w:tcW w:w="696" w:type="dxa"/>
            <w:vMerge w:val="restart"/>
            <w:tcBorders>
              <w:bottom w:val="single" w:sz="4" w:space="0" w:color="auto"/>
            </w:tcBorders>
            <w:hideMark/>
          </w:tcPr>
          <w:p w:rsidR="002030F6" w:rsidRPr="002030F6" w:rsidRDefault="002030F6" w:rsidP="002030F6">
            <w:pPr>
              <w:jc w:val="center"/>
              <w:rPr>
                <w:b/>
                <w:sz w:val="16"/>
                <w:szCs w:val="16"/>
              </w:rPr>
            </w:pPr>
            <w:r w:rsidRPr="002030F6">
              <w:rPr>
                <w:b/>
                <w:sz w:val="16"/>
                <w:szCs w:val="16"/>
              </w:rPr>
              <w:t>№</w:t>
            </w:r>
          </w:p>
          <w:p w:rsidR="002030F6" w:rsidRPr="002030F6" w:rsidRDefault="002030F6" w:rsidP="002030F6">
            <w:pPr>
              <w:jc w:val="center"/>
              <w:rPr>
                <w:b/>
                <w:sz w:val="16"/>
                <w:szCs w:val="16"/>
              </w:rPr>
            </w:pPr>
            <w:r w:rsidRPr="002030F6">
              <w:rPr>
                <w:b/>
                <w:sz w:val="16"/>
                <w:szCs w:val="16"/>
              </w:rPr>
              <w:t>п/п</w:t>
            </w:r>
          </w:p>
          <w:p w:rsidR="002030F6" w:rsidRPr="002030F6" w:rsidRDefault="002030F6" w:rsidP="002030F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091" w:type="dxa"/>
            <w:vMerge w:val="restart"/>
            <w:tcBorders>
              <w:bottom w:val="single" w:sz="4" w:space="0" w:color="auto"/>
            </w:tcBorders>
            <w:hideMark/>
          </w:tcPr>
          <w:p w:rsidR="002030F6" w:rsidRPr="002030F6" w:rsidRDefault="002030F6" w:rsidP="002030F6">
            <w:pPr>
              <w:jc w:val="center"/>
              <w:rPr>
                <w:b/>
                <w:sz w:val="16"/>
                <w:szCs w:val="16"/>
              </w:rPr>
            </w:pPr>
            <w:r w:rsidRPr="002030F6">
              <w:rPr>
                <w:b/>
                <w:sz w:val="16"/>
                <w:szCs w:val="16"/>
              </w:rPr>
              <w:t>Цель, задачи, основные мероприятия</w:t>
            </w:r>
          </w:p>
        </w:tc>
        <w:tc>
          <w:tcPr>
            <w:tcW w:w="1034" w:type="dxa"/>
            <w:vMerge w:val="restart"/>
            <w:tcBorders>
              <w:bottom w:val="single" w:sz="4" w:space="0" w:color="auto"/>
            </w:tcBorders>
            <w:hideMark/>
          </w:tcPr>
          <w:p w:rsidR="002030F6" w:rsidRPr="002030F6" w:rsidRDefault="002030F6" w:rsidP="002030F6">
            <w:pPr>
              <w:jc w:val="center"/>
              <w:rPr>
                <w:b/>
                <w:sz w:val="16"/>
                <w:szCs w:val="16"/>
              </w:rPr>
            </w:pPr>
            <w:r w:rsidRPr="002030F6">
              <w:rPr>
                <w:b/>
                <w:sz w:val="16"/>
                <w:szCs w:val="16"/>
              </w:rPr>
              <w:t>Срок</w:t>
            </w:r>
            <w:r w:rsidRPr="002030F6">
              <w:rPr>
                <w:b/>
                <w:sz w:val="16"/>
                <w:szCs w:val="16"/>
              </w:rPr>
              <w:br/>
              <w:t>выполнения</w:t>
            </w:r>
            <w:r w:rsidRPr="002030F6">
              <w:rPr>
                <w:b/>
                <w:sz w:val="16"/>
                <w:szCs w:val="16"/>
              </w:rPr>
              <w:br/>
              <w:t>(</w:t>
            </w:r>
            <w:proofErr w:type="gramStart"/>
            <w:r w:rsidRPr="002030F6">
              <w:rPr>
                <w:b/>
                <w:sz w:val="16"/>
                <w:szCs w:val="16"/>
              </w:rPr>
              <w:t>квартал,</w:t>
            </w:r>
            <w:r w:rsidRPr="002030F6">
              <w:rPr>
                <w:b/>
                <w:sz w:val="16"/>
                <w:szCs w:val="16"/>
              </w:rPr>
              <w:br/>
              <w:t>год</w:t>
            </w:r>
            <w:proofErr w:type="gramEnd"/>
            <w:r w:rsidRPr="002030F6">
              <w:rPr>
                <w:b/>
                <w:sz w:val="16"/>
                <w:szCs w:val="16"/>
              </w:rPr>
              <w:t>)</w:t>
            </w:r>
          </w:p>
        </w:tc>
        <w:tc>
          <w:tcPr>
            <w:tcW w:w="1044" w:type="dxa"/>
            <w:vMerge w:val="restart"/>
            <w:tcBorders>
              <w:bottom w:val="single" w:sz="4" w:space="0" w:color="auto"/>
            </w:tcBorders>
            <w:hideMark/>
          </w:tcPr>
          <w:p w:rsidR="002030F6" w:rsidRPr="002030F6" w:rsidRDefault="002030F6" w:rsidP="002030F6">
            <w:pPr>
              <w:jc w:val="center"/>
              <w:rPr>
                <w:b/>
                <w:sz w:val="16"/>
                <w:szCs w:val="16"/>
              </w:rPr>
            </w:pPr>
            <w:r w:rsidRPr="002030F6">
              <w:rPr>
                <w:b/>
                <w:sz w:val="16"/>
                <w:szCs w:val="16"/>
              </w:rPr>
              <w:t>Источники</w:t>
            </w:r>
            <w:r w:rsidRPr="002030F6">
              <w:rPr>
                <w:b/>
                <w:sz w:val="16"/>
                <w:szCs w:val="16"/>
              </w:rPr>
              <w:br/>
              <w:t>финансирования</w:t>
            </w:r>
          </w:p>
        </w:tc>
        <w:tc>
          <w:tcPr>
            <w:tcW w:w="2151" w:type="dxa"/>
            <w:gridSpan w:val="2"/>
            <w:tcBorders>
              <w:bottom w:val="single" w:sz="4" w:space="0" w:color="auto"/>
            </w:tcBorders>
            <w:hideMark/>
          </w:tcPr>
          <w:p w:rsidR="002030F6" w:rsidRPr="002030F6" w:rsidRDefault="002030F6" w:rsidP="002030F6">
            <w:pPr>
              <w:jc w:val="center"/>
              <w:rPr>
                <w:b/>
                <w:sz w:val="16"/>
                <w:szCs w:val="16"/>
              </w:rPr>
            </w:pPr>
            <w:r w:rsidRPr="002030F6">
              <w:rPr>
                <w:b/>
                <w:sz w:val="16"/>
                <w:szCs w:val="16"/>
              </w:rPr>
              <w:t xml:space="preserve">Объемы финансирования, </w:t>
            </w:r>
            <w:proofErr w:type="spellStart"/>
            <w:r w:rsidRPr="002030F6">
              <w:rPr>
                <w:b/>
                <w:sz w:val="16"/>
                <w:szCs w:val="16"/>
              </w:rPr>
              <w:t>тыс.руб</w:t>
            </w:r>
            <w:proofErr w:type="spellEnd"/>
            <w:r w:rsidRPr="002030F6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986" w:type="dxa"/>
            <w:vMerge w:val="restart"/>
            <w:tcBorders>
              <w:bottom w:val="single" w:sz="4" w:space="0" w:color="auto"/>
            </w:tcBorders>
            <w:hideMark/>
          </w:tcPr>
          <w:p w:rsidR="002030F6" w:rsidRPr="002030F6" w:rsidRDefault="002030F6" w:rsidP="002030F6">
            <w:pPr>
              <w:jc w:val="center"/>
              <w:rPr>
                <w:b/>
                <w:sz w:val="16"/>
                <w:szCs w:val="16"/>
              </w:rPr>
            </w:pPr>
            <w:r w:rsidRPr="002030F6">
              <w:rPr>
                <w:b/>
                <w:sz w:val="16"/>
                <w:szCs w:val="16"/>
              </w:rPr>
              <w:t>Процент освоения, % (гр.6/гр.5.)</w:t>
            </w:r>
          </w:p>
        </w:tc>
        <w:tc>
          <w:tcPr>
            <w:tcW w:w="4634" w:type="dxa"/>
            <w:gridSpan w:val="4"/>
            <w:tcBorders>
              <w:bottom w:val="single" w:sz="4" w:space="0" w:color="auto"/>
            </w:tcBorders>
            <w:hideMark/>
          </w:tcPr>
          <w:p w:rsidR="002030F6" w:rsidRPr="002030F6" w:rsidRDefault="002030F6" w:rsidP="002030F6">
            <w:pPr>
              <w:jc w:val="center"/>
              <w:rPr>
                <w:b/>
                <w:sz w:val="16"/>
                <w:szCs w:val="16"/>
              </w:rPr>
            </w:pPr>
            <w:r w:rsidRPr="002030F6">
              <w:rPr>
                <w:b/>
                <w:sz w:val="16"/>
                <w:szCs w:val="16"/>
              </w:rPr>
              <w:t>Показатели (индикаторы) и результативность исполнения основных мероприятий</w:t>
            </w:r>
          </w:p>
        </w:tc>
        <w:tc>
          <w:tcPr>
            <w:tcW w:w="1958" w:type="dxa"/>
            <w:vMerge w:val="restart"/>
            <w:tcBorders>
              <w:bottom w:val="single" w:sz="4" w:space="0" w:color="auto"/>
            </w:tcBorders>
            <w:hideMark/>
          </w:tcPr>
          <w:p w:rsidR="002030F6" w:rsidRPr="002030F6" w:rsidRDefault="002030F6" w:rsidP="002030F6">
            <w:pPr>
              <w:jc w:val="center"/>
              <w:rPr>
                <w:b/>
                <w:sz w:val="16"/>
                <w:szCs w:val="16"/>
              </w:rPr>
            </w:pPr>
            <w:r w:rsidRPr="002030F6">
              <w:rPr>
                <w:b/>
                <w:sz w:val="16"/>
                <w:szCs w:val="16"/>
              </w:rPr>
              <w:t>Исполнители, перечень организаций, участвующих в реализации основных мероприятий</w:t>
            </w:r>
          </w:p>
        </w:tc>
      </w:tr>
      <w:tr w:rsidR="002030F6" w:rsidRPr="002030F6" w:rsidTr="00F126E6">
        <w:trPr>
          <w:trHeight w:val="747"/>
        </w:trPr>
        <w:tc>
          <w:tcPr>
            <w:tcW w:w="696" w:type="dxa"/>
            <w:vMerge/>
            <w:tcBorders>
              <w:bottom w:val="single" w:sz="4" w:space="0" w:color="auto"/>
            </w:tcBorders>
            <w:hideMark/>
          </w:tcPr>
          <w:p w:rsidR="002030F6" w:rsidRPr="002030F6" w:rsidRDefault="002030F6" w:rsidP="002030F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091" w:type="dxa"/>
            <w:vMerge/>
            <w:tcBorders>
              <w:bottom w:val="single" w:sz="4" w:space="0" w:color="auto"/>
            </w:tcBorders>
            <w:hideMark/>
          </w:tcPr>
          <w:p w:rsidR="002030F6" w:rsidRPr="002030F6" w:rsidRDefault="002030F6" w:rsidP="002030F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34" w:type="dxa"/>
            <w:vMerge/>
            <w:tcBorders>
              <w:bottom w:val="single" w:sz="4" w:space="0" w:color="auto"/>
            </w:tcBorders>
            <w:hideMark/>
          </w:tcPr>
          <w:p w:rsidR="002030F6" w:rsidRPr="002030F6" w:rsidRDefault="002030F6" w:rsidP="002030F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44" w:type="dxa"/>
            <w:vMerge/>
            <w:tcBorders>
              <w:bottom w:val="single" w:sz="4" w:space="0" w:color="auto"/>
            </w:tcBorders>
            <w:hideMark/>
          </w:tcPr>
          <w:p w:rsidR="002030F6" w:rsidRPr="002030F6" w:rsidRDefault="002030F6" w:rsidP="002030F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  <w:hideMark/>
          </w:tcPr>
          <w:p w:rsidR="002030F6" w:rsidRPr="002030F6" w:rsidRDefault="002030F6" w:rsidP="0055452E">
            <w:pPr>
              <w:jc w:val="center"/>
              <w:rPr>
                <w:b/>
                <w:sz w:val="16"/>
                <w:szCs w:val="16"/>
              </w:rPr>
            </w:pPr>
            <w:r w:rsidRPr="002030F6">
              <w:rPr>
                <w:b/>
                <w:sz w:val="16"/>
                <w:szCs w:val="16"/>
              </w:rPr>
              <w:t xml:space="preserve">Уточненные бюджетные ассигнования </w:t>
            </w:r>
          </w:p>
        </w:tc>
        <w:tc>
          <w:tcPr>
            <w:tcW w:w="938" w:type="dxa"/>
            <w:tcBorders>
              <w:bottom w:val="single" w:sz="4" w:space="0" w:color="auto"/>
            </w:tcBorders>
            <w:hideMark/>
          </w:tcPr>
          <w:p w:rsidR="002030F6" w:rsidRPr="002030F6" w:rsidRDefault="002030F6" w:rsidP="002030F6">
            <w:pPr>
              <w:jc w:val="center"/>
              <w:rPr>
                <w:b/>
                <w:sz w:val="16"/>
                <w:szCs w:val="16"/>
              </w:rPr>
            </w:pPr>
            <w:r w:rsidRPr="002030F6">
              <w:rPr>
                <w:b/>
                <w:sz w:val="16"/>
                <w:szCs w:val="16"/>
              </w:rPr>
              <w:t>Кассовый расход</w:t>
            </w:r>
          </w:p>
        </w:tc>
        <w:tc>
          <w:tcPr>
            <w:tcW w:w="986" w:type="dxa"/>
            <w:vMerge/>
            <w:tcBorders>
              <w:bottom w:val="single" w:sz="4" w:space="0" w:color="auto"/>
            </w:tcBorders>
            <w:hideMark/>
          </w:tcPr>
          <w:p w:rsidR="002030F6" w:rsidRPr="002030F6" w:rsidRDefault="002030F6" w:rsidP="002030F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39" w:type="dxa"/>
            <w:tcBorders>
              <w:bottom w:val="single" w:sz="4" w:space="0" w:color="auto"/>
            </w:tcBorders>
            <w:hideMark/>
          </w:tcPr>
          <w:p w:rsidR="002030F6" w:rsidRPr="002030F6" w:rsidRDefault="002030F6" w:rsidP="002030F6">
            <w:pPr>
              <w:jc w:val="center"/>
              <w:rPr>
                <w:b/>
                <w:sz w:val="16"/>
                <w:szCs w:val="16"/>
              </w:rPr>
            </w:pPr>
            <w:r w:rsidRPr="002030F6">
              <w:rPr>
                <w:b/>
                <w:sz w:val="16"/>
                <w:szCs w:val="16"/>
              </w:rPr>
              <w:t>Наименование, ед. измерения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hideMark/>
          </w:tcPr>
          <w:p w:rsidR="002030F6" w:rsidRPr="002030F6" w:rsidRDefault="002030F6" w:rsidP="002030F6">
            <w:pPr>
              <w:jc w:val="center"/>
              <w:rPr>
                <w:b/>
                <w:sz w:val="16"/>
                <w:szCs w:val="16"/>
              </w:rPr>
            </w:pPr>
            <w:r w:rsidRPr="002030F6">
              <w:rPr>
                <w:b/>
                <w:sz w:val="16"/>
                <w:szCs w:val="16"/>
              </w:rPr>
              <w:t>План</w:t>
            </w:r>
          </w:p>
        </w:tc>
        <w:tc>
          <w:tcPr>
            <w:tcW w:w="736" w:type="dxa"/>
            <w:tcBorders>
              <w:bottom w:val="single" w:sz="4" w:space="0" w:color="auto"/>
            </w:tcBorders>
            <w:hideMark/>
          </w:tcPr>
          <w:p w:rsidR="002030F6" w:rsidRPr="002030F6" w:rsidRDefault="002030F6" w:rsidP="002030F6">
            <w:pPr>
              <w:jc w:val="center"/>
              <w:rPr>
                <w:b/>
                <w:sz w:val="16"/>
                <w:szCs w:val="16"/>
              </w:rPr>
            </w:pPr>
            <w:r w:rsidRPr="002030F6">
              <w:rPr>
                <w:b/>
                <w:sz w:val="16"/>
                <w:szCs w:val="16"/>
              </w:rPr>
              <w:t>Факт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hideMark/>
          </w:tcPr>
          <w:p w:rsidR="002030F6" w:rsidRPr="002030F6" w:rsidRDefault="002030F6" w:rsidP="002030F6">
            <w:pPr>
              <w:jc w:val="center"/>
              <w:rPr>
                <w:b/>
                <w:sz w:val="16"/>
                <w:szCs w:val="16"/>
              </w:rPr>
            </w:pPr>
            <w:r w:rsidRPr="002030F6">
              <w:rPr>
                <w:b/>
                <w:sz w:val="16"/>
                <w:szCs w:val="16"/>
              </w:rPr>
              <w:t xml:space="preserve">Процент освоения, % </w:t>
            </w:r>
          </w:p>
        </w:tc>
        <w:tc>
          <w:tcPr>
            <w:tcW w:w="1958" w:type="dxa"/>
            <w:vMerge/>
            <w:tcBorders>
              <w:bottom w:val="single" w:sz="4" w:space="0" w:color="auto"/>
            </w:tcBorders>
            <w:hideMark/>
          </w:tcPr>
          <w:p w:rsidR="002030F6" w:rsidRPr="002030F6" w:rsidRDefault="002030F6" w:rsidP="002030F6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2030F6" w:rsidRPr="002030F6" w:rsidTr="00F126E6">
        <w:trPr>
          <w:trHeight w:val="315"/>
        </w:trPr>
        <w:tc>
          <w:tcPr>
            <w:tcW w:w="696" w:type="dxa"/>
            <w:hideMark/>
          </w:tcPr>
          <w:p w:rsidR="002030F6" w:rsidRPr="002030F6" w:rsidRDefault="002030F6" w:rsidP="002030F6">
            <w:pPr>
              <w:jc w:val="center"/>
              <w:rPr>
                <w:b/>
                <w:sz w:val="16"/>
                <w:szCs w:val="16"/>
              </w:rPr>
            </w:pPr>
            <w:r w:rsidRPr="002030F6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3091" w:type="dxa"/>
            <w:hideMark/>
          </w:tcPr>
          <w:p w:rsidR="002030F6" w:rsidRPr="002030F6" w:rsidRDefault="002030F6" w:rsidP="002030F6">
            <w:pPr>
              <w:jc w:val="center"/>
              <w:rPr>
                <w:b/>
                <w:sz w:val="16"/>
                <w:szCs w:val="16"/>
              </w:rPr>
            </w:pPr>
            <w:r w:rsidRPr="002030F6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034" w:type="dxa"/>
            <w:hideMark/>
          </w:tcPr>
          <w:p w:rsidR="002030F6" w:rsidRPr="002030F6" w:rsidRDefault="002030F6" w:rsidP="002030F6">
            <w:pPr>
              <w:jc w:val="center"/>
              <w:rPr>
                <w:b/>
                <w:sz w:val="16"/>
                <w:szCs w:val="16"/>
              </w:rPr>
            </w:pPr>
            <w:r w:rsidRPr="002030F6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044" w:type="dxa"/>
            <w:hideMark/>
          </w:tcPr>
          <w:p w:rsidR="002030F6" w:rsidRPr="002030F6" w:rsidRDefault="002030F6" w:rsidP="002030F6">
            <w:pPr>
              <w:jc w:val="center"/>
              <w:rPr>
                <w:b/>
                <w:sz w:val="16"/>
                <w:szCs w:val="16"/>
              </w:rPr>
            </w:pPr>
            <w:r w:rsidRPr="002030F6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213" w:type="dxa"/>
            <w:hideMark/>
          </w:tcPr>
          <w:p w:rsidR="002030F6" w:rsidRPr="002030F6" w:rsidRDefault="002030F6" w:rsidP="002030F6">
            <w:pPr>
              <w:jc w:val="center"/>
              <w:rPr>
                <w:b/>
                <w:sz w:val="16"/>
                <w:szCs w:val="16"/>
              </w:rPr>
            </w:pPr>
            <w:r w:rsidRPr="002030F6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938" w:type="dxa"/>
            <w:hideMark/>
          </w:tcPr>
          <w:p w:rsidR="002030F6" w:rsidRPr="002030F6" w:rsidRDefault="002030F6" w:rsidP="002030F6">
            <w:pPr>
              <w:jc w:val="center"/>
              <w:rPr>
                <w:b/>
                <w:sz w:val="16"/>
                <w:szCs w:val="16"/>
              </w:rPr>
            </w:pPr>
            <w:r w:rsidRPr="002030F6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986" w:type="dxa"/>
            <w:hideMark/>
          </w:tcPr>
          <w:p w:rsidR="002030F6" w:rsidRPr="002030F6" w:rsidRDefault="002030F6" w:rsidP="002030F6">
            <w:pPr>
              <w:jc w:val="center"/>
              <w:rPr>
                <w:b/>
                <w:sz w:val="16"/>
                <w:szCs w:val="16"/>
              </w:rPr>
            </w:pPr>
            <w:r w:rsidRPr="002030F6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2339" w:type="dxa"/>
            <w:hideMark/>
          </w:tcPr>
          <w:p w:rsidR="002030F6" w:rsidRPr="002030F6" w:rsidRDefault="002030F6" w:rsidP="002030F6">
            <w:pPr>
              <w:jc w:val="center"/>
              <w:rPr>
                <w:b/>
                <w:sz w:val="16"/>
                <w:szCs w:val="16"/>
              </w:rPr>
            </w:pPr>
            <w:r w:rsidRPr="002030F6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643" w:type="dxa"/>
            <w:hideMark/>
          </w:tcPr>
          <w:p w:rsidR="002030F6" w:rsidRPr="002030F6" w:rsidRDefault="002030F6" w:rsidP="002030F6">
            <w:pPr>
              <w:jc w:val="center"/>
              <w:rPr>
                <w:b/>
                <w:sz w:val="16"/>
                <w:szCs w:val="16"/>
              </w:rPr>
            </w:pPr>
            <w:r w:rsidRPr="002030F6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736" w:type="dxa"/>
            <w:hideMark/>
          </w:tcPr>
          <w:p w:rsidR="002030F6" w:rsidRPr="002030F6" w:rsidRDefault="002030F6" w:rsidP="002030F6">
            <w:pPr>
              <w:jc w:val="center"/>
              <w:rPr>
                <w:b/>
                <w:sz w:val="16"/>
                <w:szCs w:val="16"/>
              </w:rPr>
            </w:pPr>
            <w:r w:rsidRPr="002030F6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916" w:type="dxa"/>
            <w:hideMark/>
          </w:tcPr>
          <w:p w:rsidR="002030F6" w:rsidRPr="002030F6" w:rsidRDefault="002030F6" w:rsidP="002030F6">
            <w:pPr>
              <w:jc w:val="center"/>
              <w:rPr>
                <w:b/>
                <w:sz w:val="16"/>
                <w:szCs w:val="16"/>
              </w:rPr>
            </w:pPr>
            <w:r w:rsidRPr="002030F6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1958" w:type="dxa"/>
            <w:hideMark/>
          </w:tcPr>
          <w:p w:rsidR="002030F6" w:rsidRPr="002030F6" w:rsidRDefault="002030F6" w:rsidP="002030F6">
            <w:pPr>
              <w:jc w:val="center"/>
              <w:rPr>
                <w:b/>
                <w:sz w:val="16"/>
                <w:szCs w:val="16"/>
              </w:rPr>
            </w:pPr>
            <w:r w:rsidRPr="002030F6">
              <w:rPr>
                <w:b/>
                <w:sz w:val="16"/>
                <w:szCs w:val="16"/>
              </w:rPr>
              <w:t>12</w:t>
            </w:r>
          </w:p>
        </w:tc>
      </w:tr>
      <w:tr w:rsidR="002030F6" w:rsidRPr="002030F6" w:rsidTr="00F126E6">
        <w:trPr>
          <w:trHeight w:val="317"/>
        </w:trPr>
        <w:tc>
          <w:tcPr>
            <w:tcW w:w="696" w:type="dxa"/>
            <w:hideMark/>
          </w:tcPr>
          <w:p w:rsidR="002030F6" w:rsidRPr="002030F6" w:rsidRDefault="002030F6" w:rsidP="002030F6">
            <w:pPr>
              <w:jc w:val="center"/>
              <w:rPr>
                <w:b/>
                <w:sz w:val="16"/>
                <w:szCs w:val="16"/>
              </w:rPr>
            </w:pPr>
            <w:r w:rsidRPr="002030F6">
              <w:rPr>
                <w:b/>
                <w:sz w:val="16"/>
                <w:szCs w:val="16"/>
              </w:rPr>
              <w:t> </w:t>
            </w:r>
          </w:p>
        </w:tc>
        <w:tc>
          <w:tcPr>
            <w:tcW w:w="14898" w:type="dxa"/>
            <w:gridSpan w:val="11"/>
            <w:hideMark/>
          </w:tcPr>
          <w:p w:rsidR="002030F6" w:rsidRPr="002030F6" w:rsidRDefault="002030F6" w:rsidP="002030F6">
            <w:pPr>
              <w:rPr>
                <w:b/>
                <w:sz w:val="16"/>
                <w:szCs w:val="16"/>
              </w:rPr>
            </w:pPr>
            <w:r w:rsidRPr="002030F6">
              <w:rPr>
                <w:b/>
                <w:sz w:val="16"/>
                <w:szCs w:val="16"/>
              </w:rPr>
              <w:t xml:space="preserve">Цель: Создание условий для эффективного использования </w:t>
            </w:r>
            <w:proofErr w:type="gramStart"/>
            <w:r w:rsidRPr="002030F6">
              <w:rPr>
                <w:b/>
                <w:sz w:val="16"/>
                <w:szCs w:val="16"/>
              </w:rPr>
              <w:t>муниципального  имущества</w:t>
            </w:r>
            <w:proofErr w:type="gramEnd"/>
            <w:r w:rsidRPr="002030F6">
              <w:rPr>
                <w:b/>
                <w:sz w:val="16"/>
                <w:szCs w:val="16"/>
              </w:rPr>
              <w:t xml:space="preserve"> ЗАТО г. Североморск </w:t>
            </w:r>
          </w:p>
        </w:tc>
      </w:tr>
      <w:tr w:rsidR="002030F6" w:rsidRPr="002030F6" w:rsidTr="00F126E6">
        <w:trPr>
          <w:trHeight w:val="279"/>
        </w:trPr>
        <w:tc>
          <w:tcPr>
            <w:tcW w:w="696" w:type="dxa"/>
            <w:hideMark/>
          </w:tcPr>
          <w:p w:rsidR="002030F6" w:rsidRPr="002030F6" w:rsidRDefault="002030F6" w:rsidP="002030F6">
            <w:pPr>
              <w:jc w:val="center"/>
              <w:rPr>
                <w:b/>
                <w:sz w:val="16"/>
                <w:szCs w:val="16"/>
              </w:rPr>
            </w:pPr>
            <w:r w:rsidRPr="002030F6">
              <w:rPr>
                <w:b/>
                <w:sz w:val="16"/>
                <w:szCs w:val="16"/>
              </w:rPr>
              <w:t> </w:t>
            </w:r>
          </w:p>
        </w:tc>
        <w:tc>
          <w:tcPr>
            <w:tcW w:w="14898" w:type="dxa"/>
            <w:gridSpan w:val="11"/>
            <w:hideMark/>
          </w:tcPr>
          <w:p w:rsidR="002030F6" w:rsidRPr="002030F6" w:rsidRDefault="002030F6" w:rsidP="002030F6">
            <w:pPr>
              <w:rPr>
                <w:b/>
                <w:sz w:val="16"/>
                <w:szCs w:val="16"/>
              </w:rPr>
            </w:pPr>
            <w:r w:rsidRPr="002030F6">
              <w:rPr>
                <w:b/>
                <w:sz w:val="16"/>
                <w:szCs w:val="16"/>
              </w:rPr>
              <w:t xml:space="preserve">Задача 1: Обеспечение реализации муниципальных функций в сфере управления муниципальным </w:t>
            </w:r>
            <w:proofErr w:type="gramStart"/>
            <w:r w:rsidRPr="002030F6">
              <w:rPr>
                <w:b/>
                <w:sz w:val="16"/>
                <w:szCs w:val="16"/>
              </w:rPr>
              <w:t>имуществом</w:t>
            </w:r>
            <w:proofErr w:type="gramEnd"/>
            <w:r w:rsidRPr="002030F6">
              <w:rPr>
                <w:b/>
                <w:sz w:val="16"/>
                <w:szCs w:val="16"/>
              </w:rPr>
              <w:t xml:space="preserve"> ЗАТО г. Североморск</w:t>
            </w:r>
          </w:p>
        </w:tc>
      </w:tr>
      <w:tr w:rsidR="002030F6" w:rsidRPr="002030F6" w:rsidTr="00F126E6">
        <w:trPr>
          <w:trHeight w:val="836"/>
        </w:trPr>
        <w:tc>
          <w:tcPr>
            <w:tcW w:w="696" w:type="dxa"/>
            <w:hideMark/>
          </w:tcPr>
          <w:p w:rsidR="002030F6" w:rsidRPr="002030F6" w:rsidRDefault="002030F6" w:rsidP="002030F6">
            <w:pPr>
              <w:jc w:val="center"/>
              <w:rPr>
                <w:b/>
                <w:sz w:val="16"/>
                <w:szCs w:val="16"/>
              </w:rPr>
            </w:pPr>
            <w:r w:rsidRPr="002030F6">
              <w:rPr>
                <w:b/>
                <w:sz w:val="16"/>
                <w:szCs w:val="16"/>
              </w:rPr>
              <w:t>1.</w:t>
            </w:r>
          </w:p>
        </w:tc>
        <w:tc>
          <w:tcPr>
            <w:tcW w:w="3091" w:type="dxa"/>
            <w:hideMark/>
          </w:tcPr>
          <w:p w:rsidR="002030F6" w:rsidRPr="002030F6" w:rsidRDefault="002030F6" w:rsidP="002030F6">
            <w:pPr>
              <w:rPr>
                <w:b/>
                <w:sz w:val="16"/>
                <w:szCs w:val="16"/>
              </w:rPr>
            </w:pPr>
            <w:r w:rsidRPr="002030F6">
              <w:rPr>
                <w:b/>
                <w:sz w:val="16"/>
                <w:szCs w:val="16"/>
              </w:rPr>
              <w:t xml:space="preserve">Основное мероприятие 1. Обеспечение реализации муниципальных функций в сфере управления муниципальным </w:t>
            </w:r>
            <w:proofErr w:type="gramStart"/>
            <w:r w:rsidRPr="002030F6">
              <w:rPr>
                <w:b/>
                <w:sz w:val="16"/>
                <w:szCs w:val="16"/>
              </w:rPr>
              <w:t>имуществом</w:t>
            </w:r>
            <w:proofErr w:type="gramEnd"/>
            <w:r w:rsidRPr="002030F6">
              <w:rPr>
                <w:b/>
                <w:sz w:val="16"/>
                <w:szCs w:val="16"/>
              </w:rPr>
              <w:t xml:space="preserve"> ЗАТО г. Североморск</w:t>
            </w:r>
          </w:p>
        </w:tc>
        <w:tc>
          <w:tcPr>
            <w:tcW w:w="1034" w:type="dxa"/>
            <w:hideMark/>
          </w:tcPr>
          <w:p w:rsidR="002030F6" w:rsidRPr="002030F6" w:rsidRDefault="002030F6" w:rsidP="002030F6">
            <w:pPr>
              <w:jc w:val="center"/>
              <w:rPr>
                <w:b/>
                <w:sz w:val="16"/>
                <w:szCs w:val="16"/>
              </w:rPr>
            </w:pPr>
            <w:r w:rsidRPr="002030F6">
              <w:rPr>
                <w:b/>
                <w:sz w:val="16"/>
                <w:szCs w:val="16"/>
              </w:rPr>
              <w:t>2014</w:t>
            </w:r>
            <w:r w:rsidRPr="002030F6">
              <w:rPr>
                <w:b/>
                <w:sz w:val="16"/>
                <w:szCs w:val="16"/>
              </w:rPr>
              <w:softHyphen/>
              <w:t>2020 годы</w:t>
            </w:r>
          </w:p>
        </w:tc>
        <w:tc>
          <w:tcPr>
            <w:tcW w:w="1044" w:type="dxa"/>
            <w:hideMark/>
          </w:tcPr>
          <w:p w:rsidR="002030F6" w:rsidRPr="002030F6" w:rsidRDefault="002030F6" w:rsidP="002030F6">
            <w:pPr>
              <w:jc w:val="center"/>
              <w:rPr>
                <w:b/>
                <w:sz w:val="16"/>
                <w:szCs w:val="16"/>
              </w:rPr>
            </w:pPr>
            <w:r w:rsidRPr="002030F6">
              <w:rPr>
                <w:b/>
                <w:sz w:val="16"/>
                <w:szCs w:val="16"/>
              </w:rPr>
              <w:t> </w:t>
            </w:r>
          </w:p>
        </w:tc>
        <w:tc>
          <w:tcPr>
            <w:tcW w:w="1213" w:type="dxa"/>
            <w:hideMark/>
          </w:tcPr>
          <w:p w:rsidR="002030F6" w:rsidRPr="002030F6" w:rsidRDefault="002030F6" w:rsidP="002030F6">
            <w:pPr>
              <w:jc w:val="center"/>
              <w:rPr>
                <w:b/>
                <w:sz w:val="16"/>
                <w:szCs w:val="16"/>
              </w:rPr>
            </w:pPr>
            <w:r w:rsidRPr="002030F6">
              <w:rPr>
                <w:b/>
                <w:sz w:val="16"/>
                <w:szCs w:val="16"/>
              </w:rPr>
              <w:t>9963,5</w:t>
            </w:r>
          </w:p>
        </w:tc>
        <w:tc>
          <w:tcPr>
            <w:tcW w:w="938" w:type="dxa"/>
            <w:hideMark/>
          </w:tcPr>
          <w:p w:rsidR="002030F6" w:rsidRPr="002030F6" w:rsidRDefault="002030F6" w:rsidP="002030F6">
            <w:pPr>
              <w:jc w:val="center"/>
              <w:rPr>
                <w:b/>
                <w:sz w:val="16"/>
                <w:szCs w:val="16"/>
              </w:rPr>
            </w:pPr>
            <w:r w:rsidRPr="002030F6">
              <w:rPr>
                <w:b/>
                <w:sz w:val="16"/>
                <w:szCs w:val="16"/>
              </w:rPr>
              <w:t>9963,5</w:t>
            </w:r>
          </w:p>
        </w:tc>
        <w:tc>
          <w:tcPr>
            <w:tcW w:w="986" w:type="dxa"/>
            <w:hideMark/>
          </w:tcPr>
          <w:p w:rsidR="002030F6" w:rsidRPr="002030F6" w:rsidRDefault="002030F6" w:rsidP="002030F6">
            <w:pPr>
              <w:jc w:val="center"/>
              <w:rPr>
                <w:b/>
                <w:sz w:val="16"/>
                <w:szCs w:val="16"/>
              </w:rPr>
            </w:pPr>
            <w:r w:rsidRPr="002030F6">
              <w:rPr>
                <w:b/>
                <w:sz w:val="16"/>
                <w:szCs w:val="16"/>
              </w:rPr>
              <w:t>100,00</w:t>
            </w:r>
          </w:p>
        </w:tc>
        <w:tc>
          <w:tcPr>
            <w:tcW w:w="2339" w:type="dxa"/>
            <w:hideMark/>
          </w:tcPr>
          <w:p w:rsidR="002030F6" w:rsidRPr="002030F6" w:rsidRDefault="002030F6" w:rsidP="002030F6">
            <w:pPr>
              <w:jc w:val="center"/>
              <w:rPr>
                <w:b/>
                <w:sz w:val="16"/>
                <w:szCs w:val="16"/>
              </w:rPr>
            </w:pPr>
            <w:r w:rsidRPr="002030F6">
              <w:rPr>
                <w:b/>
                <w:sz w:val="16"/>
                <w:szCs w:val="16"/>
              </w:rPr>
              <w:t> </w:t>
            </w:r>
          </w:p>
        </w:tc>
        <w:tc>
          <w:tcPr>
            <w:tcW w:w="643" w:type="dxa"/>
            <w:hideMark/>
          </w:tcPr>
          <w:p w:rsidR="002030F6" w:rsidRPr="002030F6" w:rsidRDefault="002030F6" w:rsidP="002030F6">
            <w:pPr>
              <w:jc w:val="center"/>
              <w:rPr>
                <w:b/>
                <w:sz w:val="16"/>
                <w:szCs w:val="16"/>
              </w:rPr>
            </w:pPr>
            <w:r w:rsidRPr="002030F6">
              <w:rPr>
                <w:b/>
                <w:sz w:val="16"/>
                <w:szCs w:val="16"/>
              </w:rPr>
              <w:t> </w:t>
            </w:r>
          </w:p>
        </w:tc>
        <w:tc>
          <w:tcPr>
            <w:tcW w:w="736" w:type="dxa"/>
            <w:hideMark/>
          </w:tcPr>
          <w:p w:rsidR="002030F6" w:rsidRPr="002030F6" w:rsidRDefault="002030F6" w:rsidP="002030F6">
            <w:pPr>
              <w:jc w:val="center"/>
              <w:rPr>
                <w:b/>
                <w:sz w:val="16"/>
                <w:szCs w:val="16"/>
              </w:rPr>
            </w:pPr>
            <w:r w:rsidRPr="002030F6">
              <w:rPr>
                <w:b/>
                <w:sz w:val="16"/>
                <w:szCs w:val="16"/>
              </w:rPr>
              <w:t> </w:t>
            </w:r>
          </w:p>
        </w:tc>
        <w:tc>
          <w:tcPr>
            <w:tcW w:w="916" w:type="dxa"/>
            <w:hideMark/>
          </w:tcPr>
          <w:p w:rsidR="002030F6" w:rsidRPr="002030F6" w:rsidRDefault="002030F6" w:rsidP="002030F6">
            <w:pPr>
              <w:jc w:val="center"/>
              <w:rPr>
                <w:b/>
                <w:sz w:val="16"/>
                <w:szCs w:val="16"/>
              </w:rPr>
            </w:pPr>
            <w:r w:rsidRPr="002030F6">
              <w:rPr>
                <w:b/>
                <w:sz w:val="16"/>
                <w:szCs w:val="16"/>
              </w:rPr>
              <w:t> </w:t>
            </w:r>
          </w:p>
        </w:tc>
        <w:tc>
          <w:tcPr>
            <w:tcW w:w="1958" w:type="dxa"/>
            <w:hideMark/>
          </w:tcPr>
          <w:p w:rsidR="002030F6" w:rsidRPr="002030F6" w:rsidRDefault="002030F6" w:rsidP="002030F6">
            <w:pPr>
              <w:jc w:val="center"/>
              <w:rPr>
                <w:b/>
                <w:sz w:val="16"/>
                <w:szCs w:val="16"/>
              </w:rPr>
            </w:pPr>
            <w:r w:rsidRPr="002030F6">
              <w:rPr>
                <w:b/>
                <w:sz w:val="16"/>
                <w:szCs w:val="16"/>
              </w:rPr>
              <w:t xml:space="preserve">КИО </w:t>
            </w:r>
            <w:proofErr w:type="gramStart"/>
            <w:r w:rsidRPr="002030F6">
              <w:rPr>
                <w:b/>
                <w:sz w:val="16"/>
                <w:szCs w:val="16"/>
              </w:rPr>
              <w:t>администрации</w:t>
            </w:r>
            <w:proofErr w:type="gramEnd"/>
            <w:r w:rsidRPr="002030F6">
              <w:rPr>
                <w:b/>
                <w:sz w:val="16"/>
                <w:szCs w:val="16"/>
              </w:rPr>
              <w:t xml:space="preserve"> ЗАТО г.Североморск, МКУ "Муниципальное имущество"</w:t>
            </w:r>
          </w:p>
        </w:tc>
      </w:tr>
      <w:tr w:rsidR="00F126E6" w:rsidRPr="002030F6" w:rsidTr="00F126E6">
        <w:trPr>
          <w:trHeight w:val="955"/>
        </w:trPr>
        <w:tc>
          <w:tcPr>
            <w:tcW w:w="696" w:type="dxa"/>
            <w:hideMark/>
          </w:tcPr>
          <w:p w:rsidR="00F126E6" w:rsidRPr="002030F6" w:rsidRDefault="00F126E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1.1.</w:t>
            </w:r>
          </w:p>
        </w:tc>
        <w:tc>
          <w:tcPr>
            <w:tcW w:w="3091" w:type="dxa"/>
            <w:hideMark/>
          </w:tcPr>
          <w:p w:rsidR="00F126E6" w:rsidRPr="002030F6" w:rsidRDefault="00F126E6" w:rsidP="002030F6">
            <w:pPr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 xml:space="preserve">Расходы на выплаты по оплате труда </w:t>
            </w:r>
            <w:proofErr w:type="gramStart"/>
            <w:r w:rsidRPr="002030F6">
              <w:rPr>
                <w:sz w:val="16"/>
                <w:szCs w:val="16"/>
              </w:rPr>
              <w:t>работников  органов</w:t>
            </w:r>
            <w:proofErr w:type="gramEnd"/>
            <w:r w:rsidRPr="002030F6">
              <w:rPr>
                <w:sz w:val="16"/>
                <w:szCs w:val="16"/>
              </w:rPr>
              <w:t xml:space="preserve"> местного самоуправления </w:t>
            </w:r>
          </w:p>
        </w:tc>
        <w:tc>
          <w:tcPr>
            <w:tcW w:w="1034" w:type="dxa"/>
            <w:hideMark/>
          </w:tcPr>
          <w:p w:rsidR="00F126E6" w:rsidRPr="002030F6" w:rsidRDefault="00F126E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2014</w:t>
            </w:r>
            <w:r w:rsidRPr="002030F6">
              <w:rPr>
                <w:sz w:val="16"/>
                <w:szCs w:val="16"/>
              </w:rPr>
              <w:softHyphen/>
              <w:t>2020 годы</w:t>
            </w:r>
          </w:p>
        </w:tc>
        <w:tc>
          <w:tcPr>
            <w:tcW w:w="1044" w:type="dxa"/>
            <w:hideMark/>
          </w:tcPr>
          <w:p w:rsidR="00F126E6" w:rsidRPr="002030F6" w:rsidRDefault="00F126E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 </w:t>
            </w:r>
          </w:p>
        </w:tc>
        <w:tc>
          <w:tcPr>
            <w:tcW w:w="1213" w:type="dxa"/>
            <w:hideMark/>
          </w:tcPr>
          <w:p w:rsidR="00F126E6" w:rsidRPr="002030F6" w:rsidRDefault="00F126E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9963,5</w:t>
            </w:r>
          </w:p>
        </w:tc>
        <w:tc>
          <w:tcPr>
            <w:tcW w:w="938" w:type="dxa"/>
            <w:hideMark/>
          </w:tcPr>
          <w:p w:rsidR="00F126E6" w:rsidRPr="002030F6" w:rsidRDefault="00F126E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9963,5</w:t>
            </w:r>
          </w:p>
        </w:tc>
        <w:tc>
          <w:tcPr>
            <w:tcW w:w="986" w:type="dxa"/>
            <w:hideMark/>
          </w:tcPr>
          <w:p w:rsidR="00F126E6" w:rsidRPr="002030F6" w:rsidRDefault="00F126E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100,00</w:t>
            </w:r>
          </w:p>
        </w:tc>
        <w:tc>
          <w:tcPr>
            <w:tcW w:w="2339" w:type="dxa"/>
            <w:hideMark/>
          </w:tcPr>
          <w:p w:rsidR="00F126E6" w:rsidRPr="002030F6" w:rsidRDefault="00F126E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Освоение бюджетных ассигнований, %</w:t>
            </w:r>
          </w:p>
        </w:tc>
        <w:tc>
          <w:tcPr>
            <w:tcW w:w="643" w:type="dxa"/>
            <w:hideMark/>
          </w:tcPr>
          <w:p w:rsidR="00F126E6" w:rsidRPr="002030F6" w:rsidRDefault="00F126E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100</w:t>
            </w:r>
          </w:p>
        </w:tc>
        <w:tc>
          <w:tcPr>
            <w:tcW w:w="736" w:type="dxa"/>
            <w:hideMark/>
          </w:tcPr>
          <w:p w:rsidR="00F126E6" w:rsidRPr="002030F6" w:rsidRDefault="00F126E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100,00</w:t>
            </w:r>
          </w:p>
        </w:tc>
        <w:tc>
          <w:tcPr>
            <w:tcW w:w="916" w:type="dxa"/>
            <w:hideMark/>
          </w:tcPr>
          <w:p w:rsidR="00F126E6" w:rsidRPr="002030F6" w:rsidRDefault="00F126E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100,00</w:t>
            </w:r>
          </w:p>
        </w:tc>
        <w:tc>
          <w:tcPr>
            <w:tcW w:w="1958" w:type="dxa"/>
            <w:hideMark/>
          </w:tcPr>
          <w:p w:rsidR="00F126E6" w:rsidRPr="002030F6" w:rsidRDefault="00F126E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 xml:space="preserve">КИО </w:t>
            </w:r>
            <w:proofErr w:type="gramStart"/>
            <w:r w:rsidRPr="002030F6">
              <w:rPr>
                <w:sz w:val="16"/>
                <w:szCs w:val="16"/>
              </w:rPr>
              <w:t>администрации</w:t>
            </w:r>
            <w:proofErr w:type="gramEnd"/>
            <w:r w:rsidRPr="002030F6">
              <w:rPr>
                <w:sz w:val="16"/>
                <w:szCs w:val="16"/>
              </w:rPr>
              <w:t xml:space="preserve"> ЗАТО г.Североморск, МКУ "Муниципальное имущество"</w:t>
            </w:r>
          </w:p>
        </w:tc>
      </w:tr>
      <w:tr w:rsidR="002030F6" w:rsidRPr="002030F6" w:rsidTr="00F126E6">
        <w:trPr>
          <w:trHeight w:val="293"/>
        </w:trPr>
        <w:tc>
          <w:tcPr>
            <w:tcW w:w="696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 </w:t>
            </w:r>
          </w:p>
        </w:tc>
        <w:tc>
          <w:tcPr>
            <w:tcW w:w="14898" w:type="dxa"/>
            <w:gridSpan w:val="11"/>
            <w:hideMark/>
          </w:tcPr>
          <w:p w:rsidR="002030F6" w:rsidRPr="002030F6" w:rsidRDefault="002030F6" w:rsidP="002030F6">
            <w:pPr>
              <w:rPr>
                <w:b/>
                <w:sz w:val="16"/>
                <w:szCs w:val="16"/>
              </w:rPr>
            </w:pPr>
            <w:r w:rsidRPr="002030F6">
              <w:rPr>
                <w:b/>
                <w:sz w:val="16"/>
                <w:szCs w:val="16"/>
              </w:rPr>
              <w:t>Задача 2: Обеспечение проведения оценки рыночной стоимости, экспертизы оценки рыночной стоимости объектов муниципального, бесхозяйного и иного имущества</w:t>
            </w:r>
          </w:p>
        </w:tc>
      </w:tr>
      <w:tr w:rsidR="002030F6" w:rsidRPr="002030F6" w:rsidTr="00F126E6">
        <w:trPr>
          <w:trHeight w:val="958"/>
        </w:trPr>
        <w:tc>
          <w:tcPr>
            <w:tcW w:w="696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2.</w:t>
            </w:r>
          </w:p>
        </w:tc>
        <w:tc>
          <w:tcPr>
            <w:tcW w:w="3091" w:type="dxa"/>
            <w:hideMark/>
          </w:tcPr>
          <w:p w:rsidR="002030F6" w:rsidRPr="002030F6" w:rsidRDefault="002030F6" w:rsidP="002030F6">
            <w:pPr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Основное мероприятие 2. " Мероприятия, связанные с обеспечением проведения оценки рыночной стоимости объектов муниципального фонда"</w:t>
            </w:r>
          </w:p>
        </w:tc>
        <w:tc>
          <w:tcPr>
            <w:tcW w:w="1034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 </w:t>
            </w:r>
          </w:p>
        </w:tc>
        <w:tc>
          <w:tcPr>
            <w:tcW w:w="1044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 </w:t>
            </w:r>
          </w:p>
        </w:tc>
        <w:tc>
          <w:tcPr>
            <w:tcW w:w="1213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156,21</w:t>
            </w:r>
          </w:p>
        </w:tc>
        <w:tc>
          <w:tcPr>
            <w:tcW w:w="938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156,21</w:t>
            </w:r>
          </w:p>
        </w:tc>
        <w:tc>
          <w:tcPr>
            <w:tcW w:w="986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100,00</w:t>
            </w:r>
          </w:p>
        </w:tc>
        <w:tc>
          <w:tcPr>
            <w:tcW w:w="2339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Количество объектов, в отношении которых проведена оценка рыночной стоимости, экспертиза оценки рыночной стоимости, ед.</w:t>
            </w:r>
          </w:p>
        </w:tc>
        <w:tc>
          <w:tcPr>
            <w:tcW w:w="643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 </w:t>
            </w:r>
          </w:p>
        </w:tc>
        <w:tc>
          <w:tcPr>
            <w:tcW w:w="736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 </w:t>
            </w:r>
          </w:p>
        </w:tc>
        <w:tc>
          <w:tcPr>
            <w:tcW w:w="916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 </w:t>
            </w:r>
          </w:p>
        </w:tc>
        <w:tc>
          <w:tcPr>
            <w:tcW w:w="1958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 xml:space="preserve">КИО </w:t>
            </w:r>
            <w:proofErr w:type="gramStart"/>
            <w:r w:rsidRPr="002030F6">
              <w:rPr>
                <w:sz w:val="16"/>
                <w:szCs w:val="16"/>
              </w:rPr>
              <w:t>администрации</w:t>
            </w:r>
            <w:proofErr w:type="gramEnd"/>
            <w:r w:rsidRPr="002030F6">
              <w:rPr>
                <w:sz w:val="16"/>
                <w:szCs w:val="16"/>
              </w:rPr>
              <w:t xml:space="preserve"> ЗАТО г.Североморск, МКУ "Муниципальное имущество"</w:t>
            </w:r>
          </w:p>
        </w:tc>
      </w:tr>
      <w:tr w:rsidR="002030F6" w:rsidRPr="002030F6" w:rsidTr="00F126E6">
        <w:trPr>
          <w:trHeight w:val="880"/>
        </w:trPr>
        <w:tc>
          <w:tcPr>
            <w:tcW w:w="696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2.1.</w:t>
            </w:r>
          </w:p>
        </w:tc>
        <w:tc>
          <w:tcPr>
            <w:tcW w:w="3091" w:type="dxa"/>
            <w:hideMark/>
          </w:tcPr>
          <w:p w:rsidR="002030F6" w:rsidRPr="002030F6" w:rsidRDefault="002030F6" w:rsidP="002030F6">
            <w:pPr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 xml:space="preserve">Расходы связанные с обеспечением проведения оценки рыночной стоимости объектов муниципального фонда, в </w:t>
            </w:r>
            <w:proofErr w:type="spellStart"/>
            <w:r w:rsidRPr="002030F6">
              <w:rPr>
                <w:sz w:val="16"/>
                <w:szCs w:val="16"/>
              </w:rPr>
              <w:t>т.ч</w:t>
            </w:r>
            <w:proofErr w:type="spellEnd"/>
            <w:r w:rsidRPr="002030F6">
              <w:rPr>
                <w:sz w:val="16"/>
                <w:szCs w:val="16"/>
              </w:rPr>
              <w:t>.:</w:t>
            </w:r>
          </w:p>
        </w:tc>
        <w:tc>
          <w:tcPr>
            <w:tcW w:w="1034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2014</w:t>
            </w:r>
            <w:r w:rsidRPr="002030F6">
              <w:rPr>
                <w:sz w:val="16"/>
                <w:szCs w:val="16"/>
              </w:rPr>
              <w:softHyphen/>
              <w:t>2020 годы</w:t>
            </w:r>
          </w:p>
        </w:tc>
        <w:tc>
          <w:tcPr>
            <w:tcW w:w="1044" w:type="dxa"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13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156,21</w:t>
            </w:r>
          </w:p>
        </w:tc>
        <w:tc>
          <w:tcPr>
            <w:tcW w:w="938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156,21</w:t>
            </w:r>
          </w:p>
        </w:tc>
        <w:tc>
          <w:tcPr>
            <w:tcW w:w="986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100,00</w:t>
            </w:r>
          </w:p>
        </w:tc>
        <w:tc>
          <w:tcPr>
            <w:tcW w:w="2339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Количество объектов, в отношении которых проведена оценка рыночной стоимости, экспертиза оценки рыночной стоимости, ед.</w:t>
            </w:r>
          </w:p>
        </w:tc>
        <w:tc>
          <w:tcPr>
            <w:tcW w:w="643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37</w:t>
            </w:r>
          </w:p>
        </w:tc>
        <w:tc>
          <w:tcPr>
            <w:tcW w:w="736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45</w:t>
            </w:r>
          </w:p>
        </w:tc>
        <w:tc>
          <w:tcPr>
            <w:tcW w:w="916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121,6</w:t>
            </w:r>
          </w:p>
        </w:tc>
        <w:tc>
          <w:tcPr>
            <w:tcW w:w="1958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 xml:space="preserve">КИО </w:t>
            </w:r>
            <w:proofErr w:type="gramStart"/>
            <w:r w:rsidRPr="002030F6">
              <w:rPr>
                <w:sz w:val="16"/>
                <w:szCs w:val="16"/>
              </w:rPr>
              <w:t>администрации</w:t>
            </w:r>
            <w:proofErr w:type="gramEnd"/>
            <w:r w:rsidRPr="002030F6">
              <w:rPr>
                <w:sz w:val="16"/>
                <w:szCs w:val="16"/>
              </w:rPr>
              <w:t xml:space="preserve"> ЗАТО г.Североморск, МКУ "Муниципальное имущество"</w:t>
            </w:r>
          </w:p>
        </w:tc>
      </w:tr>
      <w:tr w:rsidR="002030F6" w:rsidRPr="002030F6" w:rsidTr="00F126E6">
        <w:trPr>
          <w:trHeight w:val="264"/>
        </w:trPr>
        <w:tc>
          <w:tcPr>
            <w:tcW w:w="696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 </w:t>
            </w:r>
          </w:p>
        </w:tc>
        <w:tc>
          <w:tcPr>
            <w:tcW w:w="14898" w:type="dxa"/>
            <w:gridSpan w:val="11"/>
            <w:hideMark/>
          </w:tcPr>
          <w:p w:rsidR="002030F6" w:rsidRPr="002030F6" w:rsidRDefault="002030F6" w:rsidP="002030F6">
            <w:pPr>
              <w:rPr>
                <w:b/>
                <w:sz w:val="16"/>
                <w:szCs w:val="16"/>
              </w:rPr>
            </w:pPr>
            <w:r w:rsidRPr="002030F6">
              <w:rPr>
                <w:b/>
                <w:sz w:val="16"/>
                <w:szCs w:val="16"/>
              </w:rPr>
              <w:t>Задача 3: Обеспечение изготовления технической документации на объекты недвижимости и организация мероприятий по вовлечению в хозяйственных оборот</w:t>
            </w:r>
          </w:p>
        </w:tc>
      </w:tr>
      <w:tr w:rsidR="002030F6" w:rsidRPr="002030F6" w:rsidTr="00F126E6">
        <w:trPr>
          <w:trHeight w:val="1410"/>
        </w:trPr>
        <w:tc>
          <w:tcPr>
            <w:tcW w:w="696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3.</w:t>
            </w:r>
          </w:p>
        </w:tc>
        <w:tc>
          <w:tcPr>
            <w:tcW w:w="3091" w:type="dxa"/>
            <w:hideMark/>
          </w:tcPr>
          <w:p w:rsidR="002030F6" w:rsidRPr="002030F6" w:rsidRDefault="002030F6" w:rsidP="002030F6">
            <w:pPr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Основное мероприятие 3. Мероприятия, связанные с обеспечением изготовления технической документации и технических заключений на объекты недвижимости и организация мероприятий по вовлечению в хозяйственных оборот</w:t>
            </w:r>
          </w:p>
        </w:tc>
        <w:tc>
          <w:tcPr>
            <w:tcW w:w="1034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 </w:t>
            </w:r>
          </w:p>
        </w:tc>
        <w:tc>
          <w:tcPr>
            <w:tcW w:w="1044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 </w:t>
            </w:r>
          </w:p>
        </w:tc>
        <w:tc>
          <w:tcPr>
            <w:tcW w:w="1213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395,00</w:t>
            </w:r>
          </w:p>
        </w:tc>
        <w:tc>
          <w:tcPr>
            <w:tcW w:w="938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395</w:t>
            </w:r>
          </w:p>
        </w:tc>
        <w:tc>
          <w:tcPr>
            <w:tcW w:w="986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100,00</w:t>
            </w:r>
          </w:p>
        </w:tc>
        <w:tc>
          <w:tcPr>
            <w:tcW w:w="2339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 </w:t>
            </w:r>
          </w:p>
        </w:tc>
        <w:tc>
          <w:tcPr>
            <w:tcW w:w="643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 </w:t>
            </w:r>
          </w:p>
        </w:tc>
        <w:tc>
          <w:tcPr>
            <w:tcW w:w="736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 </w:t>
            </w:r>
          </w:p>
        </w:tc>
        <w:tc>
          <w:tcPr>
            <w:tcW w:w="916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 </w:t>
            </w:r>
          </w:p>
        </w:tc>
        <w:tc>
          <w:tcPr>
            <w:tcW w:w="1958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 xml:space="preserve">КИО </w:t>
            </w:r>
            <w:proofErr w:type="gramStart"/>
            <w:r w:rsidRPr="002030F6">
              <w:rPr>
                <w:sz w:val="16"/>
                <w:szCs w:val="16"/>
              </w:rPr>
              <w:t>администрации</w:t>
            </w:r>
            <w:proofErr w:type="gramEnd"/>
            <w:r w:rsidRPr="002030F6">
              <w:rPr>
                <w:sz w:val="16"/>
                <w:szCs w:val="16"/>
              </w:rPr>
              <w:t xml:space="preserve"> ЗАТО г.Североморск, МКУ "Муниципальное имущество"</w:t>
            </w:r>
          </w:p>
        </w:tc>
      </w:tr>
      <w:tr w:rsidR="002030F6" w:rsidRPr="002030F6" w:rsidTr="00F126E6">
        <w:trPr>
          <w:trHeight w:val="1118"/>
        </w:trPr>
        <w:tc>
          <w:tcPr>
            <w:tcW w:w="696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lastRenderedPageBreak/>
              <w:t>3.1.</w:t>
            </w:r>
          </w:p>
        </w:tc>
        <w:tc>
          <w:tcPr>
            <w:tcW w:w="3091" w:type="dxa"/>
            <w:hideMark/>
          </w:tcPr>
          <w:p w:rsidR="002030F6" w:rsidRPr="002030F6" w:rsidRDefault="002030F6" w:rsidP="002030F6">
            <w:pPr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 xml:space="preserve">Расходы связанные с обеспечением изготовления технической документации и технических заключений на объекты недвижимости и организация мероприятий по вовлечению в хозяйственных оборот, в </w:t>
            </w:r>
            <w:proofErr w:type="spellStart"/>
            <w:r w:rsidRPr="002030F6">
              <w:rPr>
                <w:sz w:val="16"/>
                <w:szCs w:val="16"/>
              </w:rPr>
              <w:t>т.ч</w:t>
            </w:r>
            <w:proofErr w:type="spellEnd"/>
            <w:r w:rsidRPr="002030F6">
              <w:rPr>
                <w:sz w:val="16"/>
                <w:szCs w:val="16"/>
              </w:rPr>
              <w:t>.</w:t>
            </w:r>
          </w:p>
        </w:tc>
        <w:tc>
          <w:tcPr>
            <w:tcW w:w="1034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 </w:t>
            </w:r>
          </w:p>
        </w:tc>
        <w:tc>
          <w:tcPr>
            <w:tcW w:w="1044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 </w:t>
            </w:r>
          </w:p>
        </w:tc>
        <w:tc>
          <w:tcPr>
            <w:tcW w:w="1213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395</w:t>
            </w:r>
          </w:p>
        </w:tc>
        <w:tc>
          <w:tcPr>
            <w:tcW w:w="938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395</w:t>
            </w:r>
          </w:p>
        </w:tc>
        <w:tc>
          <w:tcPr>
            <w:tcW w:w="986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100,00</w:t>
            </w:r>
          </w:p>
        </w:tc>
        <w:tc>
          <w:tcPr>
            <w:tcW w:w="2339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 </w:t>
            </w:r>
          </w:p>
        </w:tc>
        <w:tc>
          <w:tcPr>
            <w:tcW w:w="643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 </w:t>
            </w:r>
          </w:p>
        </w:tc>
        <w:tc>
          <w:tcPr>
            <w:tcW w:w="736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 </w:t>
            </w:r>
          </w:p>
        </w:tc>
        <w:tc>
          <w:tcPr>
            <w:tcW w:w="916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 </w:t>
            </w:r>
          </w:p>
        </w:tc>
        <w:tc>
          <w:tcPr>
            <w:tcW w:w="1958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 xml:space="preserve">КИО </w:t>
            </w:r>
            <w:proofErr w:type="gramStart"/>
            <w:r w:rsidRPr="002030F6">
              <w:rPr>
                <w:sz w:val="16"/>
                <w:szCs w:val="16"/>
              </w:rPr>
              <w:t>администрации</w:t>
            </w:r>
            <w:proofErr w:type="gramEnd"/>
            <w:r w:rsidRPr="002030F6">
              <w:rPr>
                <w:sz w:val="16"/>
                <w:szCs w:val="16"/>
              </w:rPr>
              <w:t xml:space="preserve"> ЗАТО г.Североморск, МКУ "Муниципальное имущество"</w:t>
            </w:r>
          </w:p>
        </w:tc>
      </w:tr>
      <w:tr w:rsidR="004E1633" w:rsidRPr="002030F6" w:rsidTr="00F126E6">
        <w:trPr>
          <w:trHeight w:val="1120"/>
        </w:trPr>
        <w:tc>
          <w:tcPr>
            <w:tcW w:w="696" w:type="dxa"/>
            <w:hideMark/>
          </w:tcPr>
          <w:p w:rsidR="004E1633" w:rsidRPr="002030F6" w:rsidRDefault="004E1633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 </w:t>
            </w:r>
          </w:p>
        </w:tc>
        <w:tc>
          <w:tcPr>
            <w:tcW w:w="3091" w:type="dxa"/>
            <w:hideMark/>
          </w:tcPr>
          <w:p w:rsidR="004E1633" w:rsidRPr="002030F6" w:rsidRDefault="004E1633" w:rsidP="002030F6">
            <w:pPr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Проведение кадастровых работ, изготовление технической документации и технических заключений на объекты недвижимости и организация мероприятий по вовлечению в хозяйственный оборот</w:t>
            </w:r>
          </w:p>
        </w:tc>
        <w:tc>
          <w:tcPr>
            <w:tcW w:w="1034" w:type="dxa"/>
            <w:hideMark/>
          </w:tcPr>
          <w:p w:rsidR="004E1633" w:rsidRPr="002030F6" w:rsidRDefault="004E1633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2014</w:t>
            </w:r>
            <w:r w:rsidRPr="002030F6">
              <w:rPr>
                <w:sz w:val="16"/>
                <w:szCs w:val="16"/>
              </w:rPr>
              <w:softHyphen/>
              <w:t>2020 годы</w:t>
            </w:r>
          </w:p>
        </w:tc>
        <w:tc>
          <w:tcPr>
            <w:tcW w:w="1044" w:type="dxa"/>
            <w:hideMark/>
          </w:tcPr>
          <w:p w:rsidR="004E1633" w:rsidRPr="002030F6" w:rsidRDefault="004E1633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 </w:t>
            </w:r>
          </w:p>
        </w:tc>
        <w:tc>
          <w:tcPr>
            <w:tcW w:w="1213" w:type="dxa"/>
            <w:hideMark/>
          </w:tcPr>
          <w:p w:rsidR="004E1633" w:rsidRPr="002030F6" w:rsidRDefault="004E1633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230</w:t>
            </w:r>
          </w:p>
        </w:tc>
        <w:tc>
          <w:tcPr>
            <w:tcW w:w="938" w:type="dxa"/>
            <w:hideMark/>
          </w:tcPr>
          <w:p w:rsidR="004E1633" w:rsidRPr="002030F6" w:rsidRDefault="004E1633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230</w:t>
            </w:r>
          </w:p>
        </w:tc>
        <w:tc>
          <w:tcPr>
            <w:tcW w:w="986" w:type="dxa"/>
            <w:hideMark/>
          </w:tcPr>
          <w:p w:rsidR="004E1633" w:rsidRPr="002030F6" w:rsidRDefault="004E1633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100,00</w:t>
            </w:r>
          </w:p>
        </w:tc>
        <w:tc>
          <w:tcPr>
            <w:tcW w:w="2339" w:type="dxa"/>
            <w:hideMark/>
          </w:tcPr>
          <w:p w:rsidR="004E1633" w:rsidRPr="002030F6" w:rsidRDefault="004E1633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Количество объектов, в отношении которых изготовлена техническая документация, ед.</w:t>
            </w:r>
          </w:p>
        </w:tc>
        <w:tc>
          <w:tcPr>
            <w:tcW w:w="643" w:type="dxa"/>
            <w:hideMark/>
          </w:tcPr>
          <w:p w:rsidR="004E1633" w:rsidRPr="002030F6" w:rsidRDefault="004E1633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10</w:t>
            </w:r>
          </w:p>
        </w:tc>
        <w:tc>
          <w:tcPr>
            <w:tcW w:w="736" w:type="dxa"/>
            <w:hideMark/>
          </w:tcPr>
          <w:p w:rsidR="004E1633" w:rsidRPr="002030F6" w:rsidRDefault="004E1633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10</w:t>
            </w:r>
          </w:p>
        </w:tc>
        <w:tc>
          <w:tcPr>
            <w:tcW w:w="916" w:type="dxa"/>
            <w:hideMark/>
          </w:tcPr>
          <w:p w:rsidR="004E1633" w:rsidRPr="002030F6" w:rsidRDefault="004E1633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100,00</w:t>
            </w:r>
          </w:p>
        </w:tc>
        <w:tc>
          <w:tcPr>
            <w:tcW w:w="1958" w:type="dxa"/>
            <w:hideMark/>
          </w:tcPr>
          <w:p w:rsidR="004E1633" w:rsidRPr="002030F6" w:rsidRDefault="004E1633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 xml:space="preserve">КИО </w:t>
            </w:r>
            <w:proofErr w:type="gramStart"/>
            <w:r w:rsidRPr="002030F6">
              <w:rPr>
                <w:sz w:val="16"/>
                <w:szCs w:val="16"/>
              </w:rPr>
              <w:t>администрации</w:t>
            </w:r>
            <w:proofErr w:type="gramEnd"/>
            <w:r w:rsidRPr="002030F6">
              <w:rPr>
                <w:sz w:val="16"/>
                <w:szCs w:val="16"/>
              </w:rPr>
              <w:t xml:space="preserve"> ЗАТО г.Североморск, МКУ "Муниципальное имущество"</w:t>
            </w:r>
          </w:p>
        </w:tc>
      </w:tr>
      <w:tr w:rsidR="004E1633" w:rsidRPr="002030F6" w:rsidTr="00F126E6">
        <w:trPr>
          <w:trHeight w:val="1136"/>
        </w:trPr>
        <w:tc>
          <w:tcPr>
            <w:tcW w:w="696" w:type="dxa"/>
            <w:hideMark/>
          </w:tcPr>
          <w:p w:rsidR="004E1633" w:rsidRPr="002030F6" w:rsidRDefault="004E1633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 </w:t>
            </w:r>
          </w:p>
        </w:tc>
        <w:tc>
          <w:tcPr>
            <w:tcW w:w="3091" w:type="dxa"/>
            <w:hideMark/>
          </w:tcPr>
          <w:p w:rsidR="004E1633" w:rsidRPr="002030F6" w:rsidRDefault="004E1633" w:rsidP="002030F6">
            <w:pPr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Обследование муниципальных аварийных зданий и сооружений</w:t>
            </w:r>
          </w:p>
        </w:tc>
        <w:tc>
          <w:tcPr>
            <w:tcW w:w="1034" w:type="dxa"/>
            <w:hideMark/>
          </w:tcPr>
          <w:p w:rsidR="004E1633" w:rsidRPr="002030F6" w:rsidRDefault="004E1633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2014</w:t>
            </w:r>
            <w:r w:rsidRPr="002030F6">
              <w:rPr>
                <w:sz w:val="16"/>
                <w:szCs w:val="16"/>
              </w:rPr>
              <w:softHyphen/>
              <w:t>2020 годы</w:t>
            </w:r>
          </w:p>
        </w:tc>
        <w:tc>
          <w:tcPr>
            <w:tcW w:w="1044" w:type="dxa"/>
            <w:hideMark/>
          </w:tcPr>
          <w:p w:rsidR="004E1633" w:rsidRPr="002030F6" w:rsidRDefault="004E1633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 </w:t>
            </w:r>
          </w:p>
        </w:tc>
        <w:tc>
          <w:tcPr>
            <w:tcW w:w="1213" w:type="dxa"/>
            <w:hideMark/>
          </w:tcPr>
          <w:p w:rsidR="004E1633" w:rsidRPr="002030F6" w:rsidRDefault="004E1633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165</w:t>
            </w:r>
          </w:p>
        </w:tc>
        <w:tc>
          <w:tcPr>
            <w:tcW w:w="938" w:type="dxa"/>
            <w:hideMark/>
          </w:tcPr>
          <w:p w:rsidR="004E1633" w:rsidRPr="002030F6" w:rsidRDefault="004E1633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165</w:t>
            </w:r>
          </w:p>
        </w:tc>
        <w:tc>
          <w:tcPr>
            <w:tcW w:w="986" w:type="dxa"/>
            <w:hideMark/>
          </w:tcPr>
          <w:p w:rsidR="004E1633" w:rsidRPr="002030F6" w:rsidRDefault="004E1633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100,00</w:t>
            </w:r>
          </w:p>
        </w:tc>
        <w:tc>
          <w:tcPr>
            <w:tcW w:w="2339" w:type="dxa"/>
            <w:hideMark/>
          </w:tcPr>
          <w:p w:rsidR="004E1633" w:rsidRPr="002030F6" w:rsidRDefault="004E1633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Количество исключен</w:t>
            </w:r>
            <w:r>
              <w:rPr>
                <w:sz w:val="16"/>
                <w:szCs w:val="16"/>
              </w:rPr>
              <w:t>н</w:t>
            </w:r>
            <w:r w:rsidRPr="002030F6">
              <w:rPr>
                <w:sz w:val="16"/>
                <w:szCs w:val="16"/>
              </w:rPr>
              <w:t>ых из реестра сносимых муниципальных аварийных зданий, строений, сооружений на территории муниципального образования</w:t>
            </w:r>
          </w:p>
        </w:tc>
        <w:tc>
          <w:tcPr>
            <w:tcW w:w="643" w:type="dxa"/>
            <w:hideMark/>
          </w:tcPr>
          <w:p w:rsidR="004E1633" w:rsidRPr="002030F6" w:rsidRDefault="004E1633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2</w:t>
            </w:r>
          </w:p>
        </w:tc>
        <w:tc>
          <w:tcPr>
            <w:tcW w:w="736" w:type="dxa"/>
            <w:hideMark/>
          </w:tcPr>
          <w:p w:rsidR="004E1633" w:rsidRPr="002030F6" w:rsidRDefault="004E1633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4</w:t>
            </w:r>
          </w:p>
        </w:tc>
        <w:tc>
          <w:tcPr>
            <w:tcW w:w="916" w:type="dxa"/>
            <w:hideMark/>
          </w:tcPr>
          <w:p w:rsidR="004E1633" w:rsidRPr="002030F6" w:rsidRDefault="004E1633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200,00</w:t>
            </w:r>
          </w:p>
        </w:tc>
        <w:tc>
          <w:tcPr>
            <w:tcW w:w="1958" w:type="dxa"/>
            <w:hideMark/>
          </w:tcPr>
          <w:p w:rsidR="004E1633" w:rsidRPr="002030F6" w:rsidRDefault="004E1633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 xml:space="preserve">КИО </w:t>
            </w:r>
            <w:proofErr w:type="gramStart"/>
            <w:r w:rsidRPr="002030F6">
              <w:rPr>
                <w:sz w:val="16"/>
                <w:szCs w:val="16"/>
              </w:rPr>
              <w:t>администрации</w:t>
            </w:r>
            <w:proofErr w:type="gramEnd"/>
            <w:r w:rsidRPr="002030F6">
              <w:rPr>
                <w:sz w:val="16"/>
                <w:szCs w:val="16"/>
              </w:rPr>
              <w:t xml:space="preserve"> ЗАТО г.Североморск, МКУ "Муниципальное имущество"</w:t>
            </w:r>
          </w:p>
        </w:tc>
      </w:tr>
      <w:tr w:rsidR="002030F6" w:rsidRPr="002030F6" w:rsidTr="00F126E6">
        <w:trPr>
          <w:trHeight w:val="273"/>
        </w:trPr>
        <w:tc>
          <w:tcPr>
            <w:tcW w:w="696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 </w:t>
            </w:r>
          </w:p>
        </w:tc>
        <w:tc>
          <w:tcPr>
            <w:tcW w:w="14898" w:type="dxa"/>
            <w:gridSpan w:val="11"/>
            <w:hideMark/>
          </w:tcPr>
          <w:p w:rsidR="002030F6" w:rsidRPr="004E1633" w:rsidRDefault="002030F6" w:rsidP="004E1633">
            <w:pPr>
              <w:rPr>
                <w:b/>
                <w:sz w:val="16"/>
                <w:szCs w:val="16"/>
              </w:rPr>
            </w:pPr>
            <w:r w:rsidRPr="004E1633">
              <w:rPr>
                <w:b/>
                <w:sz w:val="16"/>
                <w:szCs w:val="16"/>
              </w:rPr>
              <w:t>Задача 5: Содержание и обслуживание имущества казны муниципального образования</w:t>
            </w:r>
          </w:p>
        </w:tc>
      </w:tr>
      <w:tr w:rsidR="002030F6" w:rsidRPr="002030F6" w:rsidTr="00F126E6">
        <w:trPr>
          <w:trHeight w:val="844"/>
        </w:trPr>
        <w:tc>
          <w:tcPr>
            <w:tcW w:w="696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5.</w:t>
            </w:r>
          </w:p>
        </w:tc>
        <w:tc>
          <w:tcPr>
            <w:tcW w:w="3091" w:type="dxa"/>
            <w:hideMark/>
          </w:tcPr>
          <w:p w:rsidR="002030F6" w:rsidRPr="002030F6" w:rsidRDefault="002030F6" w:rsidP="004E1633">
            <w:pPr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Основное мероприятие 5.  Мероприятия, связанные с содержанием, обслуживанием, обеспечением сохранности, утилизацией имущества казны муниципального образования</w:t>
            </w:r>
          </w:p>
        </w:tc>
        <w:tc>
          <w:tcPr>
            <w:tcW w:w="1034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2014</w:t>
            </w:r>
            <w:r w:rsidRPr="002030F6">
              <w:rPr>
                <w:sz w:val="16"/>
                <w:szCs w:val="16"/>
              </w:rPr>
              <w:softHyphen/>
              <w:t>2020 годы</w:t>
            </w:r>
          </w:p>
        </w:tc>
        <w:tc>
          <w:tcPr>
            <w:tcW w:w="1044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 </w:t>
            </w:r>
          </w:p>
        </w:tc>
        <w:tc>
          <w:tcPr>
            <w:tcW w:w="1213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4973,66</w:t>
            </w:r>
          </w:p>
        </w:tc>
        <w:tc>
          <w:tcPr>
            <w:tcW w:w="938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4735,31</w:t>
            </w:r>
          </w:p>
        </w:tc>
        <w:tc>
          <w:tcPr>
            <w:tcW w:w="986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95,21</w:t>
            </w:r>
          </w:p>
        </w:tc>
        <w:tc>
          <w:tcPr>
            <w:tcW w:w="2339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Освоение бюджетных ассигнований, %</w:t>
            </w:r>
          </w:p>
        </w:tc>
        <w:tc>
          <w:tcPr>
            <w:tcW w:w="643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100</w:t>
            </w:r>
          </w:p>
        </w:tc>
        <w:tc>
          <w:tcPr>
            <w:tcW w:w="736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95,21</w:t>
            </w:r>
          </w:p>
        </w:tc>
        <w:tc>
          <w:tcPr>
            <w:tcW w:w="916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95,21</w:t>
            </w:r>
          </w:p>
        </w:tc>
        <w:tc>
          <w:tcPr>
            <w:tcW w:w="1958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 xml:space="preserve">КИО </w:t>
            </w:r>
            <w:proofErr w:type="gramStart"/>
            <w:r w:rsidRPr="002030F6">
              <w:rPr>
                <w:sz w:val="16"/>
                <w:szCs w:val="16"/>
              </w:rPr>
              <w:t>администрации</w:t>
            </w:r>
            <w:proofErr w:type="gramEnd"/>
            <w:r w:rsidRPr="002030F6">
              <w:rPr>
                <w:sz w:val="16"/>
                <w:szCs w:val="16"/>
              </w:rPr>
              <w:t xml:space="preserve"> ЗАТО г.Североморск, МКУ "Муниципальное имущество"</w:t>
            </w:r>
          </w:p>
        </w:tc>
      </w:tr>
      <w:tr w:rsidR="004E1633" w:rsidRPr="002030F6" w:rsidTr="00F126E6">
        <w:trPr>
          <w:trHeight w:val="837"/>
        </w:trPr>
        <w:tc>
          <w:tcPr>
            <w:tcW w:w="696" w:type="dxa"/>
            <w:hideMark/>
          </w:tcPr>
          <w:p w:rsidR="004E1633" w:rsidRPr="002030F6" w:rsidRDefault="004E1633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5.1.</w:t>
            </w:r>
          </w:p>
        </w:tc>
        <w:tc>
          <w:tcPr>
            <w:tcW w:w="3091" w:type="dxa"/>
            <w:hideMark/>
          </w:tcPr>
          <w:p w:rsidR="004E1633" w:rsidRPr="002030F6" w:rsidRDefault="004E1633" w:rsidP="004E1633">
            <w:pPr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 xml:space="preserve">Расходы связанные с содержанием, </w:t>
            </w:r>
            <w:proofErr w:type="gramStart"/>
            <w:r w:rsidRPr="002030F6">
              <w:rPr>
                <w:sz w:val="16"/>
                <w:szCs w:val="16"/>
              </w:rPr>
              <w:t>обслуживанием,  обеспечением</w:t>
            </w:r>
            <w:proofErr w:type="gramEnd"/>
            <w:r w:rsidRPr="002030F6">
              <w:rPr>
                <w:sz w:val="16"/>
                <w:szCs w:val="16"/>
              </w:rPr>
              <w:t xml:space="preserve"> сохранности, утилизацией имущества казны муниципального образования</w:t>
            </w:r>
          </w:p>
        </w:tc>
        <w:tc>
          <w:tcPr>
            <w:tcW w:w="1034" w:type="dxa"/>
            <w:hideMark/>
          </w:tcPr>
          <w:p w:rsidR="004E1633" w:rsidRPr="002030F6" w:rsidRDefault="004E1633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2014</w:t>
            </w:r>
            <w:r w:rsidRPr="002030F6">
              <w:rPr>
                <w:sz w:val="16"/>
                <w:szCs w:val="16"/>
              </w:rPr>
              <w:softHyphen/>
              <w:t>2020 годы</w:t>
            </w:r>
          </w:p>
        </w:tc>
        <w:tc>
          <w:tcPr>
            <w:tcW w:w="1044" w:type="dxa"/>
            <w:hideMark/>
          </w:tcPr>
          <w:p w:rsidR="004E1633" w:rsidRPr="002030F6" w:rsidRDefault="004E1633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 </w:t>
            </w:r>
          </w:p>
          <w:p w:rsidR="004E1633" w:rsidRPr="002030F6" w:rsidRDefault="004E1633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 </w:t>
            </w:r>
          </w:p>
          <w:p w:rsidR="004E1633" w:rsidRPr="002030F6" w:rsidRDefault="004E1633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 </w:t>
            </w:r>
          </w:p>
        </w:tc>
        <w:tc>
          <w:tcPr>
            <w:tcW w:w="1213" w:type="dxa"/>
            <w:hideMark/>
          </w:tcPr>
          <w:p w:rsidR="004E1633" w:rsidRPr="002030F6" w:rsidRDefault="004E1633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4973,66</w:t>
            </w:r>
          </w:p>
        </w:tc>
        <w:tc>
          <w:tcPr>
            <w:tcW w:w="938" w:type="dxa"/>
            <w:hideMark/>
          </w:tcPr>
          <w:p w:rsidR="004E1633" w:rsidRPr="002030F6" w:rsidRDefault="004E1633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4735,31</w:t>
            </w:r>
          </w:p>
        </w:tc>
        <w:tc>
          <w:tcPr>
            <w:tcW w:w="986" w:type="dxa"/>
            <w:hideMark/>
          </w:tcPr>
          <w:p w:rsidR="004E1633" w:rsidRPr="002030F6" w:rsidRDefault="004E1633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95,21</w:t>
            </w:r>
          </w:p>
        </w:tc>
        <w:tc>
          <w:tcPr>
            <w:tcW w:w="2339" w:type="dxa"/>
            <w:hideMark/>
          </w:tcPr>
          <w:p w:rsidR="004E1633" w:rsidRPr="002030F6" w:rsidRDefault="004E1633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Освоение бюджетных ассигнований, %</w:t>
            </w:r>
          </w:p>
        </w:tc>
        <w:tc>
          <w:tcPr>
            <w:tcW w:w="643" w:type="dxa"/>
            <w:hideMark/>
          </w:tcPr>
          <w:p w:rsidR="004E1633" w:rsidRPr="002030F6" w:rsidRDefault="004E1633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100</w:t>
            </w:r>
          </w:p>
        </w:tc>
        <w:tc>
          <w:tcPr>
            <w:tcW w:w="736" w:type="dxa"/>
            <w:hideMark/>
          </w:tcPr>
          <w:p w:rsidR="004E1633" w:rsidRPr="002030F6" w:rsidRDefault="004E1633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95,21</w:t>
            </w:r>
          </w:p>
        </w:tc>
        <w:tc>
          <w:tcPr>
            <w:tcW w:w="916" w:type="dxa"/>
            <w:hideMark/>
          </w:tcPr>
          <w:p w:rsidR="004E1633" w:rsidRPr="002030F6" w:rsidRDefault="004E1633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95,21</w:t>
            </w:r>
          </w:p>
        </w:tc>
        <w:tc>
          <w:tcPr>
            <w:tcW w:w="1958" w:type="dxa"/>
            <w:hideMark/>
          </w:tcPr>
          <w:p w:rsidR="004E1633" w:rsidRPr="002030F6" w:rsidRDefault="004E1633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 xml:space="preserve">КИО </w:t>
            </w:r>
            <w:proofErr w:type="gramStart"/>
            <w:r w:rsidRPr="002030F6">
              <w:rPr>
                <w:sz w:val="16"/>
                <w:szCs w:val="16"/>
              </w:rPr>
              <w:t>администрации</w:t>
            </w:r>
            <w:proofErr w:type="gramEnd"/>
            <w:r w:rsidRPr="002030F6">
              <w:rPr>
                <w:sz w:val="16"/>
                <w:szCs w:val="16"/>
              </w:rPr>
              <w:t xml:space="preserve"> ЗАТО г.Североморск, МКУ "Муниципальное имущество"</w:t>
            </w:r>
          </w:p>
        </w:tc>
      </w:tr>
      <w:tr w:rsidR="002030F6" w:rsidRPr="002030F6" w:rsidTr="00F126E6">
        <w:trPr>
          <w:trHeight w:val="331"/>
        </w:trPr>
        <w:tc>
          <w:tcPr>
            <w:tcW w:w="696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 </w:t>
            </w:r>
          </w:p>
        </w:tc>
        <w:tc>
          <w:tcPr>
            <w:tcW w:w="14898" w:type="dxa"/>
            <w:gridSpan w:val="11"/>
            <w:hideMark/>
          </w:tcPr>
          <w:p w:rsidR="002030F6" w:rsidRPr="004E1633" w:rsidRDefault="002030F6" w:rsidP="004E1633">
            <w:pPr>
              <w:rPr>
                <w:b/>
                <w:sz w:val="16"/>
                <w:szCs w:val="16"/>
              </w:rPr>
            </w:pPr>
            <w:r w:rsidRPr="004E1633">
              <w:rPr>
                <w:b/>
                <w:sz w:val="16"/>
                <w:szCs w:val="16"/>
              </w:rPr>
              <w:t>Задача 6: Зе</w:t>
            </w:r>
            <w:r w:rsidR="004E1633">
              <w:rPr>
                <w:b/>
                <w:sz w:val="16"/>
                <w:szCs w:val="16"/>
              </w:rPr>
              <w:t>м</w:t>
            </w:r>
            <w:r w:rsidRPr="004E1633">
              <w:rPr>
                <w:b/>
                <w:sz w:val="16"/>
                <w:szCs w:val="16"/>
              </w:rPr>
              <w:t>леустройство и землепользование</w:t>
            </w:r>
          </w:p>
        </w:tc>
      </w:tr>
      <w:tr w:rsidR="002030F6" w:rsidRPr="002030F6" w:rsidTr="00F126E6">
        <w:trPr>
          <w:trHeight w:val="563"/>
        </w:trPr>
        <w:tc>
          <w:tcPr>
            <w:tcW w:w="696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6.</w:t>
            </w:r>
          </w:p>
        </w:tc>
        <w:tc>
          <w:tcPr>
            <w:tcW w:w="3091" w:type="dxa"/>
            <w:hideMark/>
          </w:tcPr>
          <w:p w:rsidR="002030F6" w:rsidRPr="002030F6" w:rsidRDefault="002030F6" w:rsidP="004E1633">
            <w:pPr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Основное мероприятие 6. Мероприятия по зе</w:t>
            </w:r>
            <w:r w:rsidR="004E1633">
              <w:rPr>
                <w:sz w:val="16"/>
                <w:szCs w:val="16"/>
              </w:rPr>
              <w:t>м</w:t>
            </w:r>
            <w:r w:rsidRPr="002030F6">
              <w:rPr>
                <w:sz w:val="16"/>
                <w:szCs w:val="16"/>
              </w:rPr>
              <w:t>леустройству и землепользованию</w:t>
            </w:r>
          </w:p>
        </w:tc>
        <w:tc>
          <w:tcPr>
            <w:tcW w:w="1034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2014</w:t>
            </w:r>
            <w:r w:rsidRPr="002030F6">
              <w:rPr>
                <w:sz w:val="16"/>
                <w:szCs w:val="16"/>
              </w:rPr>
              <w:softHyphen/>
              <w:t>2020 годы</w:t>
            </w:r>
          </w:p>
        </w:tc>
        <w:tc>
          <w:tcPr>
            <w:tcW w:w="1044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 </w:t>
            </w:r>
          </w:p>
        </w:tc>
        <w:tc>
          <w:tcPr>
            <w:tcW w:w="1213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563,84</w:t>
            </w:r>
          </w:p>
        </w:tc>
        <w:tc>
          <w:tcPr>
            <w:tcW w:w="938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486,61</w:t>
            </w:r>
          </w:p>
        </w:tc>
        <w:tc>
          <w:tcPr>
            <w:tcW w:w="986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86,30</w:t>
            </w:r>
          </w:p>
        </w:tc>
        <w:tc>
          <w:tcPr>
            <w:tcW w:w="2339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Количество сформированных земельных участков, ед.</w:t>
            </w:r>
          </w:p>
        </w:tc>
        <w:tc>
          <w:tcPr>
            <w:tcW w:w="643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35</w:t>
            </w:r>
          </w:p>
        </w:tc>
        <w:tc>
          <w:tcPr>
            <w:tcW w:w="736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35</w:t>
            </w:r>
          </w:p>
        </w:tc>
        <w:tc>
          <w:tcPr>
            <w:tcW w:w="916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100,00</w:t>
            </w:r>
          </w:p>
        </w:tc>
        <w:tc>
          <w:tcPr>
            <w:tcW w:w="1958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 xml:space="preserve">КИО </w:t>
            </w:r>
            <w:proofErr w:type="gramStart"/>
            <w:r w:rsidRPr="002030F6">
              <w:rPr>
                <w:sz w:val="16"/>
                <w:szCs w:val="16"/>
              </w:rPr>
              <w:t>администрации</w:t>
            </w:r>
            <w:proofErr w:type="gramEnd"/>
            <w:r w:rsidRPr="002030F6">
              <w:rPr>
                <w:sz w:val="16"/>
                <w:szCs w:val="16"/>
              </w:rPr>
              <w:t xml:space="preserve"> ЗАТО г.Североморск, МКУ "Муниципальное имущество"</w:t>
            </w:r>
          </w:p>
        </w:tc>
      </w:tr>
      <w:tr w:rsidR="004E1633" w:rsidRPr="002030F6" w:rsidTr="00F126E6">
        <w:trPr>
          <w:trHeight w:val="814"/>
        </w:trPr>
        <w:tc>
          <w:tcPr>
            <w:tcW w:w="696" w:type="dxa"/>
            <w:hideMark/>
          </w:tcPr>
          <w:p w:rsidR="004E1633" w:rsidRPr="002030F6" w:rsidRDefault="004E1633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6.1.</w:t>
            </w:r>
          </w:p>
        </w:tc>
        <w:tc>
          <w:tcPr>
            <w:tcW w:w="3091" w:type="dxa"/>
            <w:hideMark/>
          </w:tcPr>
          <w:p w:rsidR="004E1633" w:rsidRPr="002030F6" w:rsidRDefault="004E1633" w:rsidP="004E1633">
            <w:pPr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Формирование земельных участков, проведе</w:t>
            </w:r>
            <w:r w:rsidRPr="002030F6">
              <w:rPr>
                <w:sz w:val="16"/>
                <w:szCs w:val="16"/>
              </w:rPr>
              <w:softHyphen/>
              <w:t>ние оценки рыночной стоимости земельных участков и организация аукционов по продаже права аренды</w:t>
            </w:r>
          </w:p>
        </w:tc>
        <w:tc>
          <w:tcPr>
            <w:tcW w:w="1034" w:type="dxa"/>
            <w:hideMark/>
          </w:tcPr>
          <w:p w:rsidR="004E1633" w:rsidRPr="002030F6" w:rsidRDefault="004E1633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2014</w:t>
            </w:r>
            <w:r w:rsidRPr="002030F6">
              <w:rPr>
                <w:sz w:val="16"/>
                <w:szCs w:val="16"/>
              </w:rPr>
              <w:softHyphen/>
              <w:t>2020 годы</w:t>
            </w:r>
          </w:p>
        </w:tc>
        <w:tc>
          <w:tcPr>
            <w:tcW w:w="1044" w:type="dxa"/>
          </w:tcPr>
          <w:p w:rsidR="004E1633" w:rsidRPr="002030F6" w:rsidRDefault="004E1633" w:rsidP="002030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13" w:type="dxa"/>
            <w:hideMark/>
          </w:tcPr>
          <w:p w:rsidR="004E1633" w:rsidRPr="002030F6" w:rsidRDefault="004E1633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563,84</w:t>
            </w:r>
          </w:p>
        </w:tc>
        <w:tc>
          <w:tcPr>
            <w:tcW w:w="938" w:type="dxa"/>
            <w:hideMark/>
          </w:tcPr>
          <w:p w:rsidR="004E1633" w:rsidRPr="002030F6" w:rsidRDefault="004E1633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486,61</w:t>
            </w:r>
          </w:p>
        </w:tc>
        <w:tc>
          <w:tcPr>
            <w:tcW w:w="986" w:type="dxa"/>
            <w:hideMark/>
          </w:tcPr>
          <w:p w:rsidR="004E1633" w:rsidRPr="002030F6" w:rsidRDefault="004E1633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86,30</w:t>
            </w:r>
          </w:p>
        </w:tc>
        <w:tc>
          <w:tcPr>
            <w:tcW w:w="2339" w:type="dxa"/>
            <w:hideMark/>
          </w:tcPr>
          <w:p w:rsidR="004E1633" w:rsidRPr="002030F6" w:rsidRDefault="004E1633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Количество сформированных земельных участков, ед.</w:t>
            </w:r>
          </w:p>
        </w:tc>
        <w:tc>
          <w:tcPr>
            <w:tcW w:w="643" w:type="dxa"/>
            <w:hideMark/>
          </w:tcPr>
          <w:p w:rsidR="004E1633" w:rsidRPr="002030F6" w:rsidRDefault="004E1633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35</w:t>
            </w:r>
          </w:p>
        </w:tc>
        <w:tc>
          <w:tcPr>
            <w:tcW w:w="736" w:type="dxa"/>
            <w:hideMark/>
          </w:tcPr>
          <w:p w:rsidR="004E1633" w:rsidRPr="002030F6" w:rsidRDefault="004E1633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35</w:t>
            </w:r>
          </w:p>
        </w:tc>
        <w:tc>
          <w:tcPr>
            <w:tcW w:w="916" w:type="dxa"/>
            <w:hideMark/>
          </w:tcPr>
          <w:p w:rsidR="004E1633" w:rsidRPr="002030F6" w:rsidRDefault="004E1633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100,00</w:t>
            </w:r>
          </w:p>
        </w:tc>
        <w:tc>
          <w:tcPr>
            <w:tcW w:w="1958" w:type="dxa"/>
            <w:hideMark/>
          </w:tcPr>
          <w:p w:rsidR="004E1633" w:rsidRPr="002030F6" w:rsidRDefault="004E1633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 xml:space="preserve">КИО </w:t>
            </w:r>
            <w:proofErr w:type="gramStart"/>
            <w:r w:rsidRPr="002030F6">
              <w:rPr>
                <w:sz w:val="16"/>
                <w:szCs w:val="16"/>
              </w:rPr>
              <w:t>администрации</w:t>
            </w:r>
            <w:proofErr w:type="gramEnd"/>
            <w:r w:rsidRPr="002030F6">
              <w:rPr>
                <w:sz w:val="16"/>
                <w:szCs w:val="16"/>
              </w:rPr>
              <w:t xml:space="preserve"> ЗАТО г.Североморск, МКУ "Муниципальное имущество"</w:t>
            </w:r>
          </w:p>
        </w:tc>
      </w:tr>
      <w:tr w:rsidR="002030F6" w:rsidRPr="002030F6" w:rsidTr="00F126E6">
        <w:trPr>
          <w:trHeight w:val="274"/>
        </w:trPr>
        <w:tc>
          <w:tcPr>
            <w:tcW w:w="696" w:type="dxa"/>
            <w:noWrap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 </w:t>
            </w:r>
          </w:p>
        </w:tc>
        <w:tc>
          <w:tcPr>
            <w:tcW w:w="14898" w:type="dxa"/>
            <w:gridSpan w:val="11"/>
            <w:noWrap/>
            <w:hideMark/>
          </w:tcPr>
          <w:p w:rsidR="002030F6" w:rsidRPr="004E1633" w:rsidRDefault="002030F6" w:rsidP="004E1633">
            <w:pPr>
              <w:rPr>
                <w:b/>
                <w:sz w:val="16"/>
                <w:szCs w:val="16"/>
              </w:rPr>
            </w:pPr>
            <w:r w:rsidRPr="004E1633">
              <w:rPr>
                <w:b/>
                <w:sz w:val="16"/>
                <w:szCs w:val="16"/>
              </w:rPr>
              <w:t xml:space="preserve">Задача 7: содержания, обслуживания и эксплуатации объектов муниципального </w:t>
            </w:r>
            <w:proofErr w:type="gramStart"/>
            <w:r w:rsidRPr="004E1633">
              <w:rPr>
                <w:b/>
                <w:sz w:val="16"/>
                <w:szCs w:val="16"/>
              </w:rPr>
              <w:t>имущества</w:t>
            </w:r>
            <w:proofErr w:type="gramEnd"/>
            <w:r w:rsidRPr="004E1633">
              <w:rPr>
                <w:b/>
                <w:sz w:val="16"/>
                <w:szCs w:val="16"/>
              </w:rPr>
              <w:t xml:space="preserve"> ЗАТО г. Североморск</w:t>
            </w:r>
          </w:p>
        </w:tc>
      </w:tr>
      <w:tr w:rsidR="002030F6" w:rsidRPr="002030F6" w:rsidTr="00F126E6">
        <w:trPr>
          <w:trHeight w:val="849"/>
        </w:trPr>
        <w:tc>
          <w:tcPr>
            <w:tcW w:w="696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7.</w:t>
            </w:r>
          </w:p>
        </w:tc>
        <w:tc>
          <w:tcPr>
            <w:tcW w:w="3091" w:type="dxa"/>
            <w:hideMark/>
          </w:tcPr>
          <w:p w:rsidR="002030F6" w:rsidRPr="002030F6" w:rsidRDefault="002030F6" w:rsidP="004E1633">
            <w:pPr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 xml:space="preserve">Основное мероприятие 7. Обеспечение содержания, обслуживания и эксплуатации объектов муниципального </w:t>
            </w:r>
            <w:proofErr w:type="gramStart"/>
            <w:r w:rsidRPr="002030F6">
              <w:rPr>
                <w:sz w:val="16"/>
                <w:szCs w:val="16"/>
              </w:rPr>
              <w:t>имущества</w:t>
            </w:r>
            <w:proofErr w:type="gramEnd"/>
            <w:r w:rsidRPr="002030F6">
              <w:rPr>
                <w:sz w:val="16"/>
                <w:szCs w:val="16"/>
              </w:rPr>
              <w:t xml:space="preserve"> ЗАТО г. Североморск</w:t>
            </w:r>
          </w:p>
        </w:tc>
        <w:tc>
          <w:tcPr>
            <w:tcW w:w="1034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 </w:t>
            </w:r>
          </w:p>
        </w:tc>
        <w:tc>
          <w:tcPr>
            <w:tcW w:w="1044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 </w:t>
            </w:r>
          </w:p>
        </w:tc>
        <w:tc>
          <w:tcPr>
            <w:tcW w:w="1213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110 845,19</w:t>
            </w:r>
          </w:p>
        </w:tc>
        <w:tc>
          <w:tcPr>
            <w:tcW w:w="938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110 792,29</w:t>
            </w:r>
          </w:p>
        </w:tc>
        <w:tc>
          <w:tcPr>
            <w:tcW w:w="986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99,95</w:t>
            </w:r>
          </w:p>
        </w:tc>
        <w:tc>
          <w:tcPr>
            <w:tcW w:w="2339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 </w:t>
            </w:r>
          </w:p>
        </w:tc>
        <w:tc>
          <w:tcPr>
            <w:tcW w:w="643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100</w:t>
            </w:r>
          </w:p>
        </w:tc>
        <w:tc>
          <w:tcPr>
            <w:tcW w:w="736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99,95</w:t>
            </w:r>
          </w:p>
        </w:tc>
        <w:tc>
          <w:tcPr>
            <w:tcW w:w="916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99,95</w:t>
            </w:r>
          </w:p>
        </w:tc>
        <w:tc>
          <w:tcPr>
            <w:tcW w:w="1958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 </w:t>
            </w:r>
          </w:p>
        </w:tc>
      </w:tr>
      <w:tr w:rsidR="004E1633" w:rsidRPr="002030F6" w:rsidTr="00F126E6">
        <w:trPr>
          <w:trHeight w:val="849"/>
        </w:trPr>
        <w:tc>
          <w:tcPr>
            <w:tcW w:w="696" w:type="dxa"/>
            <w:hideMark/>
          </w:tcPr>
          <w:p w:rsidR="004E1633" w:rsidRPr="002030F6" w:rsidRDefault="004E1633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7.1.</w:t>
            </w:r>
          </w:p>
        </w:tc>
        <w:tc>
          <w:tcPr>
            <w:tcW w:w="3091" w:type="dxa"/>
            <w:hideMark/>
          </w:tcPr>
          <w:p w:rsidR="004E1633" w:rsidRPr="002030F6" w:rsidRDefault="004E1633" w:rsidP="004E1633">
            <w:pPr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 xml:space="preserve">Расходы на обеспечение деятельности (оказание услуг) подведомственных учреждений -  муниципальных </w:t>
            </w:r>
            <w:proofErr w:type="gramStart"/>
            <w:r w:rsidRPr="002030F6">
              <w:rPr>
                <w:sz w:val="16"/>
                <w:szCs w:val="16"/>
              </w:rPr>
              <w:t>казенных  учреждений</w:t>
            </w:r>
            <w:proofErr w:type="gramEnd"/>
            <w:r w:rsidRPr="002030F6">
              <w:rPr>
                <w:sz w:val="16"/>
                <w:szCs w:val="16"/>
              </w:rPr>
              <w:t xml:space="preserve"> (МКУ "Муниципальное имущество")</w:t>
            </w:r>
          </w:p>
        </w:tc>
        <w:tc>
          <w:tcPr>
            <w:tcW w:w="1034" w:type="dxa"/>
            <w:hideMark/>
          </w:tcPr>
          <w:p w:rsidR="004E1633" w:rsidRPr="002030F6" w:rsidRDefault="004E1633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2014</w:t>
            </w:r>
            <w:r w:rsidRPr="002030F6">
              <w:rPr>
                <w:sz w:val="16"/>
                <w:szCs w:val="16"/>
              </w:rPr>
              <w:softHyphen/>
              <w:t>2020 годы</w:t>
            </w:r>
          </w:p>
        </w:tc>
        <w:tc>
          <w:tcPr>
            <w:tcW w:w="1044" w:type="dxa"/>
            <w:hideMark/>
          </w:tcPr>
          <w:p w:rsidR="004E1633" w:rsidRPr="002030F6" w:rsidRDefault="004E1633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 </w:t>
            </w:r>
          </w:p>
        </w:tc>
        <w:tc>
          <w:tcPr>
            <w:tcW w:w="1213" w:type="dxa"/>
            <w:hideMark/>
          </w:tcPr>
          <w:p w:rsidR="004E1633" w:rsidRPr="002030F6" w:rsidRDefault="004E1633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26196,5</w:t>
            </w:r>
          </w:p>
        </w:tc>
        <w:tc>
          <w:tcPr>
            <w:tcW w:w="938" w:type="dxa"/>
            <w:hideMark/>
          </w:tcPr>
          <w:p w:rsidR="004E1633" w:rsidRPr="002030F6" w:rsidRDefault="004E1633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26158,12</w:t>
            </w:r>
          </w:p>
        </w:tc>
        <w:tc>
          <w:tcPr>
            <w:tcW w:w="986" w:type="dxa"/>
            <w:hideMark/>
          </w:tcPr>
          <w:p w:rsidR="004E1633" w:rsidRPr="002030F6" w:rsidRDefault="004E1633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99,85</w:t>
            </w:r>
          </w:p>
        </w:tc>
        <w:tc>
          <w:tcPr>
            <w:tcW w:w="2339" w:type="dxa"/>
            <w:hideMark/>
          </w:tcPr>
          <w:p w:rsidR="004E1633" w:rsidRPr="002030F6" w:rsidRDefault="004E1633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Освоение бюджетных ассигнований, %</w:t>
            </w:r>
          </w:p>
        </w:tc>
        <w:tc>
          <w:tcPr>
            <w:tcW w:w="643" w:type="dxa"/>
            <w:hideMark/>
          </w:tcPr>
          <w:p w:rsidR="004E1633" w:rsidRPr="002030F6" w:rsidRDefault="004E1633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100</w:t>
            </w:r>
          </w:p>
        </w:tc>
        <w:tc>
          <w:tcPr>
            <w:tcW w:w="736" w:type="dxa"/>
            <w:hideMark/>
          </w:tcPr>
          <w:p w:rsidR="004E1633" w:rsidRPr="002030F6" w:rsidRDefault="004E1633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99,85</w:t>
            </w:r>
          </w:p>
        </w:tc>
        <w:tc>
          <w:tcPr>
            <w:tcW w:w="916" w:type="dxa"/>
            <w:hideMark/>
          </w:tcPr>
          <w:p w:rsidR="004E1633" w:rsidRPr="002030F6" w:rsidRDefault="004E1633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99,85</w:t>
            </w:r>
          </w:p>
        </w:tc>
        <w:tc>
          <w:tcPr>
            <w:tcW w:w="1958" w:type="dxa"/>
            <w:hideMark/>
          </w:tcPr>
          <w:p w:rsidR="004E1633" w:rsidRPr="002030F6" w:rsidRDefault="004E1633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МКУ "Муниципальное имущество"</w:t>
            </w:r>
          </w:p>
        </w:tc>
      </w:tr>
      <w:tr w:rsidR="004E1633" w:rsidRPr="002030F6" w:rsidTr="00F126E6">
        <w:trPr>
          <w:trHeight w:val="1201"/>
        </w:trPr>
        <w:tc>
          <w:tcPr>
            <w:tcW w:w="696" w:type="dxa"/>
            <w:hideMark/>
          </w:tcPr>
          <w:p w:rsidR="004E1633" w:rsidRPr="002030F6" w:rsidRDefault="004E1633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lastRenderedPageBreak/>
              <w:t>7.2.</w:t>
            </w:r>
          </w:p>
        </w:tc>
        <w:tc>
          <w:tcPr>
            <w:tcW w:w="3091" w:type="dxa"/>
            <w:hideMark/>
          </w:tcPr>
          <w:p w:rsidR="004E1633" w:rsidRPr="002030F6" w:rsidRDefault="004E1633" w:rsidP="004E1633">
            <w:pPr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Компенсация расходов на оплату стоимости проезда и провоза багажа к месту использования отпуска и обратно лицам, работающим в организациях, финансируемых из   местног</w:t>
            </w:r>
            <w:r>
              <w:rPr>
                <w:sz w:val="16"/>
                <w:szCs w:val="16"/>
              </w:rPr>
              <w:t>о</w:t>
            </w:r>
            <w:r w:rsidRPr="002030F6">
              <w:rPr>
                <w:sz w:val="16"/>
                <w:szCs w:val="16"/>
              </w:rPr>
              <w:t xml:space="preserve"> бюджета (МКУ "Муниципальное имущество")</w:t>
            </w:r>
          </w:p>
        </w:tc>
        <w:tc>
          <w:tcPr>
            <w:tcW w:w="1034" w:type="dxa"/>
            <w:hideMark/>
          </w:tcPr>
          <w:p w:rsidR="004E1633" w:rsidRPr="002030F6" w:rsidRDefault="004E1633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2014</w:t>
            </w:r>
            <w:r w:rsidRPr="002030F6">
              <w:rPr>
                <w:sz w:val="16"/>
                <w:szCs w:val="16"/>
              </w:rPr>
              <w:softHyphen/>
              <w:t>2020 годы</w:t>
            </w:r>
          </w:p>
        </w:tc>
        <w:tc>
          <w:tcPr>
            <w:tcW w:w="1044" w:type="dxa"/>
            <w:hideMark/>
          </w:tcPr>
          <w:p w:rsidR="004E1633" w:rsidRPr="002030F6" w:rsidRDefault="004E1633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 </w:t>
            </w:r>
          </w:p>
        </w:tc>
        <w:tc>
          <w:tcPr>
            <w:tcW w:w="1213" w:type="dxa"/>
            <w:hideMark/>
          </w:tcPr>
          <w:p w:rsidR="004E1633" w:rsidRPr="002030F6" w:rsidRDefault="004E1633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414,78</w:t>
            </w:r>
          </w:p>
        </w:tc>
        <w:tc>
          <w:tcPr>
            <w:tcW w:w="938" w:type="dxa"/>
            <w:hideMark/>
          </w:tcPr>
          <w:p w:rsidR="004E1633" w:rsidRPr="002030F6" w:rsidRDefault="004E1633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414,78</w:t>
            </w:r>
          </w:p>
        </w:tc>
        <w:tc>
          <w:tcPr>
            <w:tcW w:w="986" w:type="dxa"/>
            <w:hideMark/>
          </w:tcPr>
          <w:p w:rsidR="004E1633" w:rsidRPr="002030F6" w:rsidRDefault="004E1633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100,00</w:t>
            </w:r>
          </w:p>
        </w:tc>
        <w:tc>
          <w:tcPr>
            <w:tcW w:w="2339" w:type="dxa"/>
            <w:hideMark/>
          </w:tcPr>
          <w:p w:rsidR="004E1633" w:rsidRPr="002030F6" w:rsidRDefault="004E1633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Освоение бюджетных ассигнований, %</w:t>
            </w:r>
          </w:p>
        </w:tc>
        <w:tc>
          <w:tcPr>
            <w:tcW w:w="643" w:type="dxa"/>
            <w:hideMark/>
          </w:tcPr>
          <w:p w:rsidR="004E1633" w:rsidRPr="002030F6" w:rsidRDefault="004E1633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100</w:t>
            </w:r>
          </w:p>
        </w:tc>
        <w:tc>
          <w:tcPr>
            <w:tcW w:w="736" w:type="dxa"/>
            <w:hideMark/>
          </w:tcPr>
          <w:p w:rsidR="004E1633" w:rsidRPr="002030F6" w:rsidRDefault="004E1633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100,00</w:t>
            </w:r>
          </w:p>
        </w:tc>
        <w:tc>
          <w:tcPr>
            <w:tcW w:w="916" w:type="dxa"/>
            <w:hideMark/>
          </w:tcPr>
          <w:p w:rsidR="004E1633" w:rsidRPr="002030F6" w:rsidRDefault="004E1633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100,00</w:t>
            </w:r>
          </w:p>
        </w:tc>
        <w:tc>
          <w:tcPr>
            <w:tcW w:w="1958" w:type="dxa"/>
            <w:hideMark/>
          </w:tcPr>
          <w:p w:rsidR="004E1633" w:rsidRPr="002030F6" w:rsidRDefault="004E1633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МКУ "Муниципальное имущество"</w:t>
            </w:r>
          </w:p>
        </w:tc>
      </w:tr>
      <w:tr w:rsidR="002030F6" w:rsidRPr="002030F6" w:rsidTr="00F126E6">
        <w:trPr>
          <w:trHeight w:val="945"/>
        </w:trPr>
        <w:tc>
          <w:tcPr>
            <w:tcW w:w="696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7.5.</w:t>
            </w:r>
          </w:p>
        </w:tc>
        <w:tc>
          <w:tcPr>
            <w:tcW w:w="3091" w:type="dxa"/>
            <w:hideMark/>
          </w:tcPr>
          <w:p w:rsidR="002030F6" w:rsidRPr="002030F6" w:rsidRDefault="002030F6" w:rsidP="004E1633">
            <w:pPr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 xml:space="preserve">Расходы на обеспечение деятельности (оказание </w:t>
            </w:r>
            <w:proofErr w:type="gramStart"/>
            <w:r w:rsidRPr="002030F6">
              <w:rPr>
                <w:sz w:val="16"/>
                <w:szCs w:val="16"/>
              </w:rPr>
              <w:t>услуг)  подведомственных</w:t>
            </w:r>
            <w:proofErr w:type="gramEnd"/>
            <w:r w:rsidRPr="002030F6">
              <w:rPr>
                <w:sz w:val="16"/>
                <w:szCs w:val="16"/>
              </w:rPr>
              <w:t xml:space="preserve"> учреждений -  муниципальных казенных  учреждений (МКУ "Муниципальный архив ЗАТО г.Североморск")</w:t>
            </w:r>
          </w:p>
        </w:tc>
        <w:tc>
          <w:tcPr>
            <w:tcW w:w="1034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2014</w:t>
            </w:r>
            <w:r w:rsidRPr="002030F6">
              <w:rPr>
                <w:sz w:val="16"/>
                <w:szCs w:val="16"/>
              </w:rPr>
              <w:softHyphen/>
              <w:t>2020 годы</w:t>
            </w:r>
          </w:p>
        </w:tc>
        <w:tc>
          <w:tcPr>
            <w:tcW w:w="1044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 </w:t>
            </w:r>
          </w:p>
        </w:tc>
        <w:tc>
          <w:tcPr>
            <w:tcW w:w="1213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1 933,80</w:t>
            </w:r>
          </w:p>
        </w:tc>
        <w:tc>
          <w:tcPr>
            <w:tcW w:w="938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1931,14</w:t>
            </w:r>
          </w:p>
        </w:tc>
        <w:tc>
          <w:tcPr>
            <w:tcW w:w="986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99,86</w:t>
            </w:r>
          </w:p>
        </w:tc>
        <w:tc>
          <w:tcPr>
            <w:tcW w:w="2339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Освоение бюджетных ассигнований, %</w:t>
            </w:r>
          </w:p>
        </w:tc>
        <w:tc>
          <w:tcPr>
            <w:tcW w:w="643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100</w:t>
            </w:r>
          </w:p>
        </w:tc>
        <w:tc>
          <w:tcPr>
            <w:tcW w:w="736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99,86</w:t>
            </w:r>
          </w:p>
        </w:tc>
        <w:tc>
          <w:tcPr>
            <w:tcW w:w="916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99,86</w:t>
            </w:r>
          </w:p>
        </w:tc>
        <w:tc>
          <w:tcPr>
            <w:tcW w:w="1958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 xml:space="preserve">МКУ "Муниципальный </w:t>
            </w:r>
            <w:proofErr w:type="gramStart"/>
            <w:r w:rsidRPr="002030F6">
              <w:rPr>
                <w:sz w:val="16"/>
                <w:szCs w:val="16"/>
              </w:rPr>
              <w:t>архив</w:t>
            </w:r>
            <w:proofErr w:type="gramEnd"/>
            <w:r w:rsidRPr="002030F6">
              <w:rPr>
                <w:sz w:val="16"/>
                <w:szCs w:val="16"/>
              </w:rPr>
              <w:t xml:space="preserve"> ЗАТО г.Североморск"</w:t>
            </w:r>
          </w:p>
        </w:tc>
      </w:tr>
      <w:tr w:rsidR="002030F6" w:rsidRPr="002030F6" w:rsidTr="00F126E6">
        <w:trPr>
          <w:trHeight w:val="1260"/>
        </w:trPr>
        <w:tc>
          <w:tcPr>
            <w:tcW w:w="696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7.6.</w:t>
            </w:r>
          </w:p>
        </w:tc>
        <w:tc>
          <w:tcPr>
            <w:tcW w:w="3091" w:type="dxa"/>
            <w:hideMark/>
          </w:tcPr>
          <w:p w:rsidR="002030F6" w:rsidRPr="002030F6" w:rsidRDefault="002030F6" w:rsidP="004E1633">
            <w:pPr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 xml:space="preserve">Компенсация расходов на оплату стоимости проезда и провоза багажа к месту использования отпуска и обратно лицам, работающим в организациях, финансируемых </w:t>
            </w:r>
            <w:proofErr w:type="gramStart"/>
            <w:r w:rsidRPr="002030F6">
              <w:rPr>
                <w:sz w:val="16"/>
                <w:szCs w:val="16"/>
              </w:rPr>
              <w:t>из  местног</w:t>
            </w:r>
            <w:r w:rsidR="004E1633">
              <w:rPr>
                <w:sz w:val="16"/>
                <w:szCs w:val="16"/>
              </w:rPr>
              <w:t>о</w:t>
            </w:r>
            <w:proofErr w:type="gramEnd"/>
            <w:r w:rsidRPr="002030F6">
              <w:rPr>
                <w:sz w:val="16"/>
                <w:szCs w:val="16"/>
              </w:rPr>
              <w:t xml:space="preserve"> бюджета (МКУ "Муниципальный архив ЗАТО г.Североморск")</w:t>
            </w:r>
          </w:p>
        </w:tc>
        <w:tc>
          <w:tcPr>
            <w:tcW w:w="1034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2014</w:t>
            </w:r>
            <w:r w:rsidRPr="002030F6">
              <w:rPr>
                <w:sz w:val="16"/>
                <w:szCs w:val="16"/>
              </w:rPr>
              <w:softHyphen/>
              <w:t>2020 годы</w:t>
            </w:r>
          </w:p>
        </w:tc>
        <w:tc>
          <w:tcPr>
            <w:tcW w:w="1044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 </w:t>
            </w:r>
          </w:p>
        </w:tc>
        <w:tc>
          <w:tcPr>
            <w:tcW w:w="1213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64,00</w:t>
            </w:r>
          </w:p>
        </w:tc>
        <w:tc>
          <w:tcPr>
            <w:tcW w:w="938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52,14</w:t>
            </w:r>
          </w:p>
        </w:tc>
        <w:tc>
          <w:tcPr>
            <w:tcW w:w="986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81,47</w:t>
            </w:r>
          </w:p>
        </w:tc>
        <w:tc>
          <w:tcPr>
            <w:tcW w:w="2339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Освоение бюджетных ассигнований, %</w:t>
            </w:r>
          </w:p>
        </w:tc>
        <w:tc>
          <w:tcPr>
            <w:tcW w:w="643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100</w:t>
            </w:r>
          </w:p>
        </w:tc>
        <w:tc>
          <w:tcPr>
            <w:tcW w:w="736" w:type="dxa"/>
            <w:hideMark/>
          </w:tcPr>
          <w:p w:rsidR="002030F6" w:rsidRPr="002030F6" w:rsidRDefault="002030F6" w:rsidP="00F126E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81,4</w:t>
            </w:r>
            <w:r w:rsidR="00F126E6">
              <w:rPr>
                <w:sz w:val="16"/>
                <w:szCs w:val="16"/>
              </w:rPr>
              <w:t>7</w:t>
            </w:r>
          </w:p>
        </w:tc>
        <w:tc>
          <w:tcPr>
            <w:tcW w:w="916" w:type="dxa"/>
            <w:hideMark/>
          </w:tcPr>
          <w:p w:rsidR="002030F6" w:rsidRPr="002030F6" w:rsidRDefault="002030F6" w:rsidP="00F126E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81,4</w:t>
            </w:r>
            <w:r w:rsidR="00F126E6">
              <w:rPr>
                <w:sz w:val="16"/>
                <w:szCs w:val="16"/>
              </w:rPr>
              <w:t>7</w:t>
            </w:r>
          </w:p>
        </w:tc>
        <w:tc>
          <w:tcPr>
            <w:tcW w:w="1958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 xml:space="preserve">МКУ "Муниципальный </w:t>
            </w:r>
            <w:proofErr w:type="gramStart"/>
            <w:r w:rsidRPr="002030F6">
              <w:rPr>
                <w:sz w:val="16"/>
                <w:szCs w:val="16"/>
              </w:rPr>
              <w:t>архив</w:t>
            </w:r>
            <w:proofErr w:type="gramEnd"/>
            <w:r w:rsidRPr="002030F6">
              <w:rPr>
                <w:sz w:val="16"/>
                <w:szCs w:val="16"/>
              </w:rPr>
              <w:t xml:space="preserve"> ЗАТО г.Североморск"</w:t>
            </w:r>
          </w:p>
        </w:tc>
      </w:tr>
      <w:tr w:rsidR="002030F6" w:rsidRPr="002030F6" w:rsidTr="00F126E6">
        <w:trPr>
          <w:trHeight w:val="1068"/>
        </w:trPr>
        <w:tc>
          <w:tcPr>
            <w:tcW w:w="696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7.7.</w:t>
            </w:r>
          </w:p>
        </w:tc>
        <w:tc>
          <w:tcPr>
            <w:tcW w:w="3091" w:type="dxa"/>
            <w:hideMark/>
          </w:tcPr>
          <w:p w:rsidR="002030F6" w:rsidRPr="002030F6" w:rsidRDefault="002030F6" w:rsidP="004E1633">
            <w:pPr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Расходы на обеспечение деятельности (оказание услуг) подведомственных учреждений, в том числе на предоставление бюджетным и автономным учреждениям субсидий (МБУ «АХТО»), в том числе:</w:t>
            </w:r>
          </w:p>
        </w:tc>
        <w:tc>
          <w:tcPr>
            <w:tcW w:w="1034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2014</w:t>
            </w:r>
            <w:r w:rsidRPr="002030F6">
              <w:rPr>
                <w:sz w:val="16"/>
                <w:szCs w:val="16"/>
              </w:rPr>
              <w:softHyphen/>
              <w:t>2020 годы</w:t>
            </w:r>
          </w:p>
        </w:tc>
        <w:tc>
          <w:tcPr>
            <w:tcW w:w="1044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 </w:t>
            </w:r>
          </w:p>
        </w:tc>
        <w:tc>
          <w:tcPr>
            <w:tcW w:w="1213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81636,11</w:t>
            </w:r>
          </w:p>
        </w:tc>
        <w:tc>
          <w:tcPr>
            <w:tcW w:w="938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81636,11</w:t>
            </w:r>
          </w:p>
        </w:tc>
        <w:tc>
          <w:tcPr>
            <w:tcW w:w="986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100,00</w:t>
            </w:r>
          </w:p>
        </w:tc>
        <w:tc>
          <w:tcPr>
            <w:tcW w:w="2339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Освоение бюджетных ассигнований, %</w:t>
            </w:r>
          </w:p>
        </w:tc>
        <w:tc>
          <w:tcPr>
            <w:tcW w:w="643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100</w:t>
            </w:r>
          </w:p>
        </w:tc>
        <w:tc>
          <w:tcPr>
            <w:tcW w:w="736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100,00</w:t>
            </w:r>
          </w:p>
        </w:tc>
        <w:tc>
          <w:tcPr>
            <w:tcW w:w="916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100,00</w:t>
            </w:r>
          </w:p>
        </w:tc>
        <w:tc>
          <w:tcPr>
            <w:tcW w:w="1958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КРГХ, МБУ "АХТО"</w:t>
            </w:r>
          </w:p>
        </w:tc>
      </w:tr>
      <w:tr w:rsidR="002030F6" w:rsidRPr="002030F6" w:rsidTr="00F126E6">
        <w:trPr>
          <w:trHeight w:val="630"/>
        </w:trPr>
        <w:tc>
          <w:tcPr>
            <w:tcW w:w="696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7.7.1.</w:t>
            </w:r>
          </w:p>
        </w:tc>
        <w:tc>
          <w:tcPr>
            <w:tcW w:w="3091" w:type="dxa"/>
            <w:hideMark/>
          </w:tcPr>
          <w:p w:rsidR="002030F6" w:rsidRPr="002030F6" w:rsidRDefault="002030F6" w:rsidP="004E1633">
            <w:pPr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Субсидия муниципальному бюджетному учреждению на выполнение муниципального задания</w:t>
            </w:r>
          </w:p>
        </w:tc>
        <w:tc>
          <w:tcPr>
            <w:tcW w:w="1034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2014</w:t>
            </w:r>
            <w:r w:rsidRPr="002030F6">
              <w:rPr>
                <w:sz w:val="16"/>
                <w:szCs w:val="16"/>
              </w:rPr>
              <w:softHyphen/>
              <w:t>2020 годы</w:t>
            </w:r>
          </w:p>
        </w:tc>
        <w:tc>
          <w:tcPr>
            <w:tcW w:w="1044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 </w:t>
            </w:r>
          </w:p>
        </w:tc>
        <w:tc>
          <w:tcPr>
            <w:tcW w:w="1213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54209,84</w:t>
            </w:r>
          </w:p>
        </w:tc>
        <w:tc>
          <w:tcPr>
            <w:tcW w:w="938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54209,84</w:t>
            </w:r>
          </w:p>
        </w:tc>
        <w:tc>
          <w:tcPr>
            <w:tcW w:w="986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100,00</w:t>
            </w:r>
          </w:p>
        </w:tc>
        <w:tc>
          <w:tcPr>
            <w:tcW w:w="2339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Освоение бюджетных ассигнований, %</w:t>
            </w:r>
          </w:p>
        </w:tc>
        <w:tc>
          <w:tcPr>
            <w:tcW w:w="643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100</w:t>
            </w:r>
          </w:p>
        </w:tc>
        <w:tc>
          <w:tcPr>
            <w:tcW w:w="736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100,00</w:t>
            </w:r>
          </w:p>
        </w:tc>
        <w:tc>
          <w:tcPr>
            <w:tcW w:w="916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100,00</w:t>
            </w:r>
          </w:p>
        </w:tc>
        <w:tc>
          <w:tcPr>
            <w:tcW w:w="1958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КРГХ, МБУ "АХТО"</w:t>
            </w:r>
          </w:p>
        </w:tc>
      </w:tr>
      <w:tr w:rsidR="002030F6" w:rsidRPr="002030F6" w:rsidTr="00F126E6">
        <w:trPr>
          <w:trHeight w:val="630"/>
        </w:trPr>
        <w:tc>
          <w:tcPr>
            <w:tcW w:w="696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7.7.1.1.</w:t>
            </w:r>
          </w:p>
        </w:tc>
        <w:tc>
          <w:tcPr>
            <w:tcW w:w="3091" w:type="dxa"/>
            <w:hideMark/>
          </w:tcPr>
          <w:p w:rsidR="002030F6" w:rsidRPr="002030F6" w:rsidRDefault="002030F6" w:rsidP="004E1633">
            <w:pPr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Расходы муниципальных бюджетных и автономных учреждений на оплату труда и начислений на выплаты по оплате труда</w:t>
            </w:r>
          </w:p>
        </w:tc>
        <w:tc>
          <w:tcPr>
            <w:tcW w:w="1034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2014</w:t>
            </w:r>
            <w:r w:rsidRPr="002030F6">
              <w:rPr>
                <w:sz w:val="16"/>
                <w:szCs w:val="16"/>
              </w:rPr>
              <w:softHyphen/>
              <w:t>2020 годы</w:t>
            </w:r>
          </w:p>
        </w:tc>
        <w:tc>
          <w:tcPr>
            <w:tcW w:w="1044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 </w:t>
            </w:r>
          </w:p>
        </w:tc>
        <w:tc>
          <w:tcPr>
            <w:tcW w:w="1213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38613,62</w:t>
            </w:r>
          </w:p>
        </w:tc>
        <w:tc>
          <w:tcPr>
            <w:tcW w:w="938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38613,62</w:t>
            </w:r>
          </w:p>
        </w:tc>
        <w:tc>
          <w:tcPr>
            <w:tcW w:w="986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100,00</w:t>
            </w:r>
          </w:p>
        </w:tc>
        <w:tc>
          <w:tcPr>
            <w:tcW w:w="2339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Освоение бюджетных ассигнований, %</w:t>
            </w:r>
          </w:p>
        </w:tc>
        <w:tc>
          <w:tcPr>
            <w:tcW w:w="643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100</w:t>
            </w:r>
          </w:p>
        </w:tc>
        <w:tc>
          <w:tcPr>
            <w:tcW w:w="736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100,00</w:t>
            </w:r>
          </w:p>
        </w:tc>
        <w:tc>
          <w:tcPr>
            <w:tcW w:w="916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100,00</w:t>
            </w:r>
          </w:p>
        </w:tc>
        <w:tc>
          <w:tcPr>
            <w:tcW w:w="1958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КРГХ, МБУ "АХТО"</w:t>
            </w:r>
          </w:p>
        </w:tc>
      </w:tr>
      <w:tr w:rsidR="002030F6" w:rsidRPr="002030F6" w:rsidTr="00F126E6">
        <w:trPr>
          <w:trHeight w:val="630"/>
        </w:trPr>
        <w:tc>
          <w:tcPr>
            <w:tcW w:w="696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7.7.1.2.</w:t>
            </w:r>
          </w:p>
        </w:tc>
        <w:tc>
          <w:tcPr>
            <w:tcW w:w="3091" w:type="dxa"/>
            <w:hideMark/>
          </w:tcPr>
          <w:p w:rsidR="002030F6" w:rsidRPr="002030F6" w:rsidRDefault="002030F6" w:rsidP="004E1633">
            <w:pPr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Расходы муниципальных бюджетных и автономных учреждений на содержание имущества</w:t>
            </w:r>
          </w:p>
        </w:tc>
        <w:tc>
          <w:tcPr>
            <w:tcW w:w="1034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2014</w:t>
            </w:r>
            <w:r w:rsidRPr="002030F6">
              <w:rPr>
                <w:sz w:val="16"/>
                <w:szCs w:val="16"/>
              </w:rPr>
              <w:softHyphen/>
              <w:t>2020 годы</w:t>
            </w:r>
          </w:p>
        </w:tc>
        <w:tc>
          <w:tcPr>
            <w:tcW w:w="1044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 </w:t>
            </w:r>
          </w:p>
        </w:tc>
        <w:tc>
          <w:tcPr>
            <w:tcW w:w="1213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2035,59</w:t>
            </w:r>
          </w:p>
        </w:tc>
        <w:tc>
          <w:tcPr>
            <w:tcW w:w="938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2035,59</w:t>
            </w:r>
          </w:p>
        </w:tc>
        <w:tc>
          <w:tcPr>
            <w:tcW w:w="986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100,00</w:t>
            </w:r>
          </w:p>
        </w:tc>
        <w:tc>
          <w:tcPr>
            <w:tcW w:w="2339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Освоение бюджетных ассигнований, %</w:t>
            </w:r>
          </w:p>
        </w:tc>
        <w:tc>
          <w:tcPr>
            <w:tcW w:w="643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100</w:t>
            </w:r>
          </w:p>
        </w:tc>
        <w:tc>
          <w:tcPr>
            <w:tcW w:w="736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100,00</w:t>
            </w:r>
          </w:p>
        </w:tc>
        <w:tc>
          <w:tcPr>
            <w:tcW w:w="916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100,00</w:t>
            </w:r>
          </w:p>
        </w:tc>
        <w:tc>
          <w:tcPr>
            <w:tcW w:w="1958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КРГХ, МБУ "АХТО"</w:t>
            </w:r>
          </w:p>
        </w:tc>
      </w:tr>
      <w:tr w:rsidR="002030F6" w:rsidRPr="002030F6" w:rsidTr="00F126E6">
        <w:trPr>
          <w:trHeight w:val="630"/>
        </w:trPr>
        <w:tc>
          <w:tcPr>
            <w:tcW w:w="696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7.7.1.3.</w:t>
            </w:r>
          </w:p>
        </w:tc>
        <w:tc>
          <w:tcPr>
            <w:tcW w:w="3091" w:type="dxa"/>
            <w:hideMark/>
          </w:tcPr>
          <w:p w:rsidR="002030F6" w:rsidRPr="002030F6" w:rsidRDefault="002030F6" w:rsidP="004E1633">
            <w:pPr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Расходы муниципальных бюджетных и автономных учреждений на оплату коммунальных услуг</w:t>
            </w:r>
          </w:p>
        </w:tc>
        <w:tc>
          <w:tcPr>
            <w:tcW w:w="1034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2014</w:t>
            </w:r>
            <w:r w:rsidRPr="002030F6">
              <w:rPr>
                <w:sz w:val="16"/>
                <w:szCs w:val="16"/>
              </w:rPr>
              <w:softHyphen/>
              <w:t>2020 годы</w:t>
            </w:r>
          </w:p>
        </w:tc>
        <w:tc>
          <w:tcPr>
            <w:tcW w:w="1044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 </w:t>
            </w:r>
          </w:p>
        </w:tc>
        <w:tc>
          <w:tcPr>
            <w:tcW w:w="1213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6091,12</w:t>
            </w:r>
          </w:p>
        </w:tc>
        <w:tc>
          <w:tcPr>
            <w:tcW w:w="938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6091,12</w:t>
            </w:r>
          </w:p>
        </w:tc>
        <w:tc>
          <w:tcPr>
            <w:tcW w:w="986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100,00</w:t>
            </w:r>
          </w:p>
        </w:tc>
        <w:tc>
          <w:tcPr>
            <w:tcW w:w="2339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Освоение бюджетных ассигнований, %</w:t>
            </w:r>
          </w:p>
        </w:tc>
        <w:tc>
          <w:tcPr>
            <w:tcW w:w="643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100</w:t>
            </w:r>
          </w:p>
        </w:tc>
        <w:tc>
          <w:tcPr>
            <w:tcW w:w="736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100,00</w:t>
            </w:r>
          </w:p>
        </w:tc>
        <w:tc>
          <w:tcPr>
            <w:tcW w:w="916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100,00</w:t>
            </w:r>
          </w:p>
        </w:tc>
        <w:tc>
          <w:tcPr>
            <w:tcW w:w="1958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КРГХ, МБУ "АХТО"</w:t>
            </w:r>
          </w:p>
        </w:tc>
      </w:tr>
      <w:tr w:rsidR="002030F6" w:rsidRPr="002030F6" w:rsidTr="00F126E6">
        <w:trPr>
          <w:trHeight w:val="630"/>
        </w:trPr>
        <w:tc>
          <w:tcPr>
            <w:tcW w:w="696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7.7.1.4.</w:t>
            </w:r>
          </w:p>
        </w:tc>
        <w:tc>
          <w:tcPr>
            <w:tcW w:w="3091" w:type="dxa"/>
            <w:hideMark/>
          </w:tcPr>
          <w:p w:rsidR="002030F6" w:rsidRPr="002030F6" w:rsidRDefault="002030F6" w:rsidP="004E1633">
            <w:pPr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Прочие расходы муниципальных бюджетных и автономных учреждений на обеспечение деятельности (оказание услуг)</w:t>
            </w:r>
          </w:p>
        </w:tc>
        <w:tc>
          <w:tcPr>
            <w:tcW w:w="1034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2014</w:t>
            </w:r>
            <w:r w:rsidRPr="002030F6">
              <w:rPr>
                <w:sz w:val="16"/>
                <w:szCs w:val="16"/>
              </w:rPr>
              <w:softHyphen/>
              <w:t>2020 годы</w:t>
            </w:r>
          </w:p>
        </w:tc>
        <w:tc>
          <w:tcPr>
            <w:tcW w:w="1044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 </w:t>
            </w:r>
          </w:p>
        </w:tc>
        <w:tc>
          <w:tcPr>
            <w:tcW w:w="1213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7469,51</w:t>
            </w:r>
          </w:p>
        </w:tc>
        <w:tc>
          <w:tcPr>
            <w:tcW w:w="938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7469,51</w:t>
            </w:r>
          </w:p>
        </w:tc>
        <w:tc>
          <w:tcPr>
            <w:tcW w:w="986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100,00</w:t>
            </w:r>
          </w:p>
        </w:tc>
        <w:tc>
          <w:tcPr>
            <w:tcW w:w="2339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Освоение бюджетных ассигнований, %</w:t>
            </w:r>
          </w:p>
        </w:tc>
        <w:tc>
          <w:tcPr>
            <w:tcW w:w="643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100</w:t>
            </w:r>
          </w:p>
        </w:tc>
        <w:tc>
          <w:tcPr>
            <w:tcW w:w="736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100,00</w:t>
            </w:r>
          </w:p>
        </w:tc>
        <w:tc>
          <w:tcPr>
            <w:tcW w:w="916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100,00</w:t>
            </w:r>
          </w:p>
        </w:tc>
        <w:tc>
          <w:tcPr>
            <w:tcW w:w="1958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КРГХ, МБУ "АХТО"</w:t>
            </w:r>
          </w:p>
        </w:tc>
      </w:tr>
      <w:tr w:rsidR="002030F6" w:rsidRPr="002030F6" w:rsidTr="00F126E6">
        <w:trPr>
          <w:trHeight w:val="1090"/>
        </w:trPr>
        <w:tc>
          <w:tcPr>
            <w:tcW w:w="696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7.7.2.</w:t>
            </w:r>
          </w:p>
        </w:tc>
        <w:tc>
          <w:tcPr>
            <w:tcW w:w="3091" w:type="dxa"/>
            <w:hideMark/>
          </w:tcPr>
          <w:p w:rsidR="002030F6" w:rsidRPr="002030F6" w:rsidRDefault="002030F6" w:rsidP="004E1633">
            <w:pPr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Компенсация расходов на оплату стоимости проезда и провоза багажа к месту использования отпуска и обратно лицам, работающим в организациях, финансируемых из местного</w:t>
            </w:r>
            <w:r w:rsidR="004E1633">
              <w:rPr>
                <w:sz w:val="16"/>
                <w:szCs w:val="16"/>
              </w:rPr>
              <w:t xml:space="preserve"> </w:t>
            </w:r>
            <w:r w:rsidRPr="002030F6">
              <w:rPr>
                <w:sz w:val="16"/>
                <w:szCs w:val="16"/>
              </w:rPr>
              <w:t>бюджета</w:t>
            </w:r>
          </w:p>
        </w:tc>
        <w:tc>
          <w:tcPr>
            <w:tcW w:w="1034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2014</w:t>
            </w:r>
            <w:r w:rsidRPr="002030F6">
              <w:rPr>
                <w:sz w:val="16"/>
                <w:szCs w:val="16"/>
              </w:rPr>
              <w:softHyphen/>
              <w:t>2020 годы</w:t>
            </w:r>
          </w:p>
        </w:tc>
        <w:tc>
          <w:tcPr>
            <w:tcW w:w="1044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 </w:t>
            </w:r>
          </w:p>
        </w:tc>
        <w:tc>
          <w:tcPr>
            <w:tcW w:w="1213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364,94</w:t>
            </w:r>
          </w:p>
        </w:tc>
        <w:tc>
          <w:tcPr>
            <w:tcW w:w="938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364,94</w:t>
            </w:r>
          </w:p>
        </w:tc>
        <w:tc>
          <w:tcPr>
            <w:tcW w:w="986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100,00</w:t>
            </w:r>
          </w:p>
        </w:tc>
        <w:tc>
          <w:tcPr>
            <w:tcW w:w="2339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Освоение бюджетных ассигнований, %</w:t>
            </w:r>
          </w:p>
        </w:tc>
        <w:tc>
          <w:tcPr>
            <w:tcW w:w="643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100</w:t>
            </w:r>
          </w:p>
        </w:tc>
        <w:tc>
          <w:tcPr>
            <w:tcW w:w="736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100,00</w:t>
            </w:r>
          </w:p>
        </w:tc>
        <w:tc>
          <w:tcPr>
            <w:tcW w:w="916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100,00</w:t>
            </w:r>
          </w:p>
        </w:tc>
        <w:tc>
          <w:tcPr>
            <w:tcW w:w="1958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КРГХ, МБУ "АХТО"</w:t>
            </w:r>
          </w:p>
        </w:tc>
      </w:tr>
      <w:tr w:rsidR="002030F6" w:rsidRPr="002030F6" w:rsidTr="00F126E6">
        <w:trPr>
          <w:trHeight w:val="424"/>
        </w:trPr>
        <w:tc>
          <w:tcPr>
            <w:tcW w:w="696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7.7.3.</w:t>
            </w:r>
          </w:p>
        </w:tc>
        <w:tc>
          <w:tcPr>
            <w:tcW w:w="3091" w:type="dxa"/>
            <w:hideMark/>
          </w:tcPr>
          <w:p w:rsidR="002030F6" w:rsidRPr="002030F6" w:rsidRDefault="002030F6" w:rsidP="004E1633">
            <w:pPr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Субсидия муниципальному бюджетному учреждению на</w:t>
            </w:r>
            <w:r w:rsidR="004E1633">
              <w:rPr>
                <w:sz w:val="16"/>
                <w:szCs w:val="16"/>
              </w:rPr>
              <w:t xml:space="preserve"> </w:t>
            </w:r>
            <w:r w:rsidRPr="002030F6">
              <w:rPr>
                <w:sz w:val="16"/>
                <w:szCs w:val="16"/>
              </w:rPr>
              <w:t>иные цели</w:t>
            </w:r>
          </w:p>
        </w:tc>
        <w:tc>
          <w:tcPr>
            <w:tcW w:w="1034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2014</w:t>
            </w:r>
            <w:r w:rsidRPr="002030F6">
              <w:rPr>
                <w:sz w:val="16"/>
                <w:szCs w:val="16"/>
              </w:rPr>
              <w:softHyphen/>
              <w:t>2020 годы</w:t>
            </w:r>
          </w:p>
        </w:tc>
        <w:tc>
          <w:tcPr>
            <w:tcW w:w="1044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 </w:t>
            </w:r>
          </w:p>
        </w:tc>
        <w:tc>
          <w:tcPr>
            <w:tcW w:w="1213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27 061,33</w:t>
            </w:r>
          </w:p>
        </w:tc>
        <w:tc>
          <w:tcPr>
            <w:tcW w:w="938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27 061,33</w:t>
            </w:r>
          </w:p>
        </w:tc>
        <w:tc>
          <w:tcPr>
            <w:tcW w:w="986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100,00</w:t>
            </w:r>
          </w:p>
        </w:tc>
        <w:tc>
          <w:tcPr>
            <w:tcW w:w="2339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Освоение бюджетных ассигнований, %</w:t>
            </w:r>
          </w:p>
        </w:tc>
        <w:tc>
          <w:tcPr>
            <w:tcW w:w="643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100</w:t>
            </w:r>
          </w:p>
        </w:tc>
        <w:tc>
          <w:tcPr>
            <w:tcW w:w="736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100,00</w:t>
            </w:r>
          </w:p>
        </w:tc>
        <w:tc>
          <w:tcPr>
            <w:tcW w:w="916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100,00</w:t>
            </w:r>
          </w:p>
        </w:tc>
        <w:tc>
          <w:tcPr>
            <w:tcW w:w="1958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КРГХ, МБУ "АХТО"</w:t>
            </w:r>
          </w:p>
        </w:tc>
      </w:tr>
      <w:tr w:rsidR="002030F6" w:rsidRPr="002030F6" w:rsidTr="00F126E6">
        <w:trPr>
          <w:trHeight w:val="489"/>
        </w:trPr>
        <w:tc>
          <w:tcPr>
            <w:tcW w:w="696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lastRenderedPageBreak/>
              <w:t>7.7.3.1.</w:t>
            </w:r>
          </w:p>
        </w:tc>
        <w:tc>
          <w:tcPr>
            <w:tcW w:w="3091" w:type="dxa"/>
            <w:hideMark/>
          </w:tcPr>
          <w:p w:rsidR="002030F6" w:rsidRPr="002030F6" w:rsidRDefault="002030F6" w:rsidP="004E1633">
            <w:pPr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Приобретение основных средств для оснащения учреждений</w:t>
            </w:r>
          </w:p>
        </w:tc>
        <w:tc>
          <w:tcPr>
            <w:tcW w:w="1034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2014</w:t>
            </w:r>
            <w:r w:rsidRPr="002030F6">
              <w:rPr>
                <w:sz w:val="16"/>
                <w:szCs w:val="16"/>
              </w:rPr>
              <w:softHyphen/>
              <w:t>2020 годы</w:t>
            </w:r>
          </w:p>
        </w:tc>
        <w:tc>
          <w:tcPr>
            <w:tcW w:w="1044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 </w:t>
            </w:r>
          </w:p>
        </w:tc>
        <w:tc>
          <w:tcPr>
            <w:tcW w:w="1213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200,00</w:t>
            </w:r>
          </w:p>
        </w:tc>
        <w:tc>
          <w:tcPr>
            <w:tcW w:w="938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200,00</w:t>
            </w:r>
          </w:p>
        </w:tc>
        <w:tc>
          <w:tcPr>
            <w:tcW w:w="986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100,00</w:t>
            </w:r>
          </w:p>
        </w:tc>
        <w:tc>
          <w:tcPr>
            <w:tcW w:w="2339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Освоение бюджетных ассигнований, %</w:t>
            </w:r>
          </w:p>
        </w:tc>
        <w:tc>
          <w:tcPr>
            <w:tcW w:w="643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100</w:t>
            </w:r>
          </w:p>
        </w:tc>
        <w:tc>
          <w:tcPr>
            <w:tcW w:w="736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100,00</w:t>
            </w:r>
          </w:p>
        </w:tc>
        <w:tc>
          <w:tcPr>
            <w:tcW w:w="916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100,00</w:t>
            </w:r>
          </w:p>
        </w:tc>
        <w:tc>
          <w:tcPr>
            <w:tcW w:w="1958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КРГХ, МБУ "АХТО"</w:t>
            </w:r>
          </w:p>
        </w:tc>
      </w:tr>
      <w:tr w:rsidR="002030F6" w:rsidRPr="002030F6" w:rsidTr="00F126E6">
        <w:trPr>
          <w:trHeight w:val="413"/>
        </w:trPr>
        <w:tc>
          <w:tcPr>
            <w:tcW w:w="696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7.7.3.2.</w:t>
            </w:r>
          </w:p>
        </w:tc>
        <w:tc>
          <w:tcPr>
            <w:tcW w:w="3091" w:type="dxa"/>
            <w:hideMark/>
          </w:tcPr>
          <w:p w:rsidR="002030F6" w:rsidRPr="002030F6" w:rsidRDefault="002030F6" w:rsidP="004E1633">
            <w:pPr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Ремонт и капитальный ремонт муниципальных учреждений</w:t>
            </w:r>
          </w:p>
        </w:tc>
        <w:tc>
          <w:tcPr>
            <w:tcW w:w="1034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2014</w:t>
            </w:r>
            <w:r w:rsidRPr="002030F6">
              <w:rPr>
                <w:sz w:val="16"/>
                <w:szCs w:val="16"/>
              </w:rPr>
              <w:softHyphen/>
              <w:t>2020 годы</w:t>
            </w:r>
          </w:p>
        </w:tc>
        <w:tc>
          <w:tcPr>
            <w:tcW w:w="1044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 </w:t>
            </w:r>
          </w:p>
        </w:tc>
        <w:tc>
          <w:tcPr>
            <w:tcW w:w="1213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26 300,59</w:t>
            </w:r>
          </w:p>
        </w:tc>
        <w:tc>
          <w:tcPr>
            <w:tcW w:w="938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26 300,59</w:t>
            </w:r>
          </w:p>
        </w:tc>
        <w:tc>
          <w:tcPr>
            <w:tcW w:w="986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100,00</w:t>
            </w:r>
          </w:p>
        </w:tc>
        <w:tc>
          <w:tcPr>
            <w:tcW w:w="2339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Освоение бюджетных ассигнований, %</w:t>
            </w:r>
          </w:p>
        </w:tc>
        <w:tc>
          <w:tcPr>
            <w:tcW w:w="643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100</w:t>
            </w:r>
          </w:p>
        </w:tc>
        <w:tc>
          <w:tcPr>
            <w:tcW w:w="736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100,00</w:t>
            </w:r>
          </w:p>
        </w:tc>
        <w:tc>
          <w:tcPr>
            <w:tcW w:w="916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100,00</w:t>
            </w:r>
          </w:p>
        </w:tc>
        <w:tc>
          <w:tcPr>
            <w:tcW w:w="1958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КРГХ, МБУ "АХТО"</w:t>
            </w:r>
          </w:p>
        </w:tc>
      </w:tr>
      <w:tr w:rsidR="002030F6" w:rsidRPr="002030F6" w:rsidTr="00F126E6">
        <w:trPr>
          <w:trHeight w:val="776"/>
        </w:trPr>
        <w:tc>
          <w:tcPr>
            <w:tcW w:w="696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7.7.3.3.</w:t>
            </w:r>
          </w:p>
        </w:tc>
        <w:tc>
          <w:tcPr>
            <w:tcW w:w="3091" w:type="dxa"/>
            <w:hideMark/>
          </w:tcPr>
          <w:p w:rsidR="002030F6" w:rsidRPr="002030F6" w:rsidRDefault="002030F6" w:rsidP="004E1633">
            <w:pPr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 xml:space="preserve">Строительно-монтажные работы на объектах муниципального </w:t>
            </w:r>
            <w:proofErr w:type="gramStart"/>
            <w:r w:rsidRPr="002030F6">
              <w:rPr>
                <w:sz w:val="16"/>
                <w:szCs w:val="16"/>
              </w:rPr>
              <w:t>имущества</w:t>
            </w:r>
            <w:proofErr w:type="gramEnd"/>
            <w:r w:rsidRPr="002030F6">
              <w:rPr>
                <w:sz w:val="16"/>
                <w:szCs w:val="16"/>
              </w:rPr>
              <w:t xml:space="preserve"> ЗАТО г.Североморск, находящегося в оперативном управлении учреждений</w:t>
            </w:r>
          </w:p>
        </w:tc>
        <w:tc>
          <w:tcPr>
            <w:tcW w:w="1034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2014</w:t>
            </w:r>
            <w:r w:rsidRPr="002030F6">
              <w:rPr>
                <w:sz w:val="16"/>
                <w:szCs w:val="16"/>
              </w:rPr>
              <w:softHyphen/>
              <w:t>2020 годы</w:t>
            </w:r>
          </w:p>
        </w:tc>
        <w:tc>
          <w:tcPr>
            <w:tcW w:w="1044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 </w:t>
            </w:r>
          </w:p>
        </w:tc>
        <w:tc>
          <w:tcPr>
            <w:tcW w:w="1213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560,74</w:t>
            </w:r>
          </w:p>
        </w:tc>
        <w:tc>
          <w:tcPr>
            <w:tcW w:w="938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560,74</w:t>
            </w:r>
          </w:p>
        </w:tc>
        <w:tc>
          <w:tcPr>
            <w:tcW w:w="986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100,00</w:t>
            </w:r>
          </w:p>
        </w:tc>
        <w:tc>
          <w:tcPr>
            <w:tcW w:w="2339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Освоение бюджетных ассигнований, %</w:t>
            </w:r>
          </w:p>
        </w:tc>
        <w:tc>
          <w:tcPr>
            <w:tcW w:w="643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100</w:t>
            </w:r>
          </w:p>
        </w:tc>
        <w:tc>
          <w:tcPr>
            <w:tcW w:w="736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100,00</w:t>
            </w:r>
          </w:p>
        </w:tc>
        <w:tc>
          <w:tcPr>
            <w:tcW w:w="916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100,00</w:t>
            </w:r>
          </w:p>
        </w:tc>
        <w:tc>
          <w:tcPr>
            <w:tcW w:w="1958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КРГХ, МБУ "АХТО"</w:t>
            </w:r>
          </w:p>
        </w:tc>
      </w:tr>
      <w:tr w:rsidR="002030F6" w:rsidRPr="002030F6" w:rsidTr="00F126E6">
        <w:trPr>
          <w:trHeight w:val="805"/>
        </w:trPr>
        <w:tc>
          <w:tcPr>
            <w:tcW w:w="696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7.8.</w:t>
            </w:r>
          </w:p>
        </w:tc>
        <w:tc>
          <w:tcPr>
            <w:tcW w:w="3091" w:type="dxa"/>
            <w:hideMark/>
          </w:tcPr>
          <w:p w:rsidR="002030F6" w:rsidRPr="002030F6" w:rsidRDefault="002030F6" w:rsidP="004E1633">
            <w:pPr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 xml:space="preserve">Расходы на содержание и ремонт объектов муниципального </w:t>
            </w:r>
            <w:proofErr w:type="gramStart"/>
            <w:r w:rsidRPr="002030F6">
              <w:rPr>
                <w:sz w:val="16"/>
                <w:szCs w:val="16"/>
              </w:rPr>
              <w:t>имущества</w:t>
            </w:r>
            <w:proofErr w:type="gramEnd"/>
            <w:r w:rsidRPr="002030F6">
              <w:rPr>
                <w:sz w:val="16"/>
                <w:szCs w:val="16"/>
              </w:rPr>
              <w:t xml:space="preserve"> ЗАТО г.Североморск, находящегося в оперативном</w:t>
            </w:r>
            <w:r w:rsidR="004E1633">
              <w:rPr>
                <w:sz w:val="16"/>
                <w:szCs w:val="16"/>
              </w:rPr>
              <w:t xml:space="preserve"> </w:t>
            </w:r>
            <w:r w:rsidRPr="002030F6">
              <w:rPr>
                <w:sz w:val="16"/>
                <w:szCs w:val="16"/>
              </w:rPr>
              <w:t>управлении учреждений.</w:t>
            </w:r>
          </w:p>
        </w:tc>
        <w:tc>
          <w:tcPr>
            <w:tcW w:w="1034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2014</w:t>
            </w:r>
            <w:r w:rsidRPr="002030F6">
              <w:rPr>
                <w:sz w:val="16"/>
                <w:szCs w:val="16"/>
              </w:rPr>
              <w:softHyphen/>
              <w:t>2020 годы</w:t>
            </w:r>
          </w:p>
        </w:tc>
        <w:tc>
          <w:tcPr>
            <w:tcW w:w="1044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 </w:t>
            </w:r>
          </w:p>
        </w:tc>
        <w:tc>
          <w:tcPr>
            <w:tcW w:w="1213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600,00</w:t>
            </w:r>
          </w:p>
        </w:tc>
        <w:tc>
          <w:tcPr>
            <w:tcW w:w="938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600,00</w:t>
            </w:r>
          </w:p>
        </w:tc>
        <w:tc>
          <w:tcPr>
            <w:tcW w:w="986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100,00</w:t>
            </w:r>
          </w:p>
        </w:tc>
        <w:tc>
          <w:tcPr>
            <w:tcW w:w="2339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Освоение бюджетных ассигнований, %</w:t>
            </w:r>
          </w:p>
        </w:tc>
        <w:tc>
          <w:tcPr>
            <w:tcW w:w="643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100</w:t>
            </w:r>
          </w:p>
        </w:tc>
        <w:tc>
          <w:tcPr>
            <w:tcW w:w="736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100,00</w:t>
            </w:r>
          </w:p>
        </w:tc>
        <w:tc>
          <w:tcPr>
            <w:tcW w:w="916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100,00</w:t>
            </w:r>
          </w:p>
        </w:tc>
        <w:tc>
          <w:tcPr>
            <w:tcW w:w="1958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КРГХ, МБУ "АХТО"</w:t>
            </w:r>
          </w:p>
        </w:tc>
      </w:tr>
      <w:tr w:rsidR="002030F6" w:rsidRPr="002030F6" w:rsidTr="00F126E6">
        <w:trPr>
          <w:trHeight w:val="175"/>
        </w:trPr>
        <w:tc>
          <w:tcPr>
            <w:tcW w:w="696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 </w:t>
            </w:r>
          </w:p>
        </w:tc>
        <w:tc>
          <w:tcPr>
            <w:tcW w:w="14898" w:type="dxa"/>
            <w:gridSpan w:val="11"/>
            <w:hideMark/>
          </w:tcPr>
          <w:p w:rsidR="002030F6" w:rsidRPr="004E1633" w:rsidRDefault="002030F6" w:rsidP="004E1633">
            <w:pPr>
              <w:rPr>
                <w:b/>
                <w:sz w:val="16"/>
                <w:szCs w:val="16"/>
              </w:rPr>
            </w:pPr>
            <w:r w:rsidRPr="004E1633">
              <w:rPr>
                <w:b/>
                <w:sz w:val="16"/>
                <w:szCs w:val="16"/>
              </w:rPr>
              <w:t>Задача 8: Актуализация данных реестра муниципальной собственности с целью повышения эффективности использования муниципального имущества</w:t>
            </w:r>
          </w:p>
        </w:tc>
      </w:tr>
      <w:tr w:rsidR="002030F6" w:rsidRPr="002030F6" w:rsidTr="00F126E6">
        <w:trPr>
          <w:trHeight w:val="936"/>
        </w:trPr>
        <w:tc>
          <w:tcPr>
            <w:tcW w:w="696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8.</w:t>
            </w:r>
          </w:p>
        </w:tc>
        <w:tc>
          <w:tcPr>
            <w:tcW w:w="3091" w:type="dxa"/>
            <w:hideMark/>
          </w:tcPr>
          <w:p w:rsidR="002030F6" w:rsidRPr="002030F6" w:rsidRDefault="002030F6" w:rsidP="004E1633">
            <w:pPr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Основное мероприятие 8: актуализация данных реестра муниципальной собственности с целью повышения эффективности использования муниципального имущества</w:t>
            </w:r>
          </w:p>
        </w:tc>
        <w:tc>
          <w:tcPr>
            <w:tcW w:w="1034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 </w:t>
            </w:r>
            <w:r w:rsidR="00F126E6" w:rsidRPr="002030F6">
              <w:rPr>
                <w:sz w:val="16"/>
                <w:szCs w:val="16"/>
              </w:rPr>
              <w:t>2014</w:t>
            </w:r>
            <w:r w:rsidR="00F126E6" w:rsidRPr="002030F6">
              <w:rPr>
                <w:sz w:val="16"/>
                <w:szCs w:val="16"/>
              </w:rPr>
              <w:softHyphen/>
              <w:t>2020 годы</w:t>
            </w:r>
          </w:p>
        </w:tc>
        <w:tc>
          <w:tcPr>
            <w:tcW w:w="1044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 </w:t>
            </w:r>
          </w:p>
        </w:tc>
        <w:tc>
          <w:tcPr>
            <w:tcW w:w="1213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0</w:t>
            </w:r>
          </w:p>
        </w:tc>
        <w:tc>
          <w:tcPr>
            <w:tcW w:w="938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0</w:t>
            </w:r>
          </w:p>
        </w:tc>
        <w:tc>
          <w:tcPr>
            <w:tcW w:w="986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0</w:t>
            </w:r>
          </w:p>
        </w:tc>
        <w:tc>
          <w:tcPr>
            <w:tcW w:w="2339" w:type="dxa"/>
            <w:hideMark/>
          </w:tcPr>
          <w:p w:rsidR="002030F6" w:rsidRPr="002030F6" w:rsidRDefault="00F126E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Кол-во объектов мун</w:t>
            </w:r>
            <w:r>
              <w:rPr>
                <w:sz w:val="16"/>
                <w:szCs w:val="16"/>
              </w:rPr>
              <w:t>иципального</w:t>
            </w:r>
            <w:r w:rsidRPr="002030F6">
              <w:rPr>
                <w:sz w:val="16"/>
                <w:szCs w:val="16"/>
              </w:rPr>
              <w:t xml:space="preserve"> нежилого фонда, в отношении которых проведена проверка соответствия данным реестра муниц</w:t>
            </w:r>
            <w:r>
              <w:rPr>
                <w:sz w:val="16"/>
                <w:szCs w:val="16"/>
              </w:rPr>
              <w:t>ипального</w:t>
            </w:r>
            <w:r w:rsidRPr="002030F6">
              <w:rPr>
                <w:sz w:val="16"/>
                <w:szCs w:val="16"/>
              </w:rPr>
              <w:t xml:space="preserve"> имущества, ед.</w:t>
            </w:r>
            <w:r w:rsidR="002030F6" w:rsidRPr="002030F6">
              <w:rPr>
                <w:sz w:val="16"/>
                <w:szCs w:val="16"/>
              </w:rPr>
              <w:t> </w:t>
            </w:r>
          </w:p>
        </w:tc>
        <w:tc>
          <w:tcPr>
            <w:tcW w:w="643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260</w:t>
            </w:r>
          </w:p>
        </w:tc>
        <w:tc>
          <w:tcPr>
            <w:tcW w:w="736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260</w:t>
            </w:r>
          </w:p>
        </w:tc>
        <w:tc>
          <w:tcPr>
            <w:tcW w:w="916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100,00</w:t>
            </w:r>
          </w:p>
        </w:tc>
        <w:tc>
          <w:tcPr>
            <w:tcW w:w="1958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 xml:space="preserve">КИО </w:t>
            </w:r>
            <w:proofErr w:type="gramStart"/>
            <w:r w:rsidRPr="002030F6">
              <w:rPr>
                <w:sz w:val="16"/>
                <w:szCs w:val="16"/>
              </w:rPr>
              <w:t>администрации</w:t>
            </w:r>
            <w:proofErr w:type="gramEnd"/>
            <w:r w:rsidRPr="002030F6">
              <w:rPr>
                <w:sz w:val="16"/>
                <w:szCs w:val="16"/>
              </w:rPr>
              <w:t xml:space="preserve"> ЗАТО г.Североморск, МКУ "Муниципальное имущество"</w:t>
            </w:r>
          </w:p>
        </w:tc>
      </w:tr>
      <w:tr w:rsidR="004E1633" w:rsidRPr="002030F6" w:rsidTr="00F126E6">
        <w:trPr>
          <w:trHeight w:val="1275"/>
        </w:trPr>
        <w:tc>
          <w:tcPr>
            <w:tcW w:w="696" w:type="dxa"/>
            <w:hideMark/>
          </w:tcPr>
          <w:p w:rsidR="004E1633" w:rsidRPr="002030F6" w:rsidRDefault="004E1633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8.1.</w:t>
            </w:r>
          </w:p>
        </w:tc>
        <w:tc>
          <w:tcPr>
            <w:tcW w:w="3091" w:type="dxa"/>
            <w:hideMark/>
          </w:tcPr>
          <w:p w:rsidR="004E1633" w:rsidRPr="002030F6" w:rsidRDefault="004E1633" w:rsidP="00F126E6">
            <w:pPr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Осуществление проверки объектов муниципального имущества на соответствие данным реестра муниципального имущества</w:t>
            </w:r>
          </w:p>
        </w:tc>
        <w:tc>
          <w:tcPr>
            <w:tcW w:w="1034" w:type="dxa"/>
            <w:hideMark/>
          </w:tcPr>
          <w:p w:rsidR="004E1633" w:rsidRPr="002030F6" w:rsidRDefault="004E1633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2014</w:t>
            </w:r>
            <w:r w:rsidRPr="002030F6">
              <w:rPr>
                <w:sz w:val="16"/>
                <w:szCs w:val="16"/>
              </w:rPr>
              <w:softHyphen/>
              <w:t>2020 годы</w:t>
            </w:r>
          </w:p>
        </w:tc>
        <w:tc>
          <w:tcPr>
            <w:tcW w:w="1044" w:type="dxa"/>
            <w:hideMark/>
          </w:tcPr>
          <w:p w:rsidR="004E1633" w:rsidRPr="002030F6" w:rsidRDefault="004E1633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 </w:t>
            </w:r>
          </w:p>
        </w:tc>
        <w:tc>
          <w:tcPr>
            <w:tcW w:w="1213" w:type="dxa"/>
            <w:hideMark/>
          </w:tcPr>
          <w:p w:rsidR="004E1633" w:rsidRPr="002030F6" w:rsidRDefault="004E1633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0</w:t>
            </w:r>
          </w:p>
        </w:tc>
        <w:tc>
          <w:tcPr>
            <w:tcW w:w="938" w:type="dxa"/>
            <w:hideMark/>
          </w:tcPr>
          <w:p w:rsidR="004E1633" w:rsidRPr="002030F6" w:rsidRDefault="004E1633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0</w:t>
            </w:r>
          </w:p>
        </w:tc>
        <w:tc>
          <w:tcPr>
            <w:tcW w:w="986" w:type="dxa"/>
            <w:hideMark/>
          </w:tcPr>
          <w:p w:rsidR="004E1633" w:rsidRPr="002030F6" w:rsidRDefault="004E1633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0</w:t>
            </w:r>
          </w:p>
        </w:tc>
        <w:tc>
          <w:tcPr>
            <w:tcW w:w="2339" w:type="dxa"/>
            <w:hideMark/>
          </w:tcPr>
          <w:p w:rsidR="004E1633" w:rsidRPr="002030F6" w:rsidRDefault="004E1633" w:rsidP="004B1C95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Кол-во объектов мун</w:t>
            </w:r>
            <w:r w:rsidR="004B1C95">
              <w:rPr>
                <w:sz w:val="16"/>
                <w:szCs w:val="16"/>
              </w:rPr>
              <w:t>иципального</w:t>
            </w:r>
            <w:r w:rsidRPr="002030F6">
              <w:rPr>
                <w:sz w:val="16"/>
                <w:szCs w:val="16"/>
              </w:rPr>
              <w:t xml:space="preserve"> нежилого фонда, в отношении которых проведена проверка соответствия данным реестра муниц</w:t>
            </w:r>
            <w:r>
              <w:rPr>
                <w:sz w:val="16"/>
                <w:szCs w:val="16"/>
              </w:rPr>
              <w:t>ипального</w:t>
            </w:r>
            <w:r w:rsidRPr="002030F6">
              <w:rPr>
                <w:sz w:val="16"/>
                <w:szCs w:val="16"/>
              </w:rPr>
              <w:t xml:space="preserve"> имущества, ед.</w:t>
            </w:r>
          </w:p>
        </w:tc>
        <w:tc>
          <w:tcPr>
            <w:tcW w:w="643" w:type="dxa"/>
            <w:hideMark/>
          </w:tcPr>
          <w:p w:rsidR="004E1633" w:rsidRPr="002030F6" w:rsidRDefault="004E1633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260</w:t>
            </w:r>
          </w:p>
        </w:tc>
        <w:tc>
          <w:tcPr>
            <w:tcW w:w="736" w:type="dxa"/>
            <w:hideMark/>
          </w:tcPr>
          <w:p w:rsidR="004E1633" w:rsidRPr="002030F6" w:rsidRDefault="004E1633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260</w:t>
            </w:r>
          </w:p>
        </w:tc>
        <w:tc>
          <w:tcPr>
            <w:tcW w:w="916" w:type="dxa"/>
            <w:hideMark/>
          </w:tcPr>
          <w:p w:rsidR="004E1633" w:rsidRPr="002030F6" w:rsidRDefault="004E1633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100,00</w:t>
            </w:r>
          </w:p>
        </w:tc>
        <w:tc>
          <w:tcPr>
            <w:tcW w:w="1958" w:type="dxa"/>
            <w:hideMark/>
          </w:tcPr>
          <w:p w:rsidR="004E1633" w:rsidRPr="002030F6" w:rsidRDefault="004E1633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КИО</w:t>
            </w:r>
          </w:p>
          <w:p w:rsidR="004E1633" w:rsidRPr="002030F6" w:rsidRDefault="00F126E6" w:rsidP="002030F6">
            <w:pPr>
              <w:jc w:val="center"/>
              <w:rPr>
                <w:sz w:val="16"/>
                <w:szCs w:val="16"/>
              </w:rPr>
            </w:pPr>
            <w:proofErr w:type="gramStart"/>
            <w:r w:rsidRPr="002030F6">
              <w:rPr>
                <w:sz w:val="16"/>
                <w:szCs w:val="16"/>
              </w:rPr>
              <w:t>А</w:t>
            </w:r>
            <w:r w:rsidR="004E1633" w:rsidRPr="002030F6">
              <w:rPr>
                <w:sz w:val="16"/>
                <w:szCs w:val="16"/>
              </w:rPr>
              <w:t>дминистрации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r w:rsidR="004E1633" w:rsidRPr="002030F6">
              <w:rPr>
                <w:sz w:val="16"/>
                <w:szCs w:val="16"/>
              </w:rPr>
              <w:t>ЗАТО</w:t>
            </w:r>
          </w:p>
          <w:p w:rsidR="004E1633" w:rsidRPr="002030F6" w:rsidRDefault="004E1633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г.Североморск</w:t>
            </w:r>
          </w:p>
          <w:p w:rsidR="004E1633" w:rsidRPr="002030F6" w:rsidRDefault="004E1633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МКУ</w:t>
            </w:r>
          </w:p>
          <w:p w:rsidR="004E1633" w:rsidRPr="002030F6" w:rsidRDefault="004E1633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«Муниципальное</w:t>
            </w:r>
          </w:p>
          <w:p w:rsidR="004E1633" w:rsidRPr="002030F6" w:rsidRDefault="004E1633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имущество»</w:t>
            </w:r>
          </w:p>
        </w:tc>
      </w:tr>
      <w:tr w:rsidR="002030F6" w:rsidRPr="002030F6" w:rsidTr="00D87F1B">
        <w:trPr>
          <w:trHeight w:val="215"/>
        </w:trPr>
        <w:tc>
          <w:tcPr>
            <w:tcW w:w="696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 </w:t>
            </w:r>
          </w:p>
        </w:tc>
        <w:tc>
          <w:tcPr>
            <w:tcW w:w="3091" w:type="dxa"/>
            <w:hideMark/>
          </w:tcPr>
          <w:p w:rsidR="002030F6" w:rsidRPr="004E1633" w:rsidRDefault="002030F6" w:rsidP="002030F6">
            <w:pPr>
              <w:jc w:val="center"/>
              <w:rPr>
                <w:b/>
                <w:sz w:val="16"/>
                <w:szCs w:val="16"/>
              </w:rPr>
            </w:pPr>
            <w:r w:rsidRPr="004E1633">
              <w:rPr>
                <w:b/>
                <w:sz w:val="16"/>
                <w:szCs w:val="16"/>
              </w:rPr>
              <w:t xml:space="preserve">Итого </w:t>
            </w:r>
            <w:proofErr w:type="gramStart"/>
            <w:r w:rsidRPr="004E1633">
              <w:rPr>
                <w:b/>
                <w:sz w:val="16"/>
                <w:szCs w:val="16"/>
              </w:rPr>
              <w:t>по  подпрограмме</w:t>
            </w:r>
            <w:proofErr w:type="gramEnd"/>
            <w:r w:rsidRPr="004E1633">
              <w:rPr>
                <w:b/>
                <w:sz w:val="16"/>
                <w:szCs w:val="16"/>
              </w:rPr>
              <w:t>:</w:t>
            </w:r>
          </w:p>
        </w:tc>
        <w:tc>
          <w:tcPr>
            <w:tcW w:w="1034" w:type="dxa"/>
            <w:hideMark/>
          </w:tcPr>
          <w:p w:rsidR="002030F6" w:rsidRPr="004E1633" w:rsidRDefault="002030F6" w:rsidP="002030F6">
            <w:pPr>
              <w:jc w:val="center"/>
              <w:rPr>
                <w:b/>
                <w:sz w:val="16"/>
                <w:szCs w:val="16"/>
              </w:rPr>
            </w:pPr>
            <w:r w:rsidRPr="004E1633">
              <w:rPr>
                <w:b/>
                <w:sz w:val="16"/>
                <w:szCs w:val="16"/>
              </w:rPr>
              <w:t> </w:t>
            </w:r>
          </w:p>
        </w:tc>
        <w:tc>
          <w:tcPr>
            <w:tcW w:w="1044" w:type="dxa"/>
            <w:hideMark/>
          </w:tcPr>
          <w:p w:rsidR="002030F6" w:rsidRPr="004E1633" w:rsidRDefault="002030F6" w:rsidP="002030F6">
            <w:pPr>
              <w:jc w:val="center"/>
              <w:rPr>
                <w:b/>
                <w:sz w:val="16"/>
                <w:szCs w:val="16"/>
              </w:rPr>
            </w:pPr>
            <w:r w:rsidRPr="004E1633">
              <w:rPr>
                <w:b/>
                <w:sz w:val="16"/>
                <w:szCs w:val="16"/>
              </w:rPr>
              <w:t> </w:t>
            </w:r>
          </w:p>
        </w:tc>
        <w:tc>
          <w:tcPr>
            <w:tcW w:w="1213" w:type="dxa"/>
            <w:hideMark/>
          </w:tcPr>
          <w:p w:rsidR="002030F6" w:rsidRPr="004E1633" w:rsidRDefault="002030F6" w:rsidP="002030F6">
            <w:pPr>
              <w:jc w:val="center"/>
              <w:rPr>
                <w:b/>
                <w:sz w:val="16"/>
                <w:szCs w:val="16"/>
              </w:rPr>
            </w:pPr>
            <w:r w:rsidRPr="004E1633">
              <w:rPr>
                <w:b/>
                <w:sz w:val="16"/>
                <w:szCs w:val="16"/>
              </w:rPr>
              <w:t>126 897,40</w:t>
            </w:r>
          </w:p>
        </w:tc>
        <w:tc>
          <w:tcPr>
            <w:tcW w:w="938" w:type="dxa"/>
            <w:hideMark/>
          </w:tcPr>
          <w:p w:rsidR="002030F6" w:rsidRPr="004E1633" w:rsidRDefault="002030F6" w:rsidP="002644DE">
            <w:pPr>
              <w:jc w:val="center"/>
              <w:rPr>
                <w:b/>
                <w:sz w:val="16"/>
                <w:szCs w:val="16"/>
              </w:rPr>
            </w:pPr>
            <w:r w:rsidRPr="004E1633">
              <w:rPr>
                <w:b/>
                <w:sz w:val="16"/>
                <w:szCs w:val="16"/>
              </w:rPr>
              <w:t>126 528,</w:t>
            </w:r>
            <w:r w:rsidR="002644DE">
              <w:rPr>
                <w:b/>
                <w:sz w:val="16"/>
                <w:szCs w:val="16"/>
              </w:rPr>
              <w:t>3</w:t>
            </w:r>
            <w:r w:rsidRPr="004E1633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986" w:type="dxa"/>
            <w:hideMark/>
          </w:tcPr>
          <w:p w:rsidR="002030F6" w:rsidRPr="004E1633" w:rsidRDefault="002030F6" w:rsidP="002030F6">
            <w:pPr>
              <w:jc w:val="center"/>
              <w:rPr>
                <w:b/>
                <w:sz w:val="16"/>
                <w:szCs w:val="16"/>
              </w:rPr>
            </w:pPr>
            <w:r w:rsidRPr="004E1633">
              <w:rPr>
                <w:b/>
                <w:sz w:val="16"/>
                <w:szCs w:val="16"/>
              </w:rPr>
              <w:t>99,71</w:t>
            </w:r>
          </w:p>
        </w:tc>
        <w:tc>
          <w:tcPr>
            <w:tcW w:w="2339" w:type="dxa"/>
            <w:hideMark/>
          </w:tcPr>
          <w:p w:rsidR="002030F6" w:rsidRPr="004E1633" w:rsidRDefault="002030F6" w:rsidP="002030F6">
            <w:pPr>
              <w:jc w:val="center"/>
              <w:rPr>
                <w:b/>
                <w:sz w:val="16"/>
                <w:szCs w:val="16"/>
              </w:rPr>
            </w:pPr>
            <w:r w:rsidRPr="004E1633">
              <w:rPr>
                <w:b/>
                <w:sz w:val="16"/>
                <w:szCs w:val="16"/>
              </w:rPr>
              <w:t> </w:t>
            </w:r>
          </w:p>
        </w:tc>
        <w:tc>
          <w:tcPr>
            <w:tcW w:w="643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 </w:t>
            </w:r>
          </w:p>
        </w:tc>
        <w:tc>
          <w:tcPr>
            <w:tcW w:w="736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 </w:t>
            </w:r>
          </w:p>
        </w:tc>
        <w:tc>
          <w:tcPr>
            <w:tcW w:w="916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 </w:t>
            </w:r>
          </w:p>
        </w:tc>
        <w:tc>
          <w:tcPr>
            <w:tcW w:w="1958" w:type="dxa"/>
            <w:hideMark/>
          </w:tcPr>
          <w:p w:rsidR="002030F6" w:rsidRPr="002030F6" w:rsidRDefault="002030F6" w:rsidP="002030F6">
            <w:pPr>
              <w:jc w:val="center"/>
              <w:rPr>
                <w:sz w:val="16"/>
                <w:szCs w:val="16"/>
              </w:rPr>
            </w:pPr>
            <w:r w:rsidRPr="002030F6">
              <w:rPr>
                <w:sz w:val="16"/>
                <w:szCs w:val="16"/>
              </w:rPr>
              <w:t> </w:t>
            </w:r>
          </w:p>
        </w:tc>
      </w:tr>
    </w:tbl>
    <w:p w:rsidR="001F113F" w:rsidRPr="000E11DD" w:rsidRDefault="001F113F" w:rsidP="00895780">
      <w:pPr>
        <w:ind w:firstLine="709"/>
        <w:jc w:val="center"/>
        <w:rPr>
          <w:b/>
        </w:rPr>
      </w:pPr>
    </w:p>
    <w:p w:rsidR="00B6272B" w:rsidRPr="00D87F1B" w:rsidRDefault="00B6272B" w:rsidP="00B6272B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87F1B">
        <w:rPr>
          <w:rFonts w:ascii="Times New Roman" w:hAnsi="Times New Roman" w:cs="Times New Roman"/>
          <w:sz w:val="24"/>
          <w:szCs w:val="24"/>
        </w:rPr>
        <w:t>Оценка эффективности реализации подпрограммы</w:t>
      </w:r>
      <w:r w:rsidRPr="00D87F1B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B6272B" w:rsidRPr="00D87F1B" w:rsidRDefault="00B6272B" w:rsidP="00B6272B">
      <w:pPr>
        <w:pStyle w:val="ConsPlusNonformat"/>
        <w:widowControl/>
        <w:numPr>
          <w:ilvl w:val="0"/>
          <w:numId w:val="17"/>
        </w:numPr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87F1B">
        <w:rPr>
          <w:rFonts w:ascii="Times New Roman" w:hAnsi="Times New Roman" w:cs="Times New Roman"/>
          <w:sz w:val="24"/>
          <w:szCs w:val="24"/>
        </w:rPr>
        <w:t>Оценка достижения плановых значений индикаторов</w:t>
      </w:r>
    </w:p>
    <w:tbl>
      <w:tblPr>
        <w:tblW w:w="11159" w:type="dxa"/>
        <w:tblInd w:w="3461" w:type="dxa"/>
        <w:tblLook w:val="04A0" w:firstRow="1" w:lastRow="0" w:firstColumn="1" w:lastColumn="0" w:noHBand="0" w:noVBand="1"/>
      </w:tblPr>
      <w:tblGrid>
        <w:gridCol w:w="960"/>
        <w:gridCol w:w="3442"/>
        <w:gridCol w:w="336"/>
        <w:gridCol w:w="6521"/>
      </w:tblGrid>
      <w:tr w:rsidR="00D87F1B" w:rsidRPr="00D87F1B" w:rsidTr="001775C4">
        <w:trPr>
          <w:trHeight w:val="315"/>
        </w:trPr>
        <w:tc>
          <w:tcPr>
            <w:tcW w:w="960" w:type="dxa"/>
            <w:vMerge w:val="restart"/>
            <w:shd w:val="clear" w:color="auto" w:fill="auto"/>
            <w:noWrap/>
            <w:vAlign w:val="center"/>
            <w:hideMark/>
          </w:tcPr>
          <w:p w:rsidR="00B6272B" w:rsidRPr="00D87F1B" w:rsidRDefault="00B6272B" w:rsidP="001775C4">
            <w:pPr>
              <w:jc w:val="center"/>
              <w:rPr>
                <w:rFonts w:ascii="Calibri" w:hAnsi="Calibri"/>
              </w:rPr>
            </w:pPr>
            <w:r w:rsidRPr="00D87F1B">
              <w:t>ДИП =</w:t>
            </w:r>
          </w:p>
        </w:tc>
        <w:tc>
          <w:tcPr>
            <w:tcW w:w="344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72B" w:rsidRPr="00D87F1B" w:rsidRDefault="00D87F1B" w:rsidP="001775C4">
            <w:pPr>
              <w:jc w:val="center"/>
            </w:pPr>
            <w:r w:rsidRPr="00D87F1B">
              <w:t>9,17</w:t>
            </w:r>
            <w:r w:rsidR="00077A68" w:rsidRPr="00D87F1B">
              <w:t xml:space="preserve"> </w:t>
            </w:r>
            <w:r w:rsidR="00B6272B" w:rsidRPr="00D87F1B">
              <w:t>(степень решения задач)</w:t>
            </w:r>
          </w:p>
        </w:tc>
        <w:tc>
          <w:tcPr>
            <w:tcW w:w="236" w:type="dxa"/>
            <w:vMerge w:val="restart"/>
            <w:shd w:val="clear" w:color="auto" w:fill="auto"/>
            <w:noWrap/>
            <w:vAlign w:val="center"/>
            <w:hideMark/>
          </w:tcPr>
          <w:p w:rsidR="00B6272B" w:rsidRPr="00D87F1B" w:rsidRDefault="00B6272B" w:rsidP="001775C4">
            <w:pPr>
              <w:rPr>
                <w:rFonts w:ascii="Calibri" w:hAnsi="Calibri"/>
              </w:rPr>
            </w:pPr>
            <w:r w:rsidRPr="00D87F1B">
              <w:rPr>
                <w:rFonts w:ascii="Calibri" w:hAnsi="Calibri"/>
              </w:rPr>
              <w:t>=</w:t>
            </w:r>
          </w:p>
        </w:tc>
        <w:tc>
          <w:tcPr>
            <w:tcW w:w="6521" w:type="dxa"/>
            <w:vMerge w:val="restart"/>
            <w:shd w:val="clear" w:color="auto" w:fill="auto"/>
            <w:noWrap/>
            <w:vAlign w:val="center"/>
            <w:hideMark/>
          </w:tcPr>
          <w:p w:rsidR="00B6272B" w:rsidRPr="00D87F1B" w:rsidRDefault="00D87F1B" w:rsidP="00D87F1B">
            <w:pPr>
              <w:rPr>
                <w:rFonts w:ascii="Calibri" w:hAnsi="Calibri"/>
              </w:rPr>
            </w:pPr>
            <w:r w:rsidRPr="00D87F1B">
              <w:rPr>
                <w:b/>
              </w:rPr>
              <w:t>1</w:t>
            </w:r>
            <w:r w:rsidR="00B6272B" w:rsidRPr="00D87F1B">
              <w:rPr>
                <w:b/>
              </w:rPr>
              <w:t>,</w:t>
            </w:r>
            <w:r w:rsidR="00077A68" w:rsidRPr="00D87F1B">
              <w:rPr>
                <w:b/>
              </w:rPr>
              <w:t>1</w:t>
            </w:r>
            <w:r w:rsidRPr="00D87F1B">
              <w:rPr>
                <w:b/>
              </w:rPr>
              <w:t>5</w:t>
            </w:r>
            <w:r w:rsidR="00B6272B" w:rsidRPr="00D87F1B">
              <w:rPr>
                <w:b/>
              </w:rPr>
              <w:t xml:space="preserve"> </w:t>
            </w:r>
            <w:r w:rsidR="00077A68" w:rsidRPr="00D87F1B">
              <w:rPr>
                <w:b/>
              </w:rPr>
              <w:t xml:space="preserve">средняя результативность </w:t>
            </w:r>
            <w:r w:rsidR="00077A68" w:rsidRPr="00D87F1B">
              <w:t>(</w:t>
            </w:r>
            <w:r w:rsidRPr="00D87F1B">
              <w:t>пере</w:t>
            </w:r>
            <w:r w:rsidR="00077A68" w:rsidRPr="00D87F1B">
              <w:t>выполнение плана)</w:t>
            </w:r>
          </w:p>
        </w:tc>
      </w:tr>
      <w:tr w:rsidR="00B6272B" w:rsidRPr="00D87F1B" w:rsidTr="001775C4">
        <w:trPr>
          <w:trHeight w:val="300"/>
        </w:trPr>
        <w:tc>
          <w:tcPr>
            <w:tcW w:w="960" w:type="dxa"/>
            <w:vMerge/>
            <w:vAlign w:val="center"/>
            <w:hideMark/>
          </w:tcPr>
          <w:p w:rsidR="00B6272B" w:rsidRPr="00D87F1B" w:rsidRDefault="00B6272B" w:rsidP="001775C4">
            <w:pPr>
              <w:rPr>
                <w:rFonts w:ascii="Calibri" w:hAnsi="Calibri"/>
              </w:rPr>
            </w:pPr>
          </w:p>
        </w:tc>
        <w:tc>
          <w:tcPr>
            <w:tcW w:w="344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72B" w:rsidRPr="00D87F1B" w:rsidRDefault="00D87F1B" w:rsidP="00077A68">
            <w:pPr>
              <w:jc w:val="center"/>
            </w:pPr>
            <w:r w:rsidRPr="00D87F1B">
              <w:t>8</w:t>
            </w:r>
          </w:p>
        </w:tc>
        <w:tc>
          <w:tcPr>
            <w:tcW w:w="236" w:type="dxa"/>
            <w:vMerge/>
            <w:vAlign w:val="center"/>
            <w:hideMark/>
          </w:tcPr>
          <w:p w:rsidR="00B6272B" w:rsidRPr="00D87F1B" w:rsidRDefault="00B6272B" w:rsidP="001775C4">
            <w:pPr>
              <w:rPr>
                <w:rFonts w:ascii="Calibri" w:hAnsi="Calibri"/>
              </w:rPr>
            </w:pPr>
          </w:p>
        </w:tc>
        <w:tc>
          <w:tcPr>
            <w:tcW w:w="6521" w:type="dxa"/>
            <w:vMerge/>
            <w:vAlign w:val="center"/>
            <w:hideMark/>
          </w:tcPr>
          <w:p w:rsidR="00B6272B" w:rsidRPr="00D87F1B" w:rsidRDefault="00B6272B" w:rsidP="001775C4">
            <w:pPr>
              <w:rPr>
                <w:rFonts w:ascii="Calibri" w:hAnsi="Calibri"/>
              </w:rPr>
            </w:pPr>
          </w:p>
        </w:tc>
      </w:tr>
    </w:tbl>
    <w:p w:rsidR="00B6272B" w:rsidRPr="00D87F1B" w:rsidRDefault="00B6272B" w:rsidP="00B6272B">
      <w:pPr>
        <w:pStyle w:val="ConsPlusNonformat"/>
        <w:widowControl/>
        <w:numPr>
          <w:ilvl w:val="0"/>
          <w:numId w:val="17"/>
        </w:numPr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87F1B">
        <w:rPr>
          <w:rFonts w:ascii="Times New Roman" w:hAnsi="Times New Roman" w:cs="Times New Roman"/>
          <w:sz w:val="24"/>
          <w:szCs w:val="24"/>
        </w:rPr>
        <w:t>Оценка полноты финансирования</w:t>
      </w:r>
      <w:r w:rsidRPr="00D87F1B">
        <w:rPr>
          <w:rFonts w:ascii="Times New Roman" w:hAnsi="Times New Roman" w:cs="Times New Roman"/>
          <w:sz w:val="24"/>
          <w:szCs w:val="24"/>
          <w:lang w:val="en-US"/>
        </w:rPr>
        <w:t>:</w:t>
      </w:r>
      <w:r w:rsidRPr="00D87F1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272B" w:rsidRPr="00D87F1B" w:rsidRDefault="00B6272B" w:rsidP="00B6272B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87F1B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B6272B" w:rsidRPr="00D87F1B" w:rsidRDefault="00B6272B" w:rsidP="00B6272B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87F1B">
        <w:rPr>
          <w:rFonts w:ascii="Times New Roman" w:hAnsi="Times New Roman" w:cs="Times New Roman"/>
          <w:sz w:val="24"/>
          <w:szCs w:val="24"/>
        </w:rPr>
        <w:t xml:space="preserve">                                         ПФ = </w:t>
      </w:r>
      <w:r w:rsidR="00D87F1B" w:rsidRPr="00D87F1B">
        <w:rPr>
          <w:rFonts w:ascii="Times New Roman" w:hAnsi="Times New Roman" w:cs="Times New Roman"/>
          <w:b/>
          <w:sz w:val="24"/>
          <w:szCs w:val="24"/>
        </w:rPr>
        <w:t>0</w:t>
      </w:r>
      <w:r w:rsidR="00D87F1B">
        <w:rPr>
          <w:rFonts w:ascii="Times New Roman" w:hAnsi="Times New Roman" w:cs="Times New Roman"/>
          <w:b/>
          <w:sz w:val="24"/>
          <w:szCs w:val="24"/>
        </w:rPr>
        <w:t xml:space="preserve">,97 </w:t>
      </w:r>
      <w:r w:rsidR="00077A68" w:rsidRPr="00D87F1B">
        <w:rPr>
          <w:rFonts w:ascii="Times New Roman" w:hAnsi="Times New Roman" w:cs="Times New Roman"/>
          <w:sz w:val="24"/>
          <w:szCs w:val="24"/>
        </w:rPr>
        <w:t>–</w:t>
      </w:r>
      <w:r w:rsidR="00D87F1B">
        <w:rPr>
          <w:rFonts w:ascii="Times New Roman" w:hAnsi="Times New Roman" w:cs="Times New Roman"/>
          <w:sz w:val="24"/>
          <w:szCs w:val="24"/>
        </w:rPr>
        <w:t xml:space="preserve"> </w:t>
      </w:r>
      <w:r w:rsidRPr="00D87F1B">
        <w:rPr>
          <w:rFonts w:ascii="Times New Roman" w:hAnsi="Times New Roman" w:cs="Times New Roman"/>
          <w:b/>
          <w:sz w:val="24"/>
          <w:szCs w:val="24"/>
        </w:rPr>
        <w:t>полное финансирование</w:t>
      </w:r>
      <w:r w:rsidRPr="00D87F1B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B6272B" w:rsidRPr="00D87F1B" w:rsidRDefault="00B6272B" w:rsidP="00B6272B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87F1B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:rsidR="00B6272B" w:rsidRPr="000E11DD" w:rsidRDefault="00B6272B" w:rsidP="00B6272B">
      <w:pPr>
        <w:ind w:firstLine="709"/>
        <w:jc w:val="center"/>
        <w:rPr>
          <w:b/>
        </w:rPr>
      </w:pPr>
      <w:r w:rsidRPr="000E11DD">
        <w:t xml:space="preserve"> </w:t>
      </w:r>
      <w:r w:rsidRPr="000E11DD">
        <w:rPr>
          <w:b/>
        </w:rPr>
        <w:t>Общая оценка эффективности реализации подпрограммы-</w:t>
      </w:r>
      <w:r w:rsidR="00CC34AD" w:rsidRPr="000E11DD">
        <w:rPr>
          <w:b/>
        </w:rPr>
        <w:t>4</w:t>
      </w:r>
      <w:r w:rsidRPr="000E11DD">
        <w:rPr>
          <w:b/>
        </w:rPr>
        <w:t xml:space="preserve"> </w:t>
      </w:r>
      <w:r w:rsidR="00CC34AD" w:rsidRPr="000E11DD">
        <w:rPr>
          <w:b/>
        </w:rPr>
        <w:t>приемлемый уровень эффективности</w:t>
      </w:r>
      <w:r w:rsidR="00CC34AD" w:rsidRPr="000E11DD">
        <w:t xml:space="preserve"> </w:t>
      </w:r>
    </w:p>
    <w:p w:rsidR="00482AA7" w:rsidRPr="000E11DD" w:rsidRDefault="00482AA7" w:rsidP="00895780">
      <w:pPr>
        <w:ind w:firstLine="709"/>
        <w:jc w:val="center"/>
        <w:rPr>
          <w:b/>
        </w:rPr>
      </w:pPr>
    </w:p>
    <w:p w:rsidR="009230D8" w:rsidRPr="000E11DD" w:rsidRDefault="009230D8" w:rsidP="009230D8">
      <w:pPr>
        <w:rPr>
          <w:b/>
        </w:rPr>
      </w:pPr>
      <w:r w:rsidRPr="000E11DD">
        <w:rPr>
          <w:b/>
        </w:rPr>
        <w:br w:type="page"/>
      </w:r>
    </w:p>
    <w:p w:rsidR="00583A53" w:rsidRPr="000E11DD" w:rsidRDefault="0039131E" w:rsidP="00583A53">
      <w:pPr>
        <w:jc w:val="center"/>
        <w:rPr>
          <w:b/>
        </w:rPr>
      </w:pPr>
      <w:r w:rsidRPr="000E11DD">
        <w:rPr>
          <w:b/>
        </w:rPr>
        <w:lastRenderedPageBreak/>
        <w:t>2</w:t>
      </w:r>
      <w:r w:rsidR="00581A1F" w:rsidRPr="000E11DD">
        <w:rPr>
          <w:b/>
        </w:rPr>
        <w:t>.</w:t>
      </w:r>
      <w:r w:rsidR="00611FDB" w:rsidRPr="000E11DD">
        <w:rPr>
          <w:b/>
        </w:rPr>
        <w:t xml:space="preserve"> </w:t>
      </w:r>
      <w:r w:rsidR="00581A1F" w:rsidRPr="000E11DD">
        <w:rPr>
          <w:b/>
        </w:rPr>
        <w:t>Подпрограмма «Развитие информацион</w:t>
      </w:r>
      <w:r w:rsidR="00583A53" w:rsidRPr="000E11DD">
        <w:rPr>
          <w:b/>
        </w:rPr>
        <w:t>ного общества</w:t>
      </w:r>
      <w:r w:rsidRPr="000E11DD">
        <w:rPr>
          <w:b/>
        </w:rPr>
        <w:t xml:space="preserve"> и</w:t>
      </w:r>
      <w:r w:rsidR="00583A53" w:rsidRPr="000E11DD">
        <w:rPr>
          <w:b/>
        </w:rPr>
        <w:t xml:space="preserve"> системы</w:t>
      </w:r>
    </w:p>
    <w:p w:rsidR="00581A1F" w:rsidRPr="000E11DD" w:rsidRDefault="00581A1F" w:rsidP="00583A53">
      <w:pPr>
        <w:jc w:val="center"/>
        <w:rPr>
          <w:b/>
          <w:sz w:val="16"/>
          <w:szCs w:val="16"/>
        </w:rPr>
      </w:pPr>
      <w:r w:rsidRPr="000E11DD">
        <w:rPr>
          <w:b/>
        </w:rPr>
        <w:t xml:space="preserve">«Электронный муниципалитет </w:t>
      </w:r>
      <w:proofErr w:type="gramStart"/>
      <w:r w:rsidRPr="000E11DD">
        <w:rPr>
          <w:b/>
        </w:rPr>
        <w:t>в</w:t>
      </w:r>
      <w:proofErr w:type="gramEnd"/>
      <w:r w:rsidRPr="000E11DD">
        <w:rPr>
          <w:b/>
        </w:rPr>
        <w:t xml:space="preserve"> ЗАТО г.Североморск»</w:t>
      </w:r>
      <w:r w:rsidR="00583A53" w:rsidRPr="000E11DD">
        <w:rPr>
          <w:b/>
        </w:rPr>
        <w:t xml:space="preserve"> </w:t>
      </w:r>
      <w:r w:rsidRPr="000E11DD">
        <w:rPr>
          <w:b/>
        </w:rPr>
        <w:t>на 201</w:t>
      </w:r>
      <w:r w:rsidR="0025028B" w:rsidRPr="000E11DD">
        <w:rPr>
          <w:b/>
        </w:rPr>
        <w:t>6</w:t>
      </w:r>
      <w:r w:rsidRPr="000E11DD">
        <w:rPr>
          <w:b/>
        </w:rPr>
        <w:t>-20</w:t>
      </w:r>
      <w:r w:rsidR="00E1778E" w:rsidRPr="000E11DD">
        <w:rPr>
          <w:b/>
        </w:rPr>
        <w:t>20</w:t>
      </w:r>
      <w:r w:rsidRPr="000E11DD">
        <w:rPr>
          <w:b/>
        </w:rPr>
        <w:t xml:space="preserve"> годы</w:t>
      </w:r>
    </w:p>
    <w:p w:rsidR="00DE16C3" w:rsidRDefault="00DE16C3" w:rsidP="00583A53">
      <w:pPr>
        <w:jc w:val="center"/>
        <w:rPr>
          <w:b/>
          <w:sz w:val="16"/>
          <w:szCs w:val="16"/>
        </w:rPr>
      </w:pPr>
    </w:p>
    <w:tbl>
      <w:tblPr>
        <w:tblW w:w="1573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662"/>
        <w:gridCol w:w="3307"/>
        <w:gridCol w:w="1062"/>
        <w:gridCol w:w="923"/>
        <w:gridCol w:w="1134"/>
        <w:gridCol w:w="992"/>
        <w:gridCol w:w="1041"/>
        <w:gridCol w:w="1702"/>
        <w:gridCol w:w="820"/>
        <w:gridCol w:w="915"/>
        <w:gridCol w:w="909"/>
        <w:gridCol w:w="2267"/>
      </w:tblGrid>
      <w:tr w:rsidR="00612DB9" w:rsidRPr="00612DB9" w:rsidTr="00362341">
        <w:trPr>
          <w:trHeight w:val="533"/>
        </w:trPr>
        <w:tc>
          <w:tcPr>
            <w:tcW w:w="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AE3253" w:rsidRDefault="00612DB9" w:rsidP="00612DB9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AE3253">
              <w:rPr>
                <w:b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33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AE3253" w:rsidRDefault="00612DB9" w:rsidP="00612DB9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AE3253">
              <w:rPr>
                <w:b/>
                <w:color w:val="000000"/>
                <w:sz w:val="16"/>
                <w:szCs w:val="16"/>
              </w:rPr>
              <w:t>Цель, задачи, мероприятия</w:t>
            </w:r>
          </w:p>
        </w:tc>
        <w:tc>
          <w:tcPr>
            <w:tcW w:w="10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AE3253" w:rsidRDefault="00612DB9" w:rsidP="00612DB9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AE3253">
              <w:rPr>
                <w:b/>
                <w:color w:val="000000"/>
                <w:sz w:val="16"/>
                <w:szCs w:val="16"/>
              </w:rPr>
              <w:t>Срок выполнения (квартал, год)</w:t>
            </w:r>
          </w:p>
        </w:tc>
        <w:tc>
          <w:tcPr>
            <w:tcW w:w="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AE3253" w:rsidRDefault="00612DB9" w:rsidP="00612DB9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AE3253">
              <w:rPr>
                <w:b/>
                <w:color w:val="000000"/>
                <w:sz w:val="16"/>
                <w:szCs w:val="16"/>
              </w:rPr>
              <w:t>Источник финансирования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AE3253" w:rsidRDefault="00612DB9" w:rsidP="00612DB9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AE3253">
              <w:rPr>
                <w:b/>
                <w:color w:val="000000"/>
                <w:sz w:val="16"/>
                <w:szCs w:val="16"/>
              </w:rPr>
              <w:t xml:space="preserve">Объемы финансирования, </w:t>
            </w:r>
            <w:proofErr w:type="spellStart"/>
            <w:r w:rsidRPr="00AE3253">
              <w:rPr>
                <w:b/>
                <w:color w:val="000000"/>
                <w:sz w:val="16"/>
                <w:szCs w:val="16"/>
              </w:rPr>
              <w:t>тыс.руб</w:t>
            </w:r>
            <w:proofErr w:type="spellEnd"/>
            <w:r w:rsidRPr="00AE3253">
              <w:rPr>
                <w:b/>
                <w:color w:val="000000"/>
                <w:sz w:val="16"/>
                <w:szCs w:val="16"/>
              </w:rPr>
              <w:t>.</w:t>
            </w:r>
          </w:p>
        </w:tc>
        <w:tc>
          <w:tcPr>
            <w:tcW w:w="1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AE3253" w:rsidRDefault="00612DB9" w:rsidP="00612DB9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AE3253">
              <w:rPr>
                <w:b/>
                <w:color w:val="000000"/>
                <w:sz w:val="16"/>
                <w:szCs w:val="16"/>
              </w:rPr>
              <w:t>Процент освоения, % (гр. 6 / гр. 5)</w:t>
            </w:r>
          </w:p>
        </w:tc>
        <w:tc>
          <w:tcPr>
            <w:tcW w:w="43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AE3253" w:rsidRDefault="00612DB9" w:rsidP="00612DB9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AE3253">
              <w:rPr>
                <w:b/>
                <w:color w:val="000000"/>
                <w:sz w:val="16"/>
                <w:szCs w:val="16"/>
              </w:rPr>
              <w:t>Показатели (индикаторы) результативности выполнения мероприятий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AE3253" w:rsidRDefault="00612DB9" w:rsidP="00612DB9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AE3253">
              <w:rPr>
                <w:b/>
                <w:color w:val="000000"/>
                <w:sz w:val="16"/>
                <w:szCs w:val="16"/>
              </w:rPr>
              <w:t>Исполнители, перечень организаций, участвующих в реализации мероприятий</w:t>
            </w:r>
          </w:p>
        </w:tc>
      </w:tr>
      <w:tr w:rsidR="00612DB9" w:rsidRPr="00612DB9" w:rsidTr="00362341">
        <w:trPr>
          <w:trHeight w:val="870"/>
        </w:trPr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B9" w:rsidRPr="00AE3253" w:rsidRDefault="00612DB9" w:rsidP="00612DB9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3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B9" w:rsidRPr="00AE3253" w:rsidRDefault="00612DB9" w:rsidP="00612DB9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B9" w:rsidRPr="00AE3253" w:rsidRDefault="00612DB9" w:rsidP="00612DB9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B9" w:rsidRPr="00AE3253" w:rsidRDefault="00612DB9" w:rsidP="00612DB9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AE3253" w:rsidRDefault="00612DB9" w:rsidP="00612DB9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AE3253">
              <w:rPr>
                <w:b/>
                <w:color w:val="000000"/>
                <w:sz w:val="16"/>
                <w:szCs w:val="16"/>
              </w:rPr>
              <w:t>Уточненные бюджетные ассигнования на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AE3253" w:rsidRDefault="00612DB9" w:rsidP="00612DB9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AE3253">
              <w:rPr>
                <w:b/>
                <w:color w:val="000000"/>
                <w:sz w:val="16"/>
                <w:szCs w:val="16"/>
              </w:rPr>
              <w:t>Кассовый расход</w:t>
            </w: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B9" w:rsidRPr="00AE3253" w:rsidRDefault="00612DB9" w:rsidP="00612DB9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AE3253" w:rsidRDefault="00612DB9" w:rsidP="00612DB9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AE3253">
              <w:rPr>
                <w:b/>
                <w:color w:val="000000"/>
                <w:sz w:val="16"/>
                <w:szCs w:val="16"/>
              </w:rPr>
              <w:t>Наименование, ед. измерения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AE3253" w:rsidRDefault="00612DB9" w:rsidP="00612DB9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AE3253">
              <w:rPr>
                <w:b/>
                <w:color w:val="000000"/>
                <w:sz w:val="16"/>
                <w:szCs w:val="16"/>
              </w:rPr>
              <w:t>План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AE3253" w:rsidRDefault="00612DB9" w:rsidP="00612DB9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AE3253">
              <w:rPr>
                <w:b/>
                <w:color w:val="000000"/>
                <w:sz w:val="16"/>
                <w:szCs w:val="16"/>
              </w:rPr>
              <w:t>Факт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AE3253" w:rsidRDefault="00612DB9" w:rsidP="00612DB9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AE3253">
              <w:rPr>
                <w:b/>
                <w:color w:val="000000"/>
                <w:sz w:val="16"/>
                <w:szCs w:val="16"/>
              </w:rPr>
              <w:t>Процент исполнения, %</w:t>
            </w: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B9" w:rsidRPr="00AE3253" w:rsidRDefault="00612DB9" w:rsidP="00612DB9">
            <w:pPr>
              <w:rPr>
                <w:b/>
                <w:color w:val="000000"/>
                <w:sz w:val="16"/>
                <w:szCs w:val="16"/>
              </w:rPr>
            </w:pPr>
          </w:p>
        </w:tc>
      </w:tr>
      <w:tr w:rsidR="00612DB9" w:rsidRPr="00612DB9" w:rsidTr="00362341">
        <w:trPr>
          <w:trHeight w:val="300"/>
        </w:trPr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DB9" w:rsidRPr="00AE3253" w:rsidRDefault="00612DB9" w:rsidP="00612DB9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AE3253">
              <w:rPr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DB9" w:rsidRPr="00AE3253" w:rsidRDefault="00612DB9" w:rsidP="00612DB9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AE3253">
              <w:rPr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DB9" w:rsidRPr="00AE3253" w:rsidRDefault="00612DB9" w:rsidP="00612DB9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AE3253">
              <w:rPr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DB9" w:rsidRPr="00AE3253" w:rsidRDefault="00612DB9" w:rsidP="00612DB9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AE3253">
              <w:rPr>
                <w:b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DB9" w:rsidRPr="00AE3253" w:rsidRDefault="00612DB9" w:rsidP="00612DB9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AE3253">
              <w:rPr>
                <w:b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DB9" w:rsidRPr="00AE3253" w:rsidRDefault="00612DB9" w:rsidP="00612DB9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AE3253">
              <w:rPr>
                <w:b/>
                <w:color w:val="000000"/>
                <w:sz w:val="16"/>
                <w:szCs w:val="16"/>
              </w:rPr>
              <w:t>6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DB9" w:rsidRPr="00AE3253" w:rsidRDefault="00612DB9" w:rsidP="00612DB9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AE3253">
              <w:rPr>
                <w:b/>
                <w:color w:val="000000"/>
                <w:sz w:val="16"/>
                <w:szCs w:val="16"/>
              </w:rPr>
              <w:t>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DB9" w:rsidRPr="00AE3253" w:rsidRDefault="00612DB9" w:rsidP="00612DB9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AE3253">
              <w:rPr>
                <w:b/>
                <w:color w:val="000000"/>
                <w:sz w:val="16"/>
                <w:szCs w:val="16"/>
              </w:rPr>
              <w:t>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DB9" w:rsidRPr="00AE3253" w:rsidRDefault="00612DB9" w:rsidP="00612DB9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AE3253">
              <w:rPr>
                <w:b/>
                <w:color w:val="000000"/>
                <w:sz w:val="16"/>
                <w:szCs w:val="16"/>
              </w:rPr>
              <w:t>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DB9" w:rsidRPr="00AE3253" w:rsidRDefault="00612DB9" w:rsidP="00612DB9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AE3253">
              <w:rPr>
                <w:b/>
                <w:color w:val="000000"/>
                <w:sz w:val="16"/>
                <w:szCs w:val="16"/>
              </w:rPr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DB9" w:rsidRPr="00AE3253" w:rsidRDefault="00612DB9" w:rsidP="00612DB9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AE3253">
              <w:rPr>
                <w:b/>
                <w:color w:val="000000"/>
                <w:sz w:val="16"/>
                <w:szCs w:val="16"/>
              </w:rPr>
              <w:t>11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DB9" w:rsidRPr="00AE3253" w:rsidRDefault="00612DB9" w:rsidP="00612DB9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AE3253">
              <w:rPr>
                <w:b/>
                <w:color w:val="000000"/>
                <w:sz w:val="16"/>
                <w:szCs w:val="16"/>
              </w:rPr>
              <w:t>12</w:t>
            </w:r>
          </w:p>
        </w:tc>
      </w:tr>
      <w:tr w:rsidR="00612DB9" w:rsidRPr="00612DB9" w:rsidTr="00362341">
        <w:trPr>
          <w:trHeight w:val="501"/>
        </w:trPr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7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612DB9">
              <w:rPr>
                <w:b/>
                <w:bCs/>
                <w:color w:val="000000"/>
                <w:sz w:val="16"/>
                <w:szCs w:val="16"/>
              </w:rPr>
              <w:t>Цел</w:t>
            </w:r>
            <w:r>
              <w:rPr>
                <w:b/>
                <w:bCs/>
                <w:color w:val="000000"/>
                <w:sz w:val="16"/>
                <w:szCs w:val="16"/>
              </w:rPr>
              <w:t>ь:</w:t>
            </w:r>
            <w:r w:rsidRPr="00612DB9">
              <w:rPr>
                <w:b/>
                <w:bCs/>
                <w:color w:val="000000"/>
                <w:sz w:val="16"/>
                <w:szCs w:val="16"/>
              </w:rPr>
              <w:t xml:space="preserve"> Повышение эффективности системы муниципального управления </w:t>
            </w:r>
            <w:proofErr w:type="gramStart"/>
            <w:r w:rsidRPr="00612DB9">
              <w:rPr>
                <w:b/>
                <w:bCs/>
                <w:color w:val="000000"/>
                <w:sz w:val="16"/>
                <w:szCs w:val="16"/>
              </w:rPr>
              <w:t>в</w:t>
            </w:r>
            <w:proofErr w:type="gramEnd"/>
            <w:r w:rsidRPr="00612DB9">
              <w:rPr>
                <w:b/>
                <w:bCs/>
                <w:color w:val="000000"/>
                <w:sz w:val="16"/>
                <w:szCs w:val="16"/>
              </w:rPr>
              <w:t xml:space="preserve"> ЗАТО г.Североморск, обеспечение доступности и качества муниципальных услуг для населения, развитие системы управления бюджетным процессом, открытости органов местного самоуправления на основе использования информационно-коммуникационных технологий (ИКТ)</w:t>
            </w:r>
          </w:p>
        </w:tc>
      </w:tr>
      <w:tr w:rsidR="00612DB9" w:rsidRPr="00612DB9" w:rsidTr="00362341">
        <w:trPr>
          <w:trHeight w:val="300"/>
        </w:trPr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507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612DB9">
              <w:rPr>
                <w:b/>
                <w:bCs/>
                <w:color w:val="000000"/>
                <w:sz w:val="16"/>
                <w:szCs w:val="16"/>
              </w:rPr>
              <w:t xml:space="preserve">Задача 1: Совершенствование и модернизация аппаратного и программного обеспечения в органах местного </w:t>
            </w:r>
            <w:proofErr w:type="gramStart"/>
            <w:r w:rsidRPr="00612DB9">
              <w:rPr>
                <w:b/>
                <w:bCs/>
                <w:color w:val="000000"/>
                <w:sz w:val="16"/>
                <w:szCs w:val="16"/>
              </w:rPr>
              <w:t>самоуправления</w:t>
            </w:r>
            <w:proofErr w:type="gramEnd"/>
            <w:r w:rsidRPr="00612DB9">
              <w:rPr>
                <w:b/>
                <w:bCs/>
                <w:color w:val="000000"/>
                <w:sz w:val="16"/>
                <w:szCs w:val="16"/>
              </w:rPr>
              <w:t xml:space="preserve"> ЗАТО г.Североморск</w:t>
            </w:r>
          </w:p>
        </w:tc>
      </w:tr>
      <w:tr w:rsidR="00612DB9" w:rsidRPr="00612DB9" w:rsidTr="00362341">
        <w:trPr>
          <w:trHeight w:val="2073"/>
        </w:trPr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1.1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12DB9" w:rsidP="00362341">
            <w:pPr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 xml:space="preserve">Основное мероприятие 1: Совершенствование и модернизация аппаратного и программного обеспечения, информационно-коммуникационной и телекоммуникационной сети органов местного </w:t>
            </w:r>
            <w:proofErr w:type="gramStart"/>
            <w:r w:rsidRPr="00612DB9">
              <w:rPr>
                <w:color w:val="000000"/>
                <w:sz w:val="16"/>
                <w:szCs w:val="16"/>
              </w:rPr>
              <w:t>самоуправления</w:t>
            </w:r>
            <w:proofErr w:type="gramEnd"/>
            <w:r w:rsidRPr="00612DB9">
              <w:rPr>
                <w:color w:val="000000"/>
                <w:sz w:val="16"/>
                <w:szCs w:val="16"/>
              </w:rPr>
              <w:t xml:space="preserve"> ЗАТО г.Североморск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612DB9">
              <w:rPr>
                <w:color w:val="000000"/>
                <w:sz w:val="16"/>
                <w:szCs w:val="16"/>
              </w:rPr>
              <w:t>Мероприятия в области информационно-коммуникационной и телекоммуникационной инфраструктуры информационного общества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 xml:space="preserve">В течение </w:t>
            </w:r>
            <w:r w:rsidRPr="00612DB9">
              <w:rPr>
                <w:color w:val="000000"/>
                <w:sz w:val="16"/>
                <w:szCs w:val="16"/>
              </w:rPr>
              <w:br/>
              <w:t>2016-2020 годов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 xml:space="preserve">Всего: в </w:t>
            </w:r>
            <w:proofErr w:type="spellStart"/>
            <w:proofErr w:type="gramStart"/>
            <w:r w:rsidRPr="00612DB9">
              <w:rPr>
                <w:color w:val="000000"/>
                <w:sz w:val="16"/>
                <w:szCs w:val="16"/>
              </w:rPr>
              <w:t>т.ч.:МБ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3435,97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3400,55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98,97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Количество ГРБС, реализующих данное мероприятие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Главные распорядители бюджетных средств</w:t>
            </w:r>
          </w:p>
        </w:tc>
      </w:tr>
      <w:tr w:rsidR="00612DB9" w:rsidRPr="00612DB9" w:rsidTr="00362341">
        <w:trPr>
          <w:trHeight w:val="840"/>
        </w:trPr>
        <w:tc>
          <w:tcPr>
            <w:tcW w:w="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3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12DB9" w:rsidP="00362341">
            <w:pPr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Модернизация и приобретение средств вычислительной техники, коммутационного оборудования, средств обеспечения бесперебойного питания и копировальной множительной техники, в том числе:</w:t>
            </w:r>
          </w:p>
        </w:tc>
        <w:tc>
          <w:tcPr>
            <w:tcW w:w="10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 xml:space="preserve">В течение </w:t>
            </w:r>
            <w:r w:rsidRPr="00612DB9">
              <w:rPr>
                <w:color w:val="000000"/>
                <w:sz w:val="16"/>
                <w:szCs w:val="16"/>
              </w:rPr>
              <w:br/>
              <w:t>2016-2020 годов</w:t>
            </w:r>
          </w:p>
        </w:tc>
        <w:tc>
          <w:tcPr>
            <w:tcW w:w="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 xml:space="preserve">Всего: в </w:t>
            </w:r>
            <w:proofErr w:type="spellStart"/>
            <w:proofErr w:type="gramStart"/>
            <w:r w:rsidRPr="00612DB9">
              <w:rPr>
                <w:color w:val="000000"/>
                <w:sz w:val="16"/>
                <w:szCs w:val="16"/>
              </w:rPr>
              <w:t>т.ч.:МБ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1207,58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1206,25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99,89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Количество ГРБС, реализующих данное мероприятие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98722F" w:rsidP="00612DB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Главные распорядители бюджетных средств</w:t>
            </w:r>
          </w:p>
        </w:tc>
      </w:tr>
      <w:tr w:rsidR="00612DB9" w:rsidRPr="00612DB9" w:rsidTr="00362341">
        <w:trPr>
          <w:trHeight w:val="450"/>
        </w:trPr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 xml:space="preserve">Совет </w:t>
            </w:r>
            <w:proofErr w:type="gramStart"/>
            <w:r w:rsidRPr="00612DB9">
              <w:rPr>
                <w:color w:val="000000"/>
                <w:sz w:val="16"/>
                <w:szCs w:val="16"/>
              </w:rPr>
              <w:t>депутатов</w:t>
            </w:r>
            <w:proofErr w:type="gramEnd"/>
            <w:r w:rsidRPr="00612DB9">
              <w:rPr>
                <w:color w:val="000000"/>
                <w:sz w:val="16"/>
                <w:szCs w:val="16"/>
              </w:rPr>
              <w:t xml:space="preserve"> </w:t>
            </w:r>
            <w:r w:rsidRPr="00612DB9">
              <w:rPr>
                <w:color w:val="000000"/>
                <w:sz w:val="16"/>
                <w:szCs w:val="16"/>
              </w:rPr>
              <w:br/>
              <w:t>ЗАТО г.Североморск</w:t>
            </w:r>
          </w:p>
        </w:tc>
        <w:tc>
          <w:tcPr>
            <w:tcW w:w="1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80,00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79,99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99,99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Уменьшение времени простоя, увеличение скорости обработки информации, %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 xml:space="preserve">Совет </w:t>
            </w:r>
            <w:proofErr w:type="gramStart"/>
            <w:r w:rsidRPr="00612DB9">
              <w:rPr>
                <w:color w:val="000000"/>
                <w:sz w:val="16"/>
                <w:szCs w:val="16"/>
              </w:rPr>
              <w:t>депутатов</w:t>
            </w:r>
            <w:proofErr w:type="gramEnd"/>
            <w:r w:rsidRPr="00612DB9">
              <w:rPr>
                <w:color w:val="000000"/>
                <w:sz w:val="16"/>
                <w:szCs w:val="16"/>
              </w:rPr>
              <w:t xml:space="preserve"> </w:t>
            </w:r>
            <w:r w:rsidRPr="00612DB9">
              <w:rPr>
                <w:color w:val="000000"/>
                <w:sz w:val="16"/>
                <w:szCs w:val="16"/>
              </w:rPr>
              <w:br/>
              <w:t>ЗАТО г.Североморск</w:t>
            </w:r>
          </w:p>
        </w:tc>
      </w:tr>
      <w:tr w:rsidR="00612DB9" w:rsidRPr="00612DB9" w:rsidTr="00362341">
        <w:trPr>
          <w:trHeight w:val="450"/>
        </w:trPr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  <w:proofErr w:type="gramStart"/>
            <w:r w:rsidRPr="00612DB9">
              <w:rPr>
                <w:color w:val="000000"/>
                <w:sz w:val="16"/>
                <w:szCs w:val="16"/>
              </w:rPr>
              <w:t>Администрация</w:t>
            </w:r>
            <w:proofErr w:type="gramEnd"/>
            <w:r w:rsidRPr="00612DB9">
              <w:rPr>
                <w:color w:val="000000"/>
                <w:sz w:val="16"/>
                <w:szCs w:val="16"/>
              </w:rPr>
              <w:t xml:space="preserve"> </w:t>
            </w:r>
            <w:r w:rsidRPr="00612DB9">
              <w:rPr>
                <w:color w:val="000000"/>
                <w:sz w:val="16"/>
                <w:szCs w:val="16"/>
              </w:rPr>
              <w:br/>
              <w:t>ЗАТО г.Североморск</w:t>
            </w:r>
          </w:p>
        </w:tc>
        <w:tc>
          <w:tcPr>
            <w:tcW w:w="1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50,91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50,91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612DB9">
              <w:rPr>
                <w:color w:val="000000"/>
                <w:sz w:val="16"/>
                <w:szCs w:val="16"/>
              </w:rPr>
              <w:t>Администрация</w:t>
            </w:r>
            <w:proofErr w:type="gramEnd"/>
            <w:r w:rsidRPr="00612DB9">
              <w:rPr>
                <w:color w:val="000000"/>
                <w:sz w:val="16"/>
                <w:szCs w:val="16"/>
              </w:rPr>
              <w:t xml:space="preserve"> </w:t>
            </w:r>
            <w:r w:rsidRPr="00612DB9">
              <w:rPr>
                <w:color w:val="000000"/>
                <w:sz w:val="16"/>
                <w:szCs w:val="16"/>
              </w:rPr>
              <w:br/>
              <w:t>ЗАТО г.Североморск</w:t>
            </w:r>
          </w:p>
        </w:tc>
      </w:tr>
      <w:tr w:rsidR="00612DB9" w:rsidRPr="00612DB9" w:rsidTr="00362341">
        <w:trPr>
          <w:trHeight w:val="300"/>
        </w:trPr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Управление образования</w:t>
            </w:r>
          </w:p>
        </w:tc>
        <w:tc>
          <w:tcPr>
            <w:tcW w:w="1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114,65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114,65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Управление образования</w:t>
            </w:r>
          </w:p>
        </w:tc>
      </w:tr>
      <w:tr w:rsidR="00612DB9" w:rsidRPr="00612DB9" w:rsidTr="00362341">
        <w:trPr>
          <w:trHeight w:val="945"/>
        </w:trPr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 xml:space="preserve">Управление культуры, спорта, молодёжной политики и международных связей </w:t>
            </w:r>
            <w:proofErr w:type="gramStart"/>
            <w:r w:rsidRPr="00612DB9">
              <w:rPr>
                <w:color w:val="000000"/>
                <w:sz w:val="16"/>
                <w:szCs w:val="16"/>
              </w:rPr>
              <w:t>администрации</w:t>
            </w:r>
            <w:proofErr w:type="gramEnd"/>
            <w:r w:rsidRPr="00612DB9">
              <w:rPr>
                <w:color w:val="000000"/>
                <w:sz w:val="16"/>
                <w:szCs w:val="16"/>
              </w:rPr>
              <w:t xml:space="preserve"> ЗАТО г. Североморск</w:t>
            </w:r>
          </w:p>
        </w:tc>
        <w:tc>
          <w:tcPr>
            <w:tcW w:w="1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95,60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95,60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 xml:space="preserve">Управление культуры, спорта, молодёжной политики и международных связей </w:t>
            </w:r>
            <w:proofErr w:type="gramStart"/>
            <w:r w:rsidRPr="00612DB9">
              <w:rPr>
                <w:color w:val="000000"/>
                <w:sz w:val="16"/>
                <w:szCs w:val="16"/>
              </w:rPr>
              <w:t>администрации</w:t>
            </w:r>
            <w:proofErr w:type="gramEnd"/>
            <w:r w:rsidRPr="00612DB9">
              <w:rPr>
                <w:color w:val="000000"/>
                <w:sz w:val="16"/>
                <w:szCs w:val="16"/>
              </w:rPr>
              <w:t xml:space="preserve"> ЗАТО г. Североморск</w:t>
            </w:r>
          </w:p>
        </w:tc>
      </w:tr>
      <w:tr w:rsidR="00612DB9" w:rsidRPr="00612DB9" w:rsidTr="00362341">
        <w:trPr>
          <w:trHeight w:val="300"/>
        </w:trPr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Управление финансов</w:t>
            </w:r>
          </w:p>
        </w:tc>
        <w:tc>
          <w:tcPr>
            <w:tcW w:w="1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766,18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764,86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99,83</w:t>
            </w: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Управление финансов</w:t>
            </w:r>
          </w:p>
        </w:tc>
      </w:tr>
      <w:tr w:rsidR="00612DB9" w:rsidRPr="00612DB9" w:rsidTr="00362341">
        <w:trPr>
          <w:trHeight w:val="435"/>
        </w:trPr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Комитет имущественных отношений</w:t>
            </w:r>
          </w:p>
        </w:tc>
        <w:tc>
          <w:tcPr>
            <w:tcW w:w="1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50,24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50,24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Комитет имущественных отношений</w:t>
            </w:r>
          </w:p>
        </w:tc>
      </w:tr>
      <w:tr w:rsidR="00612DB9" w:rsidRPr="00612DB9" w:rsidTr="00362341">
        <w:trPr>
          <w:trHeight w:val="450"/>
        </w:trPr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Комитет по развитию городского хозяйства</w:t>
            </w:r>
          </w:p>
        </w:tc>
        <w:tc>
          <w:tcPr>
            <w:tcW w:w="1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Комитет по развитию городского хозяйства</w:t>
            </w:r>
          </w:p>
        </w:tc>
      </w:tr>
      <w:tr w:rsidR="00612DB9" w:rsidRPr="00612DB9" w:rsidTr="00362341">
        <w:trPr>
          <w:trHeight w:val="480"/>
        </w:trPr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 xml:space="preserve">Контрольно-счетная </w:t>
            </w:r>
            <w:proofErr w:type="gramStart"/>
            <w:r w:rsidRPr="00612DB9">
              <w:rPr>
                <w:color w:val="000000"/>
                <w:sz w:val="16"/>
                <w:szCs w:val="16"/>
              </w:rPr>
              <w:t>палата</w:t>
            </w:r>
            <w:proofErr w:type="gramEnd"/>
            <w:r w:rsidRPr="00612DB9">
              <w:rPr>
                <w:color w:val="000000"/>
                <w:sz w:val="16"/>
                <w:szCs w:val="16"/>
              </w:rPr>
              <w:t xml:space="preserve"> ЗАТО г.Североморск</w:t>
            </w:r>
          </w:p>
        </w:tc>
        <w:tc>
          <w:tcPr>
            <w:tcW w:w="1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50,00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 xml:space="preserve">Контрольно-счетная </w:t>
            </w:r>
            <w:proofErr w:type="gramStart"/>
            <w:r w:rsidRPr="00612DB9">
              <w:rPr>
                <w:color w:val="000000"/>
                <w:sz w:val="16"/>
                <w:szCs w:val="16"/>
              </w:rPr>
              <w:t>палата</w:t>
            </w:r>
            <w:proofErr w:type="gramEnd"/>
            <w:r w:rsidRPr="00612DB9">
              <w:rPr>
                <w:color w:val="000000"/>
                <w:sz w:val="16"/>
                <w:szCs w:val="16"/>
              </w:rPr>
              <w:t xml:space="preserve"> ЗАТО г.Североморск</w:t>
            </w:r>
          </w:p>
        </w:tc>
      </w:tr>
      <w:tr w:rsidR="00612DB9" w:rsidRPr="00612DB9" w:rsidTr="00362341">
        <w:trPr>
          <w:trHeight w:val="1315"/>
        </w:trPr>
        <w:tc>
          <w:tcPr>
            <w:tcW w:w="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3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12DB9" w:rsidP="00362341">
            <w:pPr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 xml:space="preserve">Ремонт и обслуживание имеющегося оборудования, компьютеров, офисной техники, серверов, сплит-систем, коммутационного оборудования, систем хранения данных, телекоммуникационного оборудования, а </w:t>
            </w:r>
            <w:proofErr w:type="gramStart"/>
            <w:r w:rsidRPr="00612DB9">
              <w:rPr>
                <w:color w:val="000000"/>
                <w:sz w:val="16"/>
                <w:szCs w:val="16"/>
              </w:rPr>
              <w:t>так же</w:t>
            </w:r>
            <w:proofErr w:type="gramEnd"/>
            <w:r w:rsidRPr="00612DB9">
              <w:rPr>
                <w:color w:val="000000"/>
                <w:sz w:val="16"/>
                <w:szCs w:val="16"/>
              </w:rPr>
              <w:t xml:space="preserve"> техническое освидетельствование, утилизация имеющегося оборудования, в том числе:</w:t>
            </w:r>
          </w:p>
        </w:tc>
        <w:tc>
          <w:tcPr>
            <w:tcW w:w="10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 xml:space="preserve">В течение </w:t>
            </w:r>
            <w:r w:rsidRPr="00612DB9">
              <w:rPr>
                <w:color w:val="000000"/>
                <w:sz w:val="16"/>
                <w:szCs w:val="16"/>
              </w:rPr>
              <w:br/>
              <w:t>2016-2020 годов</w:t>
            </w:r>
          </w:p>
        </w:tc>
        <w:tc>
          <w:tcPr>
            <w:tcW w:w="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 xml:space="preserve">Всего: в </w:t>
            </w:r>
            <w:proofErr w:type="spellStart"/>
            <w:proofErr w:type="gramStart"/>
            <w:r w:rsidRPr="00612DB9">
              <w:rPr>
                <w:color w:val="000000"/>
                <w:sz w:val="16"/>
                <w:szCs w:val="16"/>
              </w:rPr>
              <w:t>т.ч.:МБ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190,74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188,46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98,80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Количество ГРБС, реализующих данное мероприятие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C22BE" w:rsidP="00612DB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Главные распорядители бюджетных средств</w:t>
            </w:r>
          </w:p>
        </w:tc>
      </w:tr>
      <w:tr w:rsidR="00612DB9" w:rsidRPr="00612DB9" w:rsidTr="00362341">
        <w:trPr>
          <w:trHeight w:val="450"/>
        </w:trPr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 xml:space="preserve">Совет </w:t>
            </w:r>
            <w:proofErr w:type="gramStart"/>
            <w:r w:rsidRPr="00612DB9">
              <w:rPr>
                <w:color w:val="000000"/>
                <w:sz w:val="16"/>
                <w:szCs w:val="16"/>
              </w:rPr>
              <w:t>депутатов</w:t>
            </w:r>
            <w:proofErr w:type="gramEnd"/>
            <w:r w:rsidRPr="00612DB9">
              <w:rPr>
                <w:color w:val="000000"/>
                <w:sz w:val="16"/>
                <w:szCs w:val="16"/>
              </w:rPr>
              <w:t xml:space="preserve"> </w:t>
            </w:r>
            <w:r w:rsidRPr="00612DB9">
              <w:rPr>
                <w:color w:val="000000"/>
                <w:sz w:val="16"/>
                <w:szCs w:val="16"/>
              </w:rPr>
              <w:br/>
              <w:t>ЗАТО г.Североморск</w:t>
            </w:r>
          </w:p>
        </w:tc>
        <w:tc>
          <w:tcPr>
            <w:tcW w:w="1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3,00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1,50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50,00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Поддержание имеющейся техники в рабочем состоянии, %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 xml:space="preserve">Совет </w:t>
            </w:r>
            <w:proofErr w:type="gramStart"/>
            <w:r w:rsidRPr="00612DB9">
              <w:rPr>
                <w:color w:val="000000"/>
                <w:sz w:val="16"/>
                <w:szCs w:val="16"/>
              </w:rPr>
              <w:t>депутатов</w:t>
            </w:r>
            <w:proofErr w:type="gramEnd"/>
            <w:r w:rsidRPr="00612DB9">
              <w:rPr>
                <w:color w:val="000000"/>
                <w:sz w:val="16"/>
                <w:szCs w:val="16"/>
              </w:rPr>
              <w:t xml:space="preserve"> </w:t>
            </w:r>
            <w:r w:rsidRPr="00612DB9">
              <w:rPr>
                <w:color w:val="000000"/>
                <w:sz w:val="16"/>
                <w:szCs w:val="16"/>
              </w:rPr>
              <w:br/>
              <w:t>ЗАТО г.Североморск</w:t>
            </w:r>
          </w:p>
        </w:tc>
      </w:tr>
      <w:tr w:rsidR="00612DB9" w:rsidRPr="00612DB9" w:rsidTr="00362341">
        <w:trPr>
          <w:trHeight w:val="450"/>
        </w:trPr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  <w:proofErr w:type="gramStart"/>
            <w:r w:rsidRPr="00612DB9">
              <w:rPr>
                <w:color w:val="000000"/>
                <w:sz w:val="16"/>
                <w:szCs w:val="16"/>
              </w:rPr>
              <w:t>Администрация</w:t>
            </w:r>
            <w:proofErr w:type="gramEnd"/>
            <w:r w:rsidRPr="00612DB9">
              <w:rPr>
                <w:color w:val="000000"/>
                <w:sz w:val="16"/>
                <w:szCs w:val="16"/>
              </w:rPr>
              <w:t xml:space="preserve"> </w:t>
            </w:r>
            <w:r w:rsidRPr="00612DB9">
              <w:rPr>
                <w:color w:val="000000"/>
                <w:sz w:val="16"/>
                <w:szCs w:val="16"/>
              </w:rPr>
              <w:br/>
              <w:t>ЗАТО г.Североморск</w:t>
            </w:r>
          </w:p>
        </w:tc>
        <w:tc>
          <w:tcPr>
            <w:tcW w:w="1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90,00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89,76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99,73</w:t>
            </w: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612DB9">
              <w:rPr>
                <w:color w:val="000000"/>
                <w:sz w:val="16"/>
                <w:szCs w:val="16"/>
              </w:rPr>
              <w:t>Администрация</w:t>
            </w:r>
            <w:proofErr w:type="gramEnd"/>
            <w:r w:rsidRPr="00612DB9">
              <w:rPr>
                <w:color w:val="000000"/>
                <w:sz w:val="16"/>
                <w:szCs w:val="16"/>
              </w:rPr>
              <w:t xml:space="preserve"> </w:t>
            </w:r>
            <w:r w:rsidRPr="00612DB9">
              <w:rPr>
                <w:color w:val="000000"/>
                <w:sz w:val="16"/>
                <w:szCs w:val="16"/>
              </w:rPr>
              <w:br/>
              <w:t>ЗАТО г.Североморск</w:t>
            </w:r>
          </w:p>
        </w:tc>
      </w:tr>
      <w:tr w:rsidR="00612DB9" w:rsidRPr="00612DB9" w:rsidTr="00362341">
        <w:trPr>
          <w:trHeight w:val="300"/>
        </w:trPr>
        <w:tc>
          <w:tcPr>
            <w:tcW w:w="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Управление образования</w:t>
            </w:r>
          </w:p>
        </w:tc>
        <w:tc>
          <w:tcPr>
            <w:tcW w:w="10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25,00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25,00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Управление образования</w:t>
            </w:r>
          </w:p>
        </w:tc>
      </w:tr>
      <w:tr w:rsidR="00612DB9" w:rsidRPr="00612DB9" w:rsidTr="00362341">
        <w:trPr>
          <w:trHeight w:val="915"/>
        </w:trPr>
        <w:tc>
          <w:tcPr>
            <w:tcW w:w="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 xml:space="preserve">Управление культуры, спорта, молодёжной политики и международных связей </w:t>
            </w:r>
            <w:proofErr w:type="gramStart"/>
            <w:r w:rsidRPr="00612DB9">
              <w:rPr>
                <w:color w:val="000000"/>
                <w:sz w:val="16"/>
                <w:szCs w:val="16"/>
              </w:rPr>
              <w:t>администрации</w:t>
            </w:r>
            <w:proofErr w:type="gramEnd"/>
            <w:r w:rsidRPr="00612DB9">
              <w:rPr>
                <w:color w:val="000000"/>
                <w:sz w:val="16"/>
                <w:szCs w:val="16"/>
              </w:rPr>
              <w:t xml:space="preserve"> ЗАТО г. Североморск</w:t>
            </w:r>
          </w:p>
        </w:tc>
        <w:tc>
          <w:tcPr>
            <w:tcW w:w="10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14,20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14,20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 xml:space="preserve">Управление культуры, спорта, молодёжной политики и международных связей </w:t>
            </w:r>
            <w:proofErr w:type="gramStart"/>
            <w:r w:rsidRPr="00612DB9">
              <w:rPr>
                <w:color w:val="000000"/>
                <w:sz w:val="16"/>
                <w:szCs w:val="16"/>
              </w:rPr>
              <w:t>администрации</w:t>
            </w:r>
            <w:proofErr w:type="gramEnd"/>
            <w:r w:rsidRPr="00612DB9">
              <w:rPr>
                <w:color w:val="000000"/>
                <w:sz w:val="16"/>
                <w:szCs w:val="16"/>
              </w:rPr>
              <w:t xml:space="preserve"> ЗАТО г. Североморск</w:t>
            </w:r>
          </w:p>
        </w:tc>
      </w:tr>
      <w:tr w:rsidR="00612DB9" w:rsidRPr="00612DB9" w:rsidTr="00362341">
        <w:trPr>
          <w:trHeight w:val="300"/>
        </w:trPr>
        <w:tc>
          <w:tcPr>
            <w:tcW w:w="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Управление финансов</w:t>
            </w:r>
          </w:p>
        </w:tc>
        <w:tc>
          <w:tcPr>
            <w:tcW w:w="10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8,00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Управление финансов</w:t>
            </w:r>
          </w:p>
        </w:tc>
      </w:tr>
      <w:tr w:rsidR="00612DB9" w:rsidRPr="00612DB9" w:rsidTr="00362341">
        <w:trPr>
          <w:trHeight w:val="420"/>
        </w:trPr>
        <w:tc>
          <w:tcPr>
            <w:tcW w:w="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Комитет имущественных отношений</w:t>
            </w:r>
          </w:p>
        </w:tc>
        <w:tc>
          <w:tcPr>
            <w:tcW w:w="10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50,00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Комитет имущественных отношений</w:t>
            </w:r>
          </w:p>
        </w:tc>
      </w:tr>
      <w:tr w:rsidR="00612DB9" w:rsidRPr="00612DB9" w:rsidTr="00362341">
        <w:trPr>
          <w:trHeight w:val="450"/>
        </w:trPr>
        <w:tc>
          <w:tcPr>
            <w:tcW w:w="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Комитет по развитию городского хозяйства</w:t>
            </w:r>
          </w:p>
        </w:tc>
        <w:tc>
          <w:tcPr>
            <w:tcW w:w="10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Комитет по развитию городского хозяйства</w:t>
            </w:r>
          </w:p>
        </w:tc>
      </w:tr>
      <w:tr w:rsidR="00612DB9" w:rsidRPr="00612DB9" w:rsidTr="00362341">
        <w:trPr>
          <w:trHeight w:val="465"/>
        </w:trPr>
        <w:tc>
          <w:tcPr>
            <w:tcW w:w="6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 xml:space="preserve">Контрольно-счетная </w:t>
            </w:r>
            <w:proofErr w:type="gramStart"/>
            <w:r w:rsidRPr="00612DB9">
              <w:rPr>
                <w:color w:val="000000"/>
                <w:sz w:val="16"/>
                <w:szCs w:val="16"/>
              </w:rPr>
              <w:t>палата</w:t>
            </w:r>
            <w:proofErr w:type="gramEnd"/>
            <w:r w:rsidRPr="00612DB9">
              <w:rPr>
                <w:color w:val="000000"/>
                <w:sz w:val="16"/>
                <w:szCs w:val="16"/>
              </w:rPr>
              <w:t xml:space="preserve"> ЗАТО г.Североморск</w:t>
            </w:r>
          </w:p>
        </w:tc>
        <w:tc>
          <w:tcPr>
            <w:tcW w:w="10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0,54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 xml:space="preserve">Контрольно-счетная </w:t>
            </w:r>
            <w:proofErr w:type="gramStart"/>
            <w:r w:rsidRPr="00612DB9">
              <w:rPr>
                <w:color w:val="000000"/>
                <w:sz w:val="16"/>
                <w:szCs w:val="16"/>
              </w:rPr>
              <w:t>палата</w:t>
            </w:r>
            <w:proofErr w:type="gramEnd"/>
            <w:r w:rsidRPr="00612DB9">
              <w:rPr>
                <w:color w:val="000000"/>
                <w:sz w:val="16"/>
                <w:szCs w:val="16"/>
              </w:rPr>
              <w:t xml:space="preserve"> ЗАТО г.Североморск</w:t>
            </w:r>
          </w:p>
        </w:tc>
      </w:tr>
      <w:tr w:rsidR="00612DB9" w:rsidRPr="00612DB9" w:rsidTr="00362341">
        <w:trPr>
          <w:trHeight w:val="828"/>
        </w:trPr>
        <w:tc>
          <w:tcPr>
            <w:tcW w:w="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3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12DB9" w:rsidP="00362341">
            <w:pPr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Приобретение лицензий на использование системного и прикладного программного обеспечения, последующее сопровождение лицензионных продуктов, в том числе:</w:t>
            </w:r>
          </w:p>
        </w:tc>
        <w:tc>
          <w:tcPr>
            <w:tcW w:w="10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 xml:space="preserve">В течение </w:t>
            </w:r>
            <w:r w:rsidRPr="00612DB9">
              <w:rPr>
                <w:color w:val="000000"/>
                <w:sz w:val="16"/>
                <w:szCs w:val="16"/>
              </w:rPr>
              <w:br/>
              <w:t>2016-2020 годов</w:t>
            </w:r>
          </w:p>
        </w:tc>
        <w:tc>
          <w:tcPr>
            <w:tcW w:w="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 xml:space="preserve">Всего: в </w:t>
            </w:r>
            <w:proofErr w:type="spellStart"/>
            <w:proofErr w:type="gramStart"/>
            <w:r w:rsidRPr="00612DB9">
              <w:rPr>
                <w:color w:val="000000"/>
                <w:sz w:val="16"/>
                <w:szCs w:val="16"/>
              </w:rPr>
              <w:t>т.ч.:МБ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1372,69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1343,67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97,89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Количество ГРБС, реализующих данное мероприятие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C22BE" w:rsidP="00612DB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Главные распорядители бюджетных средств</w:t>
            </w:r>
          </w:p>
        </w:tc>
      </w:tr>
      <w:tr w:rsidR="00612DB9" w:rsidRPr="00612DB9" w:rsidTr="00362341">
        <w:trPr>
          <w:trHeight w:val="319"/>
        </w:trPr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362341">
            <w:pPr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 xml:space="preserve">Совет </w:t>
            </w:r>
            <w:proofErr w:type="gramStart"/>
            <w:r w:rsidRPr="00612DB9">
              <w:rPr>
                <w:color w:val="000000"/>
                <w:sz w:val="16"/>
                <w:szCs w:val="16"/>
              </w:rPr>
              <w:t>депутатов</w:t>
            </w:r>
            <w:proofErr w:type="gramEnd"/>
            <w:r w:rsidRPr="00612DB9">
              <w:rPr>
                <w:color w:val="000000"/>
                <w:sz w:val="16"/>
                <w:szCs w:val="16"/>
              </w:rPr>
              <w:t xml:space="preserve"> ЗАТО г.Североморск</w:t>
            </w:r>
          </w:p>
        </w:tc>
        <w:tc>
          <w:tcPr>
            <w:tcW w:w="1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163,00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162,98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99,99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Стандартизация и унификация использования программного обеспечения, %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 xml:space="preserve">Совет </w:t>
            </w:r>
            <w:proofErr w:type="gramStart"/>
            <w:r w:rsidRPr="00612DB9">
              <w:rPr>
                <w:color w:val="000000"/>
                <w:sz w:val="16"/>
                <w:szCs w:val="16"/>
              </w:rPr>
              <w:t>депутатов</w:t>
            </w:r>
            <w:proofErr w:type="gramEnd"/>
            <w:r w:rsidRPr="00612DB9">
              <w:rPr>
                <w:color w:val="000000"/>
                <w:sz w:val="16"/>
                <w:szCs w:val="16"/>
              </w:rPr>
              <w:t xml:space="preserve"> </w:t>
            </w:r>
            <w:r w:rsidRPr="00612DB9">
              <w:rPr>
                <w:color w:val="000000"/>
                <w:sz w:val="16"/>
                <w:szCs w:val="16"/>
              </w:rPr>
              <w:br/>
              <w:t>ЗАТО г.Североморск</w:t>
            </w:r>
          </w:p>
        </w:tc>
      </w:tr>
      <w:tr w:rsidR="00612DB9" w:rsidRPr="00612DB9" w:rsidTr="00362341">
        <w:trPr>
          <w:trHeight w:val="450"/>
        </w:trPr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362341">
            <w:pPr>
              <w:rPr>
                <w:color w:val="000000"/>
                <w:sz w:val="16"/>
                <w:szCs w:val="16"/>
              </w:rPr>
            </w:pPr>
            <w:proofErr w:type="gramStart"/>
            <w:r w:rsidRPr="00612DB9">
              <w:rPr>
                <w:color w:val="000000"/>
                <w:sz w:val="16"/>
                <w:szCs w:val="16"/>
              </w:rPr>
              <w:t>Администрация</w:t>
            </w:r>
            <w:proofErr w:type="gramEnd"/>
            <w:r w:rsidRPr="00612DB9">
              <w:rPr>
                <w:color w:val="000000"/>
                <w:sz w:val="16"/>
                <w:szCs w:val="16"/>
              </w:rPr>
              <w:t xml:space="preserve"> ЗАТО г.Североморск</w:t>
            </w:r>
          </w:p>
        </w:tc>
        <w:tc>
          <w:tcPr>
            <w:tcW w:w="1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318,96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318,96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612DB9">
              <w:rPr>
                <w:color w:val="000000"/>
                <w:sz w:val="16"/>
                <w:szCs w:val="16"/>
              </w:rPr>
              <w:t>Администрация</w:t>
            </w:r>
            <w:proofErr w:type="gramEnd"/>
            <w:r w:rsidRPr="00612DB9">
              <w:rPr>
                <w:color w:val="000000"/>
                <w:sz w:val="16"/>
                <w:szCs w:val="16"/>
              </w:rPr>
              <w:t xml:space="preserve"> </w:t>
            </w:r>
            <w:r w:rsidRPr="00612DB9">
              <w:rPr>
                <w:color w:val="000000"/>
                <w:sz w:val="16"/>
                <w:szCs w:val="16"/>
              </w:rPr>
              <w:br/>
              <w:t>ЗАТО г.Североморск</w:t>
            </w:r>
          </w:p>
        </w:tc>
      </w:tr>
      <w:tr w:rsidR="00612DB9" w:rsidRPr="00612DB9" w:rsidTr="00362341">
        <w:trPr>
          <w:trHeight w:val="300"/>
        </w:trPr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Управление образования</w:t>
            </w:r>
          </w:p>
        </w:tc>
        <w:tc>
          <w:tcPr>
            <w:tcW w:w="1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134,53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134,53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Управление образования</w:t>
            </w:r>
          </w:p>
        </w:tc>
      </w:tr>
      <w:tr w:rsidR="00612DB9" w:rsidRPr="00612DB9" w:rsidTr="00362341">
        <w:trPr>
          <w:trHeight w:val="975"/>
        </w:trPr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 xml:space="preserve">Управление культуры, спорта, молодёжной политики и международных связей </w:t>
            </w:r>
            <w:proofErr w:type="gramStart"/>
            <w:r w:rsidRPr="00612DB9">
              <w:rPr>
                <w:color w:val="000000"/>
                <w:sz w:val="16"/>
                <w:szCs w:val="16"/>
              </w:rPr>
              <w:t>администрации</w:t>
            </w:r>
            <w:proofErr w:type="gramEnd"/>
            <w:r w:rsidRPr="00612DB9">
              <w:rPr>
                <w:color w:val="000000"/>
                <w:sz w:val="16"/>
                <w:szCs w:val="16"/>
              </w:rPr>
              <w:t xml:space="preserve"> ЗАТО г. Североморск</w:t>
            </w:r>
          </w:p>
        </w:tc>
        <w:tc>
          <w:tcPr>
            <w:tcW w:w="1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22,40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22,40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 xml:space="preserve">Управление культуры, спорта, молодёжной политики и международных связей </w:t>
            </w:r>
            <w:proofErr w:type="gramStart"/>
            <w:r w:rsidRPr="00612DB9">
              <w:rPr>
                <w:color w:val="000000"/>
                <w:sz w:val="16"/>
                <w:szCs w:val="16"/>
              </w:rPr>
              <w:t>администрации</w:t>
            </w:r>
            <w:proofErr w:type="gramEnd"/>
            <w:r w:rsidRPr="00612DB9">
              <w:rPr>
                <w:color w:val="000000"/>
                <w:sz w:val="16"/>
                <w:szCs w:val="16"/>
              </w:rPr>
              <w:t xml:space="preserve"> ЗАТО г. Североморск</w:t>
            </w:r>
          </w:p>
        </w:tc>
      </w:tr>
      <w:tr w:rsidR="00612DB9" w:rsidRPr="00612DB9" w:rsidTr="00362341">
        <w:trPr>
          <w:trHeight w:val="300"/>
        </w:trPr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Управление финансов</w:t>
            </w:r>
          </w:p>
        </w:tc>
        <w:tc>
          <w:tcPr>
            <w:tcW w:w="1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52,00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23,00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44,23</w:t>
            </w: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Управление финансов</w:t>
            </w:r>
          </w:p>
        </w:tc>
      </w:tr>
      <w:tr w:rsidR="00612DB9" w:rsidRPr="00612DB9" w:rsidTr="00362341">
        <w:trPr>
          <w:trHeight w:val="420"/>
        </w:trPr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Комитет имущественных отношений</w:t>
            </w:r>
          </w:p>
        </w:tc>
        <w:tc>
          <w:tcPr>
            <w:tcW w:w="1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255,00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255,00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Комитет имущественных отношений</w:t>
            </w:r>
          </w:p>
        </w:tc>
      </w:tr>
      <w:tr w:rsidR="00612DB9" w:rsidRPr="00612DB9" w:rsidTr="00362341">
        <w:trPr>
          <w:trHeight w:val="450"/>
        </w:trPr>
        <w:tc>
          <w:tcPr>
            <w:tcW w:w="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Комитет по развитию городского хозяйства</w:t>
            </w:r>
          </w:p>
        </w:tc>
        <w:tc>
          <w:tcPr>
            <w:tcW w:w="10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305,25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305,25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Комитет по развитию городского хозяйства</w:t>
            </w:r>
          </w:p>
        </w:tc>
      </w:tr>
      <w:tr w:rsidR="00612DB9" w:rsidRPr="00612DB9" w:rsidTr="00362341">
        <w:trPr>
          <w:trHeight w:val="450"/>
        </w:trPr>
        <w:tc>
          <w:tcPr>
            <w:tcW w:w="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 xml:space="preserve">Контрольно-счетная </w:t>
            </w:r>
            <w:proofErr w:type="gramStart"/>
            <w:r w:rsidRPr="00612DB9">
              <w:rPr>
                <w:color w:val="000000"/>
                <w:sz w:val="16"/>
                <w:szCs w:val="16"/>
              </w:rPr>
              <w:t>палата</w:t>
            </w:r>
            <w:proofErr w:type="gramEnd"/>
            <w:r w:rsidRPr="00612DB9">
              <w:rPr>
                <w:color w:val="000000"/>
                <w:sz w:val="16"/>
                <w:szCs w:val="16"/>
              </w:rPr>
              <w:t xml:space="preserve"> ЗАТО г.Североморск</w:t>
            </w:r>
          </w:p>
        </w:tc>
        <w:tc>
          <w:tcPr>
            <w:tcW w:w="10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sz w:val="16"/>
                <w:szCs w:val="16"/>
              </w:rPr>
            </w:pPr>
            <w:r w:rsidRPr="00612DB9">
              <w:rPr>
                <w:sz w:val="16"/>
                <w:szCs w:val="16"/>
              </w:rPr>
              <w:t>121,55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121,55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 xml:space="preserve">Контрольно-счетная </w:t>
            </w:r>
            <w:proofErr w:type="gramStart"/>
            <w:r w:rsidRPr="00612DB9">
              <w:rPr>
                <w:color w:val="000000"/>
                <w:sz w:val="16"/>
                <w:szCs w:val="16"/>
              </w:rPr>
              <w:t>палата</w:t>
            </w:r>
            <w:proofErr w:type="gramEnd"/>
            <w:r w:rsidRPr="00612DB9">
              <w:rPr>
                <w:color w:val="000000"/>
                <w:sz w:val="16"/>
                <w:szCs w:val="16"/>
              </w:rPr>
              <w:t xml:space="preserve"> ЗАТО г.Североморск</w:t>
            </w:r>
          </w:p>
        </w:tc>
      </w:tr>
      <w:tr w:rsidR="00612DB9" w:rsidRPr="00612DB9" w:rsidTr="00362341">
        <w:trPr>
          <w:trHeight w:val="675"/>
        </w:trPr>
        <w:tc>
          <w:tcPr>
            <w:tcW w:w="6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1.1.4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 xml:space="preserve">Расходы на услуги связи и доступ в интернет, </w:t>
            </w:r>
            <w:r w:rsidRPr="00612DB9">
              <w:rPr>
                <w:color w:val="000000"/>
                <w:sz w:val="16"/>
                <w:szCs w:val="16"/>
              </w:rPr>
              <w:br/>
              <w:t>в том числе:</w:t>
            </w:r>
          </w:p>
        </w:tc>
        <w:tc>
          <w:tcPr>
            <w:tcW w:w="10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 xml:space="preserve">В течение </w:t>
            </w:r>
            <w:r w:rsidRPr="00612DB9">
              <w:rPr>
                <w:color w:val="000000"/>
                <w:sz w:val="16"/>
                <w:szCs w:val="16"/>
              </w:rPr>
              <w:br/>
              <w:t>2016-2020 годов</w:t>
            </w:r>
          </w:p>
        </w:tc>
        <w:tc>
          <w:tcPr>
            <w:tcW w:w="9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 xml:space="preserve">Всего: в </w:t>
            </w:r>
            <w:proofErr w:type="spellStart"/>
            <w:proofErr w:type="gramStart"/>
            <w:r w:rsidRPr="00612DB9">
              <w:rPr>
                <w:color w:val="000000"/>
                <w:sz w:val="16"/>
                <w:szCs w:val="16"/>
              </w:rPr>
              <w:t>т.ч.:МБ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138,24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98,74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Количество ГРБС, реализующих данное мероприятие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C22BE" w:rsidP="00612DB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Главные распорядители бюджетных средств</w:t>
            </w:r>
          </w:p>
        </w:tc>
      </w:tr>
      <w:tr w:rsidR="006C22BE" w:rsidRPr="00612DB9" w:rsidTr="006C22BE">
        <w:trPr>
          <w:trHeight w:val="450"/>
        </w:trPr>
        <w:tc>
          <w:tcPr>
            <w:tcW w:w="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22BE" w:rsidRPr="00612DB9" w:rsidRDefault="006C22BE" w:rsidP="006C22B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2BE" w:rsidRPr="00612DB9" w:rsidRDefault="006C22BE" w:rsidP="006C22BE">
            <w:pPr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 xml:space="preserve">Совет </w:t>
            </w:r>
            <w:proofErr w:type="gramStart"/>
            <w:r w:rsidRPr="00612DB9">
              <w:rPr>
                <w:color w:val="000000"/>
                <w:sz w:val="16"/>
                <w:szCs w:val="16"/>
              </w:rPr>
              <w:t>депутатов</w:t>
            </w:r>
            <w:proofErr w:type="gramEnd"/>
            <w:r w:rsidRPr="00612DB9">
              <w:rPr>
                <w:color w:val="000000"/>
                <w:sz w:val="16"/>
                <w:szCs w:val="16"/>
              </w:rPr>
              <w:t xml:space="preserve"> </w:t>
            </w:r>
            <w:r w:rsidRPr="00612DB9">
              <w:rPr>
                <w:color w:val="000000"/>
                <w:sz w:val="16"/>
                <w:szCs w:val="16"/>
              </w:rPr>
              <w:br/>
              <w:t>ЗАТО г.Североморск</w:t>
            </w:r>
          </w:p>
        </w:tc>
        <w:tc>
          <w:tcPr>
            <w:tcW w:w="10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22BE" w:rsidRPr="00612DB9" w:rsidRDefault="006C22BE" w:rsidP="006C22B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22BE" w:rsidRPr="00612DB9" w:rsidRDefault="006C22BE" w:rsidP="006C22B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2BE" w:rsidRPr="00612DB9" w:rsidRDefault="006C22BE" w:rsidP="006C22BE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2BE" w:rsidRPr="00612DB9" w:rsidRDefault="006C22BE" w:rsidP="006C22BE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2BE" w:rsidRPr="00612DB9" w:rsidRDefault="006C22BE" w:rsidP="006C22BE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2BE" w:rsidRPr="00612DB9" w:rsidRDefault="006C22BE" w:rsidP="006C22BE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Своевременное получение</w:t>
            </w:r>
            <w:r w:rsidRPr="00612DB9">
              <w:rPr>
                <w:color w:val="000000"/>
                <w:sz w:val="16"/>
                <w:szCs w:val="16"/>
              </w:rPr>
              <w:br/>
              <w:t>и предоставление информации ДА/НЕТ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2BE" w:rsidRPr="00612DB9" w:rsidRDefault="006C22BE" w:rsidP="006C22BE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2BE" w:rsidRPr="00612DB9" w:rsidRDefault="006C22BE" w:rsidP="006C22BE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2BE" w:rsidRDefault="006C22BE" w:rsidP="006C22BE">
            <w:pPr>
              <w:jc w:val="center"/>
            </w:pPr>
            <w:r w:rsidRPr="005E65CB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2BE" w:rsidRPr="00612DB9" w:rsidRDefault="006C22BE" w:rsidP="006C22BE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 xml:space="preserve">Совет </w:t>
            </w:r>
            <w:proofErr w:type="gramStart"/>
            <w:r w:rsidRPr="00612DB9">
              <w:rPr>
                <w:color w:val="000000"/>
                <w:sz w:val="16"/>
                <w:szCs w:val="16"/>
              </w:rPr>
              <w:t>депутатов</w:t>
            </w:r>
            <w:proofErr w:type="gramEnd"/>
            <w:r w:rsidRPr="00612DB9">
              <w:rPr>
                <w:color w:val="000000"/>
                <w:sz w:val="16"/>
                <w:szCs w:val="16"/>
              </w:rPr>
              <w:t xml:space="preserve"> </w:t>
            </w:r>
            <w:r w:rsidRPr="00612DB9">
              <w:rPr>
                <w:color w:val="000000"/>
                <w:sz w:val="16"/>
                <w:szCs w:val="16"/>
              </w:rPr>
              <w:br/>
              <w:t>ЗАТО г.Североморск</w:t>
            </w:r>
          </w:p>
        </w:tc>
      </w:tr>
      <w:tr w:rsidR="006C22BE" w:rsidRPr="00612DB9" w:rsidTr="006C22BE">
        <w:trPr>
          <w:trHeight w:val="450"/>
        </w:trPr>
        <w:tc>
          <w:tcPr>
            <w:tcW w:w="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22BE" w:rsidRPr="00612DB9" w:rsidRDefault="006C22BE" w:rsidP="006C22B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2BE" w:rsidRPr="00612DB9" w:rsidRDefault="006C22BE" w:rsidP="006C22BE">
            <w:pPr>
              <w:rPr>
                <w:color w:val="000000"/>
                <w:sz w:val="16"/>
                <w:szCs w:val="16"/>
              </w:rPr>
            </w:pPr>
            <w:proofErr w:type="gramStart"/>
            <w:r w:rsidRPr="00612DB9">
              <w:rPr>
                <w:color w:val="000000"/>
                <w:sz w:val="16"/>
                <w:szCs w:val="16"/>
              </w:rPr>
              <w:t>Администрация</w:t>
            </w:r>
            <w:proofErr w:type="gramEnd"/>
            <w:r w:rsidRPr="00612DB9">
              <w:rPr>
                <w:color w:val="000000"/>
                <w:sz w:val="16"/>
                <w:szCs w:val="16"/>
              </w:rPr>
              <w:t xml:space="preserve"> </w:t>
            </w:r>
            <w:r w:rsidRPr="00612DB9">
              <w:rPr>
                <w:color w:val="000000"/>
                <w:sz w:val="16"/>
                <w:szCs w:val="16"/>
              </w:rPr>
              <w:br/>
              <w:t>ЗАТО г.Североморск</w:t>
            </w:r>
          </w:p>
        </w:tc>
        <w:tc>
          <w:tcPr>
            <w:tcW w:w="10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22BE" w:rsidRPr="00612DB9" w:rsidRDefault="006C22BE" w:rsidP="006C22B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22BE" w:rsidRPr="00612DB9" w:rsidRDefault="006C22BE" w:rsidP="006C22B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2BE" w:rsidRPr="00612DB9" w:rsidRDefault="006C22BE" w:rsidP="006C22BE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2BE" w:rsidRPr="00612DB9" w:rsidRDefault="006C22BE" w:rsidP="006C22BE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2BE" w:rsidRPr="00612DB9" w:rsidRDefault="006C22BE" w:rsidP="006C22BE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22BE" w:rsidRPr="00612DB9" w:rsidRDefault="006C22BE" w:rsidP="006C22B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2BE" w:rsidRPr="00612DB9" w:rsidRDefault="006C22BE" w:rsidP="006C22BE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2BE" w:rsidRPr="00612DB9" w:rsidRDefault="006C22BE" w:rsidP="006C22BE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2BE" w:rsidRDefault="006C22BE" w:rsidP="006C22BE">
            <w:pPr>
              <w:jc w:val="center"/>
            </w:pPr>
            <w:r w:rsidRPr="005E65CB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2BE" w:rsidRPr="00612DB9" w:rsidRDefault="006C22BE" w:rsidP="006C22BE">
            <w:pPr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612DB9">
              <w:rPr>
                <w:color w:val="000000"/>
                <w:sz w:val="16"/>
                <w:szCs w:val="16"/>
              </w:rPr>
              <w:t>Администрация</w:t>
            </w:r>
            <w:proofErr w:type="gramEnd"/>
            <w:r w:rsidRPr="00612DB9">
              <w:rPr>
                <w:color w:val="000000"/>
                <w:sz w:val="16"/>
                <w:szCs w:val="16"/>
              </w:rPr>
              <w:t xml:space="preserve"> </w:t>
            </w:r>
            <w:r w:rsidRPr="00612DB9">
              <w:rPr>
                <w:color w:val="000000"/>
                <w:sz w:val="16"/>
                <w:szCs w:val="16"/>
              </w:rPr>
              <w:br/>
              <w:t>ЗАТО г.Североморск</w:t>
            </w:r>
          </w:p>
        </w:tc>
      </w:tr>
      <w:tr w:rsidR="006C22BE" w:rsidRPr="00612DB9" w:rsidTr="006C22BE">
        <w:trPr>
          <w:trHeight w:val="300"/>
        </w:trPr>
        <w:tc>
          <w:tcPr>
            <w:tcW w:w="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22BE" w:rsidRPr="00612DB9" w:rsidRDefault="006C22BE" w:rsidP="006C22B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2BE" w:rsidRPr="00612DB9" w:rsidRDefault="006C22BE" w:rsidP="006C22BE">
            <w:pPr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Управление образования</w:t>
            </w:r>
          </w:p>
        </w:tc>
        <w:tc>
          <w:tcPr>
            <w:tcW w:w="10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22BE" w:rsidRPr="00612DB9" w:rsidRDefault="006C22BE" w:rsidP="006C22B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22BE" w:rsidRPr="00612DB9" w:rsidRDefault="006C22BE" w:rsidP="006C22B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2BE" w:rsidRPr="00612DB9" w:rsidRDefault="006C22BE" w:rsidP="006C22BE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2BE" w:rsidRPr="00612DB9" w:rsidRDefault="006C22BE" w:rsidP="006C22BE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2BE" w:rsidRPr="00612DB9" w:rsidRDefault="006C22BE" w:rsidP="006C22BE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22BE" w:rsidRPr="00612DB9" w:rsidRDefault="006C22BE" w:rsidP="006C22B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2BE" w:rsidRPr="00612DB9" w:rsidRDefault="006C22BE" w:rsidP="006C22BE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2BE" w:rsidRPr="00612DB9" w:rsidRDefault="006C22BE" w:rsidP="006C22BE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2BE" w:rsidRDefault="006C22BE" w:rsidP="006C22BE">
            <w:pPr>
              <w:jc w:val="center"/>
            </w:pPr>
            <w:r w:rsidRPr="005E65CB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2BE" w:rsidRPr="00612DB9" w:rsidRDefault="006C22BE" w:rsidP="006C22BE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Управление образования</w:t>
            </w:r>
          </w:p>
        </w:tc>
      </w:tr>
      <w:tr w:rsidR="006C22BE" w:rsidRPr="00612DB9" w:rsidTr="006C22BE">
        <w:trPr>
          <w:trHeight w:val="975"/>
        </w:trPr>
        <w:tc>
          <w:tcPr>
            <w:tcW w:w="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22BE" w:rsidRPr="00612DB9" w:rsidRDefault="006C22BE" w:rsidP="006C22B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2BE" w:rsidRPr="00612DB9" w:rsidRDefault="006C22BE" w:rsidP="006C22BE">
            <w:pPr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 xml:space="preserve">Управление культуры, спорта, молодёжной политики и международных связей </w:t>
            </w:r>
            <w:proofErr w:type="gramStart"/>
            <w:r w:rsidRPr="00612DB9">
              <w:rPr>
                <w:color w:val="000000"/>
                <w:sz w:val="16"/>
                <w:szCs w:val="16"/>
              </w:rPr>
              <w:t>администрации</w:t>
            </w:r>
            <w:proofErr w:type="gramEnd"/>
            <w:r w:rsidRPr="00612DB9">
              <w:rPr>
                <w:color w:val="000000"/>
                <w:sz w:val="16"/>
                <w:szCs w:val="16"/>
              </w:rPr>
              <w:t xml:space="preserve"> ЗАТО г. Североморск</w:t>
            </w:r>
          </w:p>
        </w:tc>
        <w:tc>
          <w:tcPr>
            <w:tcW w:w="10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22BE" w:rsidRPr="00612DB9" w:rsidRDefault="006C22BE" w:rsidP="006C22B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22BE" w:rsidRPr="00612DB9" w:rsidRDefault="006C22BE" w:rsidP="006C22B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2BE" w:rsidRPr="00612DB9" w:rsidRDefault="006C22BE" w:rsidP="006C22BE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2BE" w:rsidRPr="00612DB9" w:rsidRDefault="006C22BE" w:rsidP="006C22BE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2BE" w:rsidRPr="00612DB9" w:rsidRDefault="006C22BE" w:rsidP="006C22BE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22BE" w:rsidRPr="00612DB9" w:rsidRDefault="006C22BE" w:rsidP="006C22B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2BE" w:rsidRPr="00612DB9" w:rsidRDefault="006C22BE" w:rsidP="006C22BE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2BE" w:rsidRPr="00612DB9" w:rsidRDefault="006C22BE" w:rsidP="006C22BE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2BE" w:rsidRDefault="006C22BE" w:rsidP="006C22BE">
            <w:pPr>
              <w:jc w:val="center"/>
            </w:pPr>
            <w:r w:rsidRPr="005E65CB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2BE" w:rsidRPr="00612DB9" w:rsidRDefault="006C22BE" w:rsidP="006C22BE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 xml:space="preserve">Управление культуры, спорта, молодёжной политики и международных связей </w:t>
            </w:r>
            <w:proofErr w:type="gramStart"/>
            <w:r w:rsidRPr="00612DB9">
              <w:rPr>
                <w:color w:val="000000"/>
                <w:sz w:val="16"/>
                <w:szCs w:val="16"/>
              </w:rPr>
              <w:t>администрации</w:t>
            </w:r>
            <w:proofErr w:type="gramEnd"/>
            <w:r w:rsidRPr="00612DB9">
              <w:rPr>
                <w:color w:val="000000"/>
                <w:sz w:val="16"/>
                <w:szCs w:val="16"/>
              </w:rPr>
              <w:t xml:space="preserve"> ЗАТО г. Североморск</w:t>
            </w:r>
          </w:p>
        </w:tc>
      </w:tr>
      <w:tr w:rsidR="006C22BE" w:rsidRPr="00612DB9" w:rsidTr="006C22BE">
        <w:trPr>
          <w:trHeight w:val="300"/>
        </w:trPr>
        <w:tc>
          <w:tcPr>
            <w:tcW w:w="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22BE" w:rsidRPr="00612DB9" w:rsidRDefault="006C22BE" w:rsidP="006C22B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2BE" w:rsidRPr="00612DB9" w:rsidRDefault="006C22BE" w:rsidP="006C22BE">
            <w:pPr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Управление финансов</w:t>
            </w:r>
          </w:p>
        </w:tc>
        <w:tc>
          <w:tcPr>
            <w:tcW w:w="10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22BE" w:rsidRPr="00612DB9" w:rsidRDefault="006C22BE" w:rsidP="006C22B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22BE" w:rsidRPr="00612DB9" w:rsidRDefault="006C22BE" w:rsidP="006C22B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2BE" w:rsidRPr="00612DB9" w:rsidRDefault="006C22BE" w:rsidP="006C22BE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2BE" w:rsidRPr="00612DB9" w:rsidRDefault="006C22BE" w:rsidP="006C22BE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2BE" w:rsidRPr="00612DB9" w:rsidRDefault="006C22BE" w:rsidP="006C22BE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22BE" w:rsidRPr="00612DB9" w:rsidRDefault="006C22BE" w:rsidP="006C22B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2BE" w:rsidRPr="00612DB9" w:rsidRDefault="006C22BE" w:rsidP="006C22BE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2BE" w:rsidRPr="00612DB9" w:rsidRDefault="006C22BE" w:rsidP="006C22BE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2BE" w:rsidRDefault="006C22BE" w:rsidP="006C22BE">
            <w:pPr>
              <w:jc w:val="center"/>
            </w:pPr>
            <w:r w:rsidRPr="005E65CB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2BE" w:rsidRPr="00612DB9" w:rsidRDefault="006C22BE" w:rsidP="006C22BE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Управление финансов</w:t>
            </w:r>
          </w:p>
        </w:tc>
      </w:tr>
      <w:tr w:rsidR="006C22BE" w:rsidRPr="00612DB9" w:rsidTr="006C22BE">
        <w:trPr>
          <w:trHeight w:val="435"/>
        </w:trPr>
        <w:tc>
          <w:tcPr>
            <w:tcW w:w="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22BE" w:rsidRPr="00612DB9" w:rsidRDefault="006C22BE" w:rsidP="006C22B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2BE" w:rsidRPr="00612DB9" w:rsidRDefault="006C22BE" w:rsidP="006C22BE">
            <w:pPr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Комитет имущественных отношений</w:t>
            </w:r>
          </w:p>
        </w:tc>
        <w:tc>
          <w:tcPr>
            <w:tcW w:w="10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22BE" w:rsidRPr="00612DB9" w:rsidRDefault="006C22BE" w:rsidP="006C22B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22BE" w:rsidRPr="00612DB9" w:rsidRDefault="006C22BE" w:rsidP="006C22B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2BE" w:rsidRPr="00612DB9" w:rsidRDefault="006C22BE" w:rsidP="006C22BE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2BE" w:rsidRPr="00612DB9" w:rsidRDefault="006C22BE" w:rsidP="006C22BE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138,24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2BE" w:rsidRPr="00612DB9" w:rsidRDefault="006C22BE" w:rsidP="006C22BE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98,74</w:t>
            </w: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22BE" w:rsidRPr="00612DB9" w:rsidRDefault="006C22BE" w:rsidP="006C22B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2BE" w:rsidRPr="00612DB9" w:rsidRDefault="006C22BE" w:rsidP="006C22BE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2BE" w:rsidRPr="00612DB9" w:rsidRDefault="006C22BE" w:rsidP="006C22BE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2BE" w:rsidRDefault="006C22BE" w:rsidP="006C22BE">
            <w:pPr>
              <w:jc w:val="center"/>
            </w:pPr>
            <w:r w:rsidRPr="005E65CB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2BE" w:rsidRPr="00612DB9" w:rsidRDefault="006C22BE" w:rsidP="006C22BE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Комитет имущественных отношений</w:t>
            </w:r>
          </w:p>
        </w:tc>
      </w:tr>
      <w:tr w:rsidR="006C22BE" w:rsidRPr="00612DB9" w:rsidTr="006C22BE">
        <w:trPr>
          <w:trHeight w:val="450"/>
        </w:trPr>
        <w:tc>
          <w:tcPr>
            <w:tcW w:w="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22BE" w:rsidRPr="00612DB9" w:rsidRDefault="006C22BE" w:rsidP="006C22B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2BE" w:rsidRPr="00612DB9" w:rsidRDefault="006C22BE" w:rsidP="006C22BE">
            <w:pPr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Комитет по развитию городского хозяйства</w:t>
            </w:r>
          </w:p>
        </w:tc>
        <w:tc>
          <w:tcPr>
            <w:tcW w:w="10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22BE" w:rsidRPr="00612DB9" w:rsidRDefault="006C22BE" w:rsidP="006C22B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22BE" w:rsidRPr="00612DB9" w:rsidRDefault="006C22BE" w:rsidP="006C22B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2BE" w:rsidRPr="00612DB9" w:rsidRDefault="006C22BE" w:rsidP="006C22BE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2BE" w:rsidRPr="00612DB9" w:rsidRDefault="006C22BE" w:rsidP="006C22BE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2BE" w:rsidRPr="00612DB9" w:rsidRDefault="006C22BE" w:rsidP="006C22BE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22BE" w:rsidRPr="00612DB9" w:rsidRDefault="006C22BE" w:rsidP="006C22B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2BE" w:rsidRPr="00612DB9" w:rsidRDefault="006C22BE" w:rsidP="006C22BE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2BE" w:rsidRPr="00612DB9" w:rsidRDefault="006C22BE" w:rsidP="006C22BE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2BE" w:rsidRDefault="006C22BE" w:rsidP="006C22BE">
            <w:pPr>
              <w:jc w:val="center"/>
            </w:pPr>
            <w:r w:rsidRPr="005E65CB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2BE" w:rsidRPr="00612DB9" w:rsidRDefault="006C22BE" w:rsidP="006C22BE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Комитет по развитию городского хозяйства</w:t>
            </w:r>
          </w:p>
        </w:tc>
      </w:tr>
      <w:tr w:rsidR="006C22BE" w:rsidRPr="00612DB9" w:rsidTr="006C22BE">
        <w:trPr>
          <w:trHeight w:val="450"/>
        </w:trPr>
        <w:tc>
          <w:tcPr>
            <w:tcW w:w="6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BE" w:rsidRPr="00612DB9" w:rsidRDefault="006C22BE" w:rsidP="006C22B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2BE" w:rsidRPr="00612DB9" w:rsidRDefault="006C22BE" w:rsidP="006C22BE">
            <w:pPr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 xml:space="preserve">Контрольно-счетная </w:t>
            </w:r>
            <w:proofErr w:type="gramStart"/>
            <w:r w:rsidRPr="00612DB9">
              <w:rPr>
                <w:color w:val="000000"/>
                <w:sz w:val="16"/>
                <w:szCs w:val="16"/>
              </w:rPr>
              <w:t>палата</w:t>
            </w:r>
            <w:proofErr w:type="gramEnd"/>
            <w:r w:rsidRPr="00612DB9">
              <w:rPr>
                <w:color w:val="000000"/>
                <w:sz w:val="16"/>
                <w:szCs w:val="16"/>
              </w:rPr>
              <w:t xml:space="preserve"> ЗАТО г.Североморск</w:t>
            </w:r>
          </w:p>
        </w:tc>
        <w:tc>
          <w:tcPr>
            <w:tcW w:w="10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BE" w:rsidRPr="00612DB9" w:rsidRDefault="006C22BE" w:rsidP="006C22B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BE" w:rsidRPr="00612DB9" w:rsidRDefault="006C22BE" w:rsidP="006C22B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2BE" w:rsidRPr="00612DB9" w:rsidRDefault="006C22BE" w:rsidP="006C22BE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2BE" w:rsidRPr="00612DB9" w:rsidRDefault="006C22BE" w:rsidP="006C22BE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2BE" w:rsidRPr="00612DB9" w:rsidRDefault="006C22BE" w:rsidP="006C22BE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BE" w:rsidRPr="00612DB9" w:rsidRDefault="006C22BE" w:rsidP="006C22B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2BE" w:rsidRPr="00612DB9" w:rsidRDefault="006C22BE" w:rsidP="006C22BE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2BE" w:rsidRPr="00612DB9" w:rsidRDefault="006C22BE" w:rsidP="006C22BE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2BE" w:rsidRDefault="006C22BE" w:rsidP="006C22BE">
            <w:pPr>
              <w:jc w:val="center"/>
            </w:pPr>
            <w:r w:rsidRPr="005E65CB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2BE" w:rsidRPr="00612DB9" w:rsidRDefault="006C22BE" w:rsidP="006C22BE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 xml:space="preserve">Контрольно-счетная </w:t>
            </w:r>
            <w:proofErr w:type="gramStart"/>
            <w:r w:rsidRPr="00612DB9">
              <w:rPr>
                <w:color w:val="000000"/>
                <w:sz w:val="16"/>
                <w:szCs w:val="16"/>
              </w:rPr>
              <w:t>палата</w:t>
            </w:r>
            <w:proofErr w:type="gramEnd"/>
            <w:r w:rsidRPr="00612DB9">
              <w:rPr>
                <w:color w:val="000000"/>
                <w:sz w:val="16"/>
                <w:szCs w:val="16"/>
              </w:rPr>
              <w:t xml:space="preserve"> ЗАТО г.Североморск</w:t>
            </w:r>
          </w:p>
        </w:tc>
      </w:tr>
      <w:tr w:rsidR="00612DB9" w:rsidRPr="00612DB9" w:rsidTr="00362341">
        <w:trPr>
          <w:trHeight w:val="1026"/>
        </w:trPr>
        <w:tc>
          <w:tcPr>
            <w:tcW w:w="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1.1.5</w:t>
            </w:r>
          </w:p>
        </w:tc>
        <w:tc>
          <w:tcPr>
            <w:tcW w:w="3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12DB9" w:rsidP="00362341">
            <w:pPr>
              <w:rPr>
                <w:color w:val="000000"/>
                <w:sz w:val="16"/>
                <w:szCs w:val="16"/>
              </w:rPr>
            </w:pPr>
            <w:proofErr w:type="gramStart"/>
            <w:r w:rsidRPr="00612DB9">
              <w:rPr>
                <w:color w:val="000000"/>
                <w:sz w:val="16"/>
                <w:szCs w:val="16"/>
              </w:rPr>
              <w:t xml:space="preserve">Приобретение </w:t>
            </w:r>
            <w:r w:rsidR="00362341">
              <w:rPr>
                <w:color w:val="000000"/>
                <w:sz w:val="16"/>
                <w:szCs w:val="16"/>
              </w:rPr>
              <w:t xml:space="preserve"> </w:t>
            </w:r>
            <w:r w:rsidRPr="00612DB9">
              <w:rPr>
                <w:color w:val="000000"/>
                <w:sz w:val="16"/>
                <w:szCs w:val="16"/>
              </w:rPr>
              <w:t>(</w:t>
            </w:r>
            <w:proofErr w:type="gramEnd"/>
            <w:r w:rsidRPr="00612DB9">
              <w:rPr>
                <w:color w:val="000000"/>
                <w:sz w:val="16"/>
                <w:szCs w:val="16"/>
              </w:rPr>
              <w:t xml:space="preserve">в </w:t>
            </w:r>
            <w:proofErr w:type="spellStart"/>
            <w:r w:rsidRPr="00612DB9">
              <w:rPr>
                <w:color w:val="000000"/>
                <w:sz w:val="16"/>
                <w:szCs w:val="16"/>
              </w:rPr>
              <w:t>т.ч</w:t>
            </w:r>
            <w:proofErr w:type="spellEnd"/>
            <w:r w:rsidRPr="00612DB9">
              <w:rPr>
                <w:color w:val="000000"/>
                <w:sz w:val="16"/>
                <w:szCs w:val="16"/>
              </w:rPr>
              <w:t xml:space="preserve">. заправка) расходных материалов, комплектующих для имеющегося оборудования, приобретение средств для профилактики оборудования, </w:t>
            </w:r>
            <w:r w:rsidRPr="00612DB9">
              <w:rPr>
                <w:color w:val="000000"/>
                <w:sz w:val="16"/>
                <w:szCs w:val="16"/>
              </w:rPr>
              <w:br/>
              <w:t>в том числе:</w:t>
            </w:r>
          </w:p>
        </w:tc>
        <w:tc>
          <w:tcPr>
            <w:tcW w:w="10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 xml:space="preserve">В течение </w:t>
            </w:r>
            <w:r w:rsidRPr="00612DB9">
              <w:rPr>
                <w:color w:val="000000"/>
                <w:sz w:val="16"/>
                <w:szCs w:val="16"/>
              </w:rPr>
              <w:br/>
              <w:t>2016-2020 годов</w:t>
            </w:r>
          </w:p>
        </w:tc>
        <w:tc>
          <w:tcPr>
            <w:tcW w:w="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 xml:space="preserve">Всего: в </w:t>
            </w:r>
            <w:proofErr w:type="spellStart"/>
            <w:proofErr w:type="gramStart"/>
            <w:r w:rsidRPr="00612DB9">
              <w:rPr>
                <w:color w:val="000000"/>
                <w:sz w:val="16"/>
                <w:szCs w:val="16"/>
              </w:rPr>
              <w:t>т.ч.:МБ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524,96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523,93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99,80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Количество ГРБС, реализующих данное мероприятие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C22BE" w:rsidP="00612DB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Главные распорядители бюджетных средств</w:t>
            </w:r>
          </w:p>
        </w:tc>
      </w:tr>
      <w:tr w:rsidR="006C22BE" w:rsidRPr="00612DB9" w:rsidTr="006C22BE">
        <w:trPr>
          <w:trHeight w:val="450"/>
        </w:trPr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BE" w:rsidRPr="00612DB9" w:rsidRDefault="006C22BE" w:rsidP="006C22B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2BE" w:rsidRPr="00612DB9" w:rsidRDefault="006C22BE" w:rsidP="006C22BE">
            <w:pPr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 xml:space="preserve">Совет </w:t>
            </w:r>
            <w:proofErr w:type="gramStart"/>
            <w:r w:rsidRPr="00612DB9">
              <w:rPr>
                <w:color w:val="000000"/>
                <w:sz w:val="16"/>
                <w:szCs w:val="16"/>
              </w:rPr>
              <w:t>депутатов</w:t>
            </w:r>
            <w:proofErr w:type="gramEnd"/>
            <w:r w:rsidRPr="00612DB9">
              <w:rPr>
                <w:color w:val="000000"/>
                <w:sz w:val="16"/>
                <w:szCs w:val="16"/>
              </w:rPr>
              <w:t xml:space="preserve"> ЗАТО г.Североморск</w:t>
            </w:r>
          </w:p>
        </w:tc>
        <w:tc>
          <w:tcPr>
            <w:tcW w:w="1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BE" w:rsidRPr="00612DB9" w:rsidRDefault="006C22BE" w:rsidP="006C22B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BE" w:rsidRPr="00612DB9" w:rsidRDefault="006C22BE" w:rsidP="006C22B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2BE" w:rsidRPr="00612DB9" w:rsidRDefault="006C22BE" w:rsidP="006C22BE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30,00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2BE" w:rsidRPr="00612DB9" w:rsidRDefault="006C22BE" w:rsidP="006C22BE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29,91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2BE" w:rsidRPr="00612DB9" w:rsidRDefault="006C22BE" w:rsidP="006C22BE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99,70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2BE" w:rsidRPr="00612DB9" w:rsidRDefault="006C22BE" w:rsidP="006C22BE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 xml:space="preserve">Обеспечение бесперебойного рабочего процесса </w:t>
            </w:r>
            <w:r w:rsidRPr="00612DB9">
              <w:rPr>
                <w:color w:val="000000"/>
                <w:sz w:val="16"/>
                <w:szCs w:val="16"/>
              </w:rPr>
              <w:br/>
              <w:t>ДА/НЕТ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2BE" w:rsidRPr="00612DB9" w:rsidRDefault="006C22BE" w:rsidP="006C22BE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2BE" w:rsidRPr="00612DB9" w:rsidRDefault="006C22BE" w:rsidP="006C22BE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2BE" w:rsidRDefault="006C22BE" w:rsidP="006C22BE">
            <w:pPr>
              <w:jc w:val="center"/>
            </w:pPr>
            <w:r w:rsidRPr="00F355AE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2BE" w:rsidRPr="00612DB9" w:rsidRDefault="006C22BE" w:rsidP="006C22BE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 xml:space="preserve">Совет </w:t>
            </w:r>
            <w:proofErr w:type="gramStart"/>
            <w:r w:rsidRPr="00612DB9">
              <w:rPr>
                <w:color w:val="000000"/>
                <w:sz w:val="16"/>
                <w:szCs w:val="16"/>
              </w:rPr>
              <w:t>депутатов</w:t>
            </w:r>
            <w:proofErr w:type="gramEnd"/>
            <w:r w:rsidRPr="00612DB9">
              <w:rPr>
                <w:color w:val="000000"/>
                <w:sz w:val="16"/>
                <w:szCs w:val="16"/>
              </w:rPr>
              <w:t xml:space="preserve"> </w:t>
            </w:r>
            <w:r w:rsidRPr="00612DB9">
              <w:rPr>
                <w:color w:val="000000"/>
                <w:sz w:val="16"/>
                <w:szCs w:val="16"/>
              </w:rPr>
              <w:br/>
              <w:t>ЗАТО г.Североморск</w:t>
            </w:r>
          </w:p>
        </w:tc>
      </w:tr>
      <w:tr w:rsidR="006C22BE" w:rsidRPr="00612DB9" w:rsidTr="006C22BE">
        <w:trPr>
          <w:trHeight w:val="450"/>
        </w:trPr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BE" w:rsidRPr="00612DB9" w:rsidRDefault="006C22BE" w:rsidP="006C22B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2BE" w:rsidRPr="00612DB9" w:rsidRDefault="006C22BE" w:rsidP="006C22BE">
            <w:pPr>
              <w:rPr>
                <w:color w:val="000000"/>
                <w:sz w:val="16"/>
                <w:szCs w:val="16"/>
              </w:rPr>
            </w:pPr>
            <w:proofErr w:type="gramStart"/>
            <w:r w:rsidRPr="00612DB9">
              <w:rPr>
                <w:color w:val="000000"/>
                <w:sz w:val="16"/>
                <w:szCs w:val="16"/>
              </w:rPr>
              <w:t>Администрация</w:t>
            </w:r>
            <w:proofErr w:type="gramEnd"/>
            <w:r w:rsidRPr="00612DB9">
              <w:rPr>
                <w:color w:val="000000"/>
                <w:sz w:val="16"/>
                <w:szCs w:val="16"/>
              </w:rPr>
              <w:t xml:space="preserve"> ЗАТО г.Североморск</w:t>
            </w:r>
          </w:p>
        </w:tc>
        <w:tc>
          <w:tcPr>
            <w:tcW w:w="1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BE" w:rsidRPr="00612DB9" w:rsidRDefault="006C22BE" w:rsidP="006C22B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BE" w:rsidRPr="00612DB9" w:rsidRDefault="006C22BE" w:rsidP="006C22B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2BE" w:rsidRPr="00612DB9" w:rsidRDefault="006C22BE" w:rsidP="006C22BE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142,25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2BE" w:rsidRPr="00612DB9" w:rsidRDefault="006C22BE" w:rsidP="006C22BE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142,25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2BE" w:rsidRPr="00612DB9" w:rsidRDefault="006C22BE" w:rsidP="006C22BE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BE" w:rsidRPr="00612DB9" w:rsidRDefault="006C22BE" w:rsidP="006C22B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2BE" w:rsidRPr="00612DB9" w:rsidRDefault="006C22BE" w:rsidP="006C22BE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2BE" w:rsidRPr="00612DB9" w:rsidRDefault="006C22BE" w:rsidP="006C22BE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2BE" w:rsidRDefault="006C22BE" w:rsidP="006C22BE">
            <w:pPr>
              <w:jc w:val="center"/>
            </w:pPr>
            <w:r w:rsidRPr="00F355AE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2BE" w:rsidRPr="00612DB9" w:rsidRDefault="006C22BE" w:rsidP="006C22BE">
            <w:pPr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612DB9">
              <w:rPr>
                <w:color w:val="000000"/>
                <w:sz w:val="16"/>
                <w:szCs w:val="16"/>
              </w:rPr>
              <w:t>Администрация</w:t>
            </w:r>
            <w:proofErr w:type="gramEnd"/>
            <w:r w:rsidRPr="00612DB9">
              <w:rPr>
                <w:color w:val="000000"/>
                <w:sz w:val="16"/>
                <w:szCs w:val="16"/>
              </w:rPr>
              <w:t xml:space="preserve"> </w:t>
            </w:r>
            <w:r w:rsidRPr="00612DB9">
              <w:rPr>
                <w:color w:val="000000"/>
                <w:sz w:val="16"/>
                <w:szCs w:val="16"/>
              </w:rPr>
              <w:br/>
              <w:t>ЗАТО г.Североморск</w:t>
            </w:r>
          </w:p>
        </w:tc>
      </w:tr>
      <w:tr w:rsidR="006C22BE" w:rsidRPr="00612DB9" w:rsidTr="006C22BE">
        <w:trPr>
          <w:trHeight w:val="300"/>
        </w:trPr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BE" w:rsidRPr="00612DB9" w:rsidRDefault="006C22BE" w:rsidP="006C22B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2BE" w:rsidRPr="00612DB9" w:rsidRDefault="006C22BE" w:rsidP="006C22BE">
            <w:pPr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Управление образования</w:t>
            </w:r>
          </w:p>
        </w:tc>
        <w:tc>
          <w:tcPr>
            <w:tcW w:w="1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BE" w:rsidRPr="00612DB9" w:rsidRDefault="006C22BE" w:rsidP="006C22B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BE" w:rsidRPr="00612DB9" w:rsidRDefault="006C22BE" w:rsidP="006C22B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2BE" w:rsidRPr="00612DB9" w:rsidRDefault="006C22BE" w:rsidP="006C22BE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33,97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2BE" w:rsidRPr="00612DB9" w:rsidRDefault="006C22BE" w:rsidP="006C22BE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33,97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2BE" w:rsidRPr="00612DB9" w:rsidRDefault="006C22BE" w:rsidP="006C22BE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BE" w:rsidRPr="00612DB9" w:rsidRDefault="006C22BE" w:rsidP="006C22B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2BE" w:rsidRPr="00612DB9" w:rsidRDefault="006C22BE" w:rsidP="006C22BE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2BE" w:rsidRPr="00612DB9" w:rsidRDefault="006C22BE" w:rsidP="006C22BE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2BE" w:rsidRDefault="006C22BE" w:rsidP="006C22BE">
            <w:pPr>
              <w:jc w:val="center"/>
            </w:pPr>
            <w:r w:rsidRPr="00F355AE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2BE" w:rsidRPr="00612DB9" w:rsidRDefault="006C22BE" w:rsidP="006C22BE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Управление образования</w:t>
            </w:r>
          </w:p>
        </w:tc>
      </w:tr>
      <w:tr w:rsidR="006C22BE" w:rsidRPr="00612DB9" w:rsidTr="006C22BE">
        <w:trPr>
          <w:trHeight w:val="900"/>
        </w:trPr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BE" w:rsidRPr="00612DB9" w:rsidRDefault="006C22BE" w:rsidP="006C22B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2BE" w:rsidRPr="00612DB9" w:rsidRDefault="006C22BE" w:rsidP="006C22BE">
            <w:pPr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 xml:space="preserve">Управление культуры, спорта, молодёжной политики и международных связей </w:t>
            </w:r>
            <w:proofErr w:type="gramStart"/>
            <w:r w:rsidRPr="00612DB9">
              <w:rPr>
                <w:color w:val="000000"/>
                <w:sz w:val="16"/>
                <w:szCs w:val="16"/>
              </w:rPr>
              <w:t>администрации</w:t>
            </w:r>
            <w:proofErr w:type="gramEnd"/>
            <w:r w:rsidRPr="00612DB9">
              <w:rPr>
                <w:color w:val="000000"/>
                <w:sz w:val="16"/>
                <w:szCs w:val="16"/>
              </w:rPr>
              <w:t xml:space="preserve"> ЗАТО г. Североморск</w:t>
            </w:r>
          </w:p>
        </w:tc>
        <w:tc>
          <w:tcPr>
            <w:tcW w:w="1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BE" w:rsidRPr="00612DB9" w:rsidRDefault="006C22BE" w:rsidP="006C22B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BE" w:rsidRPr="00612DB9" w:rsidRDefault="006C22BE" w:rsidP="006C22B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2BE" w:rsidRPr="00612DB9" w:rsidRDefault="006C22BE" w:rsidP="006C22BE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2BE" w:rsidRPr="00612DB9" w:rsidRDefault="006C22BE" w:rsidP="006C22BE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2BE" w:rsidRPr="00612DB9" w:rsidRDefault="006C22BE" w:rsidP="006C22BE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BE" w:rsidRPr="00612DB9" w:rsidRDefault="006C22BE" w:rsidP="006C22B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2BE" w:rsidRPr="00612DB9" w:rsidRDefault="006C22BE" w:rsidP="006C22BE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2BE" w:rsidRPr="00612DB9" w:rsidRDefault="006C22BE" w:rsidP="006C22BE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2BE" w:rsidRDefault="006C22BE" w:rsidP="006C22BE">
            <w:pPr>
              <w:jc w:val="center"/>
            </w:pPr>
            <w:r w:rsidRPr="00F355AE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2BE" w:rsidRPr="00612DB9" w:rsidRDefault="006C22BE" w:rsidP="006C22BE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 xml:space="preserve">Управление культуры, спорта, молодёжной политики и международных связей </w:t>
            </w:r>
            <w:proofErr w:type="gramStart"/>
            <w:r w:rsidRPr="00612DB9">
              <w:rPr>
                <w:color w:val="000000"/>
                <w:sz w:val="16"/>
                <w:szCs w:val="16"/>
              </w:rPr>
              <w:t>администрации</w:t>
            </w:r>
            <w:proofErr w:type="gramEnd"/>
            <w:r w:rsidRPr="00612DB9">
              <w:rPr>
                <w:color w:val="000000"/>
                <w:sz w:val="16"/>
                <w:szCs w:val="16"/>
              </w:rPr>
              <w:t xml:space="preserve"> ЗАТО г. Североморск</w:t>
            </w:r>
          </w:p>
        </w:tc>
      </w:tr>
      <w:tr w:rsidR="006C22BE" w:rsidRPr="00612DB9" w:rsidTr="006C22BE">
        <w:trPr>
          <w:trHeight w:val="300"/>
        </w:trPr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BE" w:rsidRPr="00612DB9" w:rsidRDefault="006C22BE" w:rsidP="006C22B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2BE" w:rsidRPr="00612DB9" w:rsidRDefault="006C22BE" w:rsidP="006C22BE">
            <w:pPr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Управление финансов</w:t>
            </w:r>
          </w:p>
        </w:tc>
        <w:tc>
          <w:tcPr>
            <w:tcW w:w="1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BE" w:rsidRPr="00612DB9" w:rsidRDefault="006C22BE" w:rsidP="006C22B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BE" w:rsidRPr="00612DB9" w:rsidRDefault="006C22BE" w:rsidP="006C22B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2BE" w:rsidRPr="00612DB9" w:rsidRDefault="006C22BE" w:rsidP="006C22BE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53,00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2BE" w:rsidRPr="00612DB9" w:rsidRDefault="006C22BE" w:rsidP="006C22BE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53,00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2BE" w:rsidRPr="00612DB9" w:rsidRDefault="006C22BE" w:rsidP="006C22BE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BE" w:rsidRPr="00612DB9" w:rsidRDefault="006C22BE" w:rsidP="006C22B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2BE" w:rsidRPr="00612DB9" w:rsidRDefault="006C22BE" w:rsidP="006C22BE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2BE" w:rsidRPr="00612DB9" w:rsidRDefault="006C22BE" w:rsidP="006C22BE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2BE" w:rsidRDefault="006C22BE" w:rsidP="006C22BE">
            <w:pPr>
              <w:jc w:val="center"/>
            </w:pPr>
            <w:r w:rsidRPr="00F355AE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2BE" w:rsidRPr="00612DB9" w:rsidRDefault="006C22BE" w:rsidP="006C22BE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Управление финансов</w:t>
            </w:r>
          </w:p>
        </w:tc>
      </w:tr>
      <w:tr w:rsidR="006C22BE" w:rsidRPr="00612DB9" w:rsidTr="006C22BE">
        <w:trPr>
          <w:trHeight w:val="435"/>
        </w:trPr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BE" w:rsidRPr="00612DB9" w:rsidRDefault="006C22BE" w:rsidP="006C22B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2BE" w:rsidRPr="00612DB9" w:rsidRDefault="006C22BE" w:rsidP="006C22BE">
            <w:pPr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Комитет имущественных отношений</w:t>
            </w:r>
          </w:p>
        </w:tc>
        <w:tc>
          <w:tcPr>
            <w:tcW w:w="1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BE" w:rsidRPr="00612DB9" w:rsidRDefault="006C22BE" w:rsidP="006C22B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BE" w:rsidRPr="00612DB9" w:rsidRDefault="006C22BE" w:rsidP="006C22B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2BE" w:rsidRPr="00612DB9" w:rsidRDefault="006C22BE" w:rsidP="006C22BE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2BE" w:rsidRPr="00612DB9" w:rsidRDefault="006C22BE" w:rsidP="006C22BE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150,00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2BE" w:rsidRPr="00612DB9" w:rsidRDefault="006C22BE" w:rsidP="006C22BE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BE" w:rsidRPr="00612DB9" w:rsidRDefault="006C22BE" w:rsidP="006C22B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2BE" w:rsidRPr="00612DB9" w:rsidRDefault="006C22BE" w:rsidP="006C22BE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2BE" w:rsidRPr="00612DB9" w:rsidRDefault="006C22BE" w:rsidP="006C22BE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2BE" w:rsidRDefault="006C22BE" w:rsidP="006C22BE">
            <w:pPr>
              <w:jc w:val="center"/>
            </w:pPr>
            <w:r w:rsidRPr="00F355AE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2BE" w:rsidRPr="00612DB9" w:rsidRDefault="006C22BE" w:rsidP="006C22BE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Комитет имущественных отношений</w:t>
            </w:r>
          </w:p>
        </w:tc>
      </w:tr>
      <w:tr w:rsidR="006C22BE" w:rsidRPr="00612DB9" w:rsidTr="006C22BE">
        <w:trPr>
          <w:trHeight w:val="450"/>
        </w:trPr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22BE" w:rsidRPr="00612DB9" w:rsidRDefault="006C22BE" w:rsidP="006C22B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2BE" w:rsidRPr="00612DB9" w:rsidRDefault="006C22BE" w:rsidP="006C22BE">
            <w:pPr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Комитет по развитию городского хозяйства</w:t>
            </w:r>
          </w:p>
        </w:tc>
        <w:tc>
          <w:tcPr>
            <w:tcW w:w="1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22BE" w:rsidRPr="00612DB9" w:rsidRDefault="006C22BE" w:rsidP="006C22B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22BE" w:rsidRPr="00612DB9" w:rsidRDefault="006C22BE" w:rsidP="006C22B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2BE" w:rsidRPr="00612DB9" w:rsidRDefault="006C22BE" w:rsidP="006C22BE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107,83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2BE" w:rsidRPr="00612DB9" w:rsidRDefault="006C22BE" w:rsidP="006C22BE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106,89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2BE" w:rsidRPr="00612DB9" w:rsidRDefault="006C22BE" w:rsidP="006C22BE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99,13</w:t>
            </w: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22BE" w:rsidRPr="00612DB9" w:rsidRDefault="006C22BE" w:rsidP="006C22B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2BE" w:rsidRPr="00612DB9" w:rsidRDefault="006C22BE" w:rsidP="006C22BE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2BE" w:rsidRPr="00612DB9" w:rsidRDefault="006C22BE" w:rsidP="006C22BE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2BE" w:rsidRDefault="006C22BE" w:rsidP="006C22BE">
            <w:pPr>
              <w:jc w:val="center"/>
            </w:pPr>
            <w:r w:rsidRPr="00F355AE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2BE" w:rsidRPr="00612DB9" w:rsidRDefault="006C22BE" w:rsidP="006C22BE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Комитет по развитию городского хозяйства</w:t>
            </w:r>
          </w:p>
        </w:tc>
      </w:tr>
      <w:tr w:rsidR="006C22BE" w:rsidRPr="00612DB9" w:rsidTr="006C22BE">
        <w:trPr>
          <w:trHeight w:val="450"/>
        </w:trPr>
        <w:tc>
          <w:tcPr>
            <w:tcW w:w="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22BE" w:rsidRPr="00612DB9" w:rsidRDefault="006C22BE" w:rsidP="006C22B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2BE" w:rsidRPr="00612DB9" w:rsidRDefault="006C22BE" w:rsidP="006C22BE">
            <w:pPr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 xml:space="preserve">Контрольно-счетная </w:t>
            </w:r>
            <w:proofErr w:type="gramStart"/>
            <w:r w:rsidRPr="00612DB9">
              <w:rPr>
                <w:color w:val="000000"/>
                <w:sz w:val="16"/>
                <w:szCs w:val="16"/>
              </w:rPr>
              <w:t>палата</w:t>
            </w:r>
            <w:proofErr w:type="gramEnd"/>
            <w:r w:rsidRPr="00612DB9">
              <w:rPr>
                <w:color w:val="000000"/>
                <w:sz w:val="16"/>
                <w:szCs w:val="16"/>
              </w:rPr>
              <w:t xml:space="preserve"> ЗАТО г.Североморск</w:t>
            </w:r>
          </w:p>
        </w:tc>
        <w:tc>
          <w:tcPr>
            <w:tcW w:w="10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22BE" w:rsidRPr="00612DB9" w:rsidRDefault="006C22BE" w:rsidP="006C22B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22BE" w:rsidRPr="00612DB9" w:rsidRDefault="006C22BE" w:rsidP="006C22B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2BE" w:rsidRPr="00612DB9" w:rsidRDefault="006C22BE" w:rsidP="006C22BE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7,91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2BE" w:rsidRPr="00612DB9" w:rsidRDefault="006C22BE" w:rsidP="006C22BE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7,91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2BE" w:rsidRPr="00612DB9" w:rsidRDefault="006C22BE" w:rsidP="006C22BE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22BE" w:rsidRPr="00612DB9" w:rsidRDefault="006C22BE" w:rsidP="006C22B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2BE" w:rsidRPr="00612DB9" w:rsidRDefault="006C22BE" w:rsidP="006C22BE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2BE" w:rsidRPr="00612DB9" w:rsidRDefault="006C22BE" w:rsidP="006C22BE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2BE" w:rsidRDefault="006C22BE" w:rsidP="006C22BE">
            <w:pPr>
              <w:jc w:val="center"/>
            </w:pPr>
            <w:r w:rsidRPr="00F355AE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2BE" w:rsidRPr="00612DB9" w:rsidRDefault="006C22BE" w:rsidP="006C22BE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 xml:space="preserve">Контрольно-счетная </w:t>
            </w:r>
            <w:proofErr w:type="gramStart"/>
            <w:r w:rsidRPr="00612DB9">
              <w:rPr>
                <w:color w:val="000000"/>
                <w:sz w:val="16"/>
                <w:szCs w:val="16"/>
              </w:rPr>
              <w:t>палата</w:t>
            </w:r>
            <w:proofErr w:type="gramEnd"/>
            <w:r w:rsidRPr="00612DB9">
              <w:rPr>
                <w:color w:val="000000"/>
                <w:sz w:val="16"/>
                <w:szCs w:val="16"/>
              </w:rPr>
              <w:t xml:space="preserve"> ЗАТО г.Североморск</w:t>
            </w:r>
          </w:p>
        </w:tc>
      </w:tr>
      <w:tr w:rsidR="00612DB9" w:rsidRPr="00612DB9" w:rsidTr="00362341">
        <w:trPr>
          <w:trHeight w:val="315"/>
        </w:trPr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DB9" w:rsidRPr="00612DB9" w:rsidRDefault="00612DB9" w:rsidP="00612DB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612DB9">
              <w:rPr>
                <w:b/>
                <w:bCs/>
                <w:color w:val="000000"/>
                <w:sz w:val="16"/>
                <w:szCs w:val="16"/>
              </w:rPr>
              <w:t>ИТОГО по задаче 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12DB9">
              <w:rPr>
                <w:b/>
                <w:bCs/>
                <w:color w:val="000000"/>
                <w:sz w:val="16"/>
                <w:szCs w:val="16"/>
              </w:rPr>
              <w:t>3435,97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12DB9">
              <w:rPr>
                <w:b/>
                <w:bCs/>
                <w:color w:val="000000"/>
                <w:sz w:val="16"/>
                <w:szCs w:val="16"/>
              </w:rPr>
              <w:t>3400,55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12DB9">
              <w:rPr>
                <w:b/>
                <w:bCs/>
                <w:color w:val="000000"/>
                <w:sz w:val="16"/>
                <w:szCs w:val="16"/>
              </w:rPr>
              <w:t>98,97</w:t>
            </w:r>
          </w:p>
        </w:tc>
        <w:tc>
          <w:tcPr>
            <w:tcW w:w="66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612DB9" w:rsidRPr="00612DB9" w:rsidTr="00362341">
        <w:trPr>
          <w:trHeight w:val="300"/>
        </w:trPr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507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DB9" w:rsidRPr="00612DB9" w:rsidRDefault="00612DB9" w:rsidP="00612DB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612DB9">
              <w:rPr>
                <w:b/>
                <w:bCs/>
                <w:color w:val="000000"/>
                <w:sz w:val="16"/>
                <w:szCs w:val="16"/>
              </w:rPr>
              <w:t xml:space="preserve">Задача 2: Выполнение комплекса работ по технической защите информации в органах местного </w:t>
            </w:r>
            <w:proofErr w:type="gramStart"/>
            <w:r w:rsidRPr="00612DB9">
              <w:rPr>
                <w:b/>
                <w:bCs/>
                <w:color w:val="000000"/>
                <w:sz w:val="16"/>
                <w:szCs w:val="16"/>
              </w:rPr>
              <w:t>самоуправления</w:t>
            </w:r>
            <w:proofErr w:type="gramEnd"/>
            <w:r w:rsidRPr="00612DB9">
              <w:rPr>
                <w:b/>
                <w:bCs/>
                <w:color w:val="000000"/>
                <w:sz w:val="16"/>
                <w:szCs w:val="16"/>
              </w:rPr>
              <w:t xml:space="preserve"> ЗАТО г.Североморск</w:t>
            </w:r>
          </w:p>
        </w:tc>
      </w:tr>
      <w:tr w:rsidR="00612DB9" w:rsidRPr="00612DB9" w:rsidTr="00362341">
        <w:trPr>
          <w:trHeight w:val="1535"/>
        </w:trPr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2.1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12DB9" w:rsidP="00E929C7">
            <w:pPr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 xml:space="preserve">Основное мероприятие 2: Обеспечение комплексной защиты информации в информационно-вычислительных сетях органов местного </w:t>
            </w:r>
            <w:proofErr w:type="gramStart"/>
            <w:r w:rsidRPr="00612DB9">
              <w:rPr>
                <w:color w:val="000000"/>
                <w:sz w:val="16"/>
                <w:szCs w:val="16"/>
              </w:rPr>
              <w:t>самоуправления</w:t>
            </w:r>
            <w:proofErr w:type="gramEnd"/>
            <w:r w:rsidRPr="00612DB9">
              <w:rPr>
                <w:color w:val="000000"/>
                <w:sz w:val="16"/>
                <w:szCs w:val="16"/>
              </w:rPr>
              <w:t xml:space="preserve"> ЗАТО г.Североморск</w:t>
            </w:r>
            <w:r w:rsidR="00E929C7">
              <w:rPr>
                <w:color w:val="000000"/>
                <w:sz w:val="16"/>
                <w:szCs w:val="16"/>
              </w:rPr>
              <w:t xml:space="preserve"> </w:t>
            </w:r>
            <w:r w:rsidRPr="00612DB9">
              <w:rPr>
                <w:color w:val="000000"/>
                <w:sz w:val="16"/>
                <w:szCs w:val="16"/>
              </w:rPr>
              <w:t>Мероприятия в области информационно-коммуникационной и телекоммуникационной инфраструктуры информационного общества</w:t>
            </w:r>
          </w:p>
        </w:tc>
        <w:tc>
          <w:tcPr>
            <w:tcW w:w="10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 xml:space="preserve">В течение </w:t>
            </w:r>
            <w:r w:rsidRPr="00612DB9">
              <w:rPr>
                <w:color w:val="000000"/>
                <w:sz w:val="16"/>
                <w:szCs w:val="16"/>
              </w:rPr>
              <w:br/>
              <w:t>2016-2020 годов</w:t>
            </w:r>
          </w:p>
        </w:tc>
        <w:tc>
          <w:tcPr>
            <w:tcW w:w="9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 xml:space="preserve">Всего: в </w:t>
            </w:r>
            <w:proofErr w:type="spellStart"/>
            <w:proofErr w:type="gramStart"/>
            <w:r w:rsidRPr="00612DB9">
              <w:rPr>
                <w:color w:val="000000"/>
                <w:sz w:val="16"/>
                <w:szCs w:val="16"/>
              </w:rPr>
              <w:t>т.ч.:МБ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226,42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226,28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99,94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Количество ГРБС, реализующих данное мероприятие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C22BE" w:rsidP="00612DB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Главные распорядители бюджетных средств</w:t>
            </w:r>
          </w:p>
        </w:tc>
      </w:tr>
      <w:tr w:rsidR="00612DB9" w:rsidRPr="00612DB9" w:rsidTr="00362341">
        <w:trPr>
          <w:trHeight w:val="746"/>
        </w:trPr>
        <w:tc>
          <w:tcPr>
            <w:tcW w:w="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2.1.1</w:t>
            </w:r>
          </w:p>
        </w:tc>
        <w:tc>
          <w:tcPr>
            <w:tcW w:w="3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12DB9" w:rsidP="00362341">
            <w:pPr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Построение инфраструктуры защиты информационных каналов ОМСУ от НСД, в том числе комплекс работ по аттестации объектов ИСПДН,</w:t>
            </w:r>
            <w:r w:rsidR="00362341" w:rsidRPr="00612DB9">
              <w:rPr>
                <w:color w:val="000000"/>
                <w:sz w:val="16"/>
                <w:szCs w:val="16"/>
              </w:rPr>
              <w:t xml:space="preserve"> </w:t>
            </w:r>
            <w:r w:rsidRPr="00612DB9">
              <w:rPr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1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226,42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226,28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99,94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Техническая защита информации, % защищенной информации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Главные распорядители бюджетных средств</w:t>
            </w:r>
          </w:p>
        </w:tc>
      </w:tr>
      <w:tr w:rsidR="00612DB9" w:rsidRPr="00612DB9" w:rsidTr="00362341">
        <w:trPr>
          <w:trHeight w:val="450"/>
        </w:trPr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 xml:space="preserve">Совет </w:t>
            </w:r>
            <w:proofErr w:type="gramStart"/>
            <w:r w:rsidRPr="00612DB9">
              <w:rPr>
                <w:color w:val="000000"/>
                <w:sz w:val="16"/>
                <w:szCs w:val="16"/>
              </w:rPr>
              <w:t>депутатов</w:t>
            </w:r>
            <w:proofErr w:type="gramEnd"/>
            <w:r w:rsidRPr="00612DB9">
              <w:rPr>
                <w:color w:val="000000"/>
                <w:sz w:val="16"/>
                <w:szCs w:val="16"/>
              </w:rPr>
              <w:t xml:space="preserve"> </w:t>
            </w:r>
            <w:r w:rsidRPr="00612DB9">
              <w:rPr>
                <w:color w:val="000000"/>
                <w:sz w:val="16"/>
                <w:szCs w:val="16"/>
              </w:rPr>
              <w:br/>
              <w:t>ЗАТО г.Североморск</w:t>
            </w:r>
          </w:p>
        </w:tc>
        <w:tc>
          <w:tcPr>
            <w:tcW w:w="1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30,00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29,86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99,53</w:t>
            </w: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 xml:space="preserve">Совет </w:t>
            </w:r>
            <w:proofErr w:type="gramStart"/>
            <w:r w:rsidRPr="00612DB9">
              <w:rPr>
                <w:color w:val="000000"/>
                <w:sz w:val="16"/>
                <w:szCs w:val="16"/>
              </w:rPr>
              <w:t>депутатов</w:t>
            </w:r>
            <w:proofErr w:type="gramEnd"/>
            <w:r w:rsidRPr="00612DB9">
              <w:rPr>
                <w:color w:val="000000"/>
                <w:sz w:val="16"/>
                <w:szCs w:val="16"/>
              </w:rPr>
              <w:t xml:space="preserve"> </w:t>
            </w:r>
            <w:r w:rsidRPr="00612DB9">
              <w:rPr>
                <w:color w:val="000000"/>
                <w:sz w:val="16"/>
                <w:szCs w:val="16"/>
              </w:rPr>
              <w:br/>
              <w:t>ЗАТО г.Североморск</w:t>
            </w:r>
          </w:p>
        </w:tc>
      </w:tr>
      <w:tr w:rsidR="00612DB9" w:rsidRPr="00612DB9" w:rsidTr="00362341">
        <w:trPr>
          <w:trHeight w:val="450"/>
        </w:trPr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  <w:proofErr w:type="gramStart"/>
            <w:r w:rsidRPr="00612DB9">
              <w:rPr>
                <w:color w:val="000000"/>
                <w:sz w:val="16"/>
                <w:szCs w:val="16"/>
              </w:rPr>
              <w:t>Администрация</w:t>
            </w:r>
            <w:proofErr w:type="gramEnd"/>
            <w:r w:rsidRPr="00612DB9">
              <w:rPr>
                <w:color w:val="000000"/>
                <w:sz w:val="16"/>
                <w:szCs w:val="16"/>
              </w:rPr>
              <w:t xml:space="preserve"> </w:t>
            </w:r>
            <w:r w:rsidRPr="00612DB9">
              <w:rPr>
                <w:color w:val="000000"/>
                <w:sz w:val="16"/>
                <w:szCs w:val="16"/>
              </w:rPr>
              <w:br/>
              <w:t>ЗАТО г.Североморск</w:t>
            </w:r>
          </w:p>
        </w:tc>
        <w:tc>
          <w:tcPr>
            <w:tcW w:w="1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134,86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134,86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612DB9">
              <w:rPr>
                <w:color w:val="000000"/>
                <w:sz w:val="16"/>
                <w:szCs w:val="16"/>
              </w:rPr>
              <w:t>Администрация</w:t>
            </w:r>
            <w:proofErr w:type="gramEnd"/>
            <w:r w:rsidRPr="00612DB9">
              <w:rPr>
                <w:color w:val="000000"/>
                <w:sz w:val="16"/>
                <w:szCs w:val="16"/>
              </w:rPr>
              <w:t xml:space="preserve"> </w:t>
            </w:r>
            <w:r w:rsidRPr="00612DB9">
              <w:rPr>
                <w:color w:val="000000"/>
                <w:sz w:val="16"/>
                <w:szCs w:val="16"/>
              </w:rPr>
              <w:br/>
              <w:t>ЗАТО г.Североморск</w:t>
            </w:r>
          </w:p>
        </w:tc>
      </w:tr>
      <w:tr w:rsidR="00612DB9" w:rsidRPr="00612DB9" w:rsidTr="00362341">
        <w:trPr>
          <w:trHeight w:val="300"/>
        </w:trPr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Управление образования</w:t>
            </w:r>
          </w:p>
        </w:tc>
        <w:tc>
          <w:tcPr>
            <w:tcW w:w="1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Управление образования</w:t>
            </w:r>
          </w:p>
        </w:tc>
      </w:tr>
      <w:tr w:rsidR="00612DB9" w:rsidRPr="00612DB9" w:rsidTr="00362341">
        <w:trPr>
          <w:trHeight w:val="975"/>
        </w:trPr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 xml:space="preserve">Управление культуры, спорта, молодёжной политики и международных связей </w:t>
            </w:r>
            <w:proofErr w:type="gramStart"/>
            <w:r w:rsidRPr="00612DB9">
              <w:rPr>
                <w:color w:val="000000"/>
                <w:sz w:val="16"/>
                <w:szCs w:val="16"/>
              </w:rPr>
              <w:t>администрации</w:t>
            </w:r>
            <w:proofErr w:type="gramEnd"/>
            <w:r w:rsidRPr="00612DB9">
              <w:rPr>
                <w:color w:val="000000"/>
                <w:sz w:val="16"/>
                <w:szCs w:val="16"/>
              </w:rPr>
              <w:t xml:space="preserve"> ЗАТО г. Североморск</w:t>
            </w:r>
          </w:p>
        </w:tc>
        <w:tc>
          <w:tcPr>
            <w:tcW w:w="1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 xml:space="preserve">Управление культуры, спорта, молодёжной политики и международных связей </w:t>
            </w:r>
            <w:proofErr w:type="gramStart"/>
            <w:r w:rsidRPr="00612DB9">
              <w:rPr>
                <w:color w:val="000000"/>
                <w:sz w:val="16"/>
                <w:szCs w:val="16"/>
              </w:rPr>
              <w:t>администрации</w:t>
            </w:r>
            <w:proofErr w:type="gramEnd"/>
            <w:r w:rsidRPr="00612DB9">
              <w:rPr>
                <w:color w:val="000000"/>
                <w:sz w:val="16"/>
                <w:szCs w:val="16"/>
              </w:rPr>
              <w:t xml:space="preserve"> ЗАТО г. Североморск</w:t>
            </w:r>
          </w:p>
        </w:tc>
      </w:tr>
      <w:tr w:rsidR="00612DB9" w:rsidRPr="00612DB9" w:rsidTr="00362341">
        <w:trPr>
          <w:trHeight w:val="300"/>
        </w:trPr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Управление финансов</w:t>
            </w:r>
          </w:p>
        </w:tc>
        <w:tc>
          <w:tcPr>
            <w:tcW w:w="1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29,50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29,50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Управление финансов</w:t>
            </w:r>
          </w:p>
        </w:tc>
      </w:tr>
      <w:tr w:rsidR="00612DB9" w:rsidRPr="00612DB9" w:rsidTr="00362341">
        <w:trPr>
          <w:trHeight w:val="450"/>
        </w:trPr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Комитет имущественных отношений</w:t>
            </w:r>
          </w:p>
        </w:tc>
        <w:tc>
          <w:tcPr>
            <w:tcW w:w="1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Комитет имущественных отношений</w:t>
            </w:r>
          </w:p>
        </w:tc>
      </w:tr>
      <w:tr w:rsidR="00612DB9" w:rsidRPr="00612DB9" w:rsidTr="00362341">
        <w:trPr>
          <w:trHeight w:val="450"/>
        </w:trPr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Комитет по развитию городского хозяйства</w:t>
            </w:r>
          </w:p>
        </w:tc>
        <w:tc>
          <w:tcPr>
            <w:tcW w:w="1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32,06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32,06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Комитет по развитию городского хозяйства</w:t>
            </w:r>
          </w:p>
        </w:tc>
      </w:tr>
      <w:tr w:rsidR="00612DB9" w:rsidRPr="00612DB9" w:rsidTr="00362341">
        <w:trPr>
          <w:trHeight w:val="450"/>
        </w:trPr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 xml:space="preserve">Контрольно-счетная </w:t>
            </w:r>
            <w:proofErr w:type="gramStart"/>
            <w:r w:rsidRPr="00612DB9">
              <w:rPr>
                <w:color w:val="000000"/>
                <w:sz w:val="16"/>
                <w:szCs w:val="16"/>
              </w:rPr>
              <w:t>палата</w:t>
            </w:r>
            <w:proofErr w:type="gramEnd"/>
            <w:r w:rsidRPr="00612DB9">
              <w:rPr>
                <w:color w:val="000000"/>
                <w:sz w:val="16"/>
                <w:szCs w:val="16"/>
              </w:rPr>
              <w:t xml:space="preserve"> ЗАТО г.Североморск</w:t>
            </w:r>
          </w:p>
        </w:tc>
        <w:tc>
          <w:tcPr>
            <w:tcW w:w="1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 xml:space="preserve">Контрольно-счетная </w:t>
            </w:r>
            <w:proofErr w:type="gramStart"/>
            <w:r w:rsidRPr="00612DB9">
              <w:rPr>
                <w:color w:val="000000"/>
                <w:sz w:val="16"/>
                <w:szCs w:val="16"/>
              </w:rPr>
              <w:t>палата</w:t>
            </w:r>
            <w:proofErr w:type="gramEnd"/>
            <w:r w:rsidRPr="00612DB9">
              <w:rPr>
                <w:color w:val="000000"/>
                <w:sz w:val="16"/>
                <w:szCs w:val="16"/>
              </w:rPr>
              <w:t xml:space="preserve"> ЗАТО г.Североморск</w:t>
            </w:r>
          </w:p>
        </w:tc>
      </w:tr>
      <w:tr w:rsidR="00612DB9" w:rsidRPr="00612DB9" w:rsidTr="00362341">
        <w:trPr>
          <w:trHeight w:val="315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DB9" w:rsidRPr="00E929C7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E929C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DB9" w:rsidRPr="00E929C7" w:rsidRDefault="00612DB9" w:rsidP="00612DB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E929C7">
              <w:rPr>
                <w:b/>
                <w:bCs/>
                <w:color w:val="000000"/>
                <w:sz w:val="16"/>
                <w:szCs w:val="16"/>
              </w:rPr>
              <w:t>ИТОГО по задаче 2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E929C7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E929C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E929C7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E929C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E929C7" w:rsidRDefault="00612DB9" w:rsidP="00612D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929C7">
              <w:rPr>
                <w:b/>
                <w:bCs/>
                <w:color w:val="000000"/>
                <w:sz w:val="16"/>
                <w:szCs w:val="16"/>
              </w:rPr>
              <w:t>226,42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E929C7" w:rsidRDefault="00612DB9" w:rsidP="00612D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929C7">
              <w:rPr>
                <w:b/>
                <w:bCs/>
                <w:color w:val="000000"/>
                <w:sz w:val="16"/>
                <w:szCs w:val="16"/>
              </w:rPr>
              <w:t>226,28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E929C7" w:rsidRDefault="00612DB9" w:rsidP="00612D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929C7">
              <w:rPr>
                <w:b/>
                <w:bCs/>
                <w:color w:val="000000"/>
                <w:sz w:val="16"/>
                <w:szCs w:val="16"/>
              </w:rPr>
              <w:t>99,94</w:t>
            </w:r>
          </w:p>
        </w:tc>
        <w:tc>
          <w:tcPr>
            <w:tcW w:w="66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E929C7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E929C7">
              <w:rPr>
                <w:color w:val="000000"/>
                <w:sz w:val="16"/>
                <w:szCs w:val="16"/>
              </w:rPr>
              <w:t> </w:t>
            </w:r>
          </w:p>
        </w:tc>
      </w:tr>
      <w:tr w:rsidR="00612DB9" w:rsidRPr="00612DB9" w:rsidTr="00362341">
        <w:trPr>
          <w:trHeight w:val="386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507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12DB9" w:rsidP="00612DB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612DB9">
              <w:rPr>
                <w:b/>
                <w:bCs/>
                <w:color w:val="000000"/>
                <w:sz w:val="16"/>
                <w:szCs w:val="16"/>
              </w:rPr>
              <w:t xml:space="preserve">Задача 3: Техническое сопровождение </w:t>
            </w:r>
            <w:proofErr w:type="gramStart"/>
            <w:r w:rsidRPr="00612DB9">
              <w:rPr>
                <w:b/>
                <w:bCs/>
                <w:color w:val="000000"/>
                <w:sz w:val="16"/>
                <w:szCs w:val="16"/>
              </w:rPr>
              <w:t>автоматизированных рабочих мест</w:t>
            </w:r>
            <w:proofErr w:type="gramEnd"/>
            <w:r w:rsidRPr="00612DB9">
              <w:rPr>
                <w:b/>
                <w:bCs/>
                <w:color w:val="000000"/>
                <w:sz w:val="16"/>
                <w:szCs w:val="16"/>
              </w:rPr>
              <w:t xml:space="preserve"> входящих в состав информационных систем обеспечения типовой деятельности ОМСУ ЗАТО г.Североморск</w:t>
            </w:r>
          </w:p>
        </w:tc>
      </w:tr>
      <w:tr w:rsidR="00612DB9" w:rsidRPr="00612DB9" w:rsidTr="00362341">
        <w:trPr>
          <w:trHeight w:val="874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3.1</w:t>
            </w:r>
          </w:p>
        </w:tc>
        <w:tc>
          <w:tcPr>
            <w:tcW w:w="3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362341">
            <w:pPr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 xml:space="preserve">Основное мероприятие 3: Развитие инфокоммуникационных компонентов органов местного </w:t>
            </w:r>
            <w:proofErr w:type="gramStart"/>
            <w:r w:rsidRPr="00612DB9">
              <w:rPr>
                <w:color w:val="000000"/>
                <w:sz w:val="16"/>
                <w:szCs w:val="16"/>
              </w:rPr>
              <w:t>самоуправления</w:t>
            </w:r>
            <w:proofErr w:type="gramEnd"/>
            <w:r w:rsidRPr="00612DB9">
              <w:rPr>
                <w:color w:val="000000"/>
                <w:sz w:val="16"/>
                <w:szCs w:val="16"/>
              </w:rPr>
              <w:t xml:space="preserve"> ЗАТО г.Североморск</w:t>
            </w:r>
          </w:p>
        </w:tc>
        <w:tc>
          <w:tcPr>
            <w:tcW w:w="10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 xml:space="preserve">В течение </w:t>
            </w:r>
            <w:r w:rsidRPr="00612DB9">
              <w:rPr>
                <w:color w:val="000000"/>
                <w:sz w:val="16"/>
                <w:szCs w:val="16"/>
              </w:rPr>
              <w:br/>
              <w:t>2016-2020 годов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 xml:space="preserve">Всего: в </w:t>
            </w:r>
            <w:proofErr w:type="spellStart"/>
            <w:proofErr w:type="gramStart"/>
            <w:r w:rsidRPr="00612DB9">
              <w:rPr>
                <w:color w:val="000000"/>
                <w:sz w:val="16"/>
                <w:szCs w:val="16"/>
              </w:rPr>
              <w:t>т.ч.:МБ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4,81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4,78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99,38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 xml:space="preserve">Стандартизация </w:t>
            </w:r>
            <w:r w:rsidRPr="00612DB9">
              <w:rPr>
                <w:color w:val="000000"/>
                <w:sz w:val="16"/>
                <w:szCs w:val="16"/>
              </w:rPr>
              <w:br/>
              <w:t xml:space="preserve">и унификация использования программного </w:t>
            </w:r>
            <w:r w:rsidRPr="00612DB9">
              <w:rPr>
                <w:color w:val="000000"/>
                <w:sz w:val="16"/>
                <w:szCs w:val="16"/>
              </w:rPr>
              <w:lastRenderedPageBreak/>
              <w:t>обеспечения, %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lastRenderedPageBreak/>
              <w:t>100,00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612DB9">
              <w:rPr>
                <w:color w:val="000000"/>
                <w:sz w:val="16"/>
                <w:szCs w:val="16"/>
              </w:rPr>
              <w:t>Администрация</w:t>
            </w:r>
            <w:proofErr w:type="gramEnd"/>
            <w:r w:rsidRPr="00612DB9">
              <w:rPr>
                <w:color w:val="000000"/>
                <w:sz w:val="16"/>
                <w:szCs w:val="16"/>
              </w:rPr>
              <w:t xml:space="preserve"> </w:t>
            </w:r>
            <w:r w:rsidRPr="00612DB9">
              <w:rPr>
                <w:color w:val="000000"/>
                <w:sz w:val="16"/>
                <w:szCs w:val="16"/>
              </w:rPr>
              <w:br/>
              <w:t>ЗАТО г.Североморск</w:t>
            </w:r>
          </w:p>
        </w:tc>
      </w:tr>
      <w:tr w:rsidR="00612DB9" w:rsidRPr="00612DB9" w:rsidTr="00362341">
        <w:trPr>
          <w:trHeight w:val="450"/>
        </w:trPr>
        <w:tc>
          <w:tcPr>
            <w:tcW w:w="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lastRenderedPageBreak/>
              <w:t>3.1.1</w:t>
            </w:r>
          </w:p>
        </w:tc>
        <w:tc>
          <w:tcPr>
            <w:tcW w:w="33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Сопровождение программного обеспечения «Система автоматизированного рабочего места муниципального образования»</w:t>
            </w:r>
          </w:p>
        </w:tc>
        <w:tc>
          <w:tcPr>
            <w:tcW w:w="1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0,83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0,82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98,80</w:t>
            </w: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</w:tr>
      <w:tr w:rsidR="00612DB9" w:rsidRPr="00612DB9" w:rsidTr="00362341">
        <w:trPr>
          <w:trHeight w:val="450"/>
        </w:trPr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3,98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3,96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99,50</w:t>
            </w: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</w:tr>
      <w:tr w:rsidR="00612DB9" w:rsidRPr="00612DB9" w:rsidTr="00362341">
        <w:trPr>
          <w:trHeight w:val="315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DB9" w:rsidRPr="00612DB9" w:rsidRDefault="00612DB9" w:rsidP="00612DB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612DB9">
              <w:rPr>
                <w:b/>
                <w:bCs/>
                <w:color w:val="000000"/>
                <w:sz w:val="16"/>
                <w:szCs w:val="16"/>
              </w:rPr>
              <w:t>ИТОГО по задаче 3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12DB9">
              <w:rPr>
                <w:b/>
                <w:bCs/>
                <w:color w:val="000000"/>
                <w:sz w:val="16"/>
                <w:szCs w:val="16"/>
              </w:rPr>
              <w:t>4,81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12DB9">
              <w:rPr>
                <w:b/>
                <w:bCs/>
                <w:color w:val="000000"/>
                <w:sz w:val="16"/>
                <w:szCs w:val="16"/>
              </w:rPr>
              <w:t>4,78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12DB9">
              <w:rPr>
                <w:b/>
                <w:bCs/>
                <w:color w:val="000000"/>
                <w:sz w:val="16"/>
                <w:szCs w:val="16"/>
              </w:rPr>
              <w:t>99,38</w:t>
            </w:r>
          </w:p>
        </w:tc>
        <w:tc>
          <w:tcPr>
            <w:tcW w:w="66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612DB9" w:rsidRPr="00612DB9" w:rsidTr="00362341">
        <w:trPr>
          <w:trHeight w:val="300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507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12DB9" w:rsidP="00612DB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612DB9">
              <w:rPr>
                <w:b/>
                <w:bCs/>
                <w:color w:val="000000"/>
                <w:sz w:val="16"/>
                <w:szCs w:val="16"/>
              </w:rPr>
              <w:t xml:space="preserve">Задача 4: Развитие официальных Интернет - ресурсов органов местного </w:t>
            </w:r>
            <w:proofErr w:type="gramStart"/>
            <w:r w:rsidRPr="00612DB9">
              <w:rPr>
                <w:b/>
                <w:bCs/>
                <w:color w:val="000000"/>
                <w:sz w:val="16"/>
                <w:szCs w:val="16"/>
              </w:rPr>
              <w:t>самоуправления</w:t>
            </w:r>
            <w:proofErr w:type="gramEnd"/>
            <w:r w:rsidRPr="00612DB9">
              <w:rPr>
                <w:b/>
                <w:bCs/>
                <w:color w:val="000000"/>
                <w:sz w:val="16"/>
                <w:szCs w:val="16"/>
              </w:rPr>
              <w:t xml:space="preserve"> ЗАТО г.Североморск.</w:t>
            </w:r>
          </w:p>
        </w:tc>
      </w:tr>
      <w:tr w:rsidR="00612DB9" w:rsidRPr="00612DB9" w:rsidTr="00362341">
        <w:trPr>
          <w:trHeight w:val="1419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4.1</w:t>
            </w:r>
          </w:p>
        </w:tc>
        <w:tc>
          <w:tcPr>
            <w:tcW w:w="3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12DB9" w:rsidP="00E929C7">
            <w:pPr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 xml:space="preserve">Основное мероприятие 4: Развитие официальных Интернет-ресурсов органов местного </w:t>
            </w:r>
            <w:proofErr w:type="gramStart"/>
            <w:r w:rsidRPr="00612DB9">
              <w:rPr>
                <w:color w:val="000000"/>
                <w:sz w:val="16"/>
                <w:szCs w:val="16"/>
              </w:rPr>
              <w:t>самоуправления</w:t>
            </w:r>
            <w:proofErr w:type="gramEnd"/>
            <w:r w:rsidRPr="00612DB9">
              <w:rPr>
                <w:color w:val="000000"/>
                <w:sz w:val="16"/>
                <w:szCs w:val="16"/>
              </w:rPr>
              <w:t xml:space="preserve"> ЗАТО г.Североморск в сети Интернет</w:t>
            </w:r>
            <w:r w:rsidR="00E929C7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2DB9">
              <w:rPr>
                <w:color w:val="000000"/>
                <w:sz w:val="16"/>
                <w:szCs w:val="16"/>
              </w:rPr>
              <w:t>ероприятия</w:t>
            </w:r>
            <w:proofErr w:type="spellEnd"/>
            <w:r w:rsidRPr="00612DB9">
              <w:rPr>
                <w:color w:val="000000"/>
                <w:sz w:val="16"/>
                <w:szCs w:val="16"/>
              </w:rPr>
              <w:t xml:space="preserve"> в области информационно-коммуникационной и телекоммуникационной инфраструктуры информационного общества</w:t>
            </w:r>
          </w:p>
        </w:tc>
        <w:tc>
          <w:tcPr>
            <w:tcW w:w="10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 xml:space="preserve">В течение </w:t>
            </w:r>
            <w:r w:rsidRPr="00612DB9">
              <w:rPr>
                <w:color w:val="000000"/>
                <w:sz w:val="16"/>
                <w:szCs w:val="16"/>
              </w:rPr>
              <w:br/>
              <w:t>2016-2020 годов</w:t>
            </w:r>
          </w:p>
        </w:tc>
        <w:tc>
          <w:tcPr>
            <w:tcW w:w="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 xml:space="preserve">Всего: в </w:t>
            </w:r>
            <w:proofErr w:type="spellStart"/>
            <w:proofErr w:type="gramStart"/>
            <w:r w:rsidRPr="00612DB9">
              <w:rPr>
                <w:color w:val="000000"/>
                <w:sz w:val="16"/>
                <w:szCs w:val="16"/>
              </w:rPr>
              <w:t>т.ч.:МБ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274,00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274,00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Количество ГРБС, реализующих данное мероприятие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C22BE" w:rsidP="00612DB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Главные распорядители бюджетных средств</w:t>
            </w:r>
          </w:p>
        </w:tc>
      </w:tr>
      <w:tr w:rsidR="00612DB9" w:rsidRPr="00612DB9" w:rsidTr="00362341">
        <w:trPr>
          <w:trHeight w:val="633"/>
        </w:trPr>
        <w:tc>
          <w:tcPr>
            <w:tcW w:w="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4.1.1</w:t>
            </w:r>
          </w:p>
        </w:tc>
        <w:tc>
          <w:tcPr>
            <w:tcW w:w="3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12DB9" w:rsidP="00362341">
            <w:pPr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 xml:space="preserve">Сопровождение и модернизация официальных Интернет ресурсов </w:t>
            </w:r>
            <w:proofErr w:type="gramStart"/>
            <w:r w:rsidRPr="00612DB9">
              <w:rPr>
                <w:color w:val="000000"/>
                <w:sz w:val="16"/>
                <w:szCs w:val="16"/>
              </w:rPr>
              <w:t>ОМСУ</w:t>
            </w:r>
            <w:proofErr w:type="gramEnd"/>
            <w:r w:rsidRPr="00612DB9">
              <w:rPr>
                <w:color w:val="000000"/>
                <w:sz w:val="16"/>
                <w:szCs w:val="16"/>
              </w:rPr>
              <w:t xml:space="preserve"> ЗАТО г.Североморск,</w:t>
            </w:r>
            <w:r w:rsidR="00362341" w:rsidRPr="00612DB9">
              <w:rPr>
                <w:color w:val="000000"/>
                <w:sz w:val="16"/>
                <w:szCs w:val="16"/>
              </w:rPr>
              <w:t xml:space="preserve"> </w:t>
            </w:r>
            <w:r w:rsidRPr="00612DB9">
              <w:rPr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1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274,00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274,00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Объем посещений уникальными пользователями ресурса, повышение информатизационной активности, %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Главные распорядители бюджетных средств</w:t>
            </w:r>
          </w:p>
        </w:tc>
      </w:tr>
      <w:tr w:rsidR="00612DB9" w:rsidRPr="00612DB9" w:rsidTr="00362341">
        <w:trPr>
          <w:trHeight w:val="450"/>
        </w:trPr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362341">
            <w:pPr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 xml:space="preserve">Совет </w:t>
            </w:r>
            <w:proofErr w:type="gramStart"/>
            <w:r w:rsidRPr="00612DB9">
              <w:rPr>
                <w:color w:val="000000"/>
                <w:sz w:val="16"/>
                <w:szCs w:val="16"/>
              </w:rPr>
              <w:t>депутатов</w:t>
            </w:r>
            <w:proofErr w:type="gramEnd"/>
            <w:r w:rsidRPr="00612DB9">
              <w:rPr>
                <w:color w:val="000000"/>
                <w:sz w:val="16"/>
                <w:szCs w:val="16"/>
              </w:rPr>
              <w:t xml:space="preserve"> ЗАТО г.Североморск</w:t>
            </w:r>
          </w:p>
        </w:tc>
        <w:tc>
          <w:tcPr>
            <w:tcW w:w="1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72,00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72,00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 xml:space="preserve">Совет </w:t>
            </w:r>
            <w:proofErr w:type="gramStart"/>
            <w:r w:rsidRPr="00612DB9">
              <w:rPr>
                <w:color w:val="000000"/>
                <w:sz w:val="16"/>
                <w:szCs w:val="16"/>
              </w:rPr>
              <w:t>депутатов</w:t>
            </w:r>
            <w:proofErr w:type="gramEnd"/>
            <w:r w:rsidRPr="00612DB9">
              <w:rPr>
                <w:color w:val="000000"/>
                <w:sz w:val="16"/>
                <w:szCs w:val="16"/>
              </w:rPr>
              <w:t xml:space="preserve"> </w:t>
            </w:r>
            <w:r w:rsidRPr="00612DB9">
              <w:rPr>
                <w:color w:val="000000"/>
                <w:sz w:val="16"/>
                <w:szCs w:val="16"/>
              </w:rPr>
              <w:br/>
              <w:t>ЗАТО г.Североморск</w:t>
            </w:r>
          </w:p>
        </w:tc>
      </w:tr>
      <w:tr w:rsidR="00612DB9" w:rsidRPr="00612DB9" w:rsidTr="00362341">
        <w:trPr>
          <w:trHeight w:val="450"/>
        </w:trPr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362341">
            <w:pPr>
              <w:rPr>
                <w:color w:val="000000"/>
                <w:sz w:val="16"/>
                <w:szCs w:val="16"/>
              </w:rPr>
            </w:pPr>
            <w:proofErr w:type="gramStart"/>
            <w:r w:rsidRPr="00612DB9">
              <w:rPr>
                <w:color w:val="000000"/>
                <w:sz w:val="16"/>
                <w:szCs w:val="16"/>
              </w:rPr>
              <w:t>Администрация</w:t>
            </w:r>
            <w:proofErr w:type="gramEnd"/>
            <w:r w:rsidRPr="00612DB9">
              <w:rPr>
                <w:color w:val="000000"/>
                <w:sz w:val="16"/>
                <w:szCs w:val="16"/>
              </w:rPr>
              <w:t xml:space="preserve"> ЗАТО г.Североморск</w:t>
            </w:r>
          </w:p>
        </w:tc>
        <w:tc>
          <w:tcPr>
            <w:tcW w:w="1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130,00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130,00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612DB9">
              <w:rPr>
                <w:color w:val="000000"/>
                <w:sz w:val="16"/>
                <w:szCs w:val="16"/>
              </w:rPr>
              <w:t>Администрация</w:t>
            </w:r>
            <w:proofErr w:type="gramEnd"/>
            <w:r w:rsidRPr="00612DB9">
              <w:rPr>
                <w:color w:val="000000"/>
                <w:sz w:val="16"/>
                <w:szCs w:val="16"/>
              </w:rPr>
              <w:t xml:space="preserve"> </w:t>
            </w:r>
            <w:r w:rsidRPr="00612DB9">
              <w:rPr>
                <w:color w:val="000000"/>
                <w:sz w:val="16"/>
                <w:szCs w:val="16"/>
              </w:rPr>
              <w:br/>
              <w:t>ЗАТО г.Североморск</w:t>
            </w:r>
          </w:p>
        </w:tc>
      </w:tr>
      <w:tr w:rsidR="00612DB9" w:rsidRPr="00612DB9" w:rsidTr="00362341">
        <w:trPr>
          <w:trHeight w:val="300"/>
        </w:trPr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Управление образования</w:t>
            </w:r>
          </w:p>
        </w:tc>
        <w:tc>
          <w:tcPr>
            <w:tcW w:w="1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Управление образования</w:t>
            </w:r>
          </w:p>
        </w:tc>
      </w:tr>
      <w:tr w:rsidR="00612DB9" w:rsidRPr="00612DB9" w:rsidTr="00362341">
        <w:trPr>
          <w:trHeight w:val="960"/>
        </w:trPr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 xml:space="preserve">Управление культуры, спорта, молодёжной политики и международных связей </w:t>
            </w:r>
            <w:proofErr w:type="gramStart"/>
            <w:r w:rsidRPr="00612DB9">
              <w:rPr>
                <w:color w:val="000000"/>
                <w:sz w:val="16"/>
                <w:szCs w:val="16"/>
              </w:rPr>
              <w:t>администрации</w:t>
            </w:r>
            <w:proofErr w:type="gramEnd"/>
            <w:r w:rsidRPr="00612DB9">
              <w:rPr>
                <w:color w:val="000000"/>
                <w:sz w:val="16"/>
                <w:szCs w:val="16"/>
              </w:rPr>
              <w:t xml:space="preserve"> ЗАТО г. Североморск</w:t>
            </w:r>
          </w:p>
        </w:tc>
        <w:tc>
          <w:tcPr>
            <w:tcW w:w="1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 xml:space="preserve">Управление культуры, спорта, молодёжной политики и международных связей </w:t>
            </w:r>
            <w:proofErr w:type="gramStart"/>
            <w:r w:rsidRPr="00612DB9">
              <w:rPr>
                <w:color w:val="000000"/>
                <w:sz w:val="16"/>
                <w:szCs w:val="16"/>
              </w:rPr>
              <w:t>администрации</w:t>
            </w:r>
            <w:proofErr w:type="gramEnd"/>
            <w:r w:rsidRPr="00612DB9">
              <w:rPr>
                <w:color w:val="000000"/>
                <w:sz w:val="16"/>
                <w:szCs w:val="16"/>
              </w:rPr>
              <w:t xml:space="preserve"> ЗАТО г. Североморск</w:t>
            </w:r>
          </w:p>
        </w:tc>
      </w:tr>
      <w:tr w:rsidR="00612DB9" w:rsidRPr="00612DB9" w:rsidTr="00362341">
        <w:trPr>
          <w:trHeight w:val="300"/>
        </w:trPr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Управление финансов</w:t>
            </w:r>
          </w:p>
        </w:tc>
        <w:tc>
          <w:tcPr>
            <w:tcW w:w="1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42,00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42,00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Управление финансов</w:t>
            </w:r>
          </w:p>
        </w:tc>
      </w:tr>
      <w:tr w:rsidR="00612DB9" w:rsidRPr="00612DB9" w:rsidTr="00362341">
        <w:trPr>
          <w:trHeight w:val="450"/>
        </w:trPr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Комитет имущественных отношений</w:t>
            </w:r>
          </w:p>
        </w:tc>
        <w:tc>
          <w:tcPr>
            <w:tcW w:w="1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30,00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30,00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Комитет имущественных отношений</w:t>
            </w:r>
          </w:p>
        </w:tc>
      </w:tr>
      <w:tr w:rsidR="00612DB9" w:rsidRPr="00612DB9" w:rsidTr="00362341">
        <w:trPr>
          <w:trHeight w:val="450"/>
        </w:trPr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Комитет по развитию городского хозяйства</w:t>
            </w:r>
          </w:p>
        </w:tc>
        <w:tc>
          <w:tcPr>
            <w:tcW w:w="1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Комитет по развитию городского хозяйства</w:t>
            </w:r>
          </w:p>
        </w:tc>
      </w:tr>
      <w:tr w:rsidR="00612DB9" w:rsidRPr="00612DB9" w:rsidTr="00362341">
        <w:trPr>
          <w:trHeight w:val="450"/>
        </w:trPr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 xml:space="preserve">Контрольно-счетная </w:t>
            </w:r>
            <w:proofErr w:type="gramStart"/>
            <w:r w:rsidRPr="00612DB9">
              <w:rPr>
                <w:color w:val="000000"/>
                <w:sz w:val="16"/>
                <w:szCs w:val="16"/>
              </w:rPr>
              <w:t>палата</w:t>
            </w:r>
            <w:proofErr w:type="gramEnd"/>
            <w:r w:rsidRPr="00612DB9">
              <w:rPr>
                <w:color w:val="000000"/>
                <w:sz w:val="16"/>
                <w:szCs w:val="16"/>
              </w:rPr>
              <w:t xml:space="preserve"> ЗАТО г.Североморск</w:t>
            </w:r>
          </w:p>
        </w:tc>
        <w:tc>
          <w:tcPr>
            <w:tcW w:w="1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612D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 xml:space="preserve">Контрольно-счетная </w:t>
            </w:r>
            <w:proofErr w:type="gramStart"/>
            <w:r w:rsidRPr="00612DB9">
              <w:rPr>
                <w:color w:val="000000"/>
                <w:sz w:val="16"/>
                <w:szCs w:val="16"/>
              </w:rPr>
              <w:t>палата</w:t>
            </w:r>
            <w:proofErr w:type="gramEnd"/>
            <w:r w:rsidRPr="00612DB9">
              <w:rPr>
                <w:color w:val="000000"/>
                <w:sz w:val="16"/>
                <w:szCs w:val="16"/>
              </w:rPr>
              <w:t xml:space="preserve"> ЗАТО г.Североморск</w:t>
            </w:r>
          </w:p>
        </w:tc>
      </w:tr>
      <w:tr w:rsidR="00612DB9" w:rsidRPr="00612DB9" w:rsidTr="00362341">
        <w:trPr>
          <w:trHeight w:val="315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DB9" w:rsidRPr="00612DB9" w:rsidRDefault="00612DB9" w:rsidP="00612DB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612DB9">
              <w:rPr>
                <w:b/>
                <w:bCs/>
                <w:color w:val="000000"/>
                <w:sz w:val="16"/>
                <w:szCs w:val="16"/>
              </w:rPr>
              <w:t>ИТОГО по задаче 4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12DB9">
              <w:rPr>
                <w:b/>
                <w:bCs/>
                <w:color w:val="000000"/>
                <w:sz w:val="16"/>
                <w:szCs w:val="16"/>
              </w:rPr>
              <w:t>274,00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12DB9">
              <w:rPr>
                <w:b/>
                <w:bCs/>
                <w:color w:val="000000"/>
                <w:sz w:val="16"/>
                <w:szCs w:val="16"/>
              </w:rPr>
              <w:t>274,00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12DB9">
              <w:rPr>
                <w:b/>
                <w:bCs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66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612DB9" w:rsidRPr="00612DB9" w:rsidTr="00362341">
        <w:trPr>
          <w:trHeight w:val="278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507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12DB9" w:rsidP="00612DB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612DB9">
              <w:rPr>
                <w:b/>
                <w:bCs/>
                <w:color w:val="000000"/>
                <w:sz w:val="16"/>
                <w:szCs w:val="16"/>
              </w:rPr>
              <w:t xml:space="preserve">Задача 5: Развитие системы управления бюджетным процессом, способствующей повышению прозрачности деятельности в органах местного </w:t>
            </w:r>
            <w:proofErr w:type="gramStart"/>
            <w:r w:rsidRPr="00612DB9">
              <w:rPr>
                <w:b/>
                <w:bCs/>
                <w:color w:val="000000"/>
                <w:sz w:val="16"/>
                <w:szCs w:val="16"/>
              </w:rPr>
              <w:t>самоуправления</w:t>
            </w:r>
            <w:proofErr w:type="gramEnd"/>
            <w:r w:rsidRPr="00612DB9">
              <w:rPr>
                <w:b/>
                <w:bCs/>
                <w:color w:val="000000"/>
                <w:sz w:val="16"/>
                <w:szCs w:val="16"/>
              </w:rPr>
              <w:t xml:space="preserve"> ЗАТО г.Североморск</w:t>
            </w:r>
          </w:p>
        </w:tc>
      </w:tr>
      <w:tr w:rsidR="00612DB9" w:rsidRPr="00612DB9" w:rsidTr="00362341">
        <w:trPr>
          <w:trHeight w:val="1473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5.1</w:t>
            </w:r>
          </w:p>
        </w:tc>
        <w:tc>
          <w:tcPr>
            <w:tcW w:w="3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12DB9" w:rsidP="00362341">
            <w:pPr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Основное мероприятие 5: Обеспечение автоматизации бюджетного процесса с использованием специализированного программного обеспечения и WEB-технологий</w:t>
            </w:r>
            <w:r w:rsidR="00362341">
              <w:rPr>
                <w:color w:val="000000"/>
                <w:sz w:val="16"/>
                <w:szCs w:val="16"/>
              </w:rPr>
              <w:t xml:space="preserve">. </w:t>
            </w:r>
            <w:r w:rsidRPr="00612DB9">
              <w:rPr>
                <w:color w:val="000000"/>
                <w:sz w:val="16"/>
                <w:szCs w:val="16"/>
              </w:rPr>
              <w:t>Мероприятия в области информационно-коммуникационной и телекоммуникационной инфраструктуры информационного общества</w:t>
            </w:r>
          </w:p>
        </w:tc>
        <w:tc>
          <w:tcPr>
            <w:tcW w:w="10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 xml:space="preserve">В течение </w:t>
            </w:r>
            <w:r w:rsidRPr="00612DB9">
              <w:rPr>
                <w:color w:val="000000"/>
                <w:sz w:val="16"/>
                <w:szCs w:val="16"/>
              </w:rPr>
              <w:br/>
              <w:t>2016-2020 годов</w:t>
            </w:r>
          </w:p>
        </w:tc>
        <w:tc>
          <w:tcPr>
            <w:tcW w:w="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 xml:space="preserve">Всего: в </w:t>
            </w:r>
            <w:proofErr w:type="spellStart"/>
            <w:proofErr w:type="gramStart"/>
            <w:r w:rsidRPr="00612DB9">
              <w:rPr>
                <w:color w:val="000000"/>
                <w:sz w:val="16"/>
                <w:szCs w:val="16"/>
              </w:rPr>
              <w:t>т.ч.:МБ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975,71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959,86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98,38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Количество ГРБС, реализующих данное мероприятие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C22BE" w:rsidP="00612DB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12DB9" w:rsidP="00612DB9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Главные распорядители бюджетных средств</w:t>
            </w:r>
          </w:p>
        </w:tc>
      </w:tr>
      <w:tr w:rsidR="00612DB9" w:rsidRPr="00612DB9" w:rsidTr="00362341">
        <w:trPr>
          <w:trHeight w:val="878"/>
        </w:trPr>
        <w:tc>
          <w:tcPr>
            <w:tcW w:w="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DB9" w:rsidRPr="00612DB9" w:rsidRDefault="00612DB9" w:rsidP="00E929C7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lastRenderedPageBreak/>
              <w:t>5.1.1</w:t>
            </w:r>
          </w:p>
        </w:tc>
        <w:tc>
          <w:tcPr>
            <w:tcW w:w="3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12DB9" w:rsidP="00362341">
            <w:pPr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Автоматизация бюджетного процесса с использованием специализированного программного обеспечения и WEB-технологий, в том числе:</w:t>
            </w:r>
          </w:p>
        </w:tc>
        <w:tc>
          <w:tcPr>
            <w:tcW w:w="1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E929C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E929C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12DB9" w:rsidP="00E929C7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975,71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12DB9" w:rsidP="00E929C7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959,86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12DB9" w:rsidP="00E929C7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98,38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12DB9" w:rsidP="00E929C7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 xml:space="preserve">Стандартизация </w:t>
            </w:r>
            <w:r w:rsidRPr="00612DB9">
              <w:rPr>
                <w:color w:val="000000"/>
                <w:sz w:val="16"/>
                <w:szCs w:val="16"/>
              </w:rPr>
              <w:br/>
              <w:t>и унификация использования программного обеспечения, %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12DB9" w:rsidP="00E929C7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12DB9" w:rsidP="00E929C7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12DB9" w:rsidP="00E929C7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12DB9" w:rsidP="00E929C7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Главные распорядители бюджетных средств</w:t>
            </w:r>
          </w:p>
        </w:tc>
      </w:tr>
      <w:tr w:rsidR="00612DB9" w:rsidRPr="00612DB9" w:rsidTr="00362341">
        <w:trPr>
          <w:trHeight w:val="453"/>
        </w:trPr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E929C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362341">
            <w:pPr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 xml:space="preserve">Совет </w:t>
            </w:r>
            <w:proofErr w:type="gramStart"/>
            <w:r w:rsidRPr="00612DB9">
              <w:rPr>
                <w:color w:val="000000"/>
                <w:sz w:val="16"/>
                <w:szCs w:val="16"/>
              </w:rPr>
              <w:t>депутатов</w:t>
            </w:r>
            <w:proofErr w:type="gramEnd"/>
            <w:r w:rsidRPr="00612DB9">
              <w:rPr>
                <w:color w:val="000000"/>
                <w:sz w:val="16"/>
                <w:szCs w:val="16"/>
              </w:rPr>
              <w:t xml:space="preserve"> ЗАТО г.Североморск</w:t>
            </w:r>
          </w:p>
        </w:tc>
        <w:tc>
          <w:tcPr>
            <w:tcW w:w="1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E929C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E929C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E929C7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E929C7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E929C7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E929C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E929C7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E929C7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E929C7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E929C7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 xml:space="preserve">Совет </w:t>
            </w:r>
            <w:proofErr w:type="gramStart"/>
            <w:r w:rsidRPr="00612DB9">
              <w:rPr>
                <w:color w:val="000000"/>
                <w:sz w:val="16"/>
                <w:szCs w:val="16"/>
              </w:rPr>
              <w:t>депутатов</w:t>
            </w:r>
            <w:proofErr w:type="gramEnd"/>
            <w:r w:rsidRPr="00612DB9">
              <w:rPr>
                <w:color w:val="000000"/>
                <w:sz w:val="16"/>
                <w:szCs w:val="16"/>
              </w:rPr>
              <w:t xml:space="preserve"> </w:t>
            </w:r>
            <w:r w:rsidRPr="00612DB9">
              <w:rPr>
                <w:color w:val="000000"/>
                <w:sz w:val="16"/>
                <w:szCs w:val="16"/>
              </w:rPr>
              <w:br/>
              <w:t>ЗАТО г.Североморск</w:t>
            </w:r>
          </w:p>
        </w:tc>
      </w:tr>
      <w:tr w:rsidR="00612DB9" w:rsidRPr="00612DB9" w:rsidTr="00362341">
        <w:trPr>
          <w:trHeight w:val="417"/>
        </w:trPr>
        <w:tc>
          <w:tcPr>
            <w:tcW w:w="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E929C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362341">
            <w:pPr>
              <w:rPr>
                <w:color w:val="000000"/>
                <w:sz w:val="16"/>
                <w:szCs w:val="16"/>
              </w:rPr>
            </w:pPr>
            <w:proofErr w:type="gramStart"/>
            <w:r w:rsidRPr="00612DB9">
              <w:rPr>
                <w:color w:val="000000"/>
                <w:sz w:val="16"/>
                <w:szCs w:val="16"/>
              </w:rPr>
              <w:t>Администрация</w:t>
            </w:r>
            <w:proofErr w:type="gramEnd"/>
            <w:r w:rsidRPr="00612DB9">
              <w:rPr>
                <w:color w:val="000000"/>
                <w:sz w:val="16"/>
                <w:szCs w:val="16"/>
              </w:rPr>
              <w:t xml:space="preserve"> ЗАТО г.Североморск</w:t>
            </w:r>
          </w:p>
        </w:tc>
        <w:tc>
          <w:tcPr>
            <w:tcW w:w="10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E929C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E929C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E929C7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956,71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E929C7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940,86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E929C7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98,34</w:t>
            </w: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E929C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E929C7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E929C7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E929C7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E929C7">
            <w:pPr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612DB9">
              <w:rPr>
                <w:color w:val="000000"/>
                <w:sz w:val="16"/>
                <w:szCs w:val="16"/>
              </w:rPr>
              <w:t>Администрация</w:t>
            </w:r>
            <w:proofErr w:type="gramEnd"/>
            <w:r w:rsidRPr="00612DB9">
              <w:rPr>
                <w:color w:val="000000"/>
                <w:sz w:val="16"/>
                <w:szCs w:val="16"/>
              </w:rPr>
              <w:t xml:space="preserve"> </w:t>
            </w:r>
            <w:r w:rsidRPr="00612DB9">
              <w:rPr>
                <w:color w:val="000000"/>
                <w:sz w:val="16"/>
                <w:szCs w:val="16"/>
              </w:rPr>
              <w:br/>
              <w:t>ЗАТО г.Североморск</w:t>
            </w:r>
          </w:p>
        </w:tc>
      </w:tr>
      <w:tr w:rsidR="00612DB9" w:rsidRPr="00612DB9" w:rsidTr="00362341">
        <w:trPr>
          <w:trHeight w:val="300"/>
        </w:trPr>
        <w:tc>
          <w:tcPr>
            <w:tcW w:w="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E929C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E929C7">
            <w:pPr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Управление образования</w:t>
            </w:r>
          </w:p>
        </w:tc>
        <w:tc>
          <w:tcPr>
            <w:tcW w:w="10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E929C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E929C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E929C7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E929C7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E929C7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E929C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E929C7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E929C7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E929C7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E929C7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Управление образования</w:t>
            </w:r>
          </w:p>
        </w:tc>
      </w:tr>
      <w:tr w:rsidR="00612DB9" w:rsidRPr="00612DB9" w:rsidTr="00362341">
        <w:trPr>
          <w:trHeight w:val="975"/>
        </w:trPr>
        <w:tc>
          <w:tcPr>
            <w:tcW w:w="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E929C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E929C7">
            <w:pPr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 xml:space="preserve">Управление культуры, спорта, молодёжной политики и международных связей </w:t>
            </w:r>
            <w:proofErr w:type="gramStart"/>
            <w:r w:rsidRPr="00612DB9">
              <w:rPr>
                <w:color w:val="000000"/>
                <w:sz w:val="16"/>
                <w:szCs w:val="16"/>
              </w:rPr>
              <w:t>администрации</w:t>
            </w:r>
            <w:proofErr w:type="gramEnd"/>
            <w:r w:rsidRPr="00612DB9">
              <w:rPr>
                <w:color w:val="000000"/>
                <w:sz w:val="16"/>
                <w:szCs w:val="16"/>
              </w:rPr>
              <w:t xml:space="preserve"> ЗАТО г. Североморск</w:t>
            </w:r>
          </w:p>
        </w:tc>
        <w:tc>
          <w:tcPr>
            <w:tcW w:w="10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E929C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E929C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E929C7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E929C7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E929C7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E929C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E929C7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E929C7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E929C7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E929C7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 xml:space="preserve">Управление культуры, спорта, молодёжной политики и международных связей </w:t>
            </w:r>
            <w:proofErr w:type="gramStart"/>
            <w:r w:rsidRPr="00612DB9">
              <w:rPr>
                <w:color w:val="000000"/>
                <w:sz w:val="16"/>
                <w:szCs w:val="16"/>
              </w:rPr>
              <w:t>администрации</w:t>
            </w:r>
            <w:proofErr w:type="gramEnd"/>
            <w:r w:rsidRPr="00612DB9">
              <w:rPr>
                <w:color w:val="000000"/>
                <w:sz w:val="16"/>
                <w:szCs w:val="16"/>
              </w:rPr>
              <w:t xml:space="preserve"> ЗАТО г. Североморск</w:t>
            </w:r>
          </w:p>
        </w:tc>
      </w:tr>
      <w:tr w:rsidR="00612DB9" w:rsidRPr="00612DB9" w:rsidTr="00362341">
        <w:trPr>
          <w:trHeight w:val="300"/>
        </w:trPr>
        <w:tc>
          <w:tcPr>
            <w:tcW w:w="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E929C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E929C7">
            <w:pPr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Управление финансов</w:t>
            </w:r>
          </w:p>
        </w:tc>
        <w:tc>
          <w:tcPr>
            <w:tcW w:w="10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E929C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E929C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E929C7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E929C7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19,00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E929C7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E929C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E929C7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E929C7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E929C7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E929C7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Управление финансов</w:t>
            </w:r>
          </w:p>
        </w:tc>
      </w:tr>
      <w:tr w:rsidR="00612DB9" w:rsidRPr="00612DB9" w:rsidTr="00362341">
        <w:trPr>
          <w:trHeight w:val="420"/>
        </w:trPr>
        <w:tc>
          <w:tcPr>
            <w:tcW w:w="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E929C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E929C7">
            <w:pPr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Комитет имущественных отношений</w:t>
            </w:r>
          </w:p>
        </w:tc>
        <w:tc>
          <w:tcPr>
            <w:tcW w:w="10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E929C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E929C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E929C7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E929C7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E929C7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E929C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E929C7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E929C7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E929C7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E929C7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Комитет имущественных отношений</w:t>
            </w:r>
          </w:p>
        </w:tc>
      </w:tr>
      <w:tr w:rsidR="00612DB9" w:rsidRPr="00612DB9" w:rsidTr="00362341">
        <w:trPr>
          <w:trHeight w:val="450"/>
        </w:trPr>
        <w:tc>
          <w:tcPr>
            <w:tcW w:w="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E929C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E929C7">
            <w:pPr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Комитет по развитию городского хозяйства</w:t>
            </w:r>
          </w:p>
        </w:tc>
        <w:tc>
          <w:tcPr>
            <w:tcW w:w="10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E929C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E929C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E929C7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E929C7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E929C7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E929C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E929C7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E929C7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E929C7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E929C7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Комитет по развитию городского хозяйства</w:t>
            </w:r>
          </w:p>
        </w:tc>
      </w:tr>
      <w:tr w:rsidR="00612DB9" w:rsidRPr="00612DB9" w:rsidTr="00362341">
        <w:trPr>
          <w:trHeight w:val="450"/>
        </w:trPr>
        <w:tc>
          <w:tcPr>
            <w:tcW w:w="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E929C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E929C7">
            <w:pPr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 xml:space="preserve">Контрольно-счетная </w:t>
            </w:r>
            <w:proofErr w:type="gramStart"/>
            <w:r w:rsidRPr="00612DB9">
              <w:rPr>
                <w:color w:val="000000"/>
                <w:sz w:val="16"/>
                <w:szCs w:val="16"/>
              </w:rPr>
              <w:t>палата</w:t>
            </w:r>
            <w:proofErr w:type="gramEnd"/>
            <w:r w:rsidRPr="00612DB9">
              <w:rPr>
                <w:color w:val="000000"/>
                <w:sz w:val="16"/>
                <w:szCs w:val="16"/>
              </w:rPr>
              <w:t xml:space="preserve"> ЗАТО г.Североморск</w:t>
            </w:r>
          </w:p>
        </w:tc>
        <w:tc>
          <w:tcPr>
            <w:tcW w:w="10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E929C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E929C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E929C7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E929C7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E929C7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E929C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E929C7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E929C7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E929C7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DB9" w:rsidRPr="00612DB9" w:rsidRDefault="00612DB9" w:rsidP="00E929C7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 xml:space="preserve">Контрольно-счетная </w:t>
            </w:r>
            <w:proofErr w:type="gramStart"/>
            <w:r w:rsidRPr="00612DB9">
              <w:rPr>
                <w:color w:val="000000"/>
                <w:sz w:val="16"/>
                <w:szCs w:val="16"/>
              </w:rPr>
              <w:t>палата</w:t>
            </w:r>
            <w:proofErr w:type="gramEnd"/>
            <w:r w:rsidRPr="00612DB9">
              <w:rPr>
                <w:color w:val="000000"/>
                <w:sz w:val="16"/>
                <w:szCs w:val="16"/>
              </w:rPr>
              <w:t xml:space="preserve"> ЗАТО г.Североморск</w:t>
            </w:r>
          </w:p>
        </w:tc>
      </w:tr>
      <w:tr w:rsidR="00612DB9" w:rsidRPr="00E929C7" w:rsidTr="00362341">
        <w:trPr>
          <w:trHeight w:val="315"/>
        </w:trPr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DB9" w:rsidRPr="00612DB9" w:rsidRDefault="00612DB9" w:rsidP="00E929C7">
            <w:pPr>
              <w:jc w:val="center"/>
              <w:rPr>
                <w:color w:val="000000"/>
                <w:sz w:val="16"/>
                <w:szCs w:val="16"/>
              </w:rPr>
            </w:pPr>
            <w:r w:rsidRPr="00612DB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DB9" w:rsidRPr="00E929C7" w:rsidRDefault="00612DB9" w:rsidP="00E929C7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E929C7">
              <w:rPr>
                <w:b/>
                <w:bCs/>
                <w:color w:val="000000"/>
                <w:sz w:val="16"/>
                <w:szCs w:val="16"/>
              </w:rPr>
              <w:t>ИТОГО по задаче 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E929C7" w:rsidRDefault="00612DB9" w:rsidP="00E929C7">
            <w:pPr>
              <w:jc w:val="center"/>
              <w:rPr>
                <w:color w:val="000000"/>
                <w:sz w:val="16"/>
                <w:szCs w:val="16"/>
              </w:rPr>
            </w:pPr>
            <w:r w:rsidRPr="00E929C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E929C7" w:rsidRDefault="00612DB9" w:rsidP="00E929C7">
            <w:pPr>
              <w:jc w:val="center"/>
              <w:rPr>
                <w:color w:val="000000"/>
                <w:sz w:val="16"/>
                <w:szCs w:val="16"/>
              </w:rPr>
            </w:pPr>
            <w:r w:rsidRPr="00E929C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E929C7" w:rsidRDefault="00612DB9" w:rsidP="00E929C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929C7">
              <w:rPr>
                <w:b/>
                <w:bCs/>
                <w:color w:val="000000"/>
                <w:sz w:val="16"/>
                <w:szCs w:val="16"/>
              </w:rPr>
              <w:t>975,71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E929C7" w:rsidRDefault="00612DB9" w:rsidP="00E929C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929C7">
              <w:rPr>
                <w:b/>
                <w:bCs/>
                <w:color w:val="000000"/>
                <w:sz w:val="16"/>
                <w:szCs w:val="16"/>
              </w:rPr>
              <w:t>959,86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E929C7" w:rsidRDefault="00612DB9" w:rsidP="00E929C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929C7">
              <w:rPr>
                <w:b/>
                <w:bCs/>
                <w:color w:val="000000"/>
                <w:sz w:val="16"/>
                <w:szCs w:val="16"/>
              </w:rPr>
              <w:t>98,38</w:t>
            </w:r>
          </w:p>
        </w:tc>
        <w:tc>
          <w:tcPr>
            <w:tcW w:w="661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E929C7" w:rsidRDefault="00612DB9" w:rsidP="00E929C7">
            <w:pPr>
              <w:jc w:val="center"/>
              <w:rPr>
                <w:color w:val="000000"/>
                <w:sz w:val="16"/>
                <w:szCs w:val="16"/>
              </w:rPr>
            </w:pPr>
            <w:r w:rsidRPr="00E929C7">
              <w:rPr>
                <w:color w:val="000000"/>
                <w:sz w:val="16"/>
                <w:szCs w:val="16"/>
              </w:rPr>
              <w:t> </w:t>
            </w:r>
          </w:p>
        </w:tc>
      </w:tr>
      <w:tr w:rsidR="00612DB9" w:rsidRPr="00612DB9" w:rsidTr="00362341">
        <w:trPr>
          <w:trHeight w:val="315"/>
        </w:trPr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DB9" w:rsidRPr="00E929C7" w:rsidRDefault="00612DB9" w:rsidP="00E929C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929C7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E929C7" w:rsidRDefault="00612DB9" w:rsidP="00E929C7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E929C7">
              <w:rPr>
                <w:b/>
                <w:bCs/>
                <w:color w:val="000000"/>
                <w:sz w:val="16"/>
                <w:szCs w:val="16"/>
              </w:rPr>
              <w:t>Всего по подпрограмме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E929C7" w:rsidRDefault="00612DB9" w:rsidP="00E929C7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E929C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E929C7" w:rsidRDefault="00612DB9" w:rsidP="00E929C7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E929C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E929C7" w:rsidRDefault="00612DB9" w:rsidP="00E929C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929C7">
              <w:rPr>
                <w:b/>
                <w:bCs/>
                <w:color w:val="000000"/>
                <w:sz w:val="16"/>
                <w:szCs w:val="16"/>
              </w:rPr>
              <w:t>4916,9</w:t>
            </w:r>
            <w:r w:rsidR="00E72BC4"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E929C7" w:rsidRDefault="00612DB9" w:rsidP="00E929C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929C7">
              <w:rPr>
                <w:b/>
                <w:bCs/>
                <w:color w:val="000000"/>
                <w:sz w:val="16"/>
                <w:szCs w:val="16"/>
              </w:rPr>
              <w:t>4865,47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DB9" w:rsidRPr="00612DB9" w:rsidRDefault="00612DB9" w:rsidP="00E929C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929C7">
              <w:rPr>
                <w:b/>
                <w:bCs/>
                <w:color w:val="000000"/>
                <w:sz w:val="16"/>
                <w:szCs w:val="16"/>
              </w:rPr>
              <w:t>98,95</w:t>
            </w:r>
          </w:p>
        </w:tc>
        <w:tc>
          <w:tcPr>
            <w:tcW w:w="6613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B9" w:rsidRPr="00612DB9" w:rsidRDefault="00612DB9" w:rsidP="00E929C7">
            <w:pPr>
              <w:rPr>
                <w:color w:val="000000"/>
                <w:sz w:val="14"/>
                <w:szCs w:val="14"/>
              </w:rPr>
            </w:pPr>
          </w:p>
        </w:tc>
      </w:tr>
    </w:tbl>
    <w:p w:rsidR="00612DB9" w:rsidRDefault="00612DB9" w:rsidP="00E929C7">
      <w:pPr>
        <w:jc w:val="center"/>
        <w:rPr>
          <w:b/>
          <w:sz w:val="16"/>
          <w:szCs w:val="16"/>
        </w:rPr>
      </w:pPr>
    </w:p>
    <w:p w:rsidR="00612DB9" w:rsidRPr="000E11DD" w:rsidRDefault="00612DB9" w:rsidP="00E929C7">
      <w:pPr>
        <w:jc w:val="center"/>
        <w:rPr>
          <w:b/>
          <w:sz w:val="16"/>
          <w:szCs w:val="16"/>
        </w:rPr>
      </w:pPr>
    </w:p>
    <w:p w:rsidR="001775C4" w:rsidRPr="006C22BE" w:rsidRDefault="001775C4" w:rsidP="0009667D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C22BE">
        <w:rPr>
          <w:rFonts w:ascii="Times New Roman" w:hAnsi="Times New Roman" w:cs="Times New Roman"/>
          <w:sz w:val="24"/>
          <w:szCs w:val="24"/>
        </w:rPr>
        <w:t>Оценка эффективности реализации подпрограммы:</w:t>
      </w:r>
    </w:p>
    <w:p w:rsidR="001775C4" w:rsidRPr="006C22BE" w:rsidRDefault="001775C4" w:rsidP="0009667D">
      <w:pPr>
        <w:pStyle w:val="ConsPlusNonformat"/>
        <w:widowControl/>
        <w:numPr>
          <w:ilvl w:val="0"/>
          <w:numId w:val="18"/>
        </w:numPr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C22BE">
        <w:rPr>
          <w:rFonts w:ascii="Times New Roman" w:hAnsi="Times New Roman" w:cs="Times New Roman"/>
          <w:sz w:val="24"/>
          <w:szCs w:val="24"/>
        </w:rPr>
        <w:t>Оценка достижения плановых значений индикаторов</w:t>
      </w:r>
    </w:p>
    <w:tbl>
      <w:tblPr>
        <w:tblW w:w="11159" w:type="dxa"/>
        <w:tblInd w:w="3461" w:type="dxa"/>
        <w:tblLook w:val="04A0" w:firstRow="1" w:lastRow="0" w:firstColumn="1" w:lastColumn="0" w:noHBand="0" w:noVBand="1"/>
      </w:tblPr>
      <w:tblGrid>
        <w:gridCol w:w="960"/>
        <w:gridCol w:w="3442"/>
        <w:gridCol w:w="336"/>
        <w:gridCol w:w="6521"/>
      </w:tblGrid>
      <w:tr w:rsidR="001775C4" w:rsidRPr="006C22BE" w:rsidTr="001775C4">
        <w:trPr>
          <w:trHeight w:val="315"/>
        </w:trPr>
        <w:tc>
          <w:tcPr>
            <w:tcW w:w="960" w:type="dxa"/>
            <w:vMerge w:val="restart"/>
            <w:shd w:val="clear" w:color="auto" w:fill="auto"/>
            <w:noWrap/>
            <w:vAlign w:val="center"/>
            <w:hideMark/>
          </w:tcPr>
          <w:p w:rsidR="001775C4" w:rsidRPr="006C22BE" w:rsidRDefault="001775C4" w:rsidP="0009667D">
            <w:pPr>
              <w:jc w:val="center"/>
              <w:rPr>
                <w:rFonts w:ascii="Calibri" w:hAnsi="Calibri"/>
              </w:rPr>
            </w:pPr>
            <w:r w:rsidRPr="006C22BE">
              <w:t>ДИП =</w:t>
            </w:r>
          </w:p>
        </w:tc>
        <w:tc>
          <w:tcPr>
            <w:tcW w:w="344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5C4" w:rsidRPr="006C22BE" w:rsidRDefault="000646E3" w:rsidP="0009667D">
            <w:pPr>
              <w:jc w:val="center"/>
            </w:pPr>
            <w:r w:rsidRPr="006C22BE">
              <w:t xml:space="preserve">17 </w:t>
            </w:r>
            <w:r w:rsidR="001775C4" w:rsidRPr="006C22BE">
              <w:t>(степень решения задач)</w:t>
            </w:r>
          </w:p>
        </w:tc>
        <w:tc>
          <w:tcPr>
            <w:tcW w:w="236" w:type="dxa"/>
            <w:vMerge w:val="restart"/>
            <w:shd w:val="clear" w:color="auto" w:fill="auto"/>
            <w:noWrap/>
            <w:vAlign w:val="center"/>
            <w:hideMark/>
          </w:tcPr>
          <w:p w:rsidR="001775C4" w:rsidRPr="006C22BE" w:rsidRDefault="001775C4" w:rsidP="0009667D">
            <w:pPr>
              <w:rPr>
                <w:rFonts w:ascii="Calibri" w:hAnsi="Calibri"/>
              </w:rPr>
            </w:pPr>
            <w:r w:rsidRPr="006C22BE">
              <w:rPr>
                <w:rFonts w:ascii="Calibri" w:hAnsi="Calibri"/>
              </w:rPr>
              <w:t>=</w:t>
            </w:r>
          </w:p>
        </w:tc>
        <w:tc>
          <w:tcPr>
            <w:tcW w:w="6521" w:type="dxa"/>
            <w:vMerge w:val="restart"/>
            <w:shd w:val="clear" w:color="auto" w:fill="auto"/>
            <w:noWrap/>
            <w:vAlign w:val="center"/>
            <w:hideMark/>
          </w:tcPr>
          <w:p w:rsidR="001775C4" w:rsidRPr="006C22BE" w:rsidRDefault="000646E3" w:rsidP="008243D0">
            <w:pPr>
              <w:rPr>
                <w:rFonts w:ascii="Calibri" w:hAnsi="Calibri"/>
              </w:rPr>
            </w:pPr>
            <w:r w:rsidRPr="006C22BE">
              <w:rPr>
                <w:b/>
              </w:rPr>
              <w:t>1</w:t>
            </w:r>
            <w:r w:rsidR="001775C4" w:rsidRPr="006C22BE">
              <w:rPr>
                <w:b/>
              </w:rPr>
              <w:t>,</w:t>
            </w:r>
            <w:r w:rsidRPr="006C22BE">
              <w:rPr>
                <w:b/>
              </w:rPr>
              <w:t>0</w:t>
            </w:r>
            <w:r w:rsidR="001775C4" w:rsidRPr="006C22BE">
              <w:rPr>
                <w:b/>
              </w:rPr>
              <w:t xml:space="preserve"> </w:t>
            </w:r>
            <w:r w:rsidR="008243D0" w:rsidRPr="006C22BE">
              <w:rPr>
                <w:b/>
              </w:rPr>
              <w:t>высокая</w:t>
            </w:r>
            <w:r w:rsidR="001775C4" w:rsidRPr="006C22BE">
              <w:rPr>
                <w:b/>
              </w:rPr>
              <w:t xml:space="preserve"> результативность</w:t>
            </w:r>
          </w:p>
        </w:tc>
      </w:tr>
      <w:tr w:rsidR="001775C4" w:rsidRPr="006C22BE" w:rsidTr="001775C4">
        <w:trPr>
          <w:trHeight w:val="300"/>
        </w:trPr>
        <w:tc>
          <w:tcPr>
            <w:tcW w:w="960" w:type="dxa"/>
            <w:vMerge/>
            <w:vAlign w:val="center"/>
            <w:hideMark/>
          </w:tcPr>
          <w:p w:rsidR="001775C4" w:rsidRPr="006C22BE" w:rsidRDefault="001775C4" w:rsidP="001775C4">
            <w:pPr>
              <w:rPr>
                <w:rFonts w:ascii="Calibri" w:hAnsi="Calibri"/>
              </w:rPr>
            </w:pPr>
          </w:p>
        </w:tc>
        <w:tc>
          <w:tcPr>
            <w:tcW w:w="344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5C4" w:rsidRPr="006C22BE" w:rsidRDefault="001775C4" w:rsidP="000646E3">
            <w:pPr>
              <w:jc w:val="center"/>
            </w:pPr>
            <w:r w:rsidRPr="006C22BE">
              <w:t>1</w:t>
            </w:r>
            <w:r w:rsidR="000646E3" w:rsidRPr="006C22BE">
              <w:t>7</w:t>
            </w:r>
          </w:p>
        </w:tc>
        <w:tc>
          <w:tcPr>
            <w:tcW w:w="236" w:type="dxa"/>
            <w:vMerge/>
            <w:vAlign w:val="center"/>
            <w:hideMark/>
          </w:tcPr>
          <w:p w:rsidR="001775C4" w:rsidRPr="006C22BE" w:rsidRDefault="001775C4" w:rsidP="001775C4">
            <w:pPr>
              <w:rPr>
                <w:rFonts w:ascii="Calibri" w:hAnsi="Calibri"/>
              </w:rPr>
            </w:pPr>
          </w:p>
        </w:tc>
        <w:tc>
          <w:tcPr>
            <w:tcW w:w="6521" w:type="dxa"/>
            <w:vMerge/>
            <w:vAlign w:val="center"/>
            <w:hideMark/>
          </w:tcPr>
          <w:p w:rsidR="001775C4" w:rsidRPr="006C22BE" w:rsidRDefault="001775C4" w:rsidP="001775C4">
            <w:pPr>
              <w:rPr>
                <w:rFonts w:ascii="Calibri" w:hAnsi="Calibri"/>
              </w:rPr>
            </w:pPr>
          </w:p>
        </w:tc>
      </w:tr>
    </w:tbl>
    <w:p w:rsidR="001775C4" w:rsidRPr="006C22BE" w:rsidRDefault="001775C4" w:rsidP="001775C4">
      <w:pPr>
        <w:pStyle w:val="ConsPlusNonformat"/>
        <w:widowControl/>
        <w:numPr>
          <w:ilvl w:val="0"/>
          <w:numId w:val="18"/>
        </w:numPr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C22BE">
        <w:rPr>
          <w:rFonts w:ascii="Times New Roman" w:hAnsi="Times New Roman" w:cs="Times New Roman"/>
          <w:sz w:val="24"/>
          <w:szCs w:val="24"/>
        </w:rPr>
        <w:t xml:space="preserve"> Оценка полноты финансирования</w:t>
      </w:r>
      <w:r w:rsidRPr="006C22BE">
        <w:rPr>
          <w:rFonts w:ascii="Times New Roman" w:hAnsi="Times New Roman" w:cs="Times New Roman"/>
          <w:sz w:val="24"/>
          <w:szCs w:val="24"/>
          <w:lang w:val="en-US"/>
        </w:rPr>
        <w:t>:</w:t>
      </w:r>
      <w:r w:rsidRPr="006C22BE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1775C4" w:rsidRPr="000E11DD" w:rsidRDefault="001775C4" w:rsidP="001775C4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  <w:r w:rsidRPr="006C22B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ПФ =</w:t>
      </w:r>
      <w:r w:rsidRPr="000E11DD">
        <w:rPr>
          <w:rFonts w:ascii="Times New Roman" w:hAnsi="Times New Roman" w:cs="Times New Roman"/>
          <w:sz w:val="24"/>
          <w:szCs w:val="24"/>
        </w:rPr>
        <w:t xml:space="preserve"> </w:t>
      </w:r>
      <w:r w:rsidRPr="000E11DD">
        <w:rPr>
          <w:rFonts w:ascii="Times New Roman" w:hAnsi="Times New Roman" w:cs="Times New Roman"/>
          <w:b/>
          <w:sz w:val="24"/>
          <w:szCs w:val="24"/>
        </w:rPr>
        <w:t>0,9</w:t>
      </w:r>
      <w:r w:rsidR="006C22BE">
        <w:rPr>
          <w:rFonts w:ascii="Times New Roman" w:hAnsi="Times New Roman" w:cs="Times New Roman"/>
          <w:b/>
          <w:sz w:val="24"/>
          <w:szCs w:val="24"/>
        </w:rPr>
        <w:t>9</w:t>
      </w:r>
      <w:r w:rsidRPr="000E11DD">
        <w:rPr>
          <w:rFonts w:ascii="Times New Roman" w:hAnsi="Times New Roman" w:cs="Times New Roman"/>
          <w:sz w:val="24"/>
          <w:szCs w:val="24"/>
        </w:rPr>
        <w:t xml:space="preserve"> - </w:t>
      </w:r>
      <w:r w:rsidRPr="000E11DD">
        <w:rPr>
          <w:rFonts w:ascii="Times New Roman" w:hAnsi="Times New Roman" w:cs="Times New Roman"/>
          <w:b/>
          <w:sz w:val="24"/>
          <w:szCs w:val="24"/>
        </w:rPr>
        <w:t>полное финансирование</w:t>
      </w:r>
    </w:p>
    <w:p w:rsidR="001775C4" w:rsidRPr="000E11DD" w:rsidRDefault="001775C4" w:rsidP="001775C4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E11DD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:rsidR="001775C4" w:rsidRPr="000E11DD" w:rsidRDefault="001775C4" w:rsidP="001775C4">
      <w:pPr>
        <w:ind w:firstLine="709"/>
        <w:jc w:val="both"/>
      </w:pPr>
      <w:r w:rsidRPr="000E11DD">
        <w:t xml:space="preserve"> </w:t>
      </w:r>
      <w:r w:rsidRPr="000E11DD">
        <w:rPr>
          <w:b/>
        </w:rPr>
        <w:t>Общая оценка эффективности реализации подпрограммы</w:t>
      </w:r>
      <w:r w:rsidR="008243D0" w:rsidRPr="000E11DD">
        <w:rPr>
          <w:b/>
        </w:rPr>
        <w:t xml:space="preserve"> </w:t>
      </w:r>
      <w:r w:rsidRPr="000E11DD">
        <w:rPr>
          <w:b/>
        </w:rPr>
        <w:t>-</w:t>
      </w:r>
      <w:r w:rsidR="008243D0" w:rsidRPr="000E11DD">
        <w:rPr>
          <w:b/>
        </w:rPr>
        <w:t xml:space="preserve"> 5</w:t>
      </w:r>
      <w:r w:rsidRPr="000E11DD">
        <w:rPr>
          <w:b/>
        </w:rPr>
        <w:t xml:space="preserve">, </w:t>
      </w:r>
      <w:r w:rsidR="008243D0" w:rsidRPr="000E11DD">
        <w:rPr>
          <w:b/>
        </w:rPr>
        <w:t>высокая</w:t>
      </w:r>
      <w:r w:rsidRPr="000E11DD">
        <w:rPr>
          <w:b/>
        </w:rPr>
        <w:t xml:space="preserve"> эффективност</w:t>
      </w:r>
      <w:r w:rsidR="008243D0" w:rsidRPr="000E11DD">
        <w:rPr>
          <w:b/>
        </w:rPr>
        <w:t>ь</w:t>
      </w:r>
      <w:r w:rsidRPr="000E11DD">
        <w:rPr>
          <w:b/>
        </w:rPr>
        <w:t xml:space="preserve"> </w:t>
      </w:r>
      <w:r w:rsidRPr="000E11DD">
        <w:br w:type="page"/>
      </w:r>
    </w:p>
    <w:p w:rsidR="008D683C" w:rsidRPr="000E11DD" w:rsidRDefault="00B24A68" w:rsidP="002169B3">
      <w:pPr>
        <w:ind w:firstLine="709"/>
        <w:jc w:val="center"/>
        <w:rPr>
          <w:b/>
        </w:rPr>
      </w:pPr>
      <w:r w:rsidRPr="000E11DD">
        <w:rPr>
          <w:b/>
        </w:rPr>
        <w:lastRenderedPageBreak/>
        <w:t>3</w:t>
      </w:r>
      <w:r w:rsidR="00DC2E15" w:rsidRPr="000E11DD">
        <w:t>.</w:t>
      </w:r>
      <w:r w:rsidR="00183E0C" w:rsidRPr="000E11DD">
        <w:t xml:space="preserve"> </w:t>
      </w:r>
      <w:r w:rsidR="00183E0C" w:rsidRPr="000E11DD">
        <w:rPr>
          <w:b/>
        </w:rPr>
        <w:t xml:space="preserve">Подпрограмма «Развитие муниципальной службы </w:t>
      </w:r>
      <w:proofErr w:type="gramStart"/>
      <w:r w:rsidR="00183E0C" w:rsidRPr="000E11DD">
        <w:rPr>
          <w:b/>
        </w:rPr>
        <w:t>в</w:t>
      </w:r>
      <w:proofErr w:type="gramEnd"/>
      <w:r w:rsidR="00183E0C" w:rsidRPr="000E11DD">
        <w:rPr>
          <w:b/>
        </w:rPr>
        <w:t xml:space="preserve"> ЗАТО г.Североморск» на 2014-20</w:t>
      </w:r>
      <w:r w:rsidR="00E1778E" w:rsidRPr="000E11DD">
        <w:rPr>
          <w:b/>
        </w:rPr>
        <w:t>20</w:t>
      </w:r>
      <w:r w:rsidR="00183E0C" w:rsidRPr="000E11DD">
        <w:rPr>
          <w:b/>
        </w:rPr>
        <w:t xml:space="preserve"> годы</w:t>
      </w:r>
    </w:p>
    <w:p w:rsidR="00FC17D0" w:rsidRPr="000E11DD" w:rsidRDefault="00FC17D0" w:rsidP="00636829">
      <w:pPr>
        <w:ind w:firstLine="709"/>
        <w:jc w:val="both"/>
        <w:rPr>
          <w:b/>
        </w:rPr>
      </w:pPr>
    </w:p>
    <w:tbl>
      <w:tblPr>
        <w:tblW w:w="15940" w:type="dxa"/>
        <w:tblInd w:w="-6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0"/>
        <w:gridCol w:w="11"/>
        <w:gridCol w:w="3247"/>
        <w:gridCol w:w="851"/>
        <w:gridCol w:w="995"/>
        <w:gridCol w:w="1421"/>
        <w:gridCol w:w="1099"/>
        <w:gridCol w:w="38"/>
        <w:gridCol w:w="1076"/>
        <w:gridCol w:w="28"/>
        <w:gridCol w:w="1306"/>
        <w:gridCol w:w="28"/>
        <w:gridCol w:w="956"/>
        <w:gridCol w:w="28"/>
        <w:gridCol w:w="1107"/>
        <w:gridCol w:w="1134"/>
        <w:gridCol w:w="1985"/>
      </w:tblGrid>
      <w:tr w:rsidR="00A676B3" w:rsidRPr="000E11DD" w:rsidTr="001558E3"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6B3" w:rsidRPr="000E11DD" w:rsidRDefault="00A676B3" w:rsidP="00731787">
            <w:pPr>
              <w:jc w:val="center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№ п/п</w:t>
            </w:r>
          </w:p>
        </w:tc>
        <w:tc>
          <w:tcPr>
            <w:tcW w:w="32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6B3" w:rsidRPr="000E11DD" w:rsidRDefault="00A676B3" w:rsidP="00731787">
            <w:pPr>
              <w:jc w:val="center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Цель, задачи, мероприятия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6B3" w:rsidRPr="000E11DD" w:rsidRDefault="00A676B3" w:rsidP="00731787">
            <w:pPr>
              <w:jc w:val="center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Срок выполнения (квартал, год)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6B3" w:rsidRPr="000E11DD" w:rsidRDefault="00A676B3" w:rsidP="00731787">
            <w:pPr>
              <w:jc w:val="center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6B3" w:rsidRPr="000E11DD" w:rsidRDefault="00A676B3" w:rsidP="00731787">
            <w:pPr>
              <w:jc w:val="center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 xml:space="preserve">Объемы финансирования, </w:t>
            </w:r>
            <w:proofErr w:type="spellStart"/>
            <w:r w:rsidRPr="000E11DD">
              <w:rPr>
                <w:sz w:val="16"/>
                <w:szCs w:val="16"/>
              </w:rPr>
              <w:t>тыс.руб</w:t>
            </w:r>
            <w:proofErr w:type="spellEnd"/>
            <w:r w:rsidRPr="000E11DD">
              <w:rPr>
                <w:sz w:val="16"/>
                <w:szCs w:val="16"/>
              </w:rPr>
              <w:t>.</w:t>
            </w:r>
          </w:p>
        </w:tc>
        <w:tc>
          <w:tcPr>
            <w:tcW w:w="11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6B3" w:rsidRPr="000E11DD" w:rsidRDefault="00A676B3" w:rsidP="00731787">
            <w:pPr>
              <w:jc w:val="center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Процент освоения % (гр. 6/ гр.5)</w:t>
            </w:r>
          </w:p>
        </w:tc>
        <w:tc>
          <w:tcPr>
            <w:tcW w:w="45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6B3" w:rsidRPr="000E11DD" w:rsidRDefault="00A676B3" w:rsidP="00731787">
            <w:pPr>
              <w:jc w:val="center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Показатели (индикаторы)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6B3" w:rsidRPr="000E11DD" w:rsidRDefault="00A676B3" w:rsidP="00731787">
            <w:pPr>
              <w:jc w:val="center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Исполнители, перечень организаций, участвующих в реализации мероприятий</w:t>
            </w:r>
          </w:p>
        </w:tc>
      </w:tr>
      <w:tr w:rsidR="00A676B3" w:rsidRPr="000E11DD" w:rsidTr="001558E3"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6B3" w:rsidRPr="000E11DD" w:rsidRDefault="00A676B3" w:rsidP="00731787">
            <w:pPr>
              <w:rPr>
                <w:sz w:val="16"/>
                <w:szCs w:val="16"/>
              </w:rPr>
            </w:pPr>
          </w:p>
        </w:tc>
        <w:tc>
          <w:tcPr>
            <w:tcW w:w="32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6B3" w:rsidRPr="000E11DD" w:rsidRDefault="00A676B3" w:rsidP="00731787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6B3" w:rsidRPr="000E11DD" w:rsidRDefault="00A676B3" w:rsidP="00731787">
            <w:pPr>
              <w:rPr>
                <w:sz w:val="16"/>
                <w:szCs w:val="16"/>
              </w:rPr>
            </w:pP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6B3" w:rsidRPr="000E11DD" w:rsidRDefault="00A676B3" w:rsidP="00731787">
            <w:pPr>
              <w:rPr>
                <w:sz w:val="16"/>
                <w:szCs w:val="16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6B3" w:rsidRPr="000E11DD" w:rsidRDefault="00A676B3" w:rsidP="00731787">
            <w:pPr>
              <w:jc w:val="center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Уточненные бюджетные ассигнования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6B3" w:rsidRPr="000E11DD" w:rsidRDefault="00A676B3" w:rsidP="00731787">
            <w:pPr>
              <w:jc w:val="center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Кассовый расход</w:t>
            </w:r>
          </w:p>
        </w:tc>
        <w:tc>
          <w:tcPr>
            <w:tcW w:w="11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6B3" w:rsidRPr="000E11DD" w:rsidRDefault="00A676B3" w:rsidP="00731787">
            <w:pPr>
              <w:rPr>
                <w:sz w:val="16"/>
                <w:szCs w:val="16"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6B3" w:rsidRPr="000E11DD" w:rsidRDefault="00A676B3" w:rsidP="00731787">
            <w:pPr>
              <w:jc w:val="center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Наименование, ед. измерения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6B3" w:rsidRPr="000E11DD" w:rsidRDefault="00A676B3" w:rsidP="00731787">
            <w:pPr>
              <w:jc w:val="center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План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6B3" w:rsidRPr="000E11DD" w:rsidRDefault="00A676B3" w:rsidP="00731787">
            <w:pPr>
              <w:jc w:val="center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Факт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6B3" w:rsidRPr="000E11DD" w:rsidRDefault="00A676B3" w:rsidP="00731787">
            <w:pPr>
              <w:jc w:val="center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Процент исполнения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6B3" w:rsidRPr="000E11DD" w:rsidRDefault="00A676B3" w:rsidP="00731787">
            <w:pPr>
              <w:rPr>
                <w:sz w:val="16"/>
                <w:szCs w:val="16"/>
              </w:rPr>
            </w:pPr>
          </w:p>
        </w:tc>
      </w:tr>
      <w:tr w:rsidR="00A676B3" w:rsidRPr="000E11DD" w:rsidTr="001558E3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6B3" w:rsidRPr="000E11DD" w:rsidRDefault="00A676B3" w:rsidP="00731787">
            <w:pPr>
              <w:jc w:val="center"/>
              <w:rPr>
                <w:b/>
                <w:sz w:val="16"/>
                <w:szCs w:val="16"/>
              </w:rPr>
            </w:pPr>
            <w:r w:rsidRPr="000E11DD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3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6B3" w:rsidRPr="000E11DD" w:rsidRDefault="00A676B3" w:rsidP="00731787">
            <w:pPr>
              <w:jc w:val="center"/>
              <w:rPr>
                <w:b/>
                <w:sz w:val="16"/>
                <w:szCs w:val="16"/>
              </w:rPr>
            </w:pPr>
            <w:r w:rsidRPr="000E11DD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6B3" w:rsidRPr="000E11DD" w:rsidRDefault="00A676B3" w:rsidP="00731787">
            <w:pPr>
              <w:jc w:val="center"/>
              <w:rPr>
                <w:b/>
                <w:sz w:val="16"/>
                <w:szCs w:val="16"/>
              </w:rPr>
            </w:pPr>
            <w:r w:rsidRPr="000E11DD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6B3" w:rsidRPr="000E11DD" w:rsidRDefault="00A676B3" w:rsidP="00731787">
            <w:pPr>
              <w:jc w:val="center"/>
              <w:rPr>
                <w:b/>
                <w:sz w:val="16"/>
                <w:szCs w:val="16"/>
              </w:rPr>
            </w:pPr>
            <w:r w:rsidRPr="000E11DD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6B3" w:rsidRPr="000E11DD" w:rsidRDefault="00A676B3" w:rsidP="00731787">
            <w:pPr>
              <w:jc w:val="center"/>
              <w:rPr>
                <w:b/>
                <w:sz w:val="16"/>
                <w:szCs w:val="16"/>
              </w:rPr>
            </w:pPr>
            <w:r w:rsidRPr="000E11DD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6B3" w:rsidRPr="000E11DD" w:rsidRDefault="00A676B3" w:rsidP="00731787">
            <w:pPr>
              <w:jc w:val="center"/>
              <w:rPr>
                <w:b/>
                <w:sz w:val="16"/>
                <w:szCs w:val="16"/>
              </w:rPr>
            </w:pPr>
            <w:r w:rsidRPr="000E11DD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6B3" w:rsidRPr="000E11DD" w:rsidRDefault="00A676B3" w:rsidP="00731787">
            <w:pPr>
              <w:jc w:val="center"/>
              <w:rPr>
                <w:b/>
                <w:sz w:val="16"/>
                <w:szCs w:val="16"/>
              </w:rPr>
            </w:pPr>
            <w:r w:rsidRPr="000E11DD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6B3" w:rsidRPr="000E11DD" w:rsidRDefault="00A676B3" w:rsidP="00731787">
            <w:pPr>
              <w:jc w:val="center"/>
              <w:rPr>
                <w:b/>
                <w:sz w:val="16"/>
                <w:szCs w:val="16"/>
              </w:rPr>
            </w:pPr>
            <w:r w:rsidRPr="000E11DD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6B3" w:rsidRPr="000E11DD" w:rsidRDefault="00A676B3" w:rsidP="00731787">
            <w:pPr>
              <w:jc w:val="center"/>
              <w:rPr>
                <w:b/>
                <w:sz w:val="16"/>
                <w:szCs w:val="16"/>
              </w:rPr>
            </w:pPr>
            <w:r w:rsidRPr="000E11DD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6B3" w:rsidRPr="000E11DD" w:rsidRDefault="00A676B3" w:rsidP="00731787">
            <w:pPr>
              <w:jc w:val="center"/>
              <w:rPr>
                <w:b/>
                <w:sz w:val="16"/>
                <w:szCs w:val="16"/>
              </w:rPr>
            </w:pPr>
            <w:r w:rsidRPr="000E11DD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6B3" w:rsidRPr="000E11DD" w:rsidRDefault="00A676B3" w:rsidP="00731787">
            <w:pPr>
              <w:jc w:val="center"/>
              <w:rPr>
                <w:b/>
                <w:sz w:val="16"/>
                <w:szCs w:val="16"/>
              </w:rPr>
            </w:pPr>
            <w:r w:rsidRPr="000E11DD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6B3" w:rsidRPr="000E11DD" w:rsidRDefault="00A676B3" w:rsidP="00731787">
            <w:pPr>
              <w:jc w:val="center"/>
              <w:rPr>
                <w:b/>
                <w:sz w:val="16"/>
                <w:szCs w:val="16"/>
              </w:rPr>
            </w:pPr>
            <w:r w:rsidRPr="000E11DD">
              <w:rPr>
                <w:b/>
                <w:sz w:val="16"/>
                <w:szCs w:val="16"/>
              </w:rPr>
              <w:t>12</w:t>
            </w:r>
          </w:p>
        </w:tc>
      </w:tr>
      <w:tr w:rsidR="00D23B0C" w:rsidRPr="000E11DD" w:rsidTr="001558E3">
        <w:trPr>
          <w:trHeight w:val="37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B0C" w:rsidRPr="000E11DD" w:rsidRDefault="00D23B0C" w:rsidP="0073178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1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B0C" w:rsidRPr="000E11DD" w:rsidRDefault="00D23B0C" w:rsidP="00731787">
            <w:pPr>
              <w:rPr>
                <w:sz w:val="16"/>
                <w:szCs w:val="16"/>
              </w:rPr>
            </w:pPr>
            <w:r w:rsidRPr="000E11DD">
              <w:rPr>
                <w:b/>
                <w:bCs/>
                <w:spacing w:val="-4"/>
                <w:sz w:val="16"/>
                <w:szCs w:val="16"/>
              </w:rPr>
              <w:t xml:space="preserve">Цель: Повышение профессионализма и компетентности кадрового состава муниципального </w:t>
            </w:r>
            <w:proofErr w:type="gramStart"/>
            <w:r w:rsidRPr="000E11DD">
              <w:rPr>
                <w:b/>
                <w:bCs/>
                <w:spacing w:val="-4"/>
                <w:sz w:val="16"/>
                <w:szCs w:val="16"/>
              </w:rPr>
              <w:t>образования</w:t>
            </w:r>
            <w:proofErr w:type="gramEnd"/>
            <w:r w:rsidRPr="000E11DD">
              <w:rPr>
                <w:b/>
                <w:bCs/>
                <w:spacing w:val="-4"/>
                <w:sz w:val="16"/>
                <w:szCs w:val="16"/>
              </w:rPr>
              <w:t xml:space="preserve"> ЗАТО г.Североморск</w:t>
            </w:r>
          </w:p>
        </w:tc>
      </w:tr>
      <w:tr w:rsidR="000806C7" w:rsidRPr="000E11DD" w:rsidTr="001558E3">
        <w:trPr>
          <w:trHeight w:val="27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7" w:rsidRPr="000E11DD" w:rsidRDefault="000806C7" w:rsidP="0073178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1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7" w:rsidRPr="000E11DD" w:rsidRDefault="000806C7" w:rsidP="00731787">
            <w:pPr>
              <w:rPr>
                <w:sz w:val="16"/>
                <w:szCs w:val="16"/>
              </w:rPr>
            </w:pPr>
            <w:r w:rsidRPr="000E11DD">
              <w:rPr>
                <w:b/>
                <w:bCs/>
                <w:spacing w:val="-4"/>
                <w:sz w:val="16"/>
                <w:szCs w:val="16"/>
              </w:rPr>
              <w:t xml:space="preserve">Задача 1: Формирование квалифицированного кадрового состава муниципальной службы </w:t>
            </w:r>
            <w:proofErr w:type="gramStart"/>
            <w:r w:rsidRPr="000E11DD">
              <w:rPr>
                <w:b/>
                <w:bCs/>
                <w:spacing w:val="-4"/>
                <w:sz w:val="16"/>
                <w:szCs w:val="16"/>
              </w:rPr>
              <w:t>в</w:t>
            </w:r>
            <w:proofErr w:type="gramEnd"/>
            <w:r w:rsidRPr="000E11DD">
              <w:rPr>
                <w:b/>
                <w:bCs/>
                <w:spacing w:val="-4"/>
                <w:sz w:val="16"/>
                <w:szCs w:val="16"/>
              </w:rPr>
              <w:t xml:space="preserve"> ЗАТО г.Североморск</w:t>
            </w:r>
          </w:p>
        </w:tc>
      </w:tr>
      <w:tr w:rsidR="00AB0826" w:rsidRPr="005A731E" w:rsidTr="001558E3"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0826" w:rsidRPr="005A731E" w:rsidRDefault="00AB0826" w:rsidP="00731787">
            <w:pPr>
              <w:jc w:val="center"/>
              <w:rPr>
                <w:sz w:val="16"/>
                <w:szCs w:val="16"/>
              </w:rPr>
            </w:pPr>
            <w:r w:rsidRPr="005A731E">
              <w:rPr>
                <w:sz w:val="16"/>
                <w:szCs w:val="16"/>
              </w:rPr>
              <w:t>1.</w:t>
            </w:r>
          </w:p>
        </w:tc>
        <w:tc>
          <w:tcPr>
            <w:tcW w:w="3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26" w:rsidRPr="005A731E" w:rsidRDefault="00AB0826" w:rsidP="00637D02">
            <w:pPr>
              <w:rPr>
                <w:b/>
                <w:bCs/>
                <w:spacing w:val="-5"/>
                <w:sz w:val="16"/>
                <w:szCs w:val="16"/>
              </w:rPr>
            </w:pPr>
            <w:r w:rsidRPr="005A731E">
              <w:rPr>
                <w:b/>
                <w:bCs/>
                <w:spacing w:val="-5"/>
                <w:sz w:val="16"/>
                <w:szCs w:val="16"/>
              </w:rPr>
              <w:t xml:space="preserve">Основное мероприятие 1: Формирование квалифицированного кадрового состава муниципальной службы </w:t>
            </w:r>
            <w:proofErr w:type="gramStart"/>
            <w:r w:rsidRPr="005A731E">
              <w:rPr>
                <w:b/>
                <w:bCs/>
                <w:spacing w:val="-5"/>
                <w:sz w:val="16"/>
                <w:szCs w:val="16"/>
              </w:rPr>
              <w:t>в</w:t>
            </w:r>
            <w:proofErr w:type="gramEnd"/>
            <w:r w:rsidRPr="005A731E">
              <w:rPr>
                <w:b/>
                <w:bCs/>
                <w:spacing w:val="-5"/>
                <w:sz w:val="16"/>
                <w:szCs w:val="16"/>
              </w:rPr>
              <w:t xml:space="preserve"> ЗАТО г.Североморск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826" w:rsidRPr="005A731E" w:rsidRDefault="00AB0826" w:rsidP="00656300">
            <w:pPr>
              <w:jc w:val="center"/>
              <w:rPr>
                <w:sz w:val="16"/>
                <w:szCs w:val="16"/>
              </w:rPr>
            </w:pPr>
            <w:r w:rsidRPr="005A731E">
              <w:rPr>
                <w:sz w:val="16"/>
                <w:szCs w:val="16"/>
              </w:rPr>
              <w:t>20</w:t>
            </w:r>
            <w:r w:rsidR="00656300" w:rsidRPr="005A731E">
              <w:rPr>
                <w:sz w:val="16"/>
                <w:szCs w:val="16"/>
              </w:rPr>
              <w:t>20</w:t>
            </w:r>
            <w:r w:rsidRPr="005A731E">
              <w:rPr>
                <w:sz w:val="16"/>
                <w:szCs w:val="16"/>
              </w:rPr>
              <w:t>г.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826" w:rsidRPr="005A731E" w:rsidRDefault="00AB0826" w:rsidP="00731787">
            <w:pPr>
              <w:jc w:val="center"/>
              <w:rPr>
                <w:sz w:val="16"/>
                <w:szCs w:val="16"/>
              </w:rPr>
            </w:pPr>
            <w:r w:rsidRPr="005A731E">
              <w:rPr>
                <w:sz w:val="16"/>
                <w:szCs w:val="16"/>
              </w:rPr>
              <w:t>МБ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826" w:rsidRPr="005A731E" w:rsidRDefault="00656300" w:rsidP="007E2E9A">
            <w:pPr>
              <w:spacing w:line="204" w:lineRule="auto"/>
              <w:jc w:val="center"/>
              <w:rPr>
                <w:b/>
                <w:sz w:val="16"/>
                <w:szCs w:val="16"/>
              </w:rPr>
            </w:pPr>
            <w:r w:rsidRPr="005A731E">
              <w:rPr>
                <w:b/>
                <w:sz w:val="16"/>
                <w:szCs w:val="16"/>
              </w:rPr>
              <w:t>542,32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826" w:rsidRPr="005A731E" w:rsidRDefault="007F6141" w:rsidP="007E2E9A">
            <w:pPr>
              <w:jc w:val="center"/>
              <w:rPr>
                <w:b/>
                <w:sz w:val="16"/>
                <w:szCs w:val="16"/>
              </w:rPr>
            </w:pPr>
            <w:r w:rsidRPr="005A731E">
              <w:rPr>
                <w:b/>
                <w:sz w:val="16"/>
                <w:szCs w:val="16"/>
              </w:rPr>
              <w:t>494,48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826" w:rsidRPr="005A731E" w:rsidRDefault="007F6141" w:rsidP="007E2E9A">
            <w:pPr>
              <w:jc w:val="center"/>
              <w:rPr>
                <w:b/>
                <w:sz w:val="16"/>
                <w:szCs w:val="16"/>
              </w:rPr>
            </w:pPr>
            <w:r w:rsidRPr="005A731E">
              <w:rPr>
                <w:b/>
                <w:sz w:val="16"/>
                <w:szCs w:val="16"/>
              </w:rPr>
              <w:t>91,18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826" w:rsidRPr="005A731E" w:rsidRDefault="00AB0826" w:rsidP="0073178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826" w:rsidRPr="005A731E" w:rsidRDefault="00AB0826" w:rsidP="007317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826" w:rsidRPr="005A731E" w:rsidRDefault="00AB0826" w:rsidP="007317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826" w:rsidRPr="005A731E" w:rsidRDefault="00AB0826" w:rsidP="007317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0826" w:rsidRPr="005A731E" w:rsidRDefault="00AB0826" w:rsidP="00651007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6"/>
                <w:szCs w:val="16"/>
              </w:rPr>
            </w:pPr>
          </w:p>
        </w:tc>
      </w:tr>
      <w:tr w:rsidR="00656300" w:rsidRPr="005A731E" w:rsidTr="001558E3"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6300" w:rsidRPr="005A731E" w:rsidRDefault="00656300" w:rsidP="00656300">
            <w:pPr>
              <w:jc w:val="center"/>
              <w:rPr>
                <w:sz w:val="16"/>
                <w:szCs w:val="16"/>
              </w:rPr>
            </w:pPr>
            <w:r w:rsidRPr="005A731E">
              <w:rPr>
                <w:sz w:val="16"/>
                <w:szCs w:val="16"/>
              </w:rPr>
              <w:t>1.4</w:t>
            </w:r>
          </w:p>
        </w:tc>
        <w:tc>
          <w:tcPr>
            <w:tcW w:w="3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300" w:rsidRPr="005A731E" w:rsidRDefault="00656300" w:rsidP="00656300">
            <w:pPr>
              <w:spacing w:line="233" w:lineRule="auto"/>
              <w:rPr>
                <w:bCs/>
                <w:spacing w:val="-5"/>
                <w:sz w:val="16"/>
                <w:szCs w:val="16"/>
              </w:rPr>
            </w:pPr>
            <w:r w:rsidRPr="005A731E">
              <w:rPr>
                <w:spacing w:val="-5"/>
                <w:sz w:val="16"/>
                <w:szCs w:val="16"/>
              </w:rPr>
              <w:t>Расходы на обеспечение функций руководителя контрольно-счетной палаты муниципального образования и его заместителей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300" w:rsidRPr="005A731E" w:rsidRDefault="00656300" w:rsidP="00656300">
            <w:r w:rsidRPr="005A731E">
              <w:rPr>
                <w:sz w:val="16"/>
                <w:szCs w:val="16"/>
              </w:rPr>
              <w:t>2020г.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300" w:rsidRPr="005A731E" w:rsidRDefault="00656300" w:rsidP="00656300">
            <w:pPr>
              <w:jc w:val="center"/>
              <w:rPr>
                <w:sz w:val="16"/>
                <w:szCs w:val="16"/>
              </w:rPr>
            </w:pPr>
            <w:r w:rsidRPr="005A731E">
              <w:rPr>
                <w:sz w:val="16"/>
                <w:szCs w:val="16"/>
              </w:rPr>
              <w:t>МБ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300" w:rsidRPr="005A731E" w:rsidRDefault="00656300" w:rsidP="00656300">
            <w:pPr>
              <w:spacing w:line="204" w:lineRule="auto"/>
              <w:jc w:val="center"/>
              <w:rPr>
                <w:sz w:val="16"/>
                <w:szCs w:val="16"/>
              </w:rPr>
            </w:pPr>
            <w:r w:rsidRPr="005A731E">
              <w:rPr>
                <w:sz w:val="16"/>
                <w:szCs w:val="16"/>
              </w:rPr>
              <w:t>87,90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300" w:rsidRPr="005A731E" w:rsidRDefault="007F6141" w:rsidP="00656300">
            <w:pPr>
              <w:jc w:val="center"/>
              <w:rPr>
                <w:sz w:val="16"/>
                <w:szCs w:val="16"/>
              </w:rPr>
            </w:pPr>
            <w:r w:rsidRPr="005A731E">
              <w:rPr>
                <w:sz w:val="16"/>
                <w:szCs w:val="16"/>
              </w:rPr>
              <w:t>59,47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300" w:rsidRPr="005A731E" w:rsidRDefault="007F6141" w:rsidP="00656300">
            <w:pPr>
              <w:jc w:val="center"/>
              <w:rPr>
                <w:sz w:val="16"/>
                <w:szCs w:val="16"/>
              </w:rPr>
            </w:pPr>
            <w:r w:rsidRPr="005A731E">
              <w:rPr>
                <w:sz w:val="16"/>
                <w:szCs w:val="16"/>
              </w:rPr>
              <w:t>67,66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300" w:rsidRPr="005A731E" w:rsidRDefault="00656300" w:rsidP="006563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300" w:rsidRPr="005A731E" w:rsidRDefault="00656300" w:rsidP="0065630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300" w:rsidRPr="005A731E" w:rsidRDefault="00656300" w:rsidP="0065630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300" w:rsidRPr="005A731E" w:rsidRDefault="00656300" w:rsidP="0065630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6300" w:rsidRPr="005A731E" w:rsidRDefault="00656300" w:rsidP="00656300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6"/>
                <w:szCs w:val="16"/>
              </w:rPr>
            </w:pPr>
            <w:r w:rsidRPr="005A731E">
              <w:rPr>
                <w:spacing w:val="-4"/>
                <w:sz w:val="16"/>
                <w:szCs w:val="16"/>
              </w:rPr>
              <w:t>КСП</w:t>
            </w:r>
          </w:p>
        </w:tc>
      </w:tr>
      <w:tr w:rsidR="00656300" w:rsidRPr="005A731E" w:rsidTr="001558E3"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6300" w:rsidRPr="005A731E" w:rsidRDefault="00656300" w:rsidP="00656300">
            <w:pPr>
              <w:jc w:val="center"/>
              <w:rPr>
                <w:sz w:val="16"/>
                <w:szCs w:val="16"/>
              </w:rPr>
            </w:pPr>
            <w:r w:rsidRPr="005A731E">
              <w:rPr>
                <w:sz w:val="16"/>
                <w:szCs w:val="16"/>
              </w:rPr>
              <w:t>1.4.1</w:t>
            </w:r>
          </w:p>
        </w:tc>
        <w:tc>
          <w:tcPr>
            <w:tcW w:w="3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300" w:rsidRPr="005A731E" w:rsidRDefault="00656300" w:rsidP="00656300">
            <w:pPr>
              <w:spacing w:line="233" w:lineRule="auto"/>
              <w:rPr>
                <w:b/>
                <w:spacing w:val="-5"/>
                <w:sz w:val="16"/>
                <w:szCs w:val="16"/>
              </w:rPr>
            </w:pPr>
            <w:r w:rsidRPr="005A731E">
              <w:rPr>
                <w:spacing w:val="-5"/>
                <w:sz w:val="16"/>
                <w:szCs w:val="16"/>
              </w:rPr>
              <w:t>Организация участия муниципальных служащих на курсах повышения квалификации (не менее 16 часов), подготовке, переподготовке,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300" w:rsidRPr="005A731E" w:rsidRDefault="00656300" w:rsidP="00656300">
            <w:pPr>
              <w:spacing w:line="204" w:lineRule="auto"/>
              <w:jc w:val="center"/>
              <w:rPr>
                <w:sz w:val="16"/>
                <w:szCs w:val="16"/>
              </w:rPr>
            </w:pPr>
            <w:r w:rsidRPr="005A731E">
              <w:rPr>
                <w:sz w:val="16"/>
                <w:szCs w:val="16"/>
              </w:rPr>
              <w:t>2020г.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300" w:rsidRPr="005A731E" w:rsidRDefault="00656300" w:rsidP="00656300">
            <w:pPr>
              <w:jc w:val="center"/>
              <w:rPr>
                <w:sz w:val="16"/>
                <w:szCs w:val="16"/>
              </w:rPr>
            </w:pPr>
            <w:r w:rsidRPr="005A731E">
              <w:rPr>
                <w:sz w:val="16"/>
                <w:szCs w:val="16"/>
              </w:rPr>
              <w:t>МБ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300" w:rsidRPr="005A731E" w:rsidRDefault="00656300" w:rsidP="00656300">
            <w:pPr>
              <w:spacing w:line="204" w:lineRule="auto"/>
              <w:jc w:val="center"/>
              <w:rPr>
                <w:sz w:val="16"/>
                <w:szCs w:val="16"/>
              </w:rPr>
            </w:pPr>
            <w:r w:rsidRPr="005A731E">
              <w:rPr>
                <w:sz w:val="16"/>
                <w:szCs w:val="16"/>
              </w:rPr>
              <w:t>83,40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300" w:rsidRPr="005A731E" w:rsidRDefault="00656300" w:rsidP="007F6141">
            <w:pPr>
              <w:jc w:val="center"/>
              <w:rPr>
                <w:sz w:val="16"/>
                <w:szCs w:val="16"/>
              </w:rPr>
            </w:pPr>
            <w:r w:rsidRPr="005A731E">
              <w:rPr>
                <w:sz w:val="16"/>
                <w:szCs w:val="16"/>
              </w:rPr>
              <w:t>5</w:t>
            </w:r>
            <w:r w:rsidR="007F6141" w:rsidRPr="005A731E">
              <w:rPr>
                <w:sz w:val="16"/>
                <w:szCs w:val="16"/>
              </w:rPr>
              <w:t>4</w:t>
            </w:r>
            <w:r w:rsidRPr="005A731E">
              <w:rPr>
                <w:sz w:val="16"/>
                <w:szCs w:val="16"/>
              </w:rPr>
              <w:t>,</w:t>
            </w:r>
            <w:r w:rsidR="007F6141" w:rsidRPr="005A731E">
              <w:rPr>
                <w:sz w:val="16"/>
                <w:szCs w:val="16"/>
              </w:rPr>
              <w:t>9</w:t>
            </w:r>
            <w:r w:rsidRPr="005A731E">
              <w:rPr>
                <w:sz w:val="16"/>
                <w:szCs w:val="16"/>
              </w:rPr>
              <w:t>7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300" w:rsidRPr="005A731E" w:rsidRDefault="007F6141" w:rsidP="00656300">
            <w:pPr>
              <w:jc w:val="center"/>
              <w:rPr>
                <w:sz w:val="16"/>
                <w:szCs w:val="16"/>
              </w:rPr>
            </w:pPr>
            <w:r w:rsidRPr="005A731E">
              <w:rPr>
                <w:sz w:val="16"/>
                <w:szCs w:val="16"/>
              </w:rPr>
              <w:t>65,91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300" w:rsidRPr="005A731E" w:rsidRDefault="00656300" w:rsidP="00656300">
            <w:pPr>
              <w:rPr>
                <w:spacing w:val="-5"/>
                <w:sz w:val="16"/>
                <w:szCs w:val="16"/>
              </w:rPr>
            </w:pPr>
            <w:r w:rsidRPr="005A731E">
              <w:rPr>
                <w:spacing w:val="-5"/>
                <w:sz w:val="16"/>
                <w:szCs w:val="16"/>
              </w:rPr>
              <w:t>Количество принявших участие, чел.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300" w:rsidRPr="005A731E" w:rsidRDefault="00656300" w:rsidP="00656300">
            <w:pPr>
              <w:jc w:val="center"/>
              <w:rPr>
                <w:sz w:val="16"/>
                <w:szCs w:val="16"/>
              </w:rPr>
            </w:pPr>
            <w:r w:rsidRPr="005A731E">
              <w:rPr>
                <w:sz w:val="16"/>
                <w:szCs w:val="16"/>
              </w:rPr>
              <w:t>1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300" w:rsidRPr="005A731E" w:rsidRDefault="003568A9" w:rsidP="00656300">
            <w:pPr>
              <w:jc w:val="center"/>
              <w:rPr>
                <w:sz w:val="16"/>
                <w:szCs w:val="16"/>
              </w:rPr>
            </w:pPr>
            <w:r w:rsidRPr="005A731E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300" w:rsidRPr="005A731E" w:rsidRDefault="003568A9" w:rsidP="00656300">
            <w:pPr>
              <w:jc w:val="center"/>
              <w:rPr>
                <w:sz w:val="16"/>
                <w:szCs w:val="16"/>
              </w:rPr>
            </w:pPr>
            <w:r w:rsidRPr="005A731E">
              <w:rPr>
                <w:sz w:val="16"/>
                <w:szCs w:val="16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6300" w:rsidRPr="005A731E" w:rsidRDefault="00656300" w:rsidP="00656300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 w:rsidRPr="005A731E">
              <w:rPr>
                <w:spacing w:val="-4"/>
                <w:sz w:val="18"/>
                <w:szCs w:val="18"/>
              </w:rPr>
              <w:t>КСП</w:t>
            </w:r>
          </w:p>
        </w:tc>
      </w:tr>
      <w:tr w:rsidR="00656300" w:rsidRPr="005A731E" w:rsidTr="001558E3"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6300" w:rsidRPr="005A731E" w:rsidRDefault="00656300" w:rsidP="00656300">
            <w:pPr>
              <w:jc w:val="center"/>
              <w:rPr>
                <w:sz w:val="16"/>
                <w:szCs w:val="16"/>
              </w:rPr>
            </w:pPr>
            <w:r w:rsidRPr="005A731E">
              <w:rPr>
                <w:sz w:val="16"/>
                <w:szCs w:val="16"/>
              </w:rPr>
              <w:t>1.4.2</w:t>
            </w:r>
          </w:p>
        </w:tc>
        <w:tc>
          <w:tcPr>
            <w:tcW w:w="3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300" w:rsidRPr="005A731E" w:rsidRDefault="00656300" w:rsidP="00656300">
            <w:pPr>
              <w:spacing w:line="233" w:lineRule="auto"/>
              <w:rPr>
                <w:spacing w:val="-5"/>
                <w:sz w:val="16"/>
                <w:szCs w:val="16"/>
              </w:rPr>
            </w:pPr>
            <w:r w:rsidRPr="005A731E">
              <w:rPr>
                <w:spacing w:val="-5"/>
                <w:sz w:val="16"/>
                <w:szCs w:val="16"/>
              </w:rPr>
              <w:t>Участие муниципальных служащих в региональных и всероссийских форумах, семинарах, конференциях, съездах, сессиях, собраниях, совещаниях муниципальных образований, решение иных вопросов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300" w:rsidRPr="005A731E" w:rsidRDefault="00656300" w:rsidP="00656300">
            <w:r w:rsidRPr="005A731E">
              <w:rPr>
                <w:sz w:val="16"/>
                <w:szCs w:val="16"/>
              </w:rPr>
              <w:t>2020г.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300" w:rsidRPr="005A731E" w:rsidRDefault="00656300" w:rsidP="00656300">
            <w:pPr>
              <w:jc w:val="center"/>
              <w:rPr>
                <w:sz w:val="16"/>
                <w:szCs w:val="16"/>
              </w:rPr>
            </w:pPr>
            <w:r w:rsidRPr="005A731E">
              <w:rPr>
                <w:sz w:val="16"/>
                <w:szCs w:val="16"/>
              </w:rPr>
              <w:t>МБ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300" w:rsidRPr="005A731E" w:rsidRDefault="00656300" w:rsidP="00656300">
            <w:pPr>
              <w:spacing w:line="204" w:lineRule="auto"/>
              <w:jc w:val="center"/>
              <w:rPr>
                <w:sz w:val="16"/>
                <w:szCs w:val="16"/>
              </w:rPr>
            </w:pPr>
            <w:r w:rsidRPr="005A731E">
              <w:rPr>
                <w:sz w:val="16"/>
                <w:szCs w:val="16"/>
              </w:rPr>
              <w:t>4,5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300" w:rsidRPr="005A731E" w:rsidRDefault="00656300" w:rsidP="00656300">
            <w:pPr>
              <w:jc w:val="center"/>
              <w:rPr>
                <w:sz w:val="16"/>
                <w:szCs w:val="16"/>
              </w:rPr>
            </w:pPr>
            <w:r w:rsidRPr="005A731E">
              <w:rPr>
                <w:sz w:val="16"/>
                <w:szCs w:val="16"/>
              </w:rPr>
              <w:t>4,5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300" w:rsidRPr="005A731E" w:rsidRDefault="00656300" w:rsidP="00656300">
            <w:pPr>
              <w:jc w:val="center"/>
              <w:rPr>
                <w:sz w:val="16"/>
                <w:szCs w:val="16"/>
              </w:rPr>
            </w:pPr>
            <w:r w:rsidRPr="005A731E">
              <w:rPr>
                <w:sz w:val="16"/>
                <w:szCs w:val="16"/>
              </w:rPr>
              <w:t>100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300" w:rsidRPr="005A731E" w:rsidRDefault="00656300" w:rsidP="00656300">
            <w:pPr>
              <w:rPr>
                <w:spacing w:val="-5"/>
                <w:sz w:val="16"/>
                <w:szCs w:val="16"/>
              </w:rPr>
            </w:pPr>
            <w:r w:rsidRPr="005A731E">
              <w:rPr>
                <w:spacing w:val="-5"/>
                <w:sz w:val="16"/>
                <w:szCs w:val="16"/>
              </w:rPr>
              <w:t>Количество принявших участие, чел.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300" w:rsidRPr="005A731E" w:rsidRDefault="00656300" w:rsidP="00656300">
            <w:pPr>
              <w:jc w:val="center"/>
              <w:rPr>
                <w:sz w:val="16"/>
                <w:szCs w:val="16"/>
              </w:rPr>
            </w:pPr>
            <w:r w:rsidRPr="005A731E">
              <w:rPr>
                <w:sz w:val="16"/>
                <w:szCs w:val="16"/>
              </w:rPr>
              <w:t>1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300" w:rsidRPr="005A731E" w:rsidRDefault="00656300" w:rsidP="00656300">
            <w:pPr>
              <w:jc w:val="center"/>
              <w:rPr>
                <w:sz w:val="16"/>
                <w:szCs w:val="16"/>
              </w:rPr>
            </w:pPr>
            <w:r w:rsidRPr="005A731E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300" w:rsidRPr="005A731E" w:rsidRDefault="00656300" w:rsidP="00656300">
            <w:pPr>
              <w:jc w:val="center"/>
              <w:rPr>
                <w:sz w:val="16"/>
                <w:szCs w:val="16"/>
              </w:rPr>
            </w:pPr>
            <w:r w:rsidRPr="005A731E">
              <w:rPr>
                <w:sz w:val="16"/>
                <w:szCs w:val="16"/>
              </w:rPr>
              <w:t>100,0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6300" w:rsidRPr="005A731E" w:rsidRDefault="00656300" w:rsidP="00656300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6"/>
                <w:szCs w:val="16"/>
              </w:rPr>
            </w:pPr>
            <w:r w:rsidRPr="005A731E">
              <w:rPr>
                <w:spacing w:val="-4"/>
                <w:sz w:val="16"/>
                <w:szCs w:val="16"/>
              </w:rPr>
              <w:t>КСП</w:t>
            </w:r>
          </w:p>
        </w:tc>
      </w:tr>
      <w:tr w:rsidR="00656300" w:rsidRPr="005A731E" w:rsidTr="001558E3"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6300" w:rsidRPr="005A731E" w:rsidRDefault="00656300" w:rsidP="00656300">
            <w:pPr>
              <w:jc w:val="center"/>
              <w:rPr>
                <w:sz w:val="16"/>
                <w:szCs w:val="16"/>
              </w:rPr>
            </w:pPr>
            <w:r w:rsidRPr="005A731E">
              <w:rPr>
                <w:sz w:val="16"/>
                <w:szCs w:val="16"/>
              </w:rPr>
              <w:t>1.5</w:t>
            </w:r>
          </w:p>
        </w:tc>
        <w:tc>
          <w:tcPr>
            <w:tcW w:w="3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300" w:rsidRPr="005A731E" w:rsidRDefault="00656300" w:rsidP="00656300">
            <w:pPr>
              <w:spacing w:line="233" w:lineRule="auto"/>
              <w:rPr>
                <w:spacing w:val="-5"/>
                <w:sz w:val="16"/>
                <w:szCs w:val="16"/>
              </w:rPr>
            </w:pPr>
            <w:r w:rsidRPr="005A731E">
              <w:rPr>
                <w:spacing w:val="-5"/>
                <w:sz w:val="16"/>
                <w:szCs w:val="16"/>
              </w:rPr>
              <w:t>Расходы на обеспечение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300" w:rsidRPr="005A731E" w:rsidRDefault="00656300" w:rsidP="00656300">
            <w:r w:rsidRPr="005A731E">
              <w:rPr>
                <w:sz w:val="16"/>
                <w:szCs w:val="16"/>
              </w:rPr>
              <w:t>2020г.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300" w:rsidRPr="005A731E" w:rsidRDefault="00656300" w:rsidP="00656300">
            <w:pPr>
              <w:jc w:val="center"/>
              <w:rPr>
                <w:sz w:val="16"/>
                <w:szCs w:val="16"/>
              </w:rPr>
            </w:pPr>
            <w:r w:rsidRPr="005A731E">
              <w:rPr>
                <w:sz w:val="16"/>
                <w:szCs w:val="16"/>
              </w:rPr>
              <w:t>МБ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300" w:rsidRPr="005A731E" w:rsidRDefault="005D55F1" w:rsidP="00656300">
            <w:pPr>
              <w:spacing w:line="204" w:lineRule="auto"/>
              <w:jc w:val="center"/>
              <w:rPr>
                <w:sz w:val="16"/>
                <w:szCs w:val="16"/>
              </w:rPr>
            </w:pPr>
            <w:r w:rsidRPr="005A731E">
              <w:rPr>
                <w:sz w:val="16"/>
                <w:szCs w:val="16"/>
              </w:rPr>
              <w:t>454,42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300" w:rsidRPr="005A731E" w:rsidRDefault="007F6141" w:rsidP="00656300">
            <w:pPr>
              <w:jc w:val="center"/>
              <w:rPr>
                <w:sz w:val="16"/>
                <w:szCs w:val="16"/>
              </w:rPr>
            </w:pPr>
            <w:r w:rsidRPr="005A731E">
              <w:rPr>
                <w:sz w:val="16"/>
                <w:szCs w:val="16"/>
              </w:rPr>
              <w:t>435,02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300" w:rsidRPr="005A731E" w:rsidRDefault="007F6141" w:rsidP="00656300">
            <w:pPr>
              <w:jc w:val="center"/>
              <w:rPr>
                <w:sz w:val="16"/>
                <w:szCs w:val="16"/>
              </w:rPr>
            </w:pPr>
            <w:r w:rsidRPr="005A731E">
              <w:rPr>
                <w:sz w:val="16"/>
                <w:szCs w:val="16"/>
              </w:rPr>
              <w:t>95,73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300" w:rsidRPr="005A731E" w:rsidRDefault="00656300" w:rsidP="006563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300" w:rsidRPr="005A731E" w:rsidRDefault="00656300" w:rsidP="0065630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300" w:rsidRPr="005A731E" w:rsidRDefault="00656300" w:rsidP="0065630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300" w:rsidRPr="005A731E" w:rsidRDefault="00656300" w:rsidP="0065630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6300" w:rsidRPr="005A731E" w:rsidRDefault="00656300" w:rsidP="00656300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6"/>
                <w:szCs w:val="16"/>
              </w:rPr>
            </w:pPr>
          </w:p>
        </w:tc>
      </w:tr>
      <w:tr w:rsidR="00656300" w:rsidRPr="005A731E" w:rsidTr="001558E3"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6300" w:rsidRPr="005A731E" w:rsidRDefault="00656300" w:rsidP="00656300">
            <w:pPr>
              <w:jc w:val="center"/>
              <w:rPr>
                <w:sz w:val="16"/>
                <w:szCs w:val="16"/>
              </w:rPr>
            </w:pPr>
            <w:r w:rsidRPr="005A731E">
              <w:rPr>
                <w:sz w:val="16"/>
                <w:szCs w:val="16"/>
              </w:rPr>
              <w:t>1.5.1</w:t>
            </w:r>
          </w:p>
        </w:tc>
        <w:tc>
          <w:tcPr>
            <w:tcW w:w="3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300" w:rsidRPr="005A731E" w:rsidRDefault="00656300" w:rsidP="00656300">
            <w:pPr>
              <w:spacing w:line="233" w:lineRule="auto"/>
              <w:rPr>
                <w:spacing w:val="-5"/>
                <w:sz w:val="16"/>
                <w:szCs w:val="16"/>
              </w:rPr>
            </w:pPr>
            <w:r w:rsidRPr="005A731E">
              <w:rPr>
                <w:spacing w:val="-5"/>
                <w:sz w:val="16"/>
                <w:szCs w:val="16"/>
              </w:rPr>
              <w:t>Организация участия муниципальных служащих на курсах повышения квалификации (не менее 16 часов), подготовке, переподготовке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300" w:rsidRPr="005A731E" w:rsidRDefault="00656300" w:rsidP="00656300">
            <w:r w:rsidRPr="005A731E">
              <w:rPr>
                <w:sz w:val="16"/>
                <w:szCs w:val="16"/>
              </w:rPr>
              <w:t>2020г.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300" w:rsidRPr="005A731E" w:rsidRDefault="00656300" w:rsidP="00656300">
            <w:pPr>
              <w:jc w:val="center"/>
              <w:rPr>
                <w:sz w:val="16"/>
                <w:szCs w:val="16"/>
              </w:rPr>
            </w:pPr>
            <w:r w:rsidRPr="005A731E">
              <w:rPr>
                <w:sz w:val="16"/>
                <w:szCs w:val="16"/>
              </w:rPr>
              <w:t>МБ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300" w:rsidRPr="005A731E" w:rsidRDefault="007F6141" w:rsidP="00656300">
            <w:pPr>
              <w:spacing w:line="204" w:lineRule="auto"/>
              <w:jc w:val="center"/>
              <w:rPr>
                <w:sz w:val="16"/>
                <w:szCs w:val="16"/>
              </w:rPr>
            </w:pPr>
            <w:r w:rsidRPr="005A731E">
              <w:rPr>
                <w:sz w:val="16"/>
                <w:szCs w:val="16"/>
              </w:rPr>
              <w:t>353,60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300" w:rsidRPr="005A731E" w:rsidRDefault="007F6141" w:rsidP="00656300">
            <w:pPr>
              <w:jc w:val="center"/>
              <w:rPr>
                <w:sz w:val="16"/>
                <w:szCs w:val="16"/>
              </w:rPr>
            </w:pPr>
            <w:r w:rsidRPr="005A731E">
              <w:rPr>
                <w:sz w:val="16"/>
                <w:szCs w:val="16"/>
              </w:rPr>
              <w:t>342,98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300" w:rsidRPr="005A731E" w:rsidRDefault="007F6141" w:rsidP="00656300">
            <w:pPr>
              <w:jc w:val="center"/>
              <w:rPr>
                <w:sz w:val="16"/>
                <w:szCs w:val="16"/>
              </w:rPr>
            </w:pPr>
            <w:r w:rsidRPr="005A731E">
              <w:rPr>
                <w:sz w:val="16"/>
                <w:szCs w:val="16"/>
              </w:rPr>
              <w:t>97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300" w:rsidRPr="005A731E" w:rsidRDefault="00656300" w:rsidP="006563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A731E">
              <w:rPr>
                <w:rFonts w:ascii="Times New Roman" w:hAnsi="Times New Roman" w:cs="Times New Roman"/>
                <w:spacing w:val="-5"/>
                <w:sz w:val="16"/>
                <w:szCs w:val="16"/>
              </w:rPr>
              <w:t>Обучение муниципальных служащих, чел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300" w:rsidRPr="005A731E" w:rsidRDefault="003568A9" w:rsidP="00656300">
            <w:pPr>
              <w:jc w:val="center"/>
              <w:rPr>
                <w:sz w:val="16"/>
                <w:szCs w:val="16"/>
                <w:highlight w:val="yellow"/>
              </w:rPr>
            </w:pPr>
            <w:r w:rsidRPr="005A731E">
              <w:rPr>
                <w:sz w:val="16"/>
                <w:szCs w:val="16"/>
                <w:highlight w:val="yellow"/>
              </w:rPr>
              <w:t>40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300" w:rsidRPr="005A731E" w:rsidRDefault="003568A9" w:rsidP="00656300">
            <w:pPr>
              <w:jc w:val="center"/>
              <w:rPr>
                <w:sz w:val="16"/>
                <w:szCs w:val="16"/>
                <w:highlight w:val="yellow"/>
              </w:rPr>
            </w:pPr>
            <w:r w:rsidRPr="005A731E">
              <w:rPr>
                <w:sz w:val="16"/>
                <w:szCs w:val="16"/>
                <w:highlight w:val="yellow"/>
              </w:rPr>
              <w:t>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300" w:rsidRPr="005A731E" w:rsidRDefault="003568A9" w:rsidP="00656300">
            <w:pPr>
              <w:jc w:val="center"/>
              <w:rPr>
                <w:sz w:val="16"/>
                <w:szCs w:val="16"/>
                <w:highlight w:val="yellow"/>
              </w:rPr>
            </w:pPr>
            <w:r w:rsidRPr="005A731E">
              <w:rPr>
                <w:sz w:val="16"/>
                <w:szCs w:val="16"/>
                <w:highlight w:val="yellow"/>
              </w:rPr>
              <w:t>67,50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6300" w:rsidRPr="005A731E" w:rsidRDefault="00656300" w:rsidP="00656300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6"/>
                <w:szCs w:val="16"/>
              </w:rPr>
            </w:pPr>
            <w:r w:rsidRPr="005A731E">
              <w:rPr>
                <w:spacing w:val="-4"/>
                <w:sz w:val="16"/>
                <w:szCs w:val="16"/>
              </w:rPr>
              <w:t>Руководители структурных подразделения с правом юридического лица</w:t>
            </w:r>
          </w:p>
        </w:tc>
      </w:tr>
      <w:tr w:rsidR="00656300" w:rsidRPr="005A731E" w:rsidTr="001558E3"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56300" w:rsidRPr="005A731E" w:rsidRDefault="00656300" w:rsidP="00656300">
            <w:pPr>
              <w:jc w:val="center"/>
              <w:rPr>
                <w:sz w:val="16"/>
                <w:szCs w:val="16"/>
              </w:rPr>
            </w:pPr>
            <w:r w:rsidRPr="005A731E">
              <w:rPr>
                <w:sz w:val="16"/>
                <w:szCs w:val="16"/>
              </w:rPr>
              <w:t>1.5.2</w:t>
            </w:r>
          </w:p>
        </w:tc>
        <w:tc>
          <w:tcPr>
            <w:tcW w:w="3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300" w:rsidRPr="005A731E" w:rsidRDefault="00656300" w:rsidP="00124E46">
            <w:pPr>
              <w:rPr>
                <w:spacing w:val="-5"/>
                <w:sz w:val="16"/>
                <w:szCs w:val="16"/>
              </w:rPr>
            </w:pPr>
            <w:r w:rsidRPr="005A731E">
              <w:rPr>
                <w:spacing w:val="-5"/>
                <w:sz w:val="16"/>
                <w:szCs w:val="16"/>
              </w:rPr>
              <w:t>Участие муниципальных служащих в региональных</w:t>
            </w:r>
            <w:r w:rsidR="00124E46">
              <w:rPr>
                <w:spacing w:val="-5"/>
                <w:sz w:val="16"/>
                <w:szCs w:val="16"/>
              </w:rPr>
              <w:t>,</w:t>
            </w:r>
            <w:r w:rsidRPr="005A731E">
              <w:rPr>
                <w:spacing w:val="-5"/>
                <w:sz w:val="16"/>
                <w:szCs w:val="16"/>
              </w:rPr>
              <w:t xml:space="preserve"> всероссийских и международных форумах, семинарах, конференциях, съездах, сессиях, собраниях, совещаниях муниципальных образований, решение иных вопросов местного самоуправления,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300" w:rsidRPr="005A731E" w:rsidRDefault="00656300" w:rsidP="00656300">
            <w:r w:rsidRPr="005A731E">
              <w:rPr>
                <w:sz w:val="16"/>
                <w:szCs w:val="16"/>
              </w:rPr>
              <w:t>2020г.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300" w:rsidRPr="005A731E" w:rsidRDefault="00656300" w:rsidP="00656300">
            <w:pPr>
              <w:jc w:val="center"/>
              <w:rPr>
                <w:sz w:val="16"/>
                <w:szCs w:val="16"/>
              </w:rPr>
            </w:pPr>
            <w:r w:rsidRPr="005A731E">
              <w:rPr>
                <w:sz w:val="16"/>
                <w:szCs w:val="16"/>
              </w:rPr>
              <w:t>МБ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300" w:rsidRPr="005A731E" w:rsidRDefault="007F6141" w:rsidP="00656300">
            <w:pPr>
              <w:spacing w:line="204" w:lineRule="auto"/>
              <w:jc w:val="center"/>
              <w:rPr>
                <w:sz w:val="16"/>
                <w:szCs w:val="16"/>
              </w:rPr>
            </w:pPr>
            <w:r w:rsidRPr="005A731E">
              <w:rPr>
                <w:sz w:val="16"/>
                <w:szCs w:val="16"/>
              </w:rPr>
              <w:t>100,82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300" w:rsidRPr="005A731E" w:rsidRDefault="007F6141" w:rsidP="00656300">
            <w:pPr>
              <w:jc w:val="center"/>
              <w:rPr>
                <w:sz w:val="16"/>
                <w:szCs w:val="16"/>
              </w:rPr>
            </w:pPr>
            <w:r w:rsidRPr="005A731E">
              <w:rPr>
                <w:sz w:val="16"/>
                <w:szCs w:val="16"/>
              </w:rPr>
              <w:t>92,04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300" w:rsidRPr="005A731E" w:rsidRDefault="007F6141" w:rsidP="00656300">
            <w:pPr>
              <w:jc w:val="center"/>
              <w:rPr>
                <w:sz w:val="16"/>
                <w:szCs w:val="16"/>
              </w:rPr>
            </w:pPr>
            <w:r w:rsidRPr="005A731E">
              <w:rPr>
                <w:sz w:val="16"/>
                <w:szCs w:val="16"/>
              </w:rPr>
              <w:t>91,29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300" w:rsidRPr="005A731E" w:rsidRDefault="00656300" w:rsidP="00656300">
            <w:pPr>
              <w:rPr>
                <w:spacing w:val="-5"/>
                <w:sz w:val="16"/>
                <w:szCs w:val="16"/>
              </w:rPr>
            </w:pPr>
            <w:r w:rsidRPr="005A731E">
              <w:rPr>
                <w:spacing w:val="-5"/>
                <w:sz w:val="16"/>
                <w:szCs w:val="16"/>
              </w:rPr>
              <w:t>Количество принявших участие, чел.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300" w:rsidRPr="005A731E" w:rsidRDefault="00656300" w:rsidP="003568A9">
            <w:pPr>
              <w:jc w:val="center"/>
              <w:rPr>
                <w:sz w:val="16"/>
                <w:szCs w:val="16"/>
                <w:highlight w:val="yellow"/>
              </w:rPr>
            </w:pPr>
            <w:r w:rsidRPr="005A731E">
              <w:rPr>
                <w:sz w:val="16"/>
                <w:szCs w:val="16"/>
                <w:highlight w:val="yellow"/>
              </w:rPr>
              <w:t>2</w:t>
            </w:r>
            <w:r w:rsidR="003568A9" w:rsidRPr="005A731E">
              <w:rPr>
                <w:sz w:val="16"/>
                <w:szCs w:val="16"/>
                <w:highlight w:val="yellow"/>
              </w:rPr>
              <w:t>9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300" w:rsidRPr="005A731E" w:rsidRDefault="003568A9" w:rsidP="00656300">
            <w:pPr>
              <w:jc w:val="center"/>
              <w:rPr>
                <w:sz w:val="16"/>
                <w:szCs w:val="16"/>
                <w:highlight w:val="yellow"/>
              </w:rPr>
            </w:pPr>
            <w:r w:rsidRPr="005A731E">
              <w:rPr>
                <w:sz w:val="16"/>
                <w:szCs w:val="16"/>
                <w:highlight w:val="yellow"/>
              </w:rPr>
              <w:t>1</w:t>
            </w:r>
            <w:r w:rsidR="00656300" w:rsidRPr="005A731E">
              <w:rPr>
                <w:sz w:val="16"/>
                <w:szCs w:val="16"/>
                <w:highlight w:val="yellow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300" w:rsidRPr="005A731E" w:rsidRDefault="003568A9" w:rsidP="00656300">
            <w:pPr>
              <w:jc w:val="center"/>
              <w:rPr>
                <w:sz w:val="16"/>
                <w:szCs w:val="16"/>
                <w:highlight w:val="yellow"/>
              </w:rPr>
            </w:pPr>
            <w:r w:rsidRPr="005A731E">
              <w:rPr>
                <w:sz w:val="16"/>
                <w:szCs w:val="16"/>
                <w:highlight w:val="yellow"/>
              </w:rPr>
              <w:t>38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6300" w:rsidRPr="005A731E" w:rsidRDefault="00656300" w:rsidP="00656300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6"/>
                <w:szCs w:val="16"/>
              </w:rPr>
            </w:pPr>
            <w:r w:rsidRPr="005A731E">
              <w:rPr>
                <w:spacing w:val="-4"/>
                <w:sz w:val="16"/>
                <w:szCs w:val="16"/>
              </w:rPr>
              <w:t>Структурные подразделения администрации</w:t>
            </w:r>
          </w:p>
        </w:tc>
      </w:tr>
      <w:tr w:rsidR="003568A9" w:rsidRPr="005A731E" w:rsidTr="001558E3"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568A9" w:rsidRPr="005A731E" w:rsidRDefault="003568A9" w:rsidP="003568A9">
            <w:pPr>
              <w:jc w:val="center"/>
              <w:rPr>
                <w:b/>
                <w:spacing w:val="-5"/>
                <w:sz w:val="16"/>
                <w:szCs w:val="16"/>
              </w:rPr>
            </w:pPr>
          </w:p>
        </w:tc>
        <w:tc>
          <w:tcPr>
            <w:tcW w:w="3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A9" w:rsidRPr="005A731E" w:rsidRDefault="003568A9" w:rsidP="003568A9">
            <w:pPr>
              <w:rPr>
                <w:b/>
                <w:spacing w:val="-5"/>
                <w:sz w:val="16"/>
                <w:szCs w:val="16"/>
              </w:rPr>
            </w:pPr>
            <w:r w:rsidRPr="005A731E">
              <w:rPr>
                <w:b/>
                <w:bCs/>
                <w:spacing w:val="-4"/>
                <w:sz w:val="16"/>
                <w:szCs w:val="16"/>
              </w:rPr>
              <w:t>Итого по задаче 1</w:t>
            </w:r>
            <w:r w:rsidRPr="005A731E">
              <w:rPr>
                <w:b/>
                <w:spacing w:val="-5"/>
                <w:sz w:val="16"/>
                <w:szCs w:val="16"/>
                <w:lang w:val="en-US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8A9" w:rsidRPr="005A731E" w:rsidRDefault="003568A9" w:rsidP="003568A9">
            <w:pPr>
              <w:spacing w:line="204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8A9" w:rsidRPr="005A731E" w:rsidRDefault="003568A9" w:rsidP="003568A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8A9" w:rsidRPr="005A731E" w:rsidRDefault="003568A9" w:rsidP="003568A9">
            <w:pPr>
              <w:spacing w:line="204" w:lineRule="auto"/>
              <w:jc w:val="center"/>
              <w:rPr>
                <w:b/>
                <w:sz w:val="16"/>
                <w:szCs w:val="16"/>
              </w:rPr>
            </w:pPr>
            <w:r w:rsidRPr="005A731E">
              <w:rPr>
                <w:b/>
                <w:sz w:val="16"/>
                <w:szCs w:val="16"/>
              </w:rPr>
              <w:t>542,32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A9" w:rsidRPr="005A731E" w:rsidRDefault="003568A9" w:rsidP="003568A9">
            <w:pPr>
              <w:jc w:val="center"/>
              <w:rPr>
                <w:b/>
                <w:sz w:val="16"/>
                <w:szCs w:val="16"/>
              </w:rPr>
            </w:pPr>
            <w:r w:rsidRPr="005A731E">
              <w:rPr>
                <w:b/>
                <w:sz w:val="16"/>
                <w:szCs w:val="16"/>
              </w:rPr>
              <w:t>494,48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A9" w:rsidRPr="005A731E" w:rsidRDefault="003568A9" w:rsidP="003568A9">
            <w:pPr>
              <w:jc w:val="center"/>
              <w:rPr>
                <w:b/>
                <w:sz w:val="16"/>
                <w:szCs w:val="16"/>
              </w:rPr>
            </w:pPr>
            <w:r w:rsidRPr="005A731E">
              <w:rPr>
                <w:b/>
                <w:sz w:val="16"/>
                <w:szCs w:val="16"/>
              </w:rPr>
              <w:t>91,18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8A9" w:rsidRPr="005A731E" w:rsidRDefault="003568A9" w:rsidP="003568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A9" w:rsidRPr="005A731E" w:rsidRDefault="003568A9" w:rsidP="003568A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A9" w:rsidRPr="005A731E" w:rsidRDefault="003568A9" w:rsidP="003568A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A9" w:rsidRPr="005A731E" w:rsidRDefault="003568A9" w:rsidP="003568A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568A9" w:rsidRPr="005A731E" w:rsidRDefault="003568A9" w:rsidP="003568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6"/>
                <w:szCs w:val="16"/>
              </w:rPr>
            </w:pPr>
          </w:p>
        </w:tc>
      </w:tr>
      <w:tr w:rsidR="000806C7" w:rsidRPr="005A731E" w:rsidTr="001558E3">
        <w:trPr>
          <w:trHeight w:val="369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7" w:rsidRPr="005A731E" w:rsidRDefault="000806C7" w:rsidP="00277637">
            <w:pPr>
              <w:jc w:val="center"/>
              <w:rPr>
                <w:b/>
                <w:bCs/>
                <w:spacing w:val="-4"/>
                <w:sz w:val="16"/>
                <w:szCs w:val="16"/>
              </w:rPr>
            </w:pPr>
          </w:p>
        </w:tc>
        <w:tc>
          <w:tcPr>
            <w:tcW w:w="1531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6C7" w:rsidRPr="005A731E" w:rsidRDefault="000806C7" w:rsidP="00731787">
            <w:pPr>
              <w:rPr>
                <w:sz w:val="16"/>
                <w:szCs w:val="16"/>
              </w:rPr>
            </w:pPr>
            <w:r w:rsidRPr="005A731E">
              <w:rPr>
                <w:b/>
                <w:sz w:val="16"/>
                <w:szCs w:val="16"/>
              </w:rPr>
              <w:t>Задача 2.</w:t>
            </w:r>
            <w:r w:rsidRPr="005A731E">
              <w:rPr>
                <w:b/>
                <w:spacing w:val="-4"/>
                <w:sz w:val="16"/>
                <w:szCs w:val="16"/>
              </w:rPr>
              <w:t xml:space="preserve"> Представительство интересов и прав муниципального </w:t>
            </w:r>
            <w:proofErr w:type="gramStart"/>
            <w:r w:rsidRPr="005A731E">
              <w:rPr>
                <w:b/>
                <w:spacing w:val="-4"/>
                <w:sz w:val="16"/>
                <w:szCs w:val="16"/>
              </w:rPr>
              <w:t>образования</w:t>
            </w:r>
            <w:proofErr w:type="gramEnd"/>
            <w:r w:rsidRPr="005A731E">
              <w:rPr>
                <w:b/>
                <w:spacing w:val="-4"/>
                <w:sz w:val="16"/>
                <w:szCs w:val="16"/>
              </w:rPr>
              <w:t xml:space="preserve"> ЗАТО г.</w:t>
            </w:r>
            <w:r w:rsidR="003568A9" w:rsidRPr="005A731E">
              <w:rPr>
                <w:b/>
                <w:spacing w:val="-4"/>
                <w:sz w:val="16"/>
                <w:szCs w:val="16"/>
              </w:rPr>
              <w:t xml:space="preserve"> </w:t>
            </w:r>
            <w:r w:rsidRPr="005A731E">
              <w:rPr>
                <w:b/>
                <w:spacing w:val="-4"/>
                <w:sz w:val="16"/>
                <w:szCs w:val="16"/>
              </w:rPr>
              <w:t>Североморск</w:t>
            </w:r>
          </w:p>
        </w:tc>
      </w:tr>
      <w:tr w:rsidR="00656300" w:rsidRPr="005A731E" w:rsidTr="001558E3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300" w:rsidRPr="005A731E" w:rsidRDefault="00656300" w:rsidP="00656300">
            <w:pPr>
              <w:jc w:val="center"/>
              <w:rPr>
                <w:b/>
                <w:sz w:val="16"/>
                <w:szCs w:val="16"/>
              </w:rPr>
            </w:pPr>
            <w:r w:rsidRPr="005A731E">
              <w:rPr>
                <w:b/>
                <w:bCs/>
                <w:spacing w:val="-4"/>
                <w:sz w:val="16"/>
                <w:szCs w:val="16"/>
              </w:rPr>
              <w:t>2</w:t>
            </w:r>
          </w:p>
        </w:tc>
        <w:tc>
          <w:tcPr>
            <w:tcW w:w="3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300" w:rsidRPr="005A731E" w:rsidRDefault="00656300" w:rsidP="00656300">
            <w:pPr>
              <w:jc w:val="both"/>
              <w:rPr>
                <w:sz w:val="16"/>
                <w:szCs w:val="16"/>
              </w:rPr>
            </w:pPr>
            <w:r w:rsidRPr="005A731E">
              <w:rPr>
                <w:b/>
                <w:bCs/>
                <w:spacing w:val="-5"/>
                <w:sz w:val="16"/>
                <w:szCs w:val="16"/>
              </w:rPr>
              <w:t xml:space="preserve">Основное мероприятие 2: Представление интересов и прав муниципального </w:t>
            </w:r>
            <w:proofErr w:type="gramStart"/>
            <w:r w:rsidRPr="005A731E">
              <w:rPr>
                <w:b/>
                <w:bCs/>
                <w:spacing w:val="-5"/>
                <w:sz w:val="16"/>
                <w:szCs w:val="16"/>
              </w:rPr>
              <w:t>образования</w:t>
            </w:r>
            <w:proofErr w:type="gramEnd"/>
            <w:r w:rsidRPr="005A731E">
              <w:rPr>
                <w:b/>
                <w:bCs/>
                <w:spacing w:val="-5"/>
                <w:sz w:val="16"/>
                <w:szCs w:val="16"/>
              </w:rPr>
              <w:t xml:space="preserve"> ЗАТО г.</w:t>
            </w:r>
            <w:r w:rsidR="003568A9" w:rsidRPr="005A731E">
              <w:rPr>
                <w:b/>
                <w:bCs/>
                <w:spacing w:val="-5"/>
                <w:sz w:val="16"/>
                <w:szCs w:val="16"/>
              </w:rPr>
              <w:t xml:space="preserve"> </w:t>
            </w:r>
            <w:r w:rsidRPr="005A731E">
              <w:rPr>
                <w:b/>
                <w:bCs/>
                <w:spacing w:val="-5"/>
                <w:sz w:val="16"/>
                <w:szCs w:val="16"/>
              </w:rPr>
              <w:t>Североморск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300" w:rsidRPr="005A731E" w:rsidRDefault="00656300" w:rsidP="00656300">
            <w:r w:rsidRPr="005A731E">
              <w:rPr>
                <w:sz w:val="16"/>
                <w:szCs w:val="16"/>
              </w:rPr>
              <w:t>2020г.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300" w:rsidRPr="005A731E" w:rsidRDefault="00656300" w:rsidP="00656300">
            <w:pPr>
              <w:jc w:val="center"/>
              <w:rPr>
                <w:sz w:val="16"/>
                <w:szCs w:val="16"/>
              </w:rPr>
            </w:pPr>
            <w:r w:rsidRPr="005A731E">
              <w:rPr>
                <w:sz w:val="16"/>
                <w:szCs w:val="16"/>
              </w:rPr>
              <w:t>МБ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300" w:rsidRPr="005A731E" w:rsidRDefault="00F51F03" w:rsidP="00F51F03">
            <w:pPr>
              <w:spacing w:line="204" w:lineRule="auto"/>
              <w:jc w:val="center"/>
              <w:rPr>
                <w:b/>
                <w:sz w:val="16"/>
                <w:szCs w:val="16"/>
              </w:rPr>
            </w:pPr>
            <w:r w:rsidRPr="005A731E">
              <w:rPr>
                <w:b/>
                <w:sz w:val="16"/>
                <w:szCs w:val="16"/>
              </w:rPr>
              <w:t>42</w:t>
            </w:r>
            <w:r w:rsidR="00656300" w:rsidRPr="005A731E">
              <w:rPr>
                <w:b/>
                <w:sz w:val="16"/>
                <w:szCs w:val="16"/>
              </w:rPr>
              <w:t>,0</w:t>
            </w:r>
            <w:r w:rsidRPr="005A731E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300" w:rsidRPr="005A731E" w:rsidRDefault="00F51F03" w:rsidP="00656300">
            <w:pPr>
              <w:jc w:val="center"/>
              <w:rPr>
                <w:b/>
                <w:sz w:val="16"/>
                <w:szCs w:val="16"/>
              </w:rPr>
            </w:pPr>
            <w:r w:rsidRPr="005A731E">
              <w:rPr>
                <w:b/>
                <w:sz w:val="16"/>
                <w:szCs w:val="16"/>
              </w:rPr>
              <w:t>42,07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300" w:rsidRPr="005A731E" w:rsidRDefault="00656300" w:rsidP="00656300">
            <w:pPr>
              <w:jc w:val="center"/>
              <w:rPr>
                <w:b/>
                <w:sz w:val="16"/>
                <w:szCs w:val="16"/>
              </w:rPr>
            </w:pPr>
            <w:r w:rsidRPr="005A731E">
              <w:rPr>
                <w:b/>
                <w:sz w:val="16"/>
                <w:szCs w:val="16"/>
              </w:rPr>
              <w:t>100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300" w:rsidRPr="005A731E" w:rsidRDefault="00656300" w:rsidP="006563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300" w:rsidRPr="005A731E" w:rsidRDefault="00656300" w:rsidP="0065630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300" w:rsidRPr="005A731E" w:rsidRDefault="00656300" w:rsidP="0065630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300" w:rsidRPr="005A731E" w:rsidRDefault="00656300" w:rsidP="0065630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6300" w:rsidRPr="005A731E" w:rsidRDefault="00656300" w:rsidP="00656300">
            <w:pPr>
              <w:jc w:val="center"/>
              <w:rPr>
                <w:sz w:val="16"/>
                <w:szCs w:val="16"/>
              </w:rPr>
            </w:pPr>
          </w:p>
        </w:tc>
      </w:tr>
      <w:tr w:rsidR="00656300" w:rsidRPr="005A731E" w:rsidTr="001558E3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300" w:rsidRPr="005A731E" w:rsidRDefault="00656300" w:rsidP="00656300">
            <w:pPr>
              <w:jc w:val="center"/>
              <w:rPr>
                <w:bCs/>
                <w:spacing w:val="-4"/>
                <w:sz w:val="16"/>
                <w:szCs w:val="16"/>
              </w:rPr>
            </w:pPr>
            <w:r w:rsidRPr="005A731E">
              <w:rPr>
                <w:bCs/>
                <w:spacing w:val="-4"/>
                <w:sz w:val="16"/>
                <w:szCs w:val="16"/>
              </w:rPr>
              <w:t>2.2</w:t>
            </w:r>
          </w:p>
        </w:tc>
        <w:tc>
          <w:tcPr>
            <w:tcW w:w="3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300" w:rsidRPr="005A731E" w:rsidRDefault="00656300" w:rsidP="00656300">
            <w:pPr>
              <w:jc w:val="both"/>
              <w:rPr>
                <w:spacing w:val="-4"/>
                <w:sz w:val="16"/>
                <w:szCs w:val="16"/>
              </w:rPr>
            </w:pPr>
            <w:r w:rsidRPr="005A731E">
              <w:rPr>
                <w:spacing w:val="-5"/>
                <w:sz w:val="16"/>
                <w:szCs w:val="16"/>
              </w:rPr>
              <w:t xml:space="preserve">Расходы на обеспечение функций руководителя контрольно-счетной палаты муниципального образования и его </w:t>
            </w:r>
            <w:r w:rsidRPr="005A731E">
              <w:rPr>
                <w:spacing w:val="-5"/>
                <w:sz w:val="16"/>
                <w:szCs w:val="16"/>
              </w:rPr>
              <w:lastRenderedPageBreak/>
              <w:t>заместителей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300" w:rsidRPr="005A731E" w:rsidRDefault="00656300" w:rsidP="00656300">
            <w:r w:rsidRPr="005A731E">
              <w:rPr>
                <w:sz w:val="16"/>
                <w:szCs w:val="16"/>
              </w:rPr>
              <w:lastRenderedPageBreak/>
              <w:t>2020г.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300" w:rsidRPr="005A731E" w:rsidRDefault="00656300" w:rsidP="00656300">
            <w:pPr>
              <w:jc w:val="center"/>
              <w:rPr>
                <w:bCs/>
                <w:spacing w:val="-5"/>
                <w:sz w:val="16"/>
                <w:szCs w:val="16"/>
              </w:rPr>
            </w:pPr>
            <w:r w:rsidRPr="005A731E">
              <w:rPr>
                <w:bCs/>
                <w:spacing w:val="-5"/>
                <w:sz w:val="16"/>
                <w:szCs w:val="16"/>
              </w:rPr>
              <w:t>МБ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300" w:rsidRPr="005A731E" w:rsidRDefault="00656300" w:rsidP="00656300">
            <w:pPr>
              <w:spacing w:line="204" w:lineRule="auto"/>
              <w:jc w:val="center"/>
              <w:rPr>
                <w:b/>
                <w:sz w:val="16"/>
                <w:szCs w:val="16"/>
              </w:rPr>
            </w:pPr>
            <w:r w:rsidRPr="005A731E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300" w:rsidRPr="005A731E" w:rsidRDefault="00656300" w:rsidP="00656300">
            <w:pPr>
              <w:jc w:val="center"/>
              <w:rPr>
                <w:b/>
                <w:sz w:val="16"/>
                <w:szCs w:val="16"/>
              </w:rPr>
            </w:pPr>
            <w:r w:rsidRPr="005A731E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300" w:rsidRPr="005A731E" w:rsidRDefault="00656300" w:rsidP="00656300">
            <w:pPr>
              <w:jc w:val="center"/>
              <w:rPr>
                <w:b/>
                <w:sz w:val="16"/>
                <w:szCs w:val="16"/>
              </w:rPr>
            </w:pPr>
            <w:r w:rsidRPr="005A731E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300" w:rsidRPr="005A731E" w:rsidRDefault="00656300" w:rsidP="00656300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6"/>
                <w:szCs w:val="16"/>
              </w:rPr>
            </w:pP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300" w:rsidRPr="005A731E" w:rsidRDefault="00656300" w:rsidP="0065630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300" w:rsidRPr="005A731E" w:rsidRDefault="00656300" w:rsidP="0065630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300" w:rsidRPr="005A731E" w:rsidRDefault="00656300" w:rsidP="0065630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6300" w:rsidRPr="005A731E" w:rsidRDefault="00656300" w:rsidP="00656300">
            <w:pPr>
              <w:jc w:val="center"/>
              <w:rPr>
                <w:sz w:val="16"/>
                <w:szCs w:val="16"/>
              </w:rPr>
            </w:pPr>
          </w:p>
        </w:tc>
      </w:tr>
      <w:tr w:rsidR="00656300" w:rsidRPr="005A731E" w:rsidTr="001558E3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300" w:rsidRPr="005A731E" w:rsidRDefault="00656300" w:rsidP="00656300">
            <w:pPr>
              <w:jc w:val="center"/>
              <w:rPr>
                <w:bCs/>
                <w:spacing w:val="-4"/>
                <w:sz w:val="16"/>
                <w:szCs w:val="16"/>
              </w:rPr>
            </w:pPr>
            <w:r w:rsidRPr="005A731E">
              <w:rPr>
                <w:bCs/>
                <w:spacing w:val="-4"/>
                <w:sz w:val="16"/>
                <w:szCs w:val="16"/>
              </w:rPr>
              <w:t>2.2.1</w:t>
            </w:r>
          </w:p>
        </w:tc>
        <w:tc>
          <w:tcPr>
            <w:tcW w:w="3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300" w:rsidRPr="005A731E" w:rsidRDefault="00656300" w:rsidP="00656300">
            <w:pPr>
              <w:jc w:val="both"/>
              <w:rPr>
                <w:spacing w:val="-4"/>
                <w:sz w:val="16"/>
                <w:szCs w:val="16"/>
              </w:rPr>
            </w:pPr>
            <w:r w:rsidRPr="005A731E">
              <w:rPr>
                <w:spacing w:val="-4"/>
                <w:sz w:val="16"/>
                <w:szCs w:val="16"/>
              </w:rPr>
              <w:t xml:space="preserve">Представление интересов и прав органов местного </w:t>
            </w:r>
            <w:proofErr w:type="gramStart"/>
            <w:r w:rsidRPr="005A731E">
              <w:rPr>
                <w:spacing w:val="-4"/>
                <w:sz w:val="16"/>
                <w:szCs w:val="16"/>
              </w:rPr>
              <w:t>самоуправления</w:t>
            </w:r>
            <w:proofErr w:type="gramEnd"/>
            <w:r w:rsidRPr="005A731E">
              <w:rPr>
                <w:spacing w:val="-4"/>
                <w:sz w:val="16"/>
                <w:szCs w:val="16"/>
              </w:rPr>
              <w:t xml:space="preserve"> ЗАТО г.Североморск (в </w:t>
            </w:r>
            <w:proofErr w:type="spellStart"/>
            <w:r w:rsidRPr="005A731E">
              <w:rPr>
                <w:spacing w:val="-4"/>
                <w:sz w:val="16"/>
                <w:szCs w:val="16"/>
              </w:rPr>
              <w:t>т.ч</w:t>
            </w:r>
            <w:proofErr w:type="spellEnd"/>
            <w:r w:rsidRPr="005A731E">
              <w:rPr>
                <w:spacing w:val="-4"/>
                <w:sz w:val="16"/>
                <w:szCs w:val="16"/>
              </w:rPr>
              <w:t>. структурных подразделений администрации с правом юридического лица) за пределами муниципального образования ЗАТО г.Североморск в органах государственной власти, судах судебной системы РФ и др.,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300" w:rsidRPr="005A731E" w:rsidRDefault="00656300" w:rsidP="00656300">
            <w:r w:rsidRPr="005A731E">
              <w:rPr>
                <w:sz w:val="16"/>
                <w:szCs w:val="16"/>
              </w:rPr>
              <w:t>2020г.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300" w:rsidRPr="005A731E" w:rsidRDefault="00656300" w:rsidP="00656300">
            <w:pPr>
              <w:jc w:val="center"/>
              <w:rPr>
                <w:sz w:val="16"/>
                <w:szCs w:val="16"/>
              </w:rPr>
            </w:pPr>
            <w:r w:rsidRPr="005A731E">
              <w:rPr>
                <w:sz w:val="16"/>
                <w:szCs w:val="16"/>
              </w:rPr>
              <w:t>МБ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300" w:rsidRPr="005A731E" w:rsidRDefault="00656300" w:rsidP="00656300">
            <w:pPr>
              <w:spacing w:line="204" w:lineRule="auto"/>
              <w:jc w:val="center"/>
              <w:rPr>
                <w:b/>
                <w:sz w:val="16"/>
                <w:szCs w:val="16"/>
              </w:rPr>
            </w:pPr>
            <w:r w:rsidRPr="005A731E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300" w:rsidRPr="005A731E" w:rsidRDefault="00656300" w:rsidP="00656300">
            <w:pPr>
              <w:jc w:val="center"/>
              <w:rPr>
                <w:sz w:val="16"/>
                <w:szCs w:val="16"/>
              </w:rPr>
            </w:pPr>
            <w:r w:rsidRPr="005A731E">
              <w:rPr>
                <w:sz w:val="16"/>
                <w:szCs w:val="16"/>
              </w:rPr>
              <w:t>-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300" w:rsidRPr="005A731E" w:rsidRDefault="00656300" w:rsidP="00656300">
            <w:pPr>
              <w:jc w:val="center"/>
              <w:rPr>
                <w:sz w:val="16"/>
                <w:szCs w:val="16"/>
              </w:rPr>
            </w:pPr>
            <w:r w:rsidRPr="005A731E">
              <w:rPr>
                <w:sz w:val="16"/>
                <w:szCs w:val="16"/>
              </w:rPr>
              <w:t>-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300" w:rsidRPr="005A731E" w:rsidRDefault="00656300" w:rsidP="00656300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6"/>
                <w:szCs w:val="16"/>
              </w:rPr>
            </w:pPr>
            <w:r w:rsidRPr="005A731E">
              <w:rPr>
                <w:spacing w:val="-5"/>
                <w:sz w:val="16"/>
                <w:szCs w:val="16"/>
              </w:rPr>
              <w:t>По мере необходимости, да/нет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300" w:rsidRPr="005A731E" w:rsidRDefault="00656300" w:rsidP="00656300">
            <w:pPr>
              <w:jc w:val="center"/>
              <w:rPr>
                <w:sz w:val="16"/>
                <w:szCs w:val="16"/>
              </w:rPr>
            </w:pPr>
            <w:r w:rsidRPr="005A731E">
              <w:rPr>
                <w:sz w:val="16"/>
                <w:szCs w:val="16"/>
              </w:rPr>
              <w:t>да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300" w:rsidRPr="005A731E" w:rsidRDefault="00656300" w:rsidP="00656300">
            <w:pPr>
              <w:jc w:val="center"/>
              <w:rPr>
                <w:sz w:val="16"/>
                <w:szCs w:val="16"/>
              </w:rPr>
            </w:pPr>
            <w:r w:rsidRPr="005A731E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300" w:rsidRPr="005A731E" w:rsidRDefault="00656300" w:rsidP="0065630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6300" w:rsidRPr="005A731E" w:rsidRDefault="00656300" w:rsidP="00656300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6"/>
                <w:szCs w:val="16"/>
              </w:rPr>
            </w:pPr>
            <w:r w:rsidRPr="005A731E">
              <w:rPr>
                <w:spacing w:val="-4"/>
                <w:sz w:val="16"/>
                <w:szCs w:val="16"/>
              </w:rPr>
              <w:t>КСП</w:t>
            </w:r>
          </w:p>
        </w:tc>
      </w:tr>
      <w:tr w:rsidR="00656300" w:rsidRPr="005A731E" w:rsidTr="001558E3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300" w:rsidRPr="005A731E" w:rsidRDefault="00656300" w:rsidP="00656300">
            <w:pPr>
              <w:jc w:val="center"/>
              <w:rPr>
                <w:bCs/>
                <w:spacing w:val="-4"/>
                <w:sz w:val="16"/>
                <w:szCs w:val="16"/>
              </w:rPr>
            </w:pPr>
            <w:r w:rsidRPr="005A731E">
              <w:rPr>
                <w:bCs/>
                <w:spacing w:val="-4"/>
                <w:sz w:val="16"/>
                <w:szCs w:val="16"/>
              </w:rPr>
              <w:t>2.3</w:t>
            </w:r>
          </w:p>
        </w:tc>
        <w:tc>
          <w:tcPr>
            <w:tcW w:w="3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300" w:rsidRPr="005A731E" w:rsidRDefault="00656300" w:rsidP="00656300">
            <w:pPr>
              <w:jc w:val="both"/>
              <w:rPr>
                <w:spacing w:val="-4"/>
                <w:sz w:val="16"/>
                <w:szCs w:val="16"/>
              </w:rPr>
            </w:pPr>
            <w:r w:rsidRPr="005A731E">
              <w:rPr>
                <w:bCs/>
                <w:spacing w:val="-5"/>
                <w:sz w:val="16"/>
                <w:szCs w:val="16"/>
              </w:rPr>
              <w:t>Расходы на обеспечение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300" w:rsidRPr="005A731E" w:rsidRDefault="00656300" w:rsidP="00656300">
            <w:r w:rsidRPr="005A731E">
              <w:rPr>
                <w:sz w:val="16"/>
                <w:szCs w:val="16"/>
              </w:rPr>
              <w:t>2020г.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300" w:rsidRPr="005A731E" w:rsidRDefault="00656300" w:rsidP="00656300">
            <w:pPr>
              <w:jc w:val="center"/>
              <w:rPr>
                <w:sz w:val="16"/>
                <w:szCs w:val="16"/>
              </w:rPr>
            </w:pPr>
            <w:r w:rsidRPr="005A731E">
              <w:rPr>
                <w:sz w:val="16"/>
                <w:szCs w:val="16"/>
              </w:rPr>
              <w:t>МБ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300" w:rsidRPr="005A731E" w:rsidRDefault="00F51F03" w:rsidP="00656300">
            <w:pPr>
              <w:spacing w:line="204" w:lineRule="auto"/>
              <w:jc w:val="center"/>
              <w:rPr>
                <w:sz w:val="16"/>
                <w:szCs w:val="16"/>
              </w:rPr>
            </w:pPr>
            <w:r w:rsidRPr="005A731E">
              <w:rPr>
                <w:b/>
                <w:sz w:val="16"/>
                <w:szCs w:val="16"/>
              </w:rPr>
              <w:t>42,07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300" w:rsidRPr="005A731E" w:rsidRDefault="00F51F03" w:rsidP="00656300">
            <w:pPr>
              <w:jc w:val="center"/>
              <w:rPr>
                <w:sz w:val="16"/>
                <w:szCs w:val="16"/>
              </w:rPr>
            </w:pPr>
            <w:r w:rsidRPr="005A731E">
              <w:rPr>
                <w:b/>
                <w:sz w:val="16"/>
                <w:szCs w:val="16"/>
              </w:rPr>
              <w:t>42,07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300" w:rsidRPr="005A731E" w:rsidRDefault="00656300" w:rsidP="00656300">
            <w:pPr>
              <w:jc w:val="center"/>
              <w:rPr>
                <w:sz w:val="16"/>
                <w:szCs w:val="16"/>
              </w:rPr>
            </w:pPr>
            <w:r w:rsidRPr="005A731E">
              <w:rPr>
                <w:sz w:val="16"/>
                <w:szCs w:val="16"/>
              </w:rPr>
              <w:t>100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300" w:rsidRPr="005A731E" w:rsidRDefault="00656300" w:rsidP="00656300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6"/>
                <w:szCs w:val="16"/>
              </w:rPr>
            </w:pP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300" w:rsidRPr="005A731E" w:rsidRDefault="00656300" w:rsidP="0065630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300" w:rsidRPr="005A731E" w:rsidRDefault="00656300" w:rsidP="0065630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300" w:rsidRPr="005A731E" w:rsidRDefault="00656300" w:rsidP="0065630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6300" w:rsidRPr="005A731E" w:rsidRDefault="00656300" w:rsidP="00656300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6"/>
                <w:szCs w:val="16"/>
              </w:rPr>
            </w:pPr>
          </w:p>
        </w:tc>
      </w:tr>
      <w:tr w:rsidR="00656300" w:rsidRPr="005A731E" w:rsidTr="001558E3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300" w:rsidRPr="005A731E" w:rsidRDefault="00656300" w:rsidP="00656300">
            <w:pPr>
              <w:jc w:val="center"/>
              <w:rPr>
                <w:bCs/>
                <w:spacing w:val="-4"/>
                <w:sz w:val="16"/>
                <w:szCs w:val="16"/>
              </w:rPr>
            </w:pPr>
            <w:r w:rsidRPr="005A731E">
              <w:rPr>
                <w:bCs/>
                <w:spacing w:val="-4"/>
                <w:sz w:val="16"/>
                <w:szCs w:val="16"/>
              </w:rPr>
              <w:t>2.3.1</w:t>
            </w:r>
          </w:p>
        </w:tc>
        <w:tc>
          <w:tcPr>
            <w:tcW w:w="3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300" w:rsidRPr="005A731E" w:rsidRDefault="00656300" w:rsidP="00656300">
            <w:pPr>
              <w:jc w:val="both"/>
              <w:rPr>
                <w:bCs/>
                <w:spacing w:val="-5"/>
                <w:sz w:val="16"/>
                <w:szCs w:val="16"/>
              </w:rPr>
            </w:pPr>
            <w:r w:rsidRPr="005A731E">
              <w:rPr>
                <w:spacing w:val="-5"/>
                <w:sz w:val="16"/>
                <w:szCs w:val="16"/>
              </w:rPr>
              <w:t xml:space="preserve">Представление интересов и прав органов местного </w:t>
            </w:r>
            <w:proofErr w:type="gramStart"/>
            <w:r w:rsidRPr="005A731E">
              <w:rPr>
                <w:spacing w:val="-5"/>
                <w:sz w:val="16"/>
                <w:szCs w:val="16"/>
              </w:rPr>
              <w:t>самоуправления</w:t>
            </w:r>
            <w:proofErr w:type="gramEnd"/>
            <w:r w:rsidRPr="005A731E">
              <w:rPr>
                <w:spacing w:val="-5"/>
                <w:sz w:val="16"/>
                <w:szCs w:val="16"/>
              </w:rPr>
              <w:t xml:space="preserve"> ЗАТО г.Североморск (в </w:t>
            </w:r>
            <w:proofErr w:type="spellStart"/>
            <w:r w:rsidRPr="005A731E">
              <w:rPr>
                <w:spacing w:val="-5"/>
                <w:sz w:val="16"/>
                <w:szCs w:val="16"/>
              </w:rPr>
              <w:t>т.ч</w:t>
            </w:r>
            <w:proofErr w:type="spellEnd"/>
            <w:r w:rsidRPr="005A731E">
              <w:rPr>
                <w:spacing w:val="-5"/>
                <w:sz w:val="16"/>
                <w:szCs w:val="16"/>
              </w:rPr>
              <w:t>. структурных подразделений администрации с правом юридического лица) за пределами муниципального образования ЗАТО г.Североморск в органах государственной власти, судах судебной системы РФ и др.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300" w:rsidRPr="005A731E" w:rsidRDefault="00656300" w:rsidP="00656300">
            <w:r w:rsidRPr="005A731E">
              <w:rPr>
                <w:sz w:val="16"/>
                <w:szCs w:val="16"/>
              </w:rPr>
              <w:t>2020г.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300" w:rsidRPr="005A731E" w:rsidRDefault="00656300" w:rsidP="00656300">
            <w:pPr>
              <w:jc w:val="center"/>
              <w:rPr>
                <w:sz w:val="16"/>
                <w:szCs w:val="16"/>
              </w:rPr>
            </w:pPr>
            <w:r w:rsidRPr="005A731E">
              <w:rPr>
                <w:sz w:val="16"/>
                <w:szCs w:val="16"/>
              </w:rPr>
              <w:t>МБ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300" w:rsidRPr="005A731E" w:rsidRDefault="00F51F03" w:rsidP="00656300">
            <w:pPr>
              <w:spacing w:line="204" w:lineRule="auto"/>
              <w:jc w:val="center"/>
              <w:rPr>
                <w:sz w:val="16"/>
                <w:szCs w:val="16"/>
              </w:rPr>
            </w:pPr>
            <w:r w:rsidRPr="005A731E">
              <w:rPr>
                <w:b/>
                <w:sz w:val="16"/>
                <w:szCs w:val="16"/>
              </w:rPr>
              <w:t>42,07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300" w:rsidRPr="005A731E" w:rsidRDefault="00F51F03" w:rsidP="00656300">
            <w:pPr>
              <w:jc w:val="center"/>
              <w:rPr>
                <w:sz w:val="16"/>
                <w:szCs w:val="16"/>
              </w:rPr>
            </w:pPr>
            <w:r w:rsidRPr="005A731E">
              <w:rPr>
                <w:b/>
                <w:sz w:val="16"/>
                <w:szCs w:val="16"/>
              </w:rPr>
              <w:t>42,07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300" w:rsidRPr="005A731E" w:rsidRDefault="00656300" w:rsidP="00656300">
            <w:pPr>
              <w:jc w:val="center"/>
              <w:rPr>
                <w:sz w:val="16"/>
                <w:szCs w:val="16"/>
              </w:rPr>
            </w:pPr>
            <w:r w:rsidRPr="005A731E">
              <w:rPr>
                <w:sz w:val="16"/>
                <w:szCs w:val="16"/>
              </w:rPr>
              <w:t>100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300" w:rsidRPr="005A731E" w:rsidRDefault="00656300" w:rsidP="00656300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6"/>
                <w:szCs w:val="16"/>
              </w:rPr>
            </w:pPr>
            <w:r w:rsidRPr="005A731E">
              <w:rPr>
                <w:spacing w:val="-5"/>
                <w:sz w:val="16"/>
                <w:szCs w:val="16"/>
              </w:rPr>
              <w:t>По мере необходимости, да/нет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300" w:rsidRPr="005A731E" w:rsidRDefault="00656300" w:rsidP="00656300">
            <w:pPr>
              <w:jc w:val="center"/>
              <w:rPr>
                <w:sz w:val="16"/>
                <w:szCs w:val="16"/>
              </w:rPr>
            </w:pPr>
            <w:r w:rsidRPr="005A731E">
              <w:rPr>
                <w:sz w:val="16"/>
                <w:szCs w:val="16"/>
              </w:rPr>
              <w:t>да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300" w:rsidRPr="005A731E" w:rsidRDefault="00656300" w:rsidP="00656300">
            <w:pPr>
              <w:jc w:val="center"/>
              <w:rPr>
                <w:sz w:val="16"/>
                <w:szCs w:val="16"/>
              </w:rPr>
            </w:pPr>
            <w:r w:rsidRPr="005A731E">
              <w:rPr>
                <w:sz w:val="16"/>
                <w:szCs w:val="16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300" w:rsidRPr="005A731E" w:rsidRDefault="00656300" w:rsidP="00656300">
            <w:pPr>
              <w:jc w:val="center"/>
              <w:rPr>
                <w:sz w:val="16"/>
                <w:szCs w:val="16"/>
              </w:rPr>
            </w:pPr>
            <w:r w:rsidRPr="005A731E">
              <w:rPr>
                <w:sz w:val="16"/>
                <w:szCs w:val="16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6300" w:rsidRPr="005A731E" w:rsidRDefault="00656300" w:rsidP="00656300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6"/>
                <w:szCs w:val="16"/>
              </w:rPr>
            </w:pPr>
            <w:r w:rsidRPr="005A731E">
              <w:rPr>
                <w:spacing w:val="-4"/>
                <w:sz w:val="16"/>
                <w:szCs w:val="16"/>
              </w:rPr>
              <w:t>Администрация</w:t>
            </w:r>
          </w:p>
          <w:p w:rsidR="00656300" w:rsidRPr="005A731E" w:rsidRDefault="00656300" w:rsidP="00656300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6"/>
                <w:szCs w:val="16"/>
              </w:rPr>
            </w:pPr>
            <w:r w:rsidRPr="005A731E">
              <w:rPr>
                <w:spacing w:val="-4"/>
                <w:sz w:val="16"/>
                <w:szCs w:val="16"/>
              </w:rPr>
              <w:t>ЗАТО г. Североморск</w:t>
            </w:r>
          </w:p>
        </w:tc>
      </w:tr>
      <w:tr w:rsidR="004836A8" w:rsidRPr="005A731E" w:rsidTr="001558E3">
        <w:trPr>
          <w:trHeight w:val="391"/>
        </w:trPr>
        <w:tc>
          <w:tcPr>
            <w:tcW w:w="3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6A8" w:rsidRPr="005A731E" w:rsidRDefault="004836A8" w:rsidP="000F5B5D">
            <w:pPr>
              <w:jc w:val="both"/>
              <w:rPr>
                <w:sz w:val="16"/>
                <w:szCs w:val="16"/>
              </w:rPr>
            </w:pPr>
            <w:r w:rsidRPr="005A731E">
              <w:rPr>
                <w:b/>
                <w:bCs/>
                <w:spacing w:val="-4"/>
                <w:sz w:val="16"/>
                <w:szCs w:val="16"/>
              </w:rPr>
              <w:t>Итого по задаче 2: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6A8" w:rsidRPr="005A731E" w:rsidRDefault="004836A8" w:rsidP="000F5B5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6A8" w:rsidRPr="005A731E" w:rsidRDefault="004836A8" w:rsidP="000F5B5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6A8" w:rsidRPr="005A731E" w:rsidRDefault="00F51F03" w:rsidP="00EF118E">
            <w:pPr>
              <w:spacing w:line="204" w:lineRule="auto"/>
              <w:jc w:val="center"/>
              <w:rPr>
                <w:b/>
                <w:sz w:val="16"/>
                <w:szCs w:val="16"/>
              </w:rPr>
            </w:pPr>
            <w:r w:rsidRPr="005A731E">
              <w:rPr>
                <w:b/>
                <w:sz w:val="16"/>
                <w:szCs w:val="16"/>
              </w:rPr>
              <w:t>42,07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6A8" w:rsidRPr="005A731E" w:rsidRDefault="00F51F03" w:rsidP="00EF118E">
            <w:pPr>
              <w:jc w:val="center"/>
              <w:rPr>
                <w:b/>
                <w:sz w:val="16"/>
                <w:szCs w:val="16"/>
              </w:rPr>
            </w:pPr>
            <w:r w:rsidRPr="005A731E">
              <w:rPr>
                <w:b/>
                <w:sz w:val="16"/>
                <w:szCs w:val="16"/>
              </w:rPr>
              <w:t>42,07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6A8" w:rsidRPr="005A731E" w:rsidRDefault="004836A8" w:rsidP="00EF118E">
            <w:pPr>
              <w:jc w:val="center"/>
              <w:rPr>
                <w:b/>
                <w:sz w:val="16"/>
                <w:szCs w:val="16"/>
              </w:rPr>
            </w:pPr>
            <w:r w:rsidRPr="005A731E">
              <w:rPr>
                <w:b/>
                <w:sz w:val="16"/>
                <w:szCs w:val="16"/>
              </w:rPr>
              <w:t>100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6A8" w:rsidRPr="005A731E" w:rsidRDefault="004836A8" w:rsidP="000F5B5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6A8" w:rsidRPr="005A731E" w:rsidRDefault="004836A8" w:rsidP="000F5B5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6A8" w:rsidRPr="005A731E" w:rsidRDefault="004836A8" w:rsidP="000F5B5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6A8" w:rsidRPr="005A731E" w:rsidRDefault="004836A8" w:rsidP="000F5B5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6A8" w:rsidRPr="005A731E" w:rsidRDefault="004836A8" w:rsidP="000F5B5D">
            <w:pPr>
              <w:rPr>
                <w:sz w:val="16"/>
                <w:szCs w:val="16"/>
              </w:rPr>
            </w:pPr>
          </w:p>
        </w:tc>
      </w:tr>
      <w:tr w:rsidR="000806C7" w:rsidRPr="005A731E" w:rsidTr="001558E3">
        <w:trPr>
          <w:trHeight w:val="392"/>
        </w:trPr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7" w:rsidRPr="005A731E" w:rsidRDefault="000806C7" w:rsidP="0073178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29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7" w:rsidRPr="005A731E" w:rsidRDefault="000806C7" w:rsidP="00731787">
            <w:pPr>
              <w:rPr>
                <w:sz w:val="16"/>
                <w:szCs w:val="16"/>
              </w:rPr>
            </w:pPr>
            <w:r w:rsidRPr="005A731E">
              <w:rPr>
                <w:b/>
                <w:bCs/>
                <w:spacing w:val="-4"/>
                <w:sz w:val="16"/>
                <w:szCs w:val="16"/>
              </w:rPr>
              <w:t>Задача 3</w:t>
            </w:r>
            <w:r w:rsidRPr="005A731E">
              <w:rPr>
                <w:b/>
                <w:spacing w:val="-4"/>
                <w:sz w:val="16"/>
                <w:szCs w:val="16"/>
              </w:rPr>
              <w:t xml:space="preserve">: </w:t>
            </w:r>
            <w:r w:rsidRPr="005A731E">
              <w:rPr>
                <w:b/>
                <w:bCs/>
                <w:spacing w:val="-5"/>
                <w:sz w:val="16"/>
                <w:szCs w:val="16"/>
              </w:rPr>
              <w:t>Обеспечение реализации государственных гарантий, исполнения обязательств, устойчивого функционирования, развития и повышения эффективности муниципальной службы</w:t>
            </w:r>
          </w:p>
        </w:tc>
      </w:tr>
      <w:tr w:rsidR="00656300" w:rsidRPr="005A731E" w:rsidTr="001558E3">
        <w:trPr>
          <w:trHeight w:val="239"/>
        </w:trPr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300" w:rsidRPr="005A731E" w:rsidRDefault="00656300" w:rsidP="00656300">
            <w:pPr>
              <w:jc w:val="center"/>
              <w:rPr>
                <w:sz w:val="16"/>
                <w:szCs w:val="16"/>
              </w:rPr>
            </w:pPr>
            <w:r w:rsidRPr="005A731E">
              <w:rPr>
                <w:sz w:val="16"/>
                <w:szCs w:val="16"/>
              </w:rPr>
              <w:t>3.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300" w:rsidRPr="005A731E" w:rsidRDefault="00656300" w:rsidP="00656300">
            <w:pPr>
              <w:jc w:val="both"/>
              <w:rPr>
                <w:b/>
                <w:spacing w:val="-4"/>
                <w:sz w:val="16"/>
                <w:szCs w:val="16"/>
              </w:rPr>
            </w:pPr>
            <w:r w:rsidRPr="005A731E">
              <w:rPr>
                <w:b/>
                <w:bCs/>
                <w:spacing w:val="-5"/>
                <w:sz w:val="16"/>
                <w:szCs w:val="16"/>
              </w:rPr>
              <w:t>Основное мероприятие 3: Обеспечение реализации государственных гарантий, исполнения обязательств, устойчивого функционирования, развития и повышения эффективности муниципальной службы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300" w:rsidRPr="005A731E" w:rsidRDefault="00656300" w:rsidP="00656300">
            <w:r w:rsidRPr="005A731E">
              <w:rPr>
                <w:sz w:val="16"/>
                <w:szCs w:val="16"/>
              </w:rPr>
              <w:t>2020г.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300" w:rsidRPr="005A731E" w:rsidRDefault="00656300" w:rsidP="00656300">
            <w:pPr>
              <w:jc w:val="center"/>
              <w:rPr>
                <w:sz w:val="16"/>
                <w:szCs w:val="16"/>
              </w:rPr>
            </w:pPr>
            <w:r w:rsidRPr="005A731E">
              <w:rPr>
                <w:sz w:val="16"/>
                <w:szCs w:val="16"/>
              </w:rPr>
              <w:t>МБ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300" w:rsidRPr="005A731E" w:rsidRDefault="00F1341B" w:rsidP="00656300">
            <w:pPr>
              <w:jc w:val="center"/>
              <w:rPr>
                <w:b/>
                <w:bCs/>
                <w:spacing w:val="-4"/>
                <w:sz w:val="16"/>
                <w:szCs w:val="16"/>
              </w:rPr>
            </w:pPr>
            <w:r w:rsidRPr="005A731E">
              <w:rPr>
                <w:b/>
                <w:bCs/>
                <w:spacing w:val="-4"/>
                <w:sz w:val="16"/>
                <w:szCs w:val="16"/>
              </w:rPr>
              <w:t>3064,86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300" w:rsidRPr="005A731E" w:rsidRDefault="00F1341B" w:rsidP="00656300">
            <w:pPr>
              <w:jc w:val="center"/>
              <w:rPr>
                <w:b/>
                <w:bCs/>
                <w:spacing w:val="-4"/>
                <w:sz w:val="16"/>
                <w:szCs w:val="16"/>
              </w:rPr>
            </w:pPr>
            <w:r w:rsidRPr="005A731E">
              <w:rPr>
                <w:b/>
                <w:bCs/>
                <w:spacing w:val="-4"/>
                <w:sz w:val="16"/>
                <w:szCs w:val="16"/>
              </w:rPr>
              <w:t>2885,32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300" w:rsidRPr="005A731E" w:rsidRDefault="00F1341B" w:rsidP="00656300">
            <w:pPr>
              <w:jc w:val="center"/>
              <w:rPr>
                <w:b/>
                <w:bCs/>
                <w:spacing w:val="-4"/>
                <w:sz w:val="16"/>
                <w:szCs w:val="16"/>
              </w:rPr>
            </w:pPr>
            <w:r w:rsidRPr="005A731E">
              <w:rPr>
                <w:b/>
                <w:bCs/>
                <w:spacing w:val="-4"/>
                <w:sz w:val="16"/>
                <w:szCs w:val="16"/>
              </w:rPr>
              <w:t>94,14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300" w:rsidRPr="005A731E" w:rsidRDefault="00656300" w:rsidP="0065630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300" w:rsidRPr="005A731E" w:rsidRDefault="00656300" w:rsidP="0065630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300" w:rsidRPr="005A731E" w:rsidRDefault="00656300" w:rsidP="0065630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300" w:rsidRPr="005A731E" w:rsidRDefault="00656300" w:rsidP="0065630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6300" w:rsidRPr="005A731E" w:rsidRDefault="00656300" w:rsidP="00656300">
            <w:pPr>
              <w:jc w:val="center"/>
              <w:rPr>
                <w:sz w:val="16"/>
                <w:szCs w:val="16"/>
              </w:rPr>
            </w:pPr>
          </w:p>
        </w:tc>
      </w:tr>
      <w:tr w:rsidR="00656300" w:rsidRPr="005A731E" w:rsidTr="001558E3">
        <w:trPr>
          <w:trHeight w:val="239"/>
        </w:trPr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300" w:rsidRPr="005A731E" w:rsidRDefault="00656300" w:rsidP="00656300">
            <w:pPr>
              <w:jc w:val="center"/>
              <w:rPr>
                <w:sz w:val="16"/>
                <w:szCs w:val="16"/>
              </w:rPr>
            </w:pPr>
            <w:r w:rsidRPr="005A731E">
              <w:rPr>
                <w:sz w:val="16"/>
                <w:szCs w:val="16"/>
              </w:rPr>
              <w:t>3.1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300" w:rsidRPr="005A731E" w:rsidRDefault="00656300" w:rsidP="00656300">
            <w:pPr>
              <w:jc w:val="both"/>
              <w:rPr>
                <w:bCs/>
                <w:spacing w:val="-4"/>
                <w:sz w:val="16"/>
                <w:szCs w:val="16"/>
              </w:rPr>
            </w:pPr>
            <w:r w:rsidRPr="005A731E">
              <w:rPr>
                <w:bCs/>
                <w:spacing w:val="-5"/>
                <w:sz w:val="16"/>
                <w:szCs w:val="16"/>
              </w:rPr>
              <w:t>Компенсация расходов на оплату стоимости проезда и провоза багажа к месту использования отпуска и обратно лицам, работающим в организациях, финансируемых из местного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300" w:rsidRPr="005A731E" w:rsidRDefault="00656300" w:rsidP="00656300">
            <w:r w:rsidRPr="005A731E">
              <w:rPr>
                <w:sz w:val="16"/>
                <w:szCs w:val="16"/>
              </w:rPr>
              <w:t>2020г.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300" w:rsidRPr="005A731E" w:rsidRDefault="00656300" w:rsidP="00656300">
            <w:pPr>
              <w:jc w:val="center"/>
              <w:rPr>
                <w:sz w:val="16"/>
                <w:szCs w:val="16"/>
              </w:rPr>
            </w:pPr>
            <w:r w:rsidRPr="005A731E">
              <w:rPr>
                <w:sz w:val="16"/>
                <w:szCs w:val="16"/>
              </w:rPr>
              <w:t>МБ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300" w:rsidRPr="005A731E" w:rsidRDefault="00F1341B" w:rsidP="00656300">
            <w:pPr>
              <w:jc w:val="center"/>
              <w:rPr>
                <w:bCs/>
                <w:spacing w:val="-4"/>
                <w:sz w:val="16"/>
                <w:szCs w:val="16"/>
              </w:rPr>
            </w:pPr>
            <w:r w:rsidRPr="005A731E">
              <w:rPr>
                <w:bCs/>
                <w:spacing w:val="-4"/>
                <w:sz w:val="16"/>
                <w:szCs w:val="16"/>
              </w:rPr>
              <w:t>1327,65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300" w:rsidRPr="005A731E" w:rsidRDefault="00F1341B" w:rsidP="00656300">
            <w:pPr>
              <w:jc w:val="center"/>
              <w:rPr>
                <w:bCs/>
                <w:spacing w:val="-4"/>
                <w:sz w:val="16"/>
                <w:szCs w:val="16"/>
              </w:rPr>
            </w:pPr>
            <w:r w:rsidRPr="005A731E">
              <w:rPr>
                <w:bCs/>
                <w:spacing w:val="-4"/>
                <w:sz w:val="16"/>
                <w:szCs w:val="16"/>
              </w:rPr>
              <w:t>1273,79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300" w:rsidRPr="005A731E" w:rsidRDefault="00F1341B" w:rsidP="00656300">
            <w:pPr>
              <w:jc w:val="center"/>
              <w:rPr>
                <w:bCs/>
                <w:spacing w:val="-4"/>
                <w:sz w:val="16"/>
                <w:szCs w:val="16"/>
              </w:rPr>
            </w:pPr>
            <w:r w:rsidRPr="005A731E">
              <w:rPr>
                <w:bCs/>
                <w:spacing w:val="-4"/>
                <w:sz w:val="16"/>
                <w:szCs w:val="16"/>
              </w:rPr>
              <w:t>95,94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300" w:rsidRPr="005A731E" w:rsidRDefault="00656300" w:rsidP="0065630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300" w:rsidRPr="005A731E" w:rsidRDefault="00656300" w:rsidP="0065630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300" w:rsidRPr="005A731E" w:rsidRDefault="00656300" w:rsidP="0065630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300" w:rsidRPr="005A731E" w:rsidRDefault="00656300" w:rsidP="0065630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6300" w:rsidRPr="005A731E" w:rsidRDefault="00656300" w:rsidP="00656300">
            <w:pPr>
              <w:jc w:val="center"/>
              <w:rPr>
                <w:sz w:val="16"/>
                <w:szCs w:val="16"/>
              </w:rPr>
            </w:pPr>
          </w:p>
        </w:tc>
      </w:tr>
      <w:tr w:rsidR="00656300" w:rsidRPr="005A731E" w:rsidTr="001558E3">
        <w:trPr>
          <w:trHeight w:val="239"/>
        </w:trPr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300" w:rsidRPr="005A731E" w:rsidRDefault="00656300" w:rsidP="00656300">
            <w:pPr>
              <w:jc w:val="center"/>
              <w:rPr>
                <w:sz w:val="16"/>
                <w:szCs w:val="16"/>
              </w:rPr>
            </w:pPr>
            <w:r w:rsidRPr="005A731E">
              <w:rPr>
                <w:sz w:val="16"/>
                <w:szCs w:val="16"/>
              </w:rPr>
              <w:t>3.2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300" w:rsidRPr="005A731E" w:rsidRDefault="00656300" w:rsidP="00656300">
            <w:pPr>
              <w:jc w:val="both"/>
              <w:rPr>
                <w:bCs/>
                <w:spacing w:val="-4"/>
                <w:sz w:val="16"/>
                <w:szCs w:val="16"/>
              </w:rPr>
            </w:pPr>
            <w:r w:rsidRPr="005A731E">
              <w:rPr>
                <w:bCs/>
                <w:spacing w:val="-5"/>
                <w:sz w:val="16"/>
                <w:szCs w:val="16"/>
              </w:rPr>
              <w:t>Прочие направления расходов муниципальной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300" w:rsidRPr="005A731E" w:rsidRDefault="00656300" w:rsidP="00656300">
            <w:r w:rsidRPr="005A731E">
              <w:rPr>
                <w:sz w:val="16"/>
                <w:szCs w:val="16"/>
              </w:rPr>
              <w:t>2020г.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300" w:rsidRPr="005A731E" w:rsidRDefault="00656300" w:rsidP="00656300">
            <w:pPr>
              <w:jc w:val="center"/>
              <w:rPr>
                <w:sz w:val="16"/>
                <w:szCs w:val="16"/>
              </w:rPr>
            </w:pPr>
            <w:r w:rsidRPr="005A731E">
              <w:rPr>
                <w:sz w:val="16"/>
                <w:szCs w:val="16"/>
              </w:rPr>
              <w:t>МБ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300" w:rsidRPr="005A731E" w:rsidRDefault="00F1341B" w:rsidP="00656300">
            <w:pPr>
              <w:jc w:val="center"/>
              <w:rPr>
                <w:bCs/>
                <w:spacing w:val="-4"/>
                <w:sz w:val="16"/>
                <w:szCs w:val="16"/>
              </w:rPr>
            </w:pPr>
            <w:r w:rsidRPr="005A731E">
              <w:rPr>
                <w:bCs/>
                <w:spacing w:val="-4"/>
                <w:sz w:val="16"/>
                <w:szCs w:val="16"/>
              </w:rPr>
              <w:t>1737,21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300" w:rsidRPr="005A731E" w:rsidRDefault="00F1341B" w:rsidP="00656300">
            <w:pPr>
              <w:jc w:val="center"/>
              <w:rPr>
                <w:bCs/>
                <w:spacing w:val="-4"/>
                <w:sz w:val="16"/>
                <w:szCs w:val="16"/>
              </w:rPr>
            </w:pPr>
            <w:r w:rsidRPr="005A731E">
              <w:rPr>
                <w:bCs/>
                <w:spacing w:val="-4"/>
                <w:sz w:val="16"/>
                <w:szCs w:val="16"/>
              </w:rPr>
              <w:t>1611,53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300" w:rsidRPr="005A731E" w:rsidRDefault="00F1341B" w:rsidP="00656300">
            <w:pPr>
              <w:jc w:val="center"/>
              <w:rPr>
                <w:bCs/>
                <w:spacing w:val="-4"/>
                <w:sz w:val="16"/>
                <w:szCs w:val="16"/>
              </w:rPr>
            </w:pPr>
            <w:r w:rsidRPr="005A731E">
              <w:rPr>
                <w:bCs/>
                <w:spacing w:val="-4"/>
                <w:sz w:val="16"/>
                <w:szCs w:val="16"/>
              </w:rPr>
              <w:t>92,77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300" w:rsidRPr="005A731E" w:rsidRDefault="00656300" w:rsidP="0065630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300" w:rsidRPr="005A731E" w:rsidRDefault="00656300" w:rsidP="0065630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300" w:rsidRPr="005A731E" w:rsidRDefault="00656300" w:rsidP="0065630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300" w:rsidRPr="005A731E" w:rsidRDefault="00656300" w:rsidP="0065630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6300" w:rsidRPr="005A731E" w:rsidRDefault="00656300" w:rsidP="00656300">
            <w:pPr>
              <w:jc w:val="center"/>
              <w:rPr>
                <w:sz w:val="16"/>
                <w:szCs w:val="16"/>
              </w:rPr>
            </w:pPr>
          </w:p>
        </w:tc>
      </w:tr>
      <w:tr w:rsidR="00F1341B" w:rsidRPr="005A731E" w:rsidTr="001558E3">
        <w:trPr>
          <w:trHeight w:val="239"/>
        </w:trPr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41B" w:rsidRPr="005A731E" w:rsidRDefault="00F1341B" w:rsidP="00656300">
            <w:pPr>
              <w:jc w:val="center"/>
              <w:rPr>
                <w:sz w:val="16"/>
                <w:szCs w:val="16"/>
              </w:rPr>
            </w:pPr>
            <w:r w:rsidRPr="005A731E">
              <w:rPr>
                <w:sz w:val="16"/>
                <w:szCs w:val="16"/>
              </w:rPr>
              <w:t>3.2.1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41B" w:rsidRPr="005A731E" w:rsidRDefault="00F1341B" w:rsidP="00656300">
            <w:pPr>
              <w:jc w:val="both"/>
              <w:rPr>
                <w:spacing w:val="-4"/>
                <w:sz w:val="16"/>
                <w:szCs w:val="16"/>
              </w:rPr>
            </w:pPr>
            <w:r w:rsidRPr="005A731E">
              <w:rPr>
                <w:spacing w:val="-4"/>
                <w:sz w:val="16"/>
                <w:szCs w:val="16"/>
              </w:rPr>
              <w:t>Проведение процедур аттестации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41B" w:rsidRPr="005A731E" w:rsidRDefault="00F1341B" w:rsidP="00656300">
            <w:r w:rsidRPr="005A731E">
              <w:rPr>
                <w:sz w:val="16"/>
                <w:szCs w:val="16"/>
              </w:rPr>
              <w:t>2020г.</w:t>
            </w:r>
          </w:p>
        </w:tc>
        <w:tc>
          <w:tcPr>
            <w:tcW w:w="4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41B" w:rsidRPr="005A731E" w:rsidRDefault="00F1341B" w:rsidP="00656300">
            <w:pPr>
              <w:jc w:val="center"/>
              <w:rPr>
                <w:bCs/>
                <w:spacing w:val="-4"/>
                <w:sz w:val="16"/>
                <w:szCs w:val="16"/>
              </w:rPr>
            </w:pPr>
            <w:r w:rsidRPr="005A731E">
              <w:rPr>
                <w:bCs/>
                <w:spacing w:val="-5"/>
                <w:sz w:val="16"/>
                <w:szCs w:val="16"/>
              </w:rPr>
              <w:t>Не финансируется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41B" w:rsidRPr="005A731E" w:rsidRDefault="00F1341B" w:rsidP="00656300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6"/>
                <w:szCs w:val="16"/>
              </w:rPr>
            </w:pPr>
            <w:r w:rsidRPr="005A731E">
              <w:rPr>
                <w:spacing w:val="-4"/>
                <w:sz w:val="16"/>
                <w:szCs w:val="16"/>
              </w:rPr>
              <w:t>Кол-во проведенных заседаний</w:t>
            </w:r>
          </w:p>
          <w:p w:rsidR="00F1341B" w:rsidRPr="005A731E" w:rsidRDefault="00F1341B" w:rsidP="00656300">
            <w:pPr>
              <w:jc w:val="center"/>
              <w:rPr>
                <w:sz w:val="16"/>
                <w:szCs w:val="16"/>
              </w:rPr>
            </w:pPr>
            <w:r w:rsidRPr="005A731E">
              <w:rPr>
                <w:spacing w:val="-4"/>
                <w:sz w:val="16"/>
                <w:szCs w:val="16"/>
              </w:rPr>
              <w:t>аттестационной комиссии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41B" w:rsidRPr="005A731E" w:rsidRDefault="00F1341B" w:rsidP="00656300">
            <w:pPr>
              <w:jc w:val="center"/>
              <w:rPr>
                <w:sz w:val="16"/>
                <w:szCs w:val="16"/>
                <w:highlight w:val="yellow"/>
              </w:rPr>
            </w:pPr>
            <w:r w:rsidRPr="005A731E">
              <w:rPr>
                <w:sz w:val="16"/>
                <w:szCs w:val="16"/>
                <w:highlight w:val="yellow"/>
              </w:rPr>
              <w:t>15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1341B" w:rsidRPr="005A731E" w:rsidRDefault="00A13EE8" w:rsidP="00656300">
            <w:pPr>
              <w:jc w:val="center"/>
              <w:rPr>
                <w:sz w:val="16"/>
                <w:szCs w:val="16"/>
                <w:highlight w:val="yellow"/>
              </w:rPr>
            </w:pPr>
            <w:r w:rsidRPr="005A731E">
              <w:rPr>
                <w:sz w:val="16"/>
                <w:szCs w:val="16"/>
                <w:highlight w:val="yellow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1341B" w:rsidRPr="005A731E" w:rsidRDefault="00A13EE8" w:rsidP="00656300">
            <w:pPr>
              <w:jc w:val="center"/>
              <w:rPr>
                <w:sz w:val="16"/>
                <w:szCs w:val="16"/>
                <w:highlight w:val="yellow"/>
              </w:rPr>
            </w:pPr>
            <w:r w:rsidRPr="005A731E">
              <w:rPr>
                <w:sz w:val="16"/>
                <w:szCs w:val="16"/>
                <w:highlight w:val="yellow"/>
              </w:rPr>
              <w:t>73,33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341B" w:rsidRPr="005A731E" w:rsidRDefault="00F1341B" w:rsidP="00656300">
            <w:pPr>
              <w:jc w:val="center"/>
              <w:rPr>
                <w:spacing w:val="-4"/>
                <w:sz w:val="16"/>
                <w:szCs w:val="16"/>
              </w:rPr>
            </w:pPr>
            <w:r w:rsidRPr="005A731E">
              <w:rPr>
                <w:spacing w:val="-4"/>
                <w:sz w:val="16"/>
                <w:szCs w:val="16"/>
              </w:rPr>
              <w:t>Сектор кадровой работы, Совет депутатов, руководители структурных подразделения с правом юридического лица</w:t>
            </w:r>
          </w:p>
        </w:tc>
      </w:tr>
      <w:tr w:rsidR="00F1341B" w:rsidRPr="005A731E" w:rsidTr="001558E3">
        <w:trPr>
          <w:trHeight w:val="239"/>
        </w:trPr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41B" w:rsidRPr="005A731E" w:rsidRDefault="00F1341B" w:rsidP="00656300">
            <w:pPr>
              <w:jc w:val="center"/>
              <w:rPr>
                <w:sz w:val="16"/>
                <w:szCs w:val="16"/>
              </w:rPr>
            </w:pPr>
            <w:r w:rsidRPr="005A731E">
              <w:rPr>
                <w:sz w:val="16"/>
                <w:szCs w:val="16"/>
              </w:rPr>
              <w:t>3.2.2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41B" w:rsidRPr="005A731E" w:rsidRDefault="00F1341B" w:rsidP="00656300">
            <w:pPr>
              <w:jc w:val="both"/>
              <w:rPr>
                <w:spacing w:val="-4"/>
                <w:sz w:val="16"/>
                <w:szCs w:val="16"/>
              </w:rPr>
            </w:pPr>
            <w:r w:rsidRPr="005A731E">
              <w:rPr>
                <w:spacing w:val="-4"/>
                <w:sz w:val="16"/>
                <w:szCs w:val="16"/>
              </w:rPr>
              <w:t>Ведение реестра муниципальных служащих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41B" w:rsidRPr="005A731E" w:rsidRDefault="00F1341B" w:rsidP="00656300">
            <w:r w:rsidRPr="005A731E">
              <w:rPr>
                <w:sz w:val="16"/>
                <w:szCs w:val="16"/>
              </w:rPr>
              <w:t>2020г.</w:t>
            </w:r>
          </w:p>
        </w:tc>
        <w:tc>
          <w:tcPr>
            <w:tcW w:w="4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41B" w:rsidRPr="005A731E" w:rsidRDefault="00F1341B" w:rsidP="00656300">
            <w:pPr>
              <w:jc w:val="center"/>
              <w:rPr>
                <w:b/>
                <w:bCs/>
                <w:spacing w:val="-4"/>
                <w:sz w:val="16"/>
                <w:szCs w:val="16"/>
              </w:rPr>
            </w:pPr>
            <w:r w:rsidRPr="005A731E">
              <w:rPr>
                <w:bCs/>
                <w:spacing w:val="-5"/>
                <w:sz w:val="16"/>
                <w:szCs w:val="16"/>
              </w:rPr>
              <w:t>Не финансируется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41B" w:rsidRPr="005A731E" w:rsidRDefault="00F1341B" w:rsidP="00656300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6"/>
                <w:szCs w:val="16"/>
              </w:rPr>
            </w:pP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41B" w:rsidRPr="005A731E" w:rsidRDefault="00F1341B" w:rsidP="00656300">
            <w:pPr>
              <w:jc w:val="center"/>
              <w:rPr>
                <w:sz w:val="16"/>
                <w:szCs w:val="16"/>
              </w:rPr>
            </w:pPr>
            <w:r w:rsidRPr="005A731E">
              <w:rPr>
                <w:sz w:val="16"/>
                <w:szCs w:val="16"/>
              </w:rPr>
              <w:t>постоянно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41B" w:rsidRPr="005A731E" w:rsidRDefault="00F1341B" w:rsidP="00656300">
            <w:pPr>
              <w:jc w:val="center"/>
              <w:rPr>
                <w:sz w:val="16"/>
                <w:szCs w:val="16"/>
              </w:rPr>
            </w:pPr>
            <w:r w:rsidRPr="005A731E">
              <w:rPr>
                <w:sz w:val="16"/>
                <w:szCs w:val="16"/>
              </w:rPr>
              <w:t>Ведется постоянно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41B" w:rsidRPr="005A731E" w:rsidRDefault="00F1341B" w:rsidP="00656300">
            <w:pPr>
              <w:jc w:val="center"/>
              <w:rPr>
                <w:sz w:val="16"/>
                <w:szCs w:val="16"/>
              </w:rPr>
            </w:pPr>
            <w:r w:rsidRPr="005A731E">
              <w:rPr>
                <w:sz w:val="16"/>
                <w:szCs w:val="16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341B" w:rsidRPr="005A731E" w:rsidRDefault="00F1341B" w:rsidP="00656300">
            <w:pPr>
              <w:jc w:val="center"/>
              <w:rPr>
                <w:spacing w:val="-4"/>
                <w:sz w:val="16"/>
                <w:szCs w:val="16"/>
              </w:rPr>
            </w:pPr>
            <w:r w:rsidRPr="005A731E">
              <w:rPr>
                <w:spacing w:val="-4"/>
                <w:sz w:val="16"/>
                <w:szCs w:val="16"/>
              </w:rPr>
              <w:t>Сектор кадровой работы</w:t>
            </w:r>
          </w:p>
        </w:tc>
      </w:tr>
      <w:tr w:rsidR="00BC2527" w:rsidRPr="005A731E" w:rsidTr="001558E3">
        <w:trPr>
          <w:trHeight w:val="260"/>
        </w:trPr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2527" w:rsidRPr="005A731E" w:rsidRDefault="00BC2527" w:rsidP="00BC2527">
            <w:pPr>
              <w:jc w:val="center"/>
              <w:rPr>
                <w:sz w:val="16"/>
                <w:szCs w:val="16"/>
              </w:rPr>
            </w:pPr>
            <w:r w:rsidRPr="005A731E">
              <w:rPr>
                <w:sz w:val="16"/>
                <w:szCs w:val="16"/>
              </w:rPr>
              <w:t>3.2.3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527" w:rsidRPr="005A731E" w:rsidRDefault="00BC2527" w:rsidP="00BC2527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pacing w:val="-4"/>
                <w:sz w:val="16"/>
                <w:szCs w:val="16"/>
              </w:rPr>
            </w:pPr>
            <w:r w:rsidRPr="005A731E">
              <w:rPr>
                <w:spacing w:val="-4"/>
                <w:sz w:val="16"/>
                <w:szCs w:val="16"/>
              </w:rPr>
              <w:t>Обеспечение муниципальных служащих расходными материалами и канцелярскими принадлежностями для качественного и эффективного исполнения должностных обязанностей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527" w:rsidRPr="005A731E" w:rsidRDefault="00BC2527" w:rsidP="00BC2527">
            <w:r w:rsidRPr="005A731E">
              <w:rPr>
                <w:sz w:val="16"/>
                <w:szCs w:val="16"/>
              </w:rPr>
              <w:t>2020г.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527" w:rsidRPr="005A731E" w:rsidRDefault="00BC2527" w:rsidP="00BC2527">
            <w:pPr>
              <w:jc w:val="center"/>
              <w:rPr>
                <w:bCs/>
                <w:spacing w:val="-4"/>
                <w:sz w:val="16"/>
                <w:szCs w:val="16"/>
              </w:rPr>
            </w:pPr>
            <w:r w:rsidRPr="005A731E">
              <w:rPr>
                <w:bCs/>
                <w:spacing w:val="-4"/>
                <w:sz w:val="16"/>
                <w:szCs w:val="16"/>
              </w:rPr>
              <w:t>МБ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527" w:rsidRPr="005A731E" w:rsidRDefault="00BC2527" w:rsidP="00BC2527">
            <w:pPr>
              <w:jc w:val="center"/>
              <w:rPr>
                <w:bCs/>
                <w:spacing w:val="-4"/>
                <w:sz w:val="16"/>
                <w:szCs w:val="16"/>
              </w:rPr>
            </w:pPr>
            <w:r w:rsidRPr="005A731E">
              <w:rPr>
                <w:bCs/>
                <w:spacing w:val="-4"/>
                <w:sz w:val="16"/>
                <w:szCs w:val="16"/>
              </w:rPr>
              <w:t>768,41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527" w:rsidRPr="005A731E" w:rsidRDefault="00BC2527" w:rsidP="00BC2527">
            <w:pPr>
              <w:jc w:val="center"/>
              <w:rPr>
                <w:bCs/>
                <w:spacing w:val="-4"/>
                <w:sz w:val="16"/>
                <w:szCs w:val="16"/>
              </w:rPr>
            </w:pPr>
            <w:r w:rsidRPr="005A731E">
              <w:rPr>
                <w:bCs/>
                <w:spacing w:val="-4"/>
                <w:sz w:val="16"/>
                <w:szCs w:val="16"/>
              </w:rPr>
              <w:t>746,33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527" w:rsidRPr="005A731E" w:rsidRDefault="00BC2527" w:rsidP="00BC2527">
            <w:pPr>
              <w:jc w:val="center"/>
              <w:rPr>
                <w:bCs/>
                <w:spacing w:val="-4"/>
                <w:sz w:val="16"/>
                <w:szCs w:val="16"/>
              </w:rPr>
            </w:pPr>
            <w:r w:rsidRPr="005A731E">
              <w:rPr>
                <w:bCs/>
                <w:spacing w:val="-4"/>
                <w:sz w:val="16"/>
                <w:szCs w:val="16"/>
              </w:rPr>
              <w:t>97,13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527" w:rsidRPr="005A731E" w:rsidRDefault="00BC2527" w:rsidP="00BC2527">
            <w:pPr>
              <w:jc w:val="center"/>
              <w:rPr>
                <w:sz w:val="16"/>
                <w:szCs w:val="16"/>
              </w:rPr>
            </w:pPr>
            <w:r w:rsidRPr="005A731E">
              <w:rPr>
                <w:spacing w:val="-4"/>
                <w:sz w:val="16"/>
                <w:szCs w:val="16"/>
              </w:rPr>
              <w:t>Освоение средств, %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527" w:rsidRPr="005A731E" w:rsidRDefault="00BC2527" w:rsidP="00BC2527">
            <w:pPr>
              <w:jc w:val="center"/>
              <w:rPr>
                <w:sz w:val="16"/>
                <w:szCs w:val="16"/>
              </w:rPr>
            </w:pPr>
            <w:r w:rsidRPr="005A731E">
              <w:rPr>
                <w:sz w:val="16"/>
                <w:szCs w:val="16"/>
              </w:rPr>
              <w:t>100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527" w:rsidRPr="005A731E" w:rsidRDefault="00BC2527" w:rsidP="00BC2527">
            <w:pPr>
              <w:jc w:val="center"/>
              <w:rPr>
                <w:bCs/>
                <w:spacing w:val="-4"/>
                <w:sz w:val="16"/>
                <w:szCs w:val="16"/>
              </w:rPr>
            </w:pPr>
            <w:r w:rsidRPr="005A731E">
              <w:rPr>
                <w:bCs/>
                <w:spacing w:val="-4"/>
                <w:sz w:val="16"/>
                <w:szCs w:val="16"/>
              </w:rPr>
              <w:t>97,13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527" w:rsidRPr="005A731E" w:rsidRDefault="00BC2527" w:rsidP="00BC2527">
            <w:pPr>
              <w:jc w:val="center"/>
              <w:rPr>
                <w:bCs/>
                <w:spacing w:val="-4"/>
                <w:sz w:val="16"/>
                <w:szCs w:val="16"/>
              </w:rPr>
            </w:pPr>
            <w:r w:rsidRPr="005A731E">
              <w:rPr>
                <w:bCs/>
                <w:spacing w:val="-4"/>
                <w:sz w:val="16"/>
                <w:szCs w:val="16"/>
              </w:rPr>
              <w:t>97,13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2527" w:rsidRPr="005A731E" w:rsidRDefault="00BC2527" w:rsidP="00BC2527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6"/>
                <w:szCs w:val="16"/>
              </w:rPr>
            </w:pPr>
            <w:r w:rsidRPr="005A731E">
              <w:rPr>
                <w:spacing w:val="-4"/>
                <w:sz w:val="16"/>
                <w:szCs w:val="16"/>
              </w:rPr>
              <w:t>Администрация</w:t>
            </w:r>
          </w:p>
          <w:p w:rsidR="00BC2527" w:rsidRPr="005A731E" w:rsidRDefault="00BC2527" w:rsidP="00BC2527">
            <w:pPr>
              <w:jc w:val="center"/>
              <w:rPr>
                <w:sz w:val="16"/>
                <w:szCs w:val="16"/>
              </w:rPr>
            </w:pPr>
            <w:r w:rsidRPr="005A731E">
              <w:rPr>
                <w:spacing w:val="-4"/>
                <w:sz w:val="16"/>
                <w:szCs w:val="16"/>
              </w:rPr>
              <w:t>УФ, УО, УКСМП и МС, КИО, КРГХ, Совет депутатов, КСП</w:t>
            </w:r>
          </w:p>
        </w:tc>
      </w:tr>
      <w:tr w:rsidR="00BC2527" w:rsidRPr="005A731E" w:rsidTr="001558E3">
        <w:trPr>
          <w:trHeight w:val="260"/>
        </w:trPr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2527" w:rsidRPr="005A731E" w:rsidRDefault="00BC2527" w:rsidP="00BC2527">
            <w:pPr>
              <w:jc w:val="center"/>
              <w:rPr>
                <w:sz w:val="16"/>
                <w:szCs w:val="16"/>
              </w:rPr>
            </w:pPr>
            <w:r w:rsidRPr="005A731E">
              <w:rPr>
                <w:sz w:val="16"/>
                <w:szCs w:val="16"/>
              </w:rPr>
              <w:t>3.2.4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527" w:rsidRPr="005A731E" w:rsidRDefault="00BC2527" w:rsidP="00BC252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pacing w:val="-4"/>
                <w:sz w:val="16"/>
                <w:szCs w:val="16"/>
              </w:rPr>
            </w:pPr>
            <w:r w:rsidRPr="005A731E">
              <w:rPr>
                <w:spacing w:val="-4"/>
                <w:sz w:val="16"/>
                <w:szCs w:val="16"/>
              </w:rPr>
              <w:t xml:space="preserve">Обеспечение муниципальных служащих подписными изданиями и периодической литературой, в </w:t>
            </w:r>
            <w:proofErr w:type="spellStart"/>
            <w:r w:rsidRPr="005A731E">
              <w:rPr>
                <w:spacing w:val="-4"/>
                <w:sz w:val="16"/>
                <w:szCs w:val="16"/>
              </w:rPr>
              <w:t>т.ч</w:t>
            </w:r>
            <w:proofErr w:type="spellEnd"/>
            <w:r w:rsidRPr="005A731E">
              <w:rPr>
                <w:spacing w:val="-4"/>
                <w:sz w:val="16"/>
                <w:szCs w:val="16"/>
              </w:rPr>
              <w:t>.: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527" w:rsidRPr="005A731E" w:rsidRDefault="00BC2527" w:rsidP="00BC2527">
            <w:r w:rsidRPr="005A731E">
              <w:rPr>
                <w:sz w:val="16"/>
                <w:szCs w:val="16"/>
              </w:rPr>
              <w:t>2020г.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527" w:rsidRPr="005A731E" w:rsidRDefault="00BC2527" w:rsidP="00BC2527">
            <w:pPr>
              <w:jc w:val="center"/>
              <w:rPr>
                <w:bCs/>
                <w:spacing w:val="-4"/>
                <w:sz w:val="16"/>
                <w:szCs w:val="16"/>
              </w:rPr>
            </w:pPr>
            <w:r w:rsidRPr="005A731E">
              <w:rPr>
                <w:bCs/>
                <w:spacing w:val="-4"/>
                <w:sz w:val="16"/>
                <w:szCs w:val="16"/>
              </w:rPr>
              <w:t>МБ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527" w:rsidRPr="005A731E" w:rsidRDefault="00BC2527" w:rsidP="00BC2527">
            <w:pPr>
              <w:jc w:val="center"/>
              <w:rPr>
                <w:bCs/>
                <w:spacing w:val="-4"/>
                <w:sz w:val="16"/>
                <w:szCs w:val="16"/>
              </w:rPr>
            </w:pPr>
            <w:r w:rsidRPr="005A731E">
              <w:rPr>
                <w:bCs/>
                <w:spacing w:val="-4"/>
                <w:sz w:val="16"/>
                <w:szCs w:val="16"/>
              </w:rPr>
              <w:t>94,5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527" w:rsidRPr="005A731E" w:rsidRDefault="00BC2527" w:rsidP="00BC2527">
            <w:pPr>
              <w:jc w:val="center"/>
              <w:rPr>
                <w:bCs/>
                <w:spacing w:val="-4"/>
                <w:sz w:val="16"/>
                <w:szCs w:val="16"/>
              </w:rPr>
            </w:pPr>
            <w:r w:rsidRPr="005A731E">
              <w:rPr>
                <w:bCs/>
                <w:spacing w:val="-4"/>
                <w:sz w:val="16"/>
                <w:szCs w:val="16"/>
              </w:rPr>
              <w:t>92,54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527" w:rsidRPr="005A731E" w:rsidRDefault="00BC2527" w:rsidP="00BC2527">
            <w:pPr>
              <w:jc w:val="center"/>
              <w:rPr>
                <w:bCs/>
                <w:spacing w:val="-4"/>
                <w:sz w:val="16"/>
                <w:szCs w:val="16"/>
              </w:rPr>
            </w:pPr>
            <w:r w:rsidRPr="005A731E">
              <w:rPr>
                <w:bCs/>
                <w:spacing w:val="-4"/>
                <w:sz w:val="16"/>
                <w:szCs w:val="16"/>
              </w:rPr>
              <w:t>97,93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527" w:rsidRPr="005A731E" w:rsidRDefault="00BC2527" w:rsidP="00BC2527">
            <w:pPr>
              <w:jc w:val="center"/>
              <w:rPr>
                <w:sz w:val="16"/>
                <w:szCs w:val="16"/>
              </w:rPr>
            </w:pPr>
            <w:r w:rsidRPr="005A731E">
              <w:rPr>
                <w:spacing w:val="-4"/>
                <w:sz w:val="16"/>
                <w:szCs w:val="16"/>
              </w:rPr>
              <w:t>Освоение средств, %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527" w:rsidRPr="005A731E" w:rsidRDefault="00BC2527" w:rsidP="00BC2527">
            <w:pPr>
              <w:jc w:val="center"/>
              <w:rPr>
                <w:sz w:val="16"/>
                <w:szCs w:val="16"/>
              </w:rPr>
            </w:pPr>
            <w:r w:rsidRPr="005A731E">
              <w:rPr>
                <w:sz w:val="16"/>
                <w:szCs w:val="16"/>
              </w:rPr>
              <w:t>100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527" w:rsidRPr="005A731E" w:rsidRDefault="00BC2527" w:rsidP="00BC2527">
            <w:pPr>
              <w:jc w:val="center"/>
              <w:rPr>
                <w:bCs/>
                <w:spacing w:val="-4"/>
                <w:sz w:val="16"/>
                <w:szCs w:val="16"/>
              </w:rPr>
            </w:pPr>
            <w:r w:rsidRPr="005A731E">
              <w:rPr>
                <w:bCs/>
                <w:spacing w:val="-4"/>
                <w:sz w:val="16"/>
                <w:szCs w:val="16"/>
              </w:rPr>
              <w:t>97,93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527" w:rsidRPr="005A731E" w:rsidRDefault="00BC2527" w:rsidP="00BC2527">
            <w:pPr>
              <w:jc w:val="center"/>
              <w:rPr>
                <w:bCs/>
                <w:spacing w:val="-4"/>
                <w:sz w:val="16"/>
                <w:szCs w:val="16"/>
              </w:rPr>
            </w:pPr>
            <w:r w:rsidRPr="005A731E">
              <w:rPr>
                <w:bCs/>
                <w:spacing w:val="-4"/>
                <w:sz w:val="16"/>
                <w:szCs w:val="16"/>
              </w:rPr>
              <w:t>97,93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2527" w:rsidRPr="005A731E" w:rsidRDefault="00BC2527" w:rsidP="00BC2527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6"/>
                <w:szCs w:val="16"/>
              </w:rPr>
            </w:pPr>
            <w:r w:rsidRPr="005A731E">
              <w:rPr>
                <w:spacing w:val="-4"/>
                <w:sz w:val="16"/>
                <w:szCs w:val="16"/>
              </w:rPr>
              <w:t>Администрация</w:t>
            </w:r>
          </w:p>
          <w:p w:rsidR="00BC2527" w:rsidRPr="005A731E" w:rsidRDefault="00BC2527" w:rsidP="00BC2527">
            <w:pPr>
              <w:jc w:val="center"/>
              <w:rPr>
                <w:sz w:val="16"/>
                <w:szCs w:val="16"/>
              </w:rPr>
            </w:pPr>
            <w:r w:rsidRPr="005A731E">
              <w:rPr>
                <w:spacing w:val="-4"/>
                <w:sz w:val="16"/>
                <w:szCs w:val="16"/>
              </w:rPr>
              <w:t>УФ, УО, УКСМП и МС, КИО, КРГХ, Совет депутатов, КСП</w:t>
            </w:r>
          </w:p>
        </w:tc>
      </w:tr>
      <w:tr w:rsidR="00BC2527" w:rsidRPr="005A731E" w:rsidTr="001558E3">
        <w:trPr>
          <w:trHeight w:val="260"/>
        </w:trPr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2527" w:rsidRPr="005A731E" w:rsidRDefault="00BC2527" w:rsidP="00BC2527">
            <w:pPr>
              <w:jc w:val="center"/>
              <w:rPr>
                <w:sz w:val="16"/>
                <w:szCs w:val="16"/>
              </w:rPr>
            </w:pPr>
            <w:r w:rsidRPr="005A731E">
              <w:rPr>
                <w:sz w:val="16"/>
                <w:szCs w:val="16"/>
              </w:rPr>
              <w:lastRenderedPageBreak/>
              <w:t>3.2.5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527" w:rsidRPr="005A731E" w:rsidRDefault="00BC2527" w:rsidP="00BC252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16"/>
                <w:szCs w:val="16"/>
              </w:rPr>
            </w:pPr>
            <w:r w:rsidRPr="005A731E">
              <w:rPr>
                <w:spacing w:val="-4"/>
                <w:sz w:val="16"/>
                <w:szCs w:val="16"/>
              </w:rPr>
              <w:t>Закупка прочих товаров, работ, услуг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527" w:rsidRPr="005A731E" w:rsidRDefault="00BC2527" w:rsidP="00BC2527">
            <w:r w:rsidRPr="005A731E">
              <w:rPr>
                <w:sz w:val="16"/>
                <w:szCs w:val="16"/>
              </w:rPr>
              <w:t>2020г.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527" w:rsidRPr="005A731E" w:rsidRDefault="00BC2527" w:rsidP="00BC2527">
            <w:pPr>
              <w:jc w:val="center"/>
              <w:rPr>
                <w:bCs/>
                <w:spacing w:val="-4"/>
                <w:sz w:val="16"/>
                <w:szCs w:val="16"/>
              </w:rPr>
            </w:pPr>
            <w:r w:rsidRPr="005A731E">
              <w:rPr>
                <w:bCs/>
                <w:spacing w:val="-4"/>
                <w:sz w:val="16"/>
                <w:szCs w:val="16"/>
              </w:rPr>
              <w:t>МБ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527" w:rsidRPr="005A731E" w:rsidRDefault="00BC2527" w:rsidP="00BC2527">
            <w:pPr>
              <w:jc w:val="center"/>
              <w:rPr>
                <w:bCs/>
                <w:spacing w:val="-4"/>
                <w:sz w:val="16"/>
                <w:szCs w:val="16"/>
              </w:rPr>
            </w:pPr>
            <w:r w:rsidRPr="005A731E">
              <w:rPr>
                <w:bCs/>
                <w:spacing w:val="-4"/>
                <w:sz w:val="16"/>
                <w:szCs w:val="16"/>
              </w:rPr>
              <w:t>847,20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527" w:rsidRPr="005A731E" w:rsidRDefault="00BC2527" w:rsidP="00BC2527">
            <w:pPr>
              <w:jc w:val="center"/>
              <w:rPr>
                <w:bCs/>
                <w:spacing w:val="-4"/>
                <w:sz w:val="16"/>
                <w:szCs w:val="16"/>
              </w:rPr>
            </w:pPr>
            <w:r w:rsidRPr="005A731E">
              <w:rPr>
                <w:bCs/>
                <w:spacing w:val="-4"/>
                <w:sz w:val="16"/>
                <w:szCs w:val="16"/>
              </w:rPr>
              <w:t>770,04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527" w:rsidRPr="005A731E" w:rsidRDefault="00BC2527" w:rsidP="00BC2527">
            <w:pPr>
              <w:jc w:val="center"/>
              <w:rPr>
                <w:bCs/>
                <w:spacing w:val="-4"/>
                <w:sz w:val="16"/>
                <w:szCs w:val="16"/>
              </w:rPr>
            </w:pPr>
            <w:r w:rsidRPr="005A731E">
              <w:rPr>
                <w:bCs/>
                <w:spacing w:val="-4"/>
                <w:sz w:val="16"/>
                <w:szCs w:val="16"/>
              </w:rPr>
              <w:t>91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527" w:rsidRPr="005A731E" w:rsidRDefault="00BC2527" w:rsidP="00BC2527">
            <w:pPr>
              <w:jc w:val="center"/>
              <w:rPr>
                <w:sz w:val="16"/>
                <w:szCs w:val="16"/>
              </w:rPr>
            </w:pPr>
            <w:r w:rsidRPr="005A731E">
              <w:rPr>
                <w:spacing w:val="-4"/>
                <w:sz w:val="16"/>
                <w:szCs w:val="16"/>
              </w:rPr>
              <w:t>Освоение средств, %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527" w:rsidRPr="005A731E" w:rsidRDefault="00BC2527" w:rsidP="00BC2527">
            <w:pPr>
              <w:jc w:val="center"/>
              <w:rPr>
                <w:sz w:val="16"/>
                <w:szCs w:val="16"/>
              </w:rPr>
            </w:pPr>
            <w:r w:rsidRPr="005A731E">
              <w:rPr>
                <w:sz w:val="16"/>
                <w:szCs w:val="16"/>
              </w:rPr>
              <w:t>100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527" w:rsidRPr="005A731E" w:rsidRDefault="00BC2527" w:rsidP="00BC2527">
            <w:pPr>
              <w:jc w:val="center"/>
              <w:rPr>
                <w:bCs/>
                <w:spacing w:val="-4"/>
                <w:sz w:val="16"/>
                <w:szCs w:val="16"/>
              </w:rPr>
            </w:pPr>
            <w:r w:rsidRPr="005A731E">
              <w:rPr>
                <w:bCs/>
                <w:spacing w:val="-4"/>
                <w:sz w:val="16"/>
                <w:szCs w:val="16"/>
              </w:rPr>
              <w:t>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527" w:rsidRPr="005A731E" w:rsidRDefault="00BC2527" w:rsidP="00BC2527">
            <w:pPr>
              <w:jc w:val="center"/>
              <w:rPr>
                <w:bCs/>
                <w:spacing w:val="-4"/>
                <w:sz w:val="16"/>
                <w:szCs w:val="16"/>
              </w:rPr>
            </w:pPr>
            <w:r w:rsidRPr="005A731E">
              <w:rPr>
                <w:bCs/>
                <w:spacing w:val="-4"/>
                <w:sz w:val="16"/>
                <w:szCs w:val="16"/>
              </w:rPr>
              <w:t>91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2527" w:rsidRPr="005A731E" w:rsidRDefault="00BC2527" w:rsidP="00BC2527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6"/>
                <w:szCs w:val="16"/>
              </w:rPr>
            </w:pPr>
          </w:p>
        </w:tc>
      </w:tr>
      <w:tr w:rsidR="00BC2527" w:rsidRPr="005A731E" w:rsidTr="001558E3">
        <w:trPr>
          <w:trHeight w:val="507"/>
        </w:trPr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2527" w:rsidRPr="005A731E" w:rsidRDefault="00BC2527" w:rsidP="00BC2527">
            <w:pPr>
              <w:jc w:val="center"/>
              <w:rPr>
                <w:sz w:val="16"/>
                <w:szCs w:val="16"/>
              </w:rPr>
            </w:pPr>
            <w:r w:rsidRPr="005A731E">
              <w:rPr>
                <w:sz w:val="16"/>
                <w:szCs w:val="16"/>
              </w:rPr>
              <w:t>3.2.6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527" w:rsidRPr="005A731E" w:rsidRDefault="00BC2527" w:rsidP="00BC252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16"/>
                <w:szCs w:val="16"/>
              </w:rPr>
            </w:pPr>
            <w:r w:rsidRPr="005A731E">
              <w:rPr>
                <w:spacing w:val="-4"/>
                <w:sz w:val="16"/>
                <w:szCs w:val="16"/>
              </w:rPr>
              <w:t>Уплата налогов, сборов, иных платежей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527" w:rsidRPr="005A731E" w:rsidRDefault="00BC2527" w:rsidP="00BC2527">
            <w:r w:rsidRPr="005A731E">
              <w:rPr>
                <w:sz w:val="16"/>
                <w:szCs w:val="16"/>
              </w:rPr>
              <w:t>2020г.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527" w:rsidRPr="005A731E" w:rsidRDefault="00BC2527" w:rsidP="00BC2527">
            <w:pPr>
              <w:jc w:val="center"/>
              <w:rPr>
                <w:bCs/>
                <w:spacing w:val="-4"/>
                <w:sz w:val="16"/>
                <w:szCs w:val="16"/>
              </w:rPr>
            </w:pPr>
            <w:r w:rsidRPr="005A731E">
              <w:rPr>
                <w:bCs/>
                <w:spacing w:val="-4"/>
                <w:sz w:val="16"/>
                <w:szCs w:val="16"/>
              </w:rPr>
              <w:t>МБ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527" w:rsidRPr="005A731E" w:rsidRDefault="00BC2527" w:rsidP="00BC2527">
            <w:pPr>
              <w:jc w:val="center"/>
              <w:rPr>
                <w:bCs/>
                <w:spacing w:val="-4"/>
                <w:sz w:val="16"/>
                <w:szCs w:val="16"/>
              </w:rPr>
            </w:pPr>
            <w:r w:rsidRPr="005A731E">
              <w:rPr>
                <w:bCs/>
                <w:spacing w:val="-4"/>
                <w:sz w:val="16"/>
                <w:szCs w:val="16"/>
              </w:rPr>
              <w:t>27,10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527" w:rsidRPr="005A731E" w:rsidRDefault="00BC2527" w:rsidP="00BC2527">
            <w:pPr>
              <w:jc w:val="center"/>
              <w:rPr>
                <w:bCs/>
                <w:spacing w:val="-4"/>
                <w:sz w:val="16"/>
                <w:szCs w:val="16"/>
              </w:rPr>
            </w:pPr>
            <w:r w:rsidRPr="005A731E">
              <w:rPr>
                <w:bCs/>
                <w:spacing w:val="-4"/>
                <w:sz w:val="16"/>
                <w:szCs w:val="16"/>
              </w:rPr>
              <w:t>2,62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527" w:rsidRPr="005A731E" w:rsidRDefault="00BC2527" w:rsidP="00BC2527">
            <w:pPr>
              <w:jc w:val="center"/>
              <w:rPr>
                <w:bCs/>
                <w:spacing w:val="-4"/>
                <w:sz w:val="16"/>
                <w:szCs w:val="16"/>
              </w:rPr>
            </w:pPr>
            <w:r w:rsidRPr="005A731E">
              <w:rPr>
                <w:bCs/>
                <w:spacing w:val="-4"/>
                <w:sz w:val="16"/>
                <w:szCs w:val="16"/>
              </w:rPr>
              <w:t>9,7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527" w:rsidRPr="005A731E" w:rsidRDefault="00BC2527" w:rsidP="00BC2527">
            <w:pPr>
              <w:jc w:val="center"/>
              <w:rPr>
                <w:spacing w:val="-4"/>
                <w:sz w:val="16"/>
                <w:szCs w:val="16"/>
              </w:rPr>
            </w:pPr>
            <w:r w:rsidRPr="005A731E">
              <w:rPr>
                <w:spacing w:val="-4"/>
                <w:sz w:val="16"/>
                <w:szCs w:val="16"/>
              </w:rPr>
              <w:t>Освоение средств %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527" w:rsidRPr="005A731E" w:rsidRDefault="00BC2527" w:rsidP="00BC2527">
            <w:pPr>
              <w:jc w:val="center"/>
              <w:rPr>
                <w:sz w:val="16"/>
                <w:szCs w:val="16"/>
                <w:highlight w:val="yellow"/>
              </w:rPr>
            </w:pPr>
            <w:r w:rsidRPr="005A731E">
              <w:rPr>
                <w:sz w:val="16"/>
                <w:szCs w:val="16"/>
                <w:highlight w:val="yellow"/>
              </w:rPr>
              <w:t>100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527" w:rsidRPr="005A731E" w:rsidRDefault="00BC2527" w:rsidP="00BC2527">
            <w:pPr>
              <w:jc w:val="center"/>
              <w:rPr>
                <w:bCs/>
                <w:spacing w:val="-4"/>
                <w:sz w:val="16"/>
                <w:szCs w:val="16"/>
                <w:highlight w:val="yellow"/>
              </w:rPr>
            </w:pPr>
            <w:r w:rsidRPr="005A731E">
              <w:rPr>
                <w:bCs/>
                <w:spacing w:val="-4"/>
                <w:sz w:val="16"/>
                <w:szCs w:val="16"/>
                <w:highlight w:val="yellow"/>
              </w:rPr>
              <w:t>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527" w:rsidRPr="005A731E" w:rsidRDefault="00BC2527" w:rsidP="00BC2527">
            <w:pPr>
              <w:jc w:val="center"/>
              <w:rPr>
                <w:bCs/>
                <w:spacing w:val="-4"/>
                <w:sz w:val="16"/>
                <w:szCs w:val="16"/>
                <w:highlight w:val="yellow"/>
              </w:rPr>
            </w:pPr>
            <w:r w:rsidRPr="005A731E">
              <w:rPr>
                <w:bCs/>
                <w:spacing w:val="-4"/>
                <w:sz w:val="16"/>
                <w:szCs w:val="16"/>
                <w:highlight w:val="yellow"/>
              </w:rPr>
              <w:t>9,7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2527" w:rsidRPr="005A731E" w:rsidRDefault="00BC2527" w:rsidP="00BC2527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6"/>
                <w:szCs w:val="16"/>
              </w:rPr>
            </w:pPr>
          </w:p>
        </w:tc>
      </w:tr>
      <w:tr w:rsidR="00BC2527" w:rsidRPr="005A731E" w:rsidTr="001558E3">
        <w:trPr>
          <w:trHeight w:val="339"/>
        </w:trPr>
        <w:tc>
          <w:tcPr>
            <w:tcW w:w="3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527" w:rsidRPr="005A731E" w:rsidRDefault="00BC2527" w:rsidP="00BC2527">
            <w:pPr>
              <w:jc w:val="both"/>
              <w:rPr>
                <w:sz w:val="16"/>
                <w:szCs w:val="16"/>
              </w:rPr>
            </w:pPr>
            <w:r w:rsidRPr="005A731E">
              <w:rPr>
                <w:b/>
                <w:bCs/>
                <w:spacing w:val="-4"/>
                <w:sz w:val="16"/>
                <w:szCs w:val="16"/>
              </w:rPr>
              <w:t>Итого по задаче 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527" w:rsidRPr="005A731E" w:rsidRDefault="00BC2527" w:rsidP="00BC25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527" w:rsidRPr="005A731E" w:rsidRDefault="00BC2527" w:rsidP="00BC252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527" w:rsidRPr="005A731E" w:rsidRDefault="00BC2527" w:rsidP="00BC2527">
            <w:pPr>
              <w:jc w:val="center"/>
              <w:rPr>
                <w:b/>
                <w:bCs/>
                <w:spacing w:val="-4"/>
                <w:sz w:val="16"/>
                <w:szCs w:val="16"/>
              </w:rPr>
            </w:pPr>
            <w:r w:rsidRPr="005A731E">
              <w:rPr>
                <w:b/>
                <w:bCs/>
                <w:spacing w:val="-4"/>
                <w:sz w:val="16"/>
                <w:szCs w:val="16"/>
              </w:rPr>
              <w:t>3064,86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527" w:rsidRPr="005A731E" w:rsidRDefault="00BC2527" w:rsidP="00BC2527">
            <w:pPr>
              <w:jc w:val="center"/>
              <w:rPr>
                <w:b/>
                <w:bCs/>
                <w:spacing w:val="-4"/>
                <w:sz w:val="16"/>
                <w:szCs w:val="16"/>
              </w:rPr>
            </w:pPr>
            <w:r w:rsidRPr="005A731E">
              <w:rPr>
                <w:b/>
                <w:bCs/>
                <w:spacing w:val="-4"/>
                <w:sz w:val="16"/>
                <w:szCs w:val="16"/>
              </w:rPr>
              <w:t>2885,32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527" w:rsidRPr="005A731E" w:rsidRDefault="00BC2527" w:rsidP="00BC2527">
            <w:pPr>
              <w:jc w:val="center"/>
              <w:rPr>
                <w:b/>
                <w:bCs/>
                <w:spacing w:val="-4"/>
                <w:sz w:val="16"/>
                <w:szCs w:val="16"/>
              </w:rPr>
            </w:pPr>
            <w:r w:rsidRPr="005A731E">
              <w:rPr>
                <w:b/>
                <w:bCs/>
                <w:spacing w:val="-4"/>
                <w:sz w:val="16"/>
                <w:szCs w:val="16"/>
              </w:rPr>
              <w:t>94,14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527" w:rsidRPr="005A731E" w:rsidRDefault="00BC2527" w:rsidP="00BC25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527" w:rsidRPr="005A731E" w:rsidRDefault="00BC2527" w:rsidP="00BC25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527" w:rsidRPr="005A731E" w:rsidRDefault="00BC2527" w:rsidP="00BC25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527" w:rsidRPr="005A731E" w:rsidRDefault="00BC2527" w:rsidP="00BC25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527" w:rsidRPr="005A731E" w:rsidRDefault="00BC2527" w:rsidP="00BC2527">
            <w:pPr>
              <w:rPr>
                <w:sz w:val="16"/>
                <w:szCs w:val="16"/>
              </w:rPr>
            </w:pPr>
          </w:p>
        </w:tc>
      </w:tr>
      <w:tr w:rsidR="000A4481" w:rsidRPr="005A731E" w:rsidTr="001558E3">
        <w:trPr>
          <w:trHeight w:val="249"/>
        </w:trPr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481" w:rsidRPr="005A731E" w:rsidRDefault="000A4481" w:rsidP="0007019E">
            <w:pPr>
              <w:jc w:val="center"/>
              <w:rPr>
                <w:b/>
                <w:sz w:val="16"/>
                <w:szCs w:val="16"/>
              </w:rPr>
            </w:pPr>
            <w:r w:rsidRPr="005A731E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529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481" w:rsidRPr="005A731E" w:rsidRDefault="000A4481" w:rsidP="00A13EE8">
            <w:pPr>
              <w:rPr>
                <w:sz w:val="16"/>
                <w:szCs w:val="16"/>
              </w:rPr>
            </w:pPr>
            <w:r w:rsidRPr="005A731E">
              <w:rPr>
                <w:b/>
                <w:bCs/>
                <w:spacing w:val="-4"/>
                <w:sz w:val="16"/>
                <w:szCs w:val="16"/>
              </w:rPr>
              <w:t>Задача 4</w:t>
            </w:r>
            <w:r w:rsidRPr="005A731E">
              <w:rPr>
                <w:b/>
                <w:spacing w:val="-4"/>
                <w:sz w:val="16"/>
                <w:szCs w:val="16"/>
              </w:rPr>
              <w:t>: Совершенствование нормативной правовой базы по вопросам развития муниципальной службы</w:t>
            </w:r>
          </w:p>
        </w:tc>
      </w:tr>
      <w:tr w:rsidR="000A4481" w:rsidRPr="005A731E" w:rsidTr="001558E3">
        <w:trPr>
          <w:trHeight w:val="693"/>
        </w:trPr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481" w:rsidRPr="005A731E" w:rsidRDefault="000A4481" w:rsidP="0007019E">
            <w:pPr>
              <w:jc w:val="center"/>
              <w:rPr>
                <w:sz w:val="16"/>
                <w:szCs w:val="16"/>
              </w:rPr>
            </w:pPr>
            <w:r w:rsidRPr="005A731E">
              <w:rPr>
                <w:sz w:val="16"/>
                <w:szCs w:val="16"/>
              </w:rPr>
              <w:t>4.1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481" w:rsidRPr="005A731E" w:rsidRDefault="000A4481" w:rsidP="0007019E">
            <w:pPr>
              <w:jc w:val="both"/>
              <w:rPr>
                <w:bCs/>
                <w:spacing w:val="-4"/>
                <w:sz w:val="16"/>
                <w:szCs w:val="16"/>
              </w:rPr>
            </w:pPr>
            <w:r w:rsidRPr="005A731E">
              <w:rPr>
                <w:bCs/>
                <w:spacing w:val="-4"/>
                <w:sz w:val="16"/>
                <w:szCs w:val="16"/>
              </w:rPr>
              <w:t>Антикоррупционная экспертиза нормативных правовых актов и их проектов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481" w:rsidRPr="005A731E" w:rsidRDefault="000A4481" w:rsidP="0007019E">
            <w:pPr>
              <w:jc w:val="both"/>
              <w:rPr>
                <w:bCs/>
                <w:spacing w:val="-4"/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481" w:rsidRPr="005A731E" w:rsidRDefault="000A4481" w:rsidP="0007019E">
            <w:pPr>
              <w:jc w:val="center"/>
              <w:rPr>
                <w:bCs/>
                <w:spacing w:val="-4"/>
                <w:sz w:val="16"/>
                <w:szCs w:val="16"/>
              </w:rPr>
            </w:pPr>
          </w:p>
        </w:tc>
        <w:tc>
          <w:tcPr>
            <w:tcW w:w="36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481" w:rsidRPr="005A731E" w:rsidRDefault="000A4481" w:rsidP="0007019E">
            <w:pPr>
              <w:jc w:val="center"/>
              <w:rPr>
                <w:bCs/>
                <w:spacing w:val="-4"/>
                <w:sz w:val="16"/>
                <w:szCs w:val="16"/>
              </w:rPr>
            </w:pPr>
            <w:r w:rsidRPr="005A731E">
              <w:rPr>
                <w:bCs/>
                <w:spacing w:val="-4"/>
                <w:sz w:val="16"/>
                <w:szCs w:val="16"/>
              </w:rPr>
              <w:t>В рамках текущей деятельности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481" w:rsidRPr="005A731E" w:rsidRDefault="000A4481" w:rsidP="0007019E">
            <w:pPr>
              <w:jc w:val="center"/>
              <w:rPr>
                <w:sz w:val="16"/>
                <w:szCs w:val="16"/>
              </w:rPr>
            </w:pPr>
            <w:r w:rsidRPr="005A731E">
              <w:rPr>
                <w:sz w:val="16"/>
                <w:szCs w:val="16"/>
              </w:rPr>
              <w:t>Количество проведенных экспертиз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481" w:rsidRPr="005A731E" w:rsidRDefault="000A4481" w:rsidP="0007019E">
            <w:pPr>
              <w:jc w:val="center"/>
              <w:rPr>
                <w:sz w:val="16"/>
                <w:szCs w:val="16"/>
              </w:rPr>
            </w:pPr>
            <w:r w:rsidRPr="005A731E">
              <w:rPr>
                <w:sz w:val="16"/>
                <w:szCs w:val="16"/>
              </w:rPr>
              <w:t>По мере необходимости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481" w:rsidRPr="005A731E" w:rsidRDefault="00F37EF6" w:rsidP="0007019E">
            <w:pPr>
              <w:jc w:val="center"/>
              <w:rPr>
                <w:sz w:val="16"/>
                <w:szCs w:val="16"/>
              </w:rPr>
            </w:pPr>
            <w:r w:rsidRPr="005A731E">
              <w:rPr>
                <w:sz w:val="16"/>
                <w:szCs w:val="16"/>
              </w:rPr>
              <w:t xml:space="preserve">Экспертизы </w:t>
            </w:r>
            <w:r w:rsidR="00EC4DAA" w:rsidRPr="005A731E">
              <w:rPr>
                <w:sz w:val="16"/>
                <w:szCs w:val="16"/>
              </w:rPr>
              <w:t>проводились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481" w:rsidRPr="005A731E" w:rsidRDefault="00EC4DAA" w:rsidP="0007019E">
            <w:pPr>
              <w:jc w:val="center"/>
              <w:rPr>
                <w:sz w:val="16"/>
                <w:szCs w:val="16"/>
              </w:rPr>
            </w:pPr>
            <w:r w:rsidRPr="005A731E">
              <w:rPr>
                <w:sz w:val="16"/>
                <w:szCs w:val="16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4481" w:rsidRPr="005A731E" w:rsidRDefault="000A4481" w:rsidP="0007019E">
            <w:pPr>
              <w:jc w:val="center"/>
              <w:rPr>
                <w:sz w:val="16"/>
                <w:szCs w:val="16"/>
              </w:rPr>
            </w:pPr>
          </w:p>
        </w:tc>
      </w:tr>
      <w:tr w:rsidR="000A4481" w:rsidRPr="005A731E" w:rsidTr="001558E3">
        <w:trPr>
          <w:trHeight w:val="239"/>
        </w:trPr>
        <w:tc>
          <w:tcPr>
            <w:tcW w:w="3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481" w:rsidRPr="005A731E" w:rsidRDefault="000A4481" w:rsidP="0007019E">
            <w:pPr>
              <w:jc w:val="both"/>
              <w:rPr>
                <w:b/>
                <w:bCs/>
                <w:spacing w:val="-4"/>
                <w:sz w:val="16"/>
                <w:szCs w:val="16"/>
              </w:rPr>
            </w:pPr>
            <w:r w:rsidRPr="005A731E">
              <w:rPr>
                <w:b/>
                <w:bCs/>
                <w:spacing w:val="-4"/>
                <w:sz w:val="16"/>
                <w:szCs w:val="16"/>
              </w:rPr>
              <w:t>Итого по задаче 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481" w:rsidRPr="005A731E" w:rsidRDefault="000A4481" w:rsidP="0007019E">
            <w:pPr>
              <w:jc w:val="both"/>
              <w:rPr>
                <w:b/>
                <w:bCs/>
                <w:spacing w:val="-4"/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481" w:rsidRPr="005A731E" w:rsidRDefault="000A4481" w:rsidP="0007019E">
            <w:pPr>
              <w:jc w:val="center"/>
              <w:rPr>
                <w:bCs/>
                <w:spacing w:val="-4"/>
                <w:sz w:val="16"/>
                <w:szCs w:val="16"/>
              </w:rPr>
            </w:pPr>
          </w:p>
        </w:tc>
        <w:tc>
          <w:tcPr>
            <w:tcW w:w="36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481" w:rsidRPr="005A731E" w:rsidRDefault="000A4481" w:rsidP="0007019E">
            <w:pPr>
              <w:jc w:val="center"/>
              <w:rPr>
                <w:b/>
                <w:bCs/>
                <w:spacing w:val="-4"/>
                <w:sz w:val="16"/>
                <w:szCs w:val="16"/>
              </w:rPr>
            </w:pPr>
            <w:r w:rsidRPr="005A731E">
              <w:rPr>
                <w:b/>
                <w:bCs/>
                <w:spacing w:val="-4"/>
                <w:sz w:val="16"/>
                <w:szCs w:val="16"/>
              </w:rPr>
              <w:t>В рамках текущей деятельности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481" w:rsidRPr="005A731E" w:rsidRDefault="000A4481" w:rsidP="0007019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481" w:rsidRPr="005A731E" w:rsidRDefault="000A4481" w:rsidP="0007019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481" w:rsidRPr="005A731E" w:rsidRDefault="000A4481" w:rsidP="0007019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481" w:rsidRPr="005A731E" w:rsidRDefault="000A4481" w:rsidP="0007019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4481" w:rsidRPr="005A731E" w:rsidRDefault="000A4481" w:rsidP="0007019E">
            <w:pPr>
              <w:jc w:val="center"/>
              <w:rPr>
                <w:sz w:val="16"/>
                <w:szCs w:val="16"/>
              </w:rPr>
            </w:pPr>
          </w:p>
        </w:tc>
      </w:tr>
      <w:tr w:rsidR="000A4481" w:rsidRPr="000E11DD" w:rsidTr="001558E3">
        <w:trPr>
          <w:trHeight w:val="64"/>
        </w:trPr>
        <w:tc>
          <w:tcPr>
            <w:tcW w:w="3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481" w:rsidRPr="005A731E" w:rsidRDefault="000A4481" w:rsidP="0007019E">
            <w:pPr>
              <w:jc w:val="center"/>
              <w:rPr>
                <w:b/>
                <w:bCs/>
                <w:spacing w:val="-4"/>
                <w:sz w:val="16"/>
                <w:szCs w:val="16"/>
              </w:rPr>
            </w:pPr>
            <w:r w:rsidRPr="005A731E">
              <w:rPr>
                <w:b/>
                <w:bCs/>
                <w:spacing w:val="-4"/>
                <w:sz w:val="16"/>
                <w:szCs w:val="16"/>
              </w:rPr>
              <w:t>Итого по подпрограмме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481" w:rsidRPr="005A731E" w:rsidRDefault="000A4481" w:rsidP="0007019E">
            <w:pPr>
              <w:jc w:val="center"/>
              <w:rPr>
                <w:b/>
                <w:bCs/>
                <w:spacing w:val="-4"/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481" w:rsidRPr="005A731E" w:rsidRDefault="000A4481" w:rsidP="00F21873">
            <w:pPr>
              <w:jc w:val="center"/>
              <w:rPr>
                <w:b/>
                <w:bCs/>
                <w:spacing w:val="-4"/>
                <w:sz w:val="16"/>
                <w:szCs w:val="16"/>
              </w:rPr>
            </w:pPr>
            <w:r w:rsidRPr="005A731E">
              <w:rPr>
                <w:b/>
                <w:bCs/>
                <w:spacing w:val="-5"/>
                <w:sz w:val="16"/>
                <w:szCs w:val="16"/>
              </w:rPr>
              <w:t>МБ</w:t>
            </w:r>
            <w:r w:rsidRPr="005A731E">
              <w:rPr>
                <w:b/>
                <w:spacing w:val="-4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481" w:rsidRPr="005A731E" w:rsidRDefault="00BC2527" w:rsidP="00D2017C">
            <w:pPr>
              <w:jc w:val="center"/>
              <w:rPr>
                <w:b/>
                <w:bCs/>
                <w:spacing w:val="-4"/>
                <w:sz w:val="16"/>
                <w:szCs w:val="16"/>
              </w:rPr>
            </w:pPr>
            <w:r w:rsidRPr="005A731E">
              <w:rPr>
                <w:b/>
                <w:spacing w:val="-4"/>
                <w:sz w:val="16"/>
                <w:szCs w:val="16"/>
              </w:rPr>
              <w:t>3649,25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481" w:rsidRPr="005A731E" w:rsidRDefault="00BC2527" w:rsidP="000608D5">
            <w:pPr>
              <w:jc w:val="center"/>
              <w:rPr>
                <w:b/>
                <w:bCs/>
                <w:spacing w:val="-4"/>
                <w:sz w:val="16"/>
                <w:szCs w:val="16"/>
              </w:rPr>
            </w:pPr>
            <w:r w:rsidRPr="005A731E">
              <w:rPr>
                <w:b/>
                <w:bCs/>
                <w:spacing w:val="-4"/>
                <w:sz w:val="16"/>
                <w:szCs w:val="16"/>
              </w:rPr>
              <w:t>3421,87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481" w:rsidRPr="000E11DD" w:rsidRDefault="00BC2527" w:rsidP="00E65C6D">
            <w:pPr>
              <w:jc w:val="center"/>
              <w:rPr>
                <w:b/>
                <w:bCs/>
                <w:spacing w:val="-4"/>
                <w:sz w:val="16"/>
                <w:szCs w:val="16"/>
              </w:rPr>
            </w:pPr>
            <w:r w:rsidRPr="005A731E">
              <w:rPr>
                <w:b/>
                <w:bCs/>
                <w:spacing w:val="-4"/>
                <w:sz w:val="16"/>
                <w:szCs w:val="16"/>
              </w:rPr>
              <w:t>93,77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481" w:rsidRPr="000E11DD" w:rsidRDefault="000A4481" w:rsidP="00143D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6"/>
                <w:szCs w:val="16"/>
              </w:rPr>
            </w:pP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481" w:rsidRPr="000E11DD" w:rsidRDefault="000A4481" w:rsidP="000701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481" w:rsidRPr="000E11DD" w:rsidRDefault="000A4481" w:rsidP="000701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481" w:rsidRPr="000E11DD" w:rsidRDefault="000A4481" w:rsidP="000701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481" w:rsidRPr="000E11DD" w:rsidRDefault="000A4481" w:rsidP="0007019E">
            <w:pPr>
              <w:jc w:val="center"/>
              <w:rPr>
                <w:spacing w:val="-4"/>
                <w:sz w:val="18"/>
                <w:szCs w:val="18"/>
              </w:rPr>
            </w:pPr>
          </w:p>
        </w:tc>
      </w:tr>
    </w:tbl>
    <w:p w:rsidR="00135C4E" w:rsidRPr="000E11DD" w:rsidRDefault="00A855A2" w:rsidP="00135C4E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E11DD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135C4E" w:rsidRPr="004F7F8E" w:rsidRDefault="00A855A2" w:rsidP="00135C4E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E11DD">
        <w:rPr>
          <w:rFonts w:ascii="Times New Roman" w:hAnsi="Times New Roman" w:cs="Times New Roman"/>
          <w:sz w:val="24"/>
          <w:szCs w:val="24"/>
        </w:rPr>
        <w:t xml:space="preserve"> </w:t>
      </w:r>
      <w:r w:rsidR="00135C4E" w:rsidRPr="004F7F8E">
        <w:rPr>
          <w:rFonts w:ascii="Times New Roman" w:hAnsi="Times New Roman" w:cs="Times New Roman"/>
          <w:sz w:val="24"/>
          <w:szCs w:val="24"/>
        </w:rPr>
        <w:t>Оценка эффективности реализации подпрограммы:</w:t>
      </w:r>
    </w:p>
    <w:p w:rsidR="00135C4E" w:rsidRPr="004F7F8E" w:rsidRDefault="00135C4E" w:rsidP="00135C4E">
      <w:pPr>
        <w:pStyle w:val="ConsPlusNonformat"/>
        <w:widowControl/>
        <w:numPr>
          <w:ilvl w:val="0"/>
          <w:numId w:val="19"/>
        </w:numPr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F7F8E">
        <w:rPr>
          <w:rFonts w:ascii="Times New Roman" w:hAnsi="Times New Roman" w:cs="Times New Roman"/>
          <w:sz w:val="24"/>
          <w:szCs w:val="24"/>
        </w:rPr>
        <w:t>Оценка достижения плановых значений индикаторов</w:t>
      </w:r>
    </w:p>
    <w:tbl>
      <w:tblPr>
        <w:tblW w:w="11159" w:type="dxa"/>
        <w:tblInd w:w="3461" w:type="dxa"/>
        <w:tblLook w:val="04A0" w:firstRow="1" w:lastRow="0" w:firstColumn="1" w:lastColumn="0" w:noHBand="0" w:noVBand="1"/>
      </w:tblPr>
      <w:tblGrid>
        <w:gridCol w:w="960"/>
        <w:gridCol w:w="3442"/>
        <w:gridCol w:w="336"/>
        <w:gridCol w:w="6521"/>
      </w:tblGrid>
      <w:tr w:rsidR="004F7F8E" w:rsidRPr="004F7F8E" w:rsidTr="00EF118E">
        <w:trPr>
          <w:trHeight w:val="315"/>
        </w:trPr>
        <w:tc>
          <w:tcPr>
            <w:tcW w:w="960" w:type="dxa"/>
            <w:vMerge w:val="restart"/>
            <w:shd w:val="clear" w:color="auto" w:fill="auto"/>
            <w:noWrap/>
            <w:vAlign w:val="center"/>
            <w:hideMark/>
          </w:tcPr>
          <w:p w:rsidR="00135C4E" w:rsidRPr="004F7F8E" w:rsidRDefault="00135C4E" w:rsidP="00EF118E">
            <w:pPr>
              <w:jc w:val="center"/>
              <w:rPr>
                <w:rFonts w:ascii="Calibri" w:hAnsi="Calibri"/>
              </w:rPr>
            </w:pPr>
            <w:r w:rsidRPr="004F7F8E">
              <w:t>ДИП =</w:t>
            </w:r>
          </w:p>
        </w:tc>
        <w:tc>
          <w:tcPr>
            <w:tcW w:w="344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C4E" w:rsidRPr="004F7F8E" w:rsidRDefault="004F7F8E" w:rsidP="004F7F8E">
            <w:pPr>
              <w:jc w:val="center"/>
            </w:pPr>
            <w:r w:rsidRPr="004F7F8E">
              <w:t>8</w:t>
            </w:r>
            <w:r w:rsidR="00CE41FA" w:rsidRPr="004F7F8E">
              <w:t>,</w:t>
            </w:r>
            <w:r w:rsidRPr="004F7F8E">
              <w:t>75</w:t>
            </w:r>
            <w:r w:rsidR="00CE41FA" w:rsidRPr="004F7F8E">
              <w:t xml:space="preserve"> </w:t>
            </w:r>
            <w:r w:rsidR="00135C4E" w:rsidRPr="004F7F8E">
              <w:t>(степень решения задач)</w:t>
            </w:r>
          </w:p>
        </w:tc>
        <w:tc>
          <w:tcPr>
            <w:tcW w:w="236" w:type="dxa"/>
            <w:vMerge w:val="restart"/>
            <w:shd w:val="clear" w:color="auto" w:fill="auto"/>
            <w:noWrap/>
            <w:vAlign w:val="center"/>
            <w:hideMark/>
          </w:tcPr>
          <w:p w:rsidR="00135C4E" w:rsidRPr="004F7F8E" w:rsidRDefault="00135C4E" w:rsidP="00EF118E">
            <w:pPr>
              <w:rPr>
                <w:rFonts w:ascii="Calibri" w:hAnsi="Calibri"/>
              </w:rPr>
            </w:pPr>
            <w:r w:rsidRPr="004F7F8E">
              <w:rPr>
                <w:rFonts w:ascii="Calibri" w:hAnsi="Calibri"/>
              </w:rPr>
              <w:t>=</w:t>
            </w:r>
          </w:p>
        </w:tc>
        <w:tc>
          <w:tcPr>
            <w:tcW w:w="6521" w:type="dxa"/>
            <w:vMerge w:val="restart"/>
            <w:shd w:val="clear" w:color="auto" w:fill="auto"/>
            <w:noWrap/>
            <w:vAlign w:val="center"/>
            <w:hideMark/>
          </w:tcPr>
          <w:p w:rsidR="00135C4E" w:rsidRPr="004F7F8E" w:rsidRDefault="00135C4E" w:rsidP="004F7F8E">
            <w:pPr>
              <w:rPr>
                <w:rFonts w:ascii="Calibri" w:hAnsi="Calibri"/>
              </w:rPr>
            </w:pPr>
            <w:r w:rsidRPr="004F7F8E">
              <w:rPr>
                <w:b/>
              </w:rPr>
              <w:t>0,</w:t>
            </w:r>
            <w:r w:rsidR="004F7F8E" w:rsidRPr="004F7F8E">
              <w:rPr>
                <w:b/>
              </w:rPr>
              <w:t>8</w:t>
            </w:r>
            <w:r w:rsidRPr="004F7F8E">
              <w:rPr>
                <w:b/>
              </w:rPr>
              <w:t xml:space="preserve"> </w:t>
            </w:r>
            <w:r w:rsidR="004F7F8E">
              <w:rPr>
                <w:b/>
              </w:rPr>
              <w:t>средняя</w:t>
            </w:r>
            <w:r w:rsidRPr="004F7F8E">
              <w:rPr>
                <w:b/>
              </w:rPr>
              <w:t xml:space="preserve"> результативность</w:t>
            </w:r>
          </w:p>
        </w:tc>
      </w:tr>
      <w:tr w:rsidR="00135C4E" w:rsidRPr="004F7F8E" w:rsidTr="00EF118E">
        <w:trPr>
          <w:trHeight w:val="300"/>
        </w:trPr>
        <w:tc>
          <w:tcPr>
            <w:tcW w:w="960" w:type="dxa"/>
            <w:vMerge/>
            <w:vAlign w:val="center"/>
            <w:hideMark/>
          </w:tcPr>
          <w:p w:rsidR="00135C4E" w:rsidRPr="004F7F8E" w:rsidRDefault="00135C4E" w:rsidP="00EF118E">
            <w:pPr>
              <w:rPr>
                <w:rFonts w:ascii="Calibri" w:hAnsi="Calibri"/>
              </w:rPr>
            </w:pPr>
          </w:p>
        </w:tc>
        <w:tc>
          <w:tcPr>
            <w:tcW w:w="344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C4E" w:rsidRPr="004F7F8E" w:rsidRDefault="00135C4E" w:rsidP="00CE41FA">
            <w:pPr>
              <w:jc w:val="center"/>
            </w:pPr>
            <w:r w:rsidRPr="004F7F8E">
              <w:t>1</w:t>
            </w:r>
            <w:r w:rsidR="00CE41FA" w:rsidRPr="004F7F8E">
              <w:t>1</w:t>
            </w:r>
          </w:p>
        </w:tc>
        <w:tc>
          <w:tcPr>
            <w:tcW w:w="236" w:type="dxa"/>
            <w:vMerge/>
            <w:vAlign w:val="center"/>
            <w:hideMark/>
          </w:tcPr>
          <w:p w:rsidR="00135C4E" w:rsidRPr="004F7F8E" w:rsidRDefault="00135C4E" w:rsidP="00EF118E">
            <w:pPr>
              <w:rPr>
                <w:rFonts w:ascii="Calibri" w:hAnsi="Calibri"/>
              </w:rPr>
            </w:pPr>
          </w:p>
        </w:tc>
        <w:tc>
          <w:tcPr>
            <w:tcW w:w="6521" w:type="dxa"/>
            <w:vMerge/>
            <w:vAlign w:val="center"/>
            <w:hideMark/>
          </w:tcPr>
          <w:p w:rsidR="00135C4E" w:rsidRPr="004F7F8E" w:rsidRDefault="00135C4E" w:rsidP="00EF118E">
            <w:pPr>
              <w:rPr>
                <w:rFonts w:ascii="Calibri" w:hAnsi="Calibri"/>
              </w:rPr>
            </w:pPr>
          </w:p>
        </w:tc>
      </w:tr>
    </w:tbl>
    <w:p w:rsidR="00135C4E" w:rsidRPr="004F7F8E" w:rsidRDefault="00135C4E" w:rsidP="00135C4E">
      <w:pPr>
        <w:pStyle w:val="ConsPlusNonformat"/>
        <w:widowControl/>
        <w:numPr>
          <w:ilvl w:val="0"/>
          <w:numId w:val="19"/>
        </w:numPr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F7F8E">
        <w:rPr>
          <w:rFonts w:ascii="Times New Roman" w:hAnsi="Times New Roman" w:cs="Times New Roman"/>
          <w:sz w:val="24"/>
          <w:szCs w:val="24"/>
        </w:rPr>
        <w:t xml:space="preserve"> Оценка полноты финансирования</w:t>
      </w:r>
      <w:r w:rsidRPr="004F7F8E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135C4E" w:rsidRPr="004F7F8E" w:rsidRDefault="00135C4E" w:rsidP="00135C4E">
      <w:pPr>
        <w:pStyle w:val="ConsPlusNonformat"/>
        <w:widowControl/>
        <w:tabs>
          <w:tab w:val="left" w:pos="432"/>
        </w:tabs>
        <w:ind w:left="3544"/>
        <w:rPr>
          <w:rFonts w:ascii="Times New Roman" w:hAnsi="Times New Roman" w:cs="Times New Roman"/>
          <w:sz w:val="24"/>
          <w:szCs w:val="24"/>
        </w:rPr>
      </w:pPr>
      <w:r w:rsidRPr="004F7F8E">
        <w:rPr>
          <w:rFonts w:ascii="Times New Roman" w:hAnsi="Times New Roman" w:cs="Times New Roman"/>
          <w:sz w:val="24"/>
          <w:szCs w:val="24"/>
        </w:rPr>
        <w:t xml:space="preserve">ПФ = </w:t>
      </w:r>
      <w:r w:rsidRPr="004F7F8E">
        <w:rPr>
          <w:rFonts w:ascii="Times New Roman" w:hAnsi="Times New Roman" w:cs="Times New Roman"/>
          <w:b/>
          <w:sz w:val="24"/>
          <w:szCs w:val="24"/>
        </w:rPr>
        <w:t>0,</w:t>
      </w:r>
      <w:r w:rsidR="00CE41FA" w:rsidRPr="004F7F8E">
        <w:rPr>
          <w:rFonts w:ascii="Times New Roman" w:hAnsi="Times New Roman" w:cs="Times New Roman"/>
          <w:b/>
          <w:sz w:val="24"/>
          <w:szCs w:val="24"/>
        </w:rPr>
        <w:t>9</w:t>
      </w:r>
      <w:r w:rsidR="004F7F8E">
        <w:rPr>
          <w:rFonts w:ascii="Times New Roman" w:hAnsi="Times New Roman" w:cs="Times New Roman"/>
          <w:b/>
          <w:sz w:val="24"/>
          <w:szCs w:val="24"/>
        </w:rPr>
        <w:t>5</w:t>
      </w:r>
      <w:r w:rsidRPr="004F7F8E">
        <w:rPr>
          <w:rFonts w:ascii="Times New Roman" w:hAnsi="Times New Roman" w:cs="Times New Roman"/>
          <w:sz w:val="24"/>
          <w:szCs w:val="24"/>
        </w:rPr>
        <w:t xml:space="preserve"> - </w:t>
      </w:r>
      <w:r w:rsidRPr="004F7F8E">
        <w:rPr>
          <w:rFonts w:ascii="Times New Roman" w:hAnsi="Times New Roman" w:cs="Times New Roman"/>
          <w:b/>
          <w:sz w:val="24"/>
          <w:szCs w:val="24"/>
        </w:rPr>
        <w:t>полное финансирование</w:t>
      </w:r>
    </w:p>
    <w:p w:rsidR="00135C4E" w:rsidRPr="000E11DD" w:rsidRDefault="00135C4E" w:rsidP="00135C4E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</w:p>
    <w:p w:rsidR="00844542" w:rsidRPr="005A731E" w:rsidRDefault="00135C4E" w:rsidP="001A3226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E11DD">
        <w:rPr>
          <w:rFonts w:ascii="Times New Roman" w:hAnsi="Times New Roman" w:cs="Times New Roman"/>
          <w:b/>
          <w:sz w:val="24"/>
          <w:szCs w:val="24"/>
        </w:rPr>
        <w:t xml:space="preserve">Общая оценка эффективности реализации подпрограммы - </w:t>
      </w:r>
      <w:r w:rsidR="005A731E">
        <w:rPr>
          <w:rFonts w:ascii="Times New Roman" w:hAnsi="Times New Roman" w:cs="Times New Roman"/>
          <w:b/>
          <w:sz w:val="24"/>
          <w:szCs w:val="24"/>
        </w:rPr>
        <w:t>3</w:t>
      </w:r>
      <w:r w:rsidRPr="000E11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A731E">
        <w:rPr>
          <w:rFonts w:ascii="Times New Roman" w:hAnsi="Times New Roman" w:cs="Times New Roman"/>
          <w:b/>
          <w:sz w:val="24"/>
          <w:szCs w:val="24"/>
        </w:rPr>
        <w:t>средний уровень</w:t>
      </w:r>
      <w:r w:rsidRPr="000E11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A731E">
        <w:rPr>
          <w:rFonts w:ascii="Times New Roman" w:hAnsi="Times New Roman" w:cs="Times New Roman"/>
          <w:b/>
          <w:sz w:val="24"/>
          <w:szCs w:val="24"/>
        </w:rPr>
        <w:t>эффективност</w:t>
      </w:r>
      <w:r w:rsidR="005A731E" w:rsidRPr="005A731E">
        <w:rPr>
          <w:rFonts w:ascii="Times New Roman" w:hAnsi="Times New Roman" w:cs="Times New Roman"/>
          <w:b/>
          <w:sz w:val="24"/>
          <w:szCs w:val="24"/>
        </w:rPr>
        <w:t>и</w:t>
      </w:r>
      <w:r w:rsidRPr="005A731E">
        <w:rPr>
          <w:rFonts w:ascii="Times New Roman" w:hAnsi="Times New Roman" w:cs="Times New Roman"/>
          <w:sz w:val="24"/>
          <w:szCs w:val="24"/>
        </w:rPr>
        <w:t xml:space="preserve"> </w:t>
      </w:r>
      <w:r w:rsidR="005A731E" w:rsidRPr="005A731E">
        <w:rPr>
          <w:rFonts w:ascii="Times New Roman" w:hAnsi="Times New Roman" w:cs="Times New Roman"/>
          <w:b/>
          <w:sz w:val="24"/>
          <w:szCs w:val="24"/>
        </w:rPr>
        <w:t>(</w:t>
      </w:r>
      <w:r w:rsidR="005A731E" w:rsidRPr="005A731E">
        <w:rPr>
          <w:rFonts w:ascii="Times New Roman" w:hAnsi="Times New Roman" w:cs="Times New Roman"/>
          <w:sz w:val="24"/>
          <w:szCs w:val="24"/>
        </w:rPr>
        <w:t>необходим контроль выполнения показателей (индикаторов))</w:t>
      </w:r>
    </w:p>
    <w:p w:rsidR="00981151" w:rsidRPr="005A731E" w:rsidRDefault="0087645C" w:rsidP="00D2715F">
      <w:pPr>
        <w:rPr>
          <w:b/>
        </w:rPr>
      </w:pPr>
      <w:r w:rsidRPr="005A731E">
        <w:br w:type="page"/>
      </w:r>
    </w:p>
    <w:p w:rsidR="008D683C" w:rsidRPr="000E11DD" w:rsidRDefault="00B24A68" w:rsidP="002924F1">
      <w:pPr>
        <w:pStyle w:val="ConsPlusNonformat"/>
        <w:widowControl/>
        <w:tabs>
          <w:tab w:val="left" w:pos="432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11DD">
        <w:rPr>
          <w:rFonts w:ascii="Times New Roman" w:hAnsi="Times New Roman" w:cs="Times New Roman"/>
          <w:b/>
          <w:sz w:val="24"/>
          <w:szCs w:val="24"/>
        </w:rPr>
        <w:lastRenderedPageBreak/>
        <w:t>4</w:t>
      </w:r>
      <w:r w:rsidR="002924F1" w:rsidRPr="000E11DD">
        <w:rPr>
          <w:rFonts w:ascii="Times New Roman" w:hAnsi="Times New Roman" w:cs="Times New Roman"/>
          <w:b/>
          <w:sz w:val="24"/>
          <w:szCs w:val="24"/>
        </w:rPr>
        <w:t>.</w:t>
      </w:r>
      <w:r w:rsidR="009A7999" w:rsidRPr="000E11DD">
        <w:rPr>
          <w:rFonts w:ascii="Times New Roman" w:hAnsi="Times New Roman" w:cs="Times New Roman"/>
          <w:b/>
          <w:sz w:val="24"/>
          <w:szCs w:val="24"/>
        </w:rPr>
        <w:t xml:space="preserve">Подпрограмма «Поддержка общественных объединений и организаций </w:t>
      </w:r>
      <w:proofErr w:type="gramStart"/>
      <w:r w:rsidR="009A7999" w:rsidRPr="000E11DD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="009A7999" w:rsidRPr="000E11DD">
        <w:rPr>
          <w:rFonts w:ascii="Times New Roman" w:hAnsi="Times New Roman" w:cs="Times New Roman"/>
          <w:b/>
          <w:sz w:val="24"/>
          <w:szCs w:val="24"/>
        </w:rPr>
        <w:t xml:space="preserve"> ЗАТО г.Североморск» на 201</w:t>
      </w:r>
      <w:r w:rsidR="00EF7E45" w:rsidRPr="000E11DD">
        <w:rPr>
          <w:rFonts w:ascii="Times New Roman" w:hAnsi="Times New Roman" w:cs="Times New Roman"/>
          <w:b/>
          <w:sz w:val="24"/>
          <w:szCs w:val="24"/>
        </w:rPr>
        <w:t>6</w:t>
      </w:r>
      <w:r w:rsidR="009A7999" w:rsidRPr="000E11DD">
        <w:rPr>
          <w:rFonts w:ascii="Times New Roman" w:hAnsi="Times New Roman" w:cs="Times New Roman"/>
          <w:b/>
          <w:sz w:val="24"/>
          <w:szCs w:val="24"/>
        </w:rPr>
        <w:t>-20</w:t>
      </w:r>
      <w:r w:rsidR="00E1778E" w:rsidRPr="000E11DD">
        <w:rPr>
          <w:rFonts w:ascii="Times New Roman" w:hAnsi="Times New Roman" w:cs="Times New Roman"/>
          <w:b/>
          <w:sz w:val="24"/>
          <w:szCs w:val="24"/>
        </w:rPr>
        <w:t>20</w:t>
      </w:r>
      <w:r w:rsidR="009A7999" w:rsidRPr="000E11DD">
        <w:rPr>
          <w:rFonts w:ascii="Times New Roman" w:hAnsi="Times New Roman" w:cs="Times New Roman"/>
          <w:b/>
          <w:sz w:val="24"/>
          <w:szCs w:val="24"/>
        </w:rPr>
        <w:t xml:space="preserve"> годы</w:t>
      </w:r>
    </w:p>
    <w:p w:rsidR="008A11D6" w:rsidRPr="000E11DD" w:rsidRDefault="008A11D6" w:rsidP="002924F1">
      <w:pPr>
        <w:pStyle w:val="ConsPlusNonformat"/>
        <w:widowControl/>
        <w:tabs>
          <w:tab w:val="left" w:pos="432"/>
        </w:tabs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W w:w="15940" w:type="dxa"/>
        <w:tblInd w:w="-6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9"/>
        <w:gridCol w:w="3242"/>
        <w:gridCol w:w="851"/>
        <w:gridCol w:w="1134"/>
        <w:gridCol w:w="283"/>
        <w:gridCol w:w="1134"/>
        <w:gridCol w:w="1134"/>
        <w:gridCol w:w="992"/>
        <w:gridCol w:w="2268"/>
        <w:gridCol w:w="850"/>
        <w:gridCol w:w="851"/>
        <w:gridCol w:w="992"/>
        <w:gridCol w:w="1560"/>
      </w:tblGrid>
      <w:tr w:rsidR="00D2715F" w:rsidRPr="000E11DD" w:rsidTr="00971566"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15F" w:rsidRPr="00F12FBB" w:rsidRDefault="00D2715F" w:rsidP="00971566">
            <w:pPr>
              <w:jc w:val="center"/>
              <w:rPr>
                <w:b/>
                <w:sz w:val="16"/>
                <w:szCs w:val="16"/>
              </w:rPr>
            </w:pPr>
            <w:r w:rsidRPr="00F12FBB">
              <w:rPr>
                <w:b/>
                <w:sz w:val="16"/>
                <w:szCs w:val="16"/>
              </w:rPr>
              <w:t>№ п/п</w:t>
            </w:r>
          </w:p>
        </w:tc>
        <w:tc>
          <w:tcPr>
            <w:tcW w:w="3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15F" w:rsidRPr="00F12FBB" w:rsidRDefault="00D2715F" w:rsidP="00971566">
            <w:pPr>
              <w:jc w:val="center"/>
              <w:rPr>
                <w:b/>
                <w:sz w:val="16"/>
                <w:szCs w:val="16"/>
              </w:rPr>
            </w:pPr>
            <w:r w:rsidRPr="00F12FBB">
              <w:rPr>
                <w:b/>
                <w:sz w:val="16"/>
                <w:szCs w:val="16"/>
              </w:rPr>
              <w:t>Цель, задачи, мероприятия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15F" w:rsidRPr="00F12FBB" w:rsidRDefault="00D2715F" w:rsidP="00971566">
            <w:pPr>
              <w:jc w:val="center"/>
              <w:rPr>
                <w:b/>
                <w:sz w:val="16"/>
                <w:szCs w:val="16"/>
              </w:rPr>
            </w:pPr>
            <w:r w:rsidRPr="00F12FBB">
              <w:rPr>
                <w:b/>
                <w:sz w:val="16"/>
                <w:szCs w:val="16"/>
              </w:rPr>
              <w:t>Срок выполнения (квартал, год)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15F" w:rsidRPr="00F12FBB" w:rsidRDefault="00D2715F" w:rsidP="00971566">
            <w:pPr>
              <w:jc w:val="center"/>
              <w:rPr>
                <w:b/>
                <w:sz w:val="16"/>
                <w:szCs w:val="16"/>
              </w:rPr>
            </w:pPr>
            <w:r w:rsidRPr="00F12FBB">
              <w:rPr>
                <w:b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15F" w:rsidRPr="00F12FBB" w:rsidRDefault="00D2715F" w:rsidP="00971566">
            <w:pPr>
              <w:jc w:val="center"/>
              <w:rPr>
                <w:b/>
                <w:sz w:val="16"/>
                <w:szCs w:val="16"/>
              </w:rPr>
            </w:pPr>
            <w:r w:rsidRPr="00F12FBB">
              <w:rPr>
                <w:b/>
                <w:sz w:val="16"/>
                <w:szCs w:val="16"/>
              </w:rPr>
              <w:t>Объемы финансирования, тыс.</w:t>
            </w:r>
            <w:r w:rsidR="00F12FBB">
              <w:rPr>
                <w:b/>
                <w:sz w:val="16"/>
                <w:szCs w:val="16"/>
              </w:rPr>
              <w:t xml:space="preserve"> </w:t>
            </w:r>
            <w:r w:rsidRPr="00F12FBB">
              <w:rPr>
                <w:b/>
                <w:sz w:val="16"/>
                <w:szCs w:val="16"/>
              </w:rPr>
              <w:t>руб.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15F" w:rsidRPr="00F12FBB" w:rsidRDefault="00D2715F" w:rsidP="00971566">
            <w:pPr>
              <w:jc w:val="center"/>
              <w:rPr>
                <w:b/>
                <w:sz w:val="16"/>
                <w:szCs w:val="16"/>
              </w:rPr>
            </w:pPr>
            <w:r w:rsidRPr="00F12FBB">
              <w:rPr>
                <w:b/>
                <w:sz w:val="16"/>
                <w:szCs w:val="16"/>
              </w:rPr>
              <w:t>Процент освоения % (гр. 6/ гр.5)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15F" w:rsidRPr="00F12FBB" w:rsidRDefault="00D2715F" w:rsidP="00971566">
            <w:pPr>
              <w:jc w:val="center"/>
              <w:rPr>
                <w:b/>
                <w:sz w:val="16"/>
                <w:szCs w:val="16"/>
              </w:rPr>
            </w:pPr>
            <w:r w:rsidRPr="00F12FBB">
              <w:rPr>
                <w:b/>
                <w:sz w:val="16"/>
                <w:szCs w:val="16"/>
              </w:rPr>
              <w:t>Показатели (индикаторы)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15F" w:rsidRPr="00F12FBB" w:rsidRDefault="00D2715F" w:rsidP="00971566">
            <w:pPr>
              <w:jc w:val="center"/>
              <w:rPr>
                <w:b/>
                <w:sz w:val="16"/>
                <w:szCs w:val="16"/>
              </w:rPr>
            </w:pPr>
            <w:r w:rsidRPr="00F12FBB">
              <w:rPr>
                <w:b/>
                <w:sz w:val="16"/>
                <w:szCs w:val="16"/>
              </w:rPr>
              <w:t>Исполнители, перечень организаций, участвующих в реализации мероприятий</w:t>
            </w:r>
          </w:p>
        </w:tc>
      </w:tr>
      <w:tr w:rsidR="00D2715F" w:rsidRPr="000E11DD" w:rsidTr="00971566"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15F" w:rsidRPr="00F12FBB" w:rsidRDefault="00D2715F" w:rsidP="00971566">
            <w:pPr>
              <w:rPr>
                <w:b/>
                <w:sz w:val="16"/>
                <w:szCs w:val="16"/>
              </w:rPr>
            </w:pPr>
          </w:p>
        </w:tc>
        <w:tc>
          <w:tcPr>
            <w:tcW w:w="3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15F" w:rsidRPr="00F12FBB" w:rsidRDefault="00D2715F" w:rsidP="00971566">
            <w:pPr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15F" w:rsidRPr="00F12FBB" w:rsidRDefault="00D2715F" w:rsidP="00971566">
            <w:pPr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15F" w:rsidRPr="00F12FBB" w:rsidRDefault="00D2715F" w:rsidP="00971566">
            <w:pPr>
              <w:rPr>
                <w:b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15F" w:rsidRPr="00F12FBB" w:rsidRDefault="00D2715F" w:rsidP="00971566">
            <w:pPr>
              <w:jc w:val="center"/>
              <w:rPr>
                <w:b/>
                <w:sz w:val="16"/>
                <w:szCs w:val="16"/>
              </w:rPr>
            </w:pPr>
            <w:r w:rsidRPr="00F12FBB">
              <w:rPr>
                <w:b/>
                <w:sz w:val="16"/>
                <w:szCs w:val="16"/>
              </w:rPr>
              <w:t>Уточненные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15F" w:rsidRPr="00F12FBB" w:rsidRDefault="00D2715F" w:rsidP="00971566">
            <w:pPr>
              <w:jc w:val="center"/>
              <w:rPr>
                <w:b/>
                <w:sz w:val="16"/>
                <w:szCs w:val="16"/>
              </w:rPr>
            </w:pPr>
            <w:r w:rsidRPr="00F12FBB">
              <w:rPr>
                <w:b/>
                <w:sz w:val="16"/>
                <w:szCs w:val="16"/>
              </w:rPr>
              <w:t>Кассовый расход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15F" w:rsidRPr="00F12FBB" w:rsidRDefault="00D2715F" w:rsidP="00971566">
            <w:pPr>
              <w:rPr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15F" w:rsidRPr="00F12FBB" w:rsidRDefault="00D2715F" w:rsidP="00971566">
            <w:pPr>
              <w:jc w:val="center"/>
              <w:rPr>
                <w:b/>
                <w:sz w:val="16"/>
                <w:szCs w:val="16"/>
              </w:rPr>
            </w:pPr>
            <w:r w:rsidRPr="00F12FBB">
              <w:rPr>
                <w:b/>
                <w:sz w:val="16"/>
                <w:szCs w:val="16"/>
              </w:rPr>
              <w:t>Наименование, ед. измерения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15F" w:rsidRPr="00F12FBB" w:rsidRDefault="00D2715F" w:rsidP="00971566">
            <w:pPr>
              <w:jc w:val="center"/>
              <w:rPr>
                <w:b/>
                <w:sz w:val="16"/>
                <w:szCs w:val="16"/>
              </w:rPr>
            </w:pPr>
            <w:r w:rsidRPr="00F12FBB">
              <w:rPr>
                <w:b/>
                <w:sz w:val="16"/>
                <w:szCs w:val="16"/>
              </w:rPr>
              <w:t>План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15F" w:rsidRPr="00F12FBB" w:rsidRDefault="00D2715F" w:rsidP="00971566">
            <w:pPr>
              <w:jc w:val="center"/>
              <w:rPr>
                <w:b/>
                <w:sz w:val="16"/>
                <w:szCs w:val="16"/>
              </w:rPr>
            </w:pPr>
            <w:r w:rsidRPr="00F12FBB">
              <w:rPr>
                <w:b/>
                <w:sz w:val="16"/>
                <w:szCs w:val="16"/>
              </w:rPr>
              <w:t>Факт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15F" w:rsidRPr="00F12FBB" w:rsidRDefault="00D2715F" w:rsidP="00971566">
            <w:pPr>
              <w:jc w:val="center"/>
              <w:rPr>
                <w:b/>
                <w:sz w:val="16"/>
                <w:szCs w:val="16"/>
              </w:rPr>
            </w:pPr>
            <w:r w:rsidRPr="00F12FBB">
              <w:rPr>
                <w:b/>
                <w:sz w:val="16"/>
                <w:szCs w:val="16"/>
              </w:rPr>
              <w:t>Процент исполнения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15F" w:rsidRPr="00F12FBB" w:rsidRDefault="00D2715F" w:rsidP="00971566">
            <w:pPr>
              <w:rPr>
                <w:b/>
                <w:sz w:val="16"/>
                <w:szCs w:val="16"/>
              </w:rPr>
            </w:pPr>
          </w:p>
        </w:tc>
      </w:tr>
      <w:tr w:rsidR="00D2715F" w:rsidRPr="000E11DD" w:rsidTr="00971566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15F" w:rsidRPr="00F12FBB" w:rsidRDefault="00D2715F" w:rsidP="00971566">
            <w:pPr>
              <w:jc w:val="center"/>
              <w:rPr>
                <w:b/>
                <w:sz w:val="16"/>
                <w:szCs w:val="16"/>
              </w:rPr>
            </w:pPr>
            <w:r w:rsidRPr="00F12FBB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15F" w:rsidRPr="00F12FBB" w:rsidRDefault="00D2715F" w:rsidP="00971566">
            <w:pPr>
              <w:jc w:val="center"/>
              <w:rPr>
                <w:b/>
                <w:sz w:val="16"/>
                <w:szCs w:val="16"/>
              </w:rPr>
            </w:pPr>
            <w:r w:rsidRPr="00F12FBB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15F" w:rsidRPr="00F12FBB" w:rsidRDefault="00D2715F" w:rsidP="00971566">
            <w:pPr>
              <w:jc w:val="center"/>
              <w:rPr>
                <w:b/>
                <w:sz w:val="16"/>
                <w:szCs w:val="16"/>
              </w:rPr>
            </w:pPr>
            <w:r w:rsidRPr="00F12FBB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15F" w:rsidRPr="00F12FBB" w:rsidRDefault="00D2715F" w:rsidP="00971566">
            <w:pPr>
              <w:jc w:val="center"/>
              <w:rPr>
                <w:b/>
                <w:sz w:val="16"/>
                <w:szCs w:val="16"/>
              </w:rPr>
            </w:pPr>
            <w:r w:rsidRPr="00F12FBB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15F" w:rsidRPr="00F12FBB" w:rsidRDefault="00D2715F" w:rsidP="00971566">
            <w:pPr>
              <w:jc w:val="center"/>
              <w:rPr>
                <w:b/>
                <w:sz w:val="16"/>
                <w:szCs w:val="16"/>
              </w:rPr>
            </w:pPr>
            <w:r w:rsidRPr="00F12FBB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15F" w:rsidRPr="00F12FBB" w:rsidRDefault="00D2715F" w:rsidP="00971566">
            <w:pPr>
              <w:jc w:val="center"/>
              <w:rPr>
                <w:b/>
                <w:sz w:val="16"/>
                <w:szCs w:val="16"/>
              </w:rPr>
            </w:pPr>
            <w:r w:rsidRPr="00F12FBB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15F" w:rsidRPr="00F12FBB" w:rsidRDefault="00D2715F" w:rsidP="00971566">
            <w:pPr>
              <w:jc w:val="center"/>
              <w:rPr>
                <w:b/>
                <w:sz w:val="16"/>
                <w:szCs w:val="16"/>
              </w:rPr>
            </w:pPr>
            <w:r w:rsidRPr="00F12FBB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15F" w:rsidRPr="00F12FBB" w:rsidRDefault="00D2715F" w:rsidP="00971566">
            <w:pPr>
              <w:jc w:val="center"/>
              <w:rPr>
                <w:b/>
                <w:sz w:val="16"/>
                <w:szCs w:val="16"/>
              </w:rPr>
            </w:pPr>
            <w:r w:rsidRPr="00F12FBB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15F" w:rsidRPr="00F12FBB" w:rsidRDefault="00D2715F" w:rsidP="00971566">
            <w:pPr>
              <w:jc w:val="center"/>
              <w:rPr>
                <w:b/>
                <w:sz w:val="16"/>
                <w:szCs w:val="16"/>
              </w:rPr>
            </w:pPr>
            <w:r w:rsidRPr="00F12FBB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15F" w:rsidRPr="00F12FBB" w:rsidRDefault="00D2715F" w:rsidP="00971566">
            <w:pPr>
              <w:jc w:val="center"/>
              <w:rPr>
                <w:b/>
                <w:sz w:val="16"/>
                <w:szCs w:val="16"/>
              </w:rPr>
            </w:pPr>
            <w:r w:rsidRPr="00F12FBB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15F" w:rsidRPr="00F12FBB" w:rsidRDefault="00D2715F" w:rsidP="00971566">
            <w:pPr>
              <w:jc w:val="center"/>
              <w:rPr>
                <w:b/>
                <w:sz w:val="16"/>
                <w:szCs w:val="16"/>
              </w:rPr>
            </w:pPr>
            <w:r w:rsidRPr="00F12FBB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15F" w:rsidRPr="00F12FBB" w:rsidRDefault="00D2715F" w:rsidP="00971566">
            <w:pPr>
              <w:jc w:val="center"/>
              <w:rPr>
                <w:b/>
                <w:sz w:val="16"/>
                <w:szCs w:val="16"/>
              </w:rPr>
            </w:pPr>
            <w:r w:rsidRPr="00F12FBB">
              <w:rPr>
                <w:b/>
                <w:sz w:val="16"/>
                <w:szCs w:val="16"/>
              </w:rPr>
              <w:t>12</w:t>
            </w:r>
          </w:p>
        </w:tc>
      </w:tr>
      <w:tr w:rsidR="00D2715F" w:rsidRPr="000E11DD" w:rsidTr="00D2715F">
        <w:trPr>
          <w:trHeight w:val="265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15F" w:rsidRPr="000E11DD" w:rsidRDefault="00D2715F" w:rsidP="0097156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2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15F" w:rsidRPr="000E11DD" w:rsidRDefault="00D2715F" w:rsidP="00971566">
            <w:pPr>
              <w:rPr>
                <w:sz w:val="16"/>
                <w:szCs w:val="16"/>
              </w:rPr>
            </w:pPr>
            <w:r w:rsidRPr="000E11DD">
              <w:rPr>
                <w:b/>
                <w:spacing w:val="-4"/>
                <w:sz w:val="16"/>
                <w:szCs w:val="16"/>
              </w:rPr>
              <w:t>Цель:</w:t>
            </w:r>
            <w:r w:rsidRPr="000E11DD">
              <w:rPr>
                <w:spacing w:val="-4"/>
                <w:sz w:val="16"/>
                <w:szCs w:val="16"/>
              </w:rPr>
              <w:t xml:space="preserve"> </w:t>
            </w:r>
            <w:r w:rsidRPr="000E11DD">
              <w:rPr>
                <w:b/>
                <w:spacing w:val="-4"/>
                <w:sz w:val="16"/>
                <w:szCs w:val="16"/>
              </w:rPr>
              <w:t>Создание условий для привлечения общественных объединений и организаций к общественно-полезной деятельности и решению вопросов местного значения</w:t>
            </w:r>
          </w:p>
        </w:tc>
      </w:tr>
      <w:tr w:rsidR="00D2715F" w:rsidRPr="000E11DD" w:rsidTr="00D2715F">
        <w:trPr>
          <w:trHeight w:val="27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15F" w:rsidRPr="000E11DD" w:rsidRDefault="00D2715F" w:rsidP="00971566">
            <w:pPr>
              <w:jc w:val="center"/>
              <w:rPr>
                <w:b/>
                <w:sz w:val="16"/>
                <w:szCs w:val="16"/>
              </w:rPr>
            </w:pPr>
            <w:r w:rsidRPr="000E11DD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52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15F" w:rsidRPr="000E11DD" w:rsidRDefault="00D2715F" w:rsidP="00971566">
            <w:pPr>
              <w:rPr>
                <w:sz w:val="16"/>
                <w:szCs w:val="16"/>
              </w:rPr>
            </w:pPr>
            <w:r w:rsidRPr="000E11DD">
              <w:rPr>
                <w:b/>
                <w:spacing w:val="-4"/>
                <w:sz w:val="16"/>
                <w:szCs w:val="16"/>
              </w:rPr>
              <w:t>Задача 1:</w:t>
            </w:r>
            <w:r w:rsidRPr="000E11DD">
              <w:rPr>
                <w:spacing w:val="-4"/>
                <w:sz w:val="16"/>
                <w:szCs w:val="16"/>
              </w:rPr>
              <w:t xml:space="preserve"> </w:t>
            </w:r>
            <w:r w:rsidRPr="000E11DD">
              <w:rPr>
                <w:b/>
                <w:spacing w:val="-4"/>
                <w:sz w:val="16"/>
                <w:szCs w:val="16"/>
              </w:rPr>
              <w:t xml:space="preserve">Оказание информационной, консультационной и финансовой поддержки социально ориентированным общественным </w:t>
            </w:r>
            <w:proofErr w:type="gramStart"/>
            <w:r w:rsidRPr="000E11DD">
              <w:rPr>
                <w:b/>
                <w:spacing w:val="-4"/>
                <w:sz w:val="16"/>
                <w:szCs w:val="16"/>
              </w:rPr>
              <w:t>организациям</w:t>
            </w:r>
            <w:proofErr w:type="gramEnd"/>
            <w:r w:rsidRPr="000E11DD">
              <w:rPr>
                <w:b/>
                <w:spacing w:val="-4"/>
                <w:sz w:val="16"/>
                <w:szCs w:val="16"/>
              </w:rPr>
              <w:t xml:space="preserve"> ЗАТО г.</w:t>
            </w:r>
            <w:r w:rsidR="001558E3">
              <w:rPr>
                <w:b/>
                <w:spacing w:val="-4"/>
                <w:sz w:val="16"/>
                <w:szCs w:val="16"/>
              </w:rPr>
              <w:t xml:space="preserve"> </w:t>
            </w:r>
            <w:r w:rsidRPr="000E11DD">
              <w:rPr>
                <w:b/>
                <w:spacing w:val="-4"/>
                <w:sz w:val="16"/>
                <w:szCs w:val="16"/>
              </w:rPr>
              <w:t>Североморск</w:t>
            </w:r>
          </w:p>
        </w:tc>
      </w:tr>
      <w:tr w:rsidR="00D2715F" w:rsidRPr="000E11DD" w:rsidTr="00A92E28">
        <w:trPr>
          <w:trHeight w:val="1128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15F" w:rsidRPr="000E11DD" w:rsidRDefault="00D2715F" w:rsidP="00971566">
            <w:pPr>
              <w:jc w:val="center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1.1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15F" w:rsidRPr="000E11DD" w:rsidRDefault="00D2715F" w:rsidP="00971566">
            <w:pPr>
              <w:spacing w:line="233" w:lineRule="auto"/>
              <w:rPr>
                <w:sz w:val="16"/>
                <w:szCs w:val="16"/>
              </w:rPr>
            </w:pPr>
            <w:r w:rsidRPr="000E11DD">
              <w:rPr>
                <w:spacing w:val="-4"/>
                <w:sz w:val="16"/>
                <w:szCs w:val="16"/>
              </w:rPr>
              <w:t xml:space="preserve">Оказание методической и информационной поддержки общественным </w:t>
            </w:r>
            <w:proofErr w:type="gramStart"/>
            <w:r w:rsidRPr="000E11DD">
              <w:rPr>
                <w:spacing w:val="-4"/>
                <w:sz w:val="16"/>
                <w:szCs w:val="16"/>
              </w:rPr>
              <w:t>организациям</w:t>
            </w:r>
            <w:proofErr w:type="gramEnd"/>
            <w:r w:rsidRPr="000E11DD">
              <w:rPr>
                <w:spacing w:val="-4"/>
                <w:sz w:val="16"/>
                <w:szCs w:val="16"/>
              </w:rPr>
              <w:t xml:space="preserve"> ЗАТО г.Североморск для участия в конкурсе на соискание областных грантов на лучший социальный проект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15F" w:rsidRPr="000E11DD" w:rsidRDefault="00606477" w:rsidP="00606477">
            <w:pPr>
              <w:spacing w:line="204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  <w:r w:rsidR="00D2715F" w:rsidRPr="000E11DD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467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715F" w:rsidRPr="000E11DD" w:rsidRDefault="00D2715F" w:rsidP="00971566">
            <w:pPr>
              <w:jc w:val="center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Финансирование не требуется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15F" w:rsidRPr="000E11DD" w:rsidRDefault="00D2715F" w:rsidP="006064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0E11DD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>Количество общественных объединений, которым была оказана методическая и информационная поддержка, единиц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15F" w:rsidRPr="000E11DD" w:rsidRDefault="00606477" w:rsidP="00971566">
            <w:pPr>
              <w:shd w:val="clear" w:color="auto" w:fill="FFFFFF"/>
              <w:jc w:val="center"/>
              <w:rPr>
                <w:spacing w:val="-4"/>
                <w:sz w:val="16"/>
                <w:szCs w:val="16"/>
              </w:rPr>
            </w:pPr>
            <w:r>
              <w:rPr>
                <w:spacing w:val="-4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15F" w:rsidRPr="000E11DD" w:rsidRDefault="00606477" w:rsidP="0097156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15F" w:rsidRPr="000E11DD" w:rsidRDefault="00C04FAA" w:rsidP="00971566">
            <w:pPr>
              <w:jc w:val="center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100%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715F" w:rsidRPr="000E11DD" w:rsidRDefault="00D2715F" w:rsidP="00971566">
            <w:pPr>
              <w:jc w:val="center"/>
              <w:rPr>
                <w:spacing w:val="-4"/>
                <w:sz w:val="16"/>
                <w:szCs w:val="16"/>
              </w:rPr>
            </w:pPr>
            <w:r w:rsidRPr="000E11DD">
              <w:rPr>
                <w:spacing w:val="-4"/>
                <w:sz w:val="16"/>
                <w:szCs w:val="16"/>
              </w:rPr>
              <w:t>Администрация</w:t>
            </w:r>
          </w:p>
          <w:p w:rsidR="00D2715F" w:rsidRPr="000E11DD" w:rsidRDefault="00D2715F" w:rsidP="00971566">
            <w:pPr>
              <w:jc w:val="center"/>
              <w:rPr>
                <w:spacing w:val="-4"/>
                <w:sz w:val="16"/>
                <w:szCs w:val="16"/>
              </w:rPr>
            </w:pPr>
            <w:r w:rsidRPr="000E11DD">
              <w:rPr>
                <w:spacing w:val="-4"/>
                <w:sz w:val="16"/>
                <w:szCs w:val="16"/>
              </w:rPr>
              <w:t>ЗАТО г.Североморск</w:t>
            </w:r>
          </w:p>
          <w:p w:rsidR="00D2715F" w:rsidRPr="000E11DD" w:rsidRDefault="00D2715F" w:rsidP="00971566">
            <w:pPr>
              <w:jc w:val="center"/>
              <w:rPr>
                <w:sz w:val="16"/>
                <w:szCs w:val="16"/>
              </w:rPr>
            </w:pPr>
            <w:r w:rsidRPr="000E11DD">
              <w:rPr>
                <w:spacing w:val="-4"/>
                <w:sz w:val="16"/>
                <w:szCs w:val="16"/>
              </w:rPr>
              <w:t>общественные организации</w:t>
            </w:r>
          </w:p>
        </w:tc>
      </w:tr>
      <w:tr w:rsidR="00D2715F" w:rsidRPr="000E11DD" w:rsidTr="00A92E28">
        <w:trPr>
          <w:trHeight w:val="231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715F" w:rsidRPr="000E11DD" w:rsidRDefault="00D2715F" w:rsidP="00971566">
            <w:pPr>
              <w:jc w:val="center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1.2</w:t>
            </w:r>
          </w:p>
        </w:tc>
        <w:tc>
          <w:tcPr>
            <w:tcW w:w="3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715F" w:rsidRPr="000E11DD" w:rsidRDefault="00D2715F" w:rsidP="00971566">
            <w:pPr>
              <w:spacing w:line="233" w:lineRule="auto"/>
              <w:rPr>
                <w:spacing w:val="-4"/>
                <w:sz w:val="16"/>
                <w:szCs w:val="16"/>
              </w:rPr>
            </w:pPr>
            <w:r w:rsidRPr="000E11DD">
              <w:rPr>
                <w:spacing w:val="-4"/>
                <w:sz w:val="16"/>
                <w:szCs w:val="16"/>
              </w:rPr>
              <w:t>Обеспечение функционирования информационного сайта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715F" w:rsidRPr="000E11DD" w:rsidRDefault="00D2715F" w:rsidP="00606477">
            <w:pPr>
              <w:spacing w:line="204" w:lineRule="auto"/>
              <w:jc w:val="center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20</w:t>
            </w:r>
            <w:r w:rsidR="00606477">
              <w:rPr>
                <w:sz w:val="16"/>
                <w:szCs w:val="16"/>
              </w:rPr>
              <w:t>20</w:t>
            </w:r>
            <w:r w:rsidRPr="000E11DD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4677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715F" w:rsidRPr="000E11DD" w:rsidRDefault="00D2715F" w:rsidP="0097156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15F" w:rsidRPr="000E11DD" w:rsidRDefault="00D2715F" w:rsidP="00606477">
            <w:pPr>
              <w:shd w:val="clear" w:color="auto" w:fill="FFFFFF"/>
              <w:rPr>
                <w:spacing w:val="-4"/>
                <w:sz w:val="16"/>
                <w:szCs w:val="16"/>
              </w:rPr>
            </w:pPr>
            <w:r w:rsidRPr="000E11DD">
              <w:rPr>
                <w:spacing w:val="-4"/>
                <w:sz w:val="16"/>
                <w:szCs w:val="16"/>
              </w:rPr>
              <w:t>Кол-во справочно-информационных материалов, размещенных на сайте, единиц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715F" w:rsidRPr="000E11DD" w:rsidRDefault="00606477" w:rsidP="00971566">
            <w:pPr>
              <w:shd w:val="clear" w:color="auto" w:fill="FFFFFF"/>
              <w:jc w:val="center"/>
              <w:rPr>
                <w:spacing w:val="-4"/>
                <w:sz w:val="16"/>
                <w:szCs w:val="16"/>
              </w:rPr>
            </w:pPr>
            <w:r>
              <w:rPr>
                <w:spacing w:val="-4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15F" w:rsidRPr="000E11DD" w:rsidRDefault="00606477" w:rsidP="0097156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15F" w:rsidRPr="000E11DD" w:rsidRDefault="00C04FAA" w:rsidP="00971566">
            <w:pPr>
              <w:jc w:val="center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100%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715F" w:rsidRPr="000E11DD" w:rsidRDefault="00D2715F" w:rsidP="00971566">
            <w:pPr>
              <w:rPr>
                <w:sz w:val="16"/>
                <w:szCs w:val="16"/>
              </w:rPr>
            </w:pPr>
          </w:p>
        </w:tc>
      </w:tr>
      <w:tr w:rsidR="00D2715F" w:rsidRPr="000E11DD" w:rsidTr="00A92E28">
        <w:trPr>
          <w:trHeight w:val="230"/>
        </w:trPr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15F" w:rsidRPr="000E11DD" w:rsidRDefault="00D2715F" w:rsidP="0097156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15F" w:rsidRPr="000E11DD" w:rsidRDefault="00D2715F" w:rsidP="00971566">
            <w:pPr>
              <w:spacing w:line="233" w:lineRule="auto"/>
              <w:rPr>
                <w:spacing w:val="-4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15F" w:rsidRPr="000E11DD" w:rsidRDefault="00D2715F" w:rsidP="00971566">
            <w:pPr>
              <w:spacing w:line="204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677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15F" w:rsidRPr="000E11DD" w:rsidRDefault="00D2715F" w:rsidP="0097156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15F" w:rsidRPr="000E11DD" w:rsidRDefault="00D2715F" w:rsidP="00606477">
            <w:pPr>
              <w:shd w:val="clear" w:color="auto" w:fill="FFFFFF"/>
              <w:rPr>
                <w:spacing w:val="-4"/>
                <w:sz w:val="16"/>
                <w:szCs w:val="16"/>
              </w:rPr>
            </w:pPr>
            <w:r w:rsidRPr="000E11DD">
              <w:rPr>
                <w:spacing w:val="-4"/>
                <w:sz w:val="16"/>
                <w:szCs w:val="16"/>
              </w:rPr>
              <w:t>Количество общественных объединений, принявших участие в публикациях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15F" w:rsidRPr="000E11DD" w:rsidRDefault="00606477" w:rsidP="0097156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15F" w:rsidRPr="000E11DD" w:rsidRDefault="00606477" w:rsidP="0097156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15F" w:rsidRPr="000E11DD" w:rsidRDefault="00C04FAA" w:rsidP="00971566">
            <w:pPr>
              <w:jc w:val="center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100%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15F" w:rsidRPr="000E11DD" w:rsidRDefault="00D2715F" w:rsidP="00971566">
            <w:pPr>
              <w:rPr>
                <w:sz w:val="16"/>
                <w:szCs w:val="16"/>
              </w:rPr>
            </w:pPr>
          </w:p>
        </w:tc>
      </w:tr>
      <w:tr w:rsidR="00D2715F" w:rsidRPr="000E11DD" w:rsidTr="00971566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15F" w:rsidRPr="000E11DD" w:rsidRDefault="00D2715F" w:rsidP="00971566">
            <w:pPr>
              <w:jc w:val="center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2.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15F" w:rsidRPr="000E11DD" w:rsidRDefault="00D2715F" w:rsidP="00971566">
            <w:pPr>
              <w:shd w:val="clear" w:color="auto" w:fill="FFFFFF"/>
              <w:jc w:val="both"/>
              <w:rPr>
                <w:sz w:val="16"/>
                <w:szCs w:val="16"/>
              </w:rPr>
            </w:pPr>
            <w:r w:rsidRPr="000E11DD">
              <w:rPr>
                <w:b/>
                <w:spacing w:val="-4"/>
                <w:sz w:val="16"/>
                <w:szCs w:val="16"/>
              </w:rPr>
              <w:t xml:space="preserve">Основное мероприятие 1: Финансовая поддержка общественных объединений и организаций </w:t>
            </w:r>
            <w:proofErr w:type="gramStart"/>
            <w:r w:rsidRPr="000E11DD">
              <w:rPr>
                <w:b/>
                <w:spacing w:val="-4"/>
                <w:sz w:val="16"/>
                <w:szCs w:val="16"/>
              </w:rPr>
              <w:t>в</w:t>
            </w:r>
            <w:proofErr w:type="gramEnd"/>
            <w:r w:rsidRPr="000E11DD">
              <w:rPr>
                <w:b/>
                <w:spacing w:val="-4"/>
                <w:sz w:val="16"/>
                <w:szCs w:val="16"/>
              </w:rPr>
              <w:t xml:space="preserve"> ЗАТО г.Североморск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15F" w:rsidRPr="000E11DD" w:rsidRDefault="00D2715F" w:rsidP="00971566">
            <w:pPr>
              <w:jc w:val="center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20</w:t>
            </w:r>
            <w:r w:rsidR="00606477">
              <w:rPr>
                <w:sz w:val="16"/>
                <w:szCs w:val="16"/>
              </w:rPr>
              <w:t>20</w:t>
            </w:r>
          </w:p>
          <w:p w:rsidR="00D2715F" w:rsidRPr="000E11DD" w:rsidRDefault="00D2715F" w:rsidP="00971566">
            <w:pPr>
              <w:jc w:val="center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год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15F" w:rsidRPr="000E11DD" w:rsidRDefault="00D2715F" w:rsidP="00971566">
            <w:pPr>
              <w:jc w:val="center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15F" w:rsidRPr="000E11DD" w:rsidRDefault="001F333E" w:rsidP="00971566">
            <w:pPr>
              <w:spacing w:line="204" w:lineRule="auto"/>
              <w:jc w:val="center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0</w:t>
            </w:r>
            <w:r w:rsidR="00D2715F" w:rsidRPr="000E11DD">
              <w:rPr>
                <w:sz w:val="16"/>
                <w:szCs w:val="16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15F" w:rsidRPr="000E11DD" w:rsidRDefault="00D2715F" w:rsidP="00971566">
            <w:pPr>
              <w:jc w:val="center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15F" w:rsidRPr="000E11DD" w:rsidRDefault="00D2715F" w:rsidP="00971566">
            <w:pPr>
              <w:jc w:val="center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15F" w:rsidRPr="000E11DD" w:rsidRDefault="00D2715F" w:rsidP="00606477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15F" w:rsidRPr="000E11DD" w:rsidRDefault="00D2715F" w:rsidP="00971566">
            <w:pPr>
              <w:spacing w:line="204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15F" w:rsidRPr="000E11DD" w:rsidRDefault="00D2715F" w:rsidP="00971566">
            <w:pPr>
              <w:spacing w:line="204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15F" w:rsidRPr="000E11DD" w:rsidRDefault="00D2715F" w:rsidP="0097156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15F" w:rsidRPr="000E11DD" w:rsidRDefault="00D2715F" w:rsidP="00971566">
            <w:pPr>
              <w:jc w:val="center"/>
              <w:rPr>
                <w:spacing w:val="-4"/>
                <w:sz w:val="16"/>
                <w:szCs w:val="16"/>
              </w:rPr>
            </w:pPr>
            <w:r w:rsidRPr="000E11DD">
              <w:rPr>
                <w:spacing w:val="-4"/>
                <w:sz w:val="16"/>
                <w:szCs w:val="16"/>
              </w:rPr>
              <w:t>Администрация</w:t>
            </w:r>
          </w:p>
          <w:p w:rsidR="00D2715F" w:rsidRPr="000E11DD" w:rsidRDefault="00D2715F" w:rsidP="00971566">
            <w:pPr>
              <w:jc w:val="center"/>
              <w:rPr>
                <w:spacing w:val="-4"/>
                <w:sz w:val="16"/>
                <w:szCs w:val="16"/>
              </w:rPr>
            </w:pPr>
            <w:r w:rsidRPr="000E11DD">
              <w:rPr>
                <w:spacing w:val="-4"/>
                <w:sz w:val="16"/>
                <w:szCs w:val="16"/>
              </w:rPr>
              <w:t>ЗАТО г.Североморск</w:t>
            </w:r>
          </w:p>
          <w:p w:rsidR="00D2715F" w:rsidRPr="000E11DD" w:rsidRDefault="00D2715F" w:rsidP="00971566">
            <w:pPr>
              <w:jc w:val="center"/>
              <w:rPr>
                <w:sz w:val="16"/>
                <w:szCs w:val="16"/>
              </w:rPr>
            </w:pPr>
            <w:r w:rsidRPr="000E11DD">
              <w:rPr>
                <w:spacing w:val="-4"/>
                <w:sz w:val="16"/>
                <w:szCs w:val="16"/>
              </w:rPr>
              <w:t>общественные организации</w:t>
            </w:r>
          </w:p>
        </w:tc>
      </w:tr>
      <w:tr w:rsidR="00D2715F" w:rsidRPr="000E11DD" w:rsidTr="00971566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15F" w:rsidRPr="000E11DD" w:rsidRDefault="00D2715F" w:rsidP="00971566">
            <w:pPr>
              <w:jc w:val="center"/>
              <w:rPr>
                <w:sz w:val="16"/>
                <w:szCs w:val="16"/>
                <w:lang w:val="en-US"/>
              </w:rPr>
            </w:pPr>
            <w:r w:rsidRPr="000E11DD">
              <w:rPr>
                <w:sz w:val="16"/>
                <w:szCs w:val="16"/>
                <w:lang w:val="en-US"/>
              </w:rPr>
              <w:t>2</w:t>
            </w:r>
            <w:r w:rsidRPr="000E11DD">
              <w:rPr>
                <w:sz w:val="16"/>
                <w:szCs w:val="16"/>
              </w:rPr>
              <w:t>.</w:t>
            </w:r>
            <w:r w:rsidRPr="000E11DD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15F" w:rsidRPr="000E11DD" w:rsidRDefault="00D2715F" w:rsidP="00971566">
            <w:pPr>
              <w:shd w:val="clear" w:color="auto" w:fill="FFFFFF"/>
              <w:jc w:val="both"/>
              <w:rPr>
                <w:b/>
                <w:spacing w:val="-4"/>
                <w:sz w:val="16"/>
                <w:szCs w:val="16"/>
              </w:rPr>
            </w:pPr>
            <w:r w:rsidRPr="000E11DD">
              <w:rPr>
                <w:b/>
                <w:spacing w:val="-4"/>
                <w:sz w:val="16"/>
                <w:szCs w:val="16"/>
              </w:rPr>
              <w:t>Прочие направления расходов</w:t>
            </w:r>
          </w:p>
          <w:p w:rsidR="00D2715F" w:rsidRPr="000E11DD" w:rsidRDefault="00D2715F" w:rsidP="00971566">
            <w:pPr>
              <w:shd w:val="clear" w:color="auto" w:fill="FFFFFF"/>
              <w:jc w:val="both"/>
              <w:rPr>
                <w:b/>
                <w:spacing w:val="-4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15F" w:rsidRPr="000E11DD" w:rsidRDefault="00D2715F" w:rsidP="00971566">
            <w:pPr>
              <w:jc w:val="center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20</w:t>
            </w:r>
            <w:r w:rsidR="00606477">
              <w:rPr>
                <w:sz w:val="16"/>
                <w:szCs w:val="16"/>
              </w:rPr>
              <w:t>20</w:t>
            </w:r>
          </w:p>
          <w:p w:rsidR="00D2715F" w:rsidRPr="000E11DD" w:rsidRDefault="00D2715F" w:rsidP="00971566">
            <w:pPr>
              <w:jc w:val="center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год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15F" w:rsidRPr="000E11DD" w:rsidRDefault="00D2715F" w:rsidP="00971566">
            <w:pPr>
              <w:jc w:val="center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15F" w:rsidRPr="000E11DD" w:rsidRDefault="001F333E" w:rsidP="00971566">
            <w:pPr>
              <w:spacing w:line="204" w:lineRule="auto"/>
              <w:jc w:val="center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0</w:t>
            </w:r>
            <w:r w:rsidR="00D2715F" w:rsidRPr="000E11DD">
              <w:rPr>
                <w:sz w:val="16"/>
                <w:szCs w:val="16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15F" w:rsidRPr="000E11DD" w:rsidRDefault="00D2715F" w:rsidP="00971566">
            <w:pPr>
              <w:jc w:val="center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15F" w:rsidRPr="000E11DD" w:rsidRDefault="00D2715F" w:rsidP="00971566">
            <w:pPr>
              <w:jc w:val="center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15F" w:rsidRPr="000E11DD" w:rsidRDefault="00D2715F" w:rsidP="00606477">
            <w:pPr>
              <w:rPr>
                <w:spacing w:val="-4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15F" w:rsidRPr="000E11DD" w:rsidRDefault="00D2715F" w:rsidP="00971566">
            <w:pPr>
              <w:spacing w:line="204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15F" w:rsidRPr="000E11DD" w:rsidRDefault="00D2715F" w:rsidP="00971566">
            <w:pPr>
              <w:spacing w:line="204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15F" w:rsidRPr="000E11DD" w:rsidRDefault="00D2715F" w:rsidP="0097156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15F" w:rsidRPr="000E11DD" w:rsidRDefault="00D2715F" w:rsidP="00971566">
            <w:pPr>
              <w:jc w:val="center"/>
              <w:rPr>
                <w:spacing w:val="-4"/>
                <w:sz w:val="16"/>
                <w:szCs w:val="16"/>
              </w:rPr>
            </w:pPr>
          </w:p>
        </w:tc>
      </w:tr>
      <w:tr w:rsidR="00D2715F" w:rsidRPr="000E11DD" w:rsidTr="00971566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15F" w:rsidRPr="000E11DD" w:rsidRDefault="00D2715F" w:rsidP="00971566">
            <w:pPr>
              <w:jc w:val="center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2.1.1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15F" w:rsidRPr="000E11DD" w:rsidRDefault="00D2715F" w:rsidP="00971566">
            <w:pPr>
              <w:shd w:val="clear" w:color="auto" w:fill="FFFFFF"/>
              <w:jc w:val="both"/>
              <w:rPr>
                <w:spacing w:val="-4"/>
                <w:sz w:val="16"/>
                <w:szCs w:val="16"/>
              </w:rPr>
            </w:pPr>
            <w:r w:rsidRPr="000E11DD">
              <w:rPr>
                <w:spacing w:val="-4"/>
                <w:sz w:val="16"/>
                <w:szCs w:val="16"/>
              </w:rPr>
              <w:t xml:space="preserve">Проведение конкурса среди социально-ориентированных некоммерческих организаций на право получения </w:t>
            </w:r>
            <w:proofErr w:type="gramStart"/>
            <w:r w:rsidRPr="000E11DD">
              <w:rPr>
                <w:spacing w:val="-4"/>
                <w:sz w:val="16"/>
                <w:szCs w:val="16"/>
              </w:rPr>
              <w:t>субсидии  (</w:t>
            </w:r>
            <w:proofErr w:type="gramEnd"/>
            <w:r w:rsidRPr="000E11DD">
              <w:rPr>
                <w:spacing w:val="-4"/>
                <w:sz w:val="16"/>
                <w:szCs w:val="16"/>
              </w:rPr>
              <w:t>гранта) из бюджета ЗАТО г. Североморск  на реализацию социально значимых программ(проектов)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15F" w:rsidRPr="000E11DD" w:rsidRDefault="00D2715F" w:rsidP="00971566">
            <w:pPr>
              <w:jc w:val="center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20</w:t>
            </w:r>
            <w:r w:rsidR="00606477">
              <w:rPr>
                <w:sz w:val="16"/>
                <w:szCs w:val="16"/>
              </w:rPr>
              <w:t>20</w:t>
            </w:r>
          </w:p>
          <w:p w:rsidR="00D2715F" w:rsidRPr="000E11DD" w:rsidRDefault="00D2715F" w:rsidP="00971566">
            <w:pPr>
              <w:jc w:val="center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год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15F" w:rsidRPr="000E11DD" w:rsidRDefault="00D2715F" w:rsidP="00971566">
            <w:pPr>
              <w:jc w:val="center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15F" w:rsidRPr="000E11DD" w:rsidRDefault="001F333E" w:rsidP="00971566">
            <w:pPr>
              <w:spacing w:line="204" w:lineRule="auto"/>
              <w:jc w:val="center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0</w:t>
            </w:r>
            <w:r w:rsidR="00942F7A" w:rsidRPr="000E11DD">
              <w:rPr>
                <w:sz w:val="16"/>
                <w:szCs w:val="16"/>
              </w:rPr>
              <w:t>,</w:t>
            </w:r>
            <w:r w:rsidR="00D2715F" w:rsidRPr="000E11DD">
              <w:rPr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15F" w:rsidRPr="000E11DD" w:rsidRDefault="00D2715F" w:rsidP="00971566">
            <w:pPr>
              <w:jc w:val="center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15F" w:rsidRPr="000E11DD" w:rsidRDefault="00D2715F" w:rsidP="00971566">
            <w:pPr>
              <w:jc w:val="center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15F" w:rsidRPr="000E11DD" w:rsidRDefault="00D2715F" w:rsidP="00606477">
            <w:pPr>
              <w:rPr>
                <w:spacing w:val="-4"/>
                <w:sz w:val="16"/>
                <w:szCs w:val="16"/>
              </w:rPr>
            </w:pPr>
            <w:r w:rsidRPr="000E11DD">
              <w:rPr>
                <w:spacing w:val="-4"/>
                <w:sz w:val="16"/>
                <w:szCs w:val="16"/>
              </w:rPr>
              <w:t>Количество общественных организаций, объединений, получателей субсидий (грантов), единиц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15F" w:rsidRPr="000E11DD" w:rsidRDefault="00413CD4" w:rsidP="00971566">
            <w:pPr>
              <w:spacing w:line="204" w:lineRule="auto"/>
              <w:jc w:val="center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15F" w:rsidRPr="000E11DD" w:rsidRDefault="00D2715F" w:rsidP="00971566">
            <w:pPr>
              <w:spacing w:line="204" w:lineRule="auto"/>
              <w:jc w:val="center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15F" w:rsidRPr="000E11DD" w:rsidRDefault="00D2715F" w:rsidP="00971566">
            <w:pPr>
              <w:jc w:val="center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15F" w:rsidRPr="000E11DD" w:rsidRDefault="00D2715F" w:rsidP="00971566">
            <w:pPr>
              <w:jc w:val="center"/>
              <w:rPr>
                <w:spacing w:val="-4"/>
                <w:sz w:val="16"/>
                <w:szCs w:val="16"/>
              </w:rPr>
            </w:pPr>
          </w:p>
        </w:tc>
      </w:tr>
      <w:tr w:rsidR="00D2715F" w:rsidRPr="000E11DD" w:rsidTr="00971566">
        <w:tc>
          <w:tcPr>
            <w:tcW w:w="3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15F" w:rsidRPr="000E11DD" w:rsidRDefault="00D2715F" w:rsidP="00971566">
            <w:pPr>
              <w:shd w:val="clear" w:color="auto" w:fill="FFFFFF"/>
              <w:jc w:val="center"/>
              <w:rPr>
                <w:spacing w:val="-4"/>
                <w:sz w:val="16"/>
                <w:szCs w:val="16"/>
              </w:rPr>
            </w:pPr>
            <w:r w:rsidRPr="000E11DD">
              <w:rPr>
                <w:b/>
                <w:bCs/>
                <w:spacing w:val="-4"/>
                <w:sz w:val="16"/>
                <w:szCs w:val="16"/>
              </w:rPr>
              <w:t>Итого по задаче 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15F" w:rsidRPr="000E11DD" w:rsidRDefault="00D2715F" w:rsidP="0097156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15F" w:rsidRPr="000E11DD" w:rsidRDefault="00F8641F" w:rsidP="00F8641F">
            <w:pPr>
              <w:jc w:val="center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15F" w:rsidRPr="000E11DD" w:rsidRDefault="001F333E" w:rsidP="00971566">
            <w:pPr>
              <w:spacing w:line="204" w:lineRule="auto"/>
              <w:jc w:val="center"/>
              <w:rPr>
                <w:b/>
                <w:sz w:val="16"/>
                <w:szCs w:val="16"/>
              </w:rPr>
            </w:pPr>
            <w:r w:rsidRPr="000E11DD">
              <w:rPr>
                <w:b/>
                <w:sz w:val="16"/>
                <w:szCs w:val="16"/>
              </w:rPr>
              <w:t>0</w:t>
            </w:r>
            <w:r w:rsidR="00D2715F" w:rsidRPr="000E11DD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15F" w:rsidRPr="000E11DD" w:rsidRDefault="00D2715F" w:rsidP="00971566">
            <w:pPr>
              <w:jc w:val="center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15F" w:rsidRPr="000E11DD" w:rsidRDefault="00D2715F" w:rsidP="00971566">
            <w:pPr>
              <w:jc w:val="center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15F" w:rsidRPr="000E11DD" w:rsidRDefault="00D2715F" w:rsidP="00971566">
            <w:pPr>
              <w:jc w:val="center"/>
              <w:rPr>
                <w:spacing w:val="-4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15F" w:rsidRPr="000E11DD" w:rsidRDefault="00D2715F" w:rsidP="00971566">
            <w:pPr>
              <w:spacing w:line="204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15F" w:rsidRPr="000E11DD" w:rsidRDefault="00D2715F" w:rsidP="00971566">
            <w:pPr>
              <w:spacing w:line="204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15F" w:rsidRPr="000E11DD" w:rsidRDefault="00D2715F" w:rsidP="0097156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15F" w:rsidRPr="000E11DD" w:rsidRDefault="00D2715F" w:rsidP="00971566">
            <w:pPr>
              <w:jc w:val="center"/>
              <w:rPr>
                <w:spacing w:val="-4"/>
                <w:sz w:val="16"/>
                <w:szCs w:val="16"/>
              </w:rPr>
            </w:pPr>
          </w:p>
        </w:tc>
      </w:tr>
      <w:tr w:rsidR="00D2715F" w:rsidRPr="000E11DD" w:rsidTr="00F8641F">
        <w:trPr>
          <w:trHeight w:val="57"/>
        </w:trPr>
        <w:tc>
          <w:tcPr>
            <w:tcW w:w="3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15F" w:rsidRPr="000E11DD" w:rsidRDefault="00D2715F" w:rsidP="00971566">
            <w:pPr>
              <w:rPr>
                <w:b/>
                <w:sz w:val="16"/>
                <w:szCs w:val="16"/>
              </w:rPr>
            </w:pPr>
            <w:r w:rsidRPr="000E11DD">
              <w:rPr>
                <w:b/>
                <w:sz w:val="16"/>
                <w:szCs w:val="16"/>
              </w:rPr>
              <w:t>Всего по подпрограмме</w:t>
            </w:r>
            <w:r w:rsidR="001558E3">
              <w:rPr>
                <w:b/>
                <w:sz w:val="16"/>
                <w:szCs w:val="16"/>
              </w:rPr>
              <w:t>:</w:t>
            </w:r>
            <w:r w:rsidRPr="000E11DD">
              <w:rPr>
                <w:b/>
                <w:sz w:val="16"/>
                <w:szCs w:val="16"/>
              </w:rPr>
              <w:t xml:space="preserve"> </w:t>
            </w:r>
          </w:p>
          <w:p w:rsidR="00D2715F" w:rsidRPr="000E11DD" w:rsidRDefault="00D2715F" w:rsidP="00971566">
            <w:pPr>
              <w:shd w:val="clear" w:color="auto" w:fill="FFFFFF"/>
              <w:jc w:val="center"/>
              <w:rPr>
                <w:b/>
                <w:bCs/>
                <w:spacing w:val="-4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15F" w:rsidRPr="000E11DD" w:rsidRDefault="00D2715F" w:rsidP="0097156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15F" w:rsidRPr="000E11DD" w:rsidRDefault="00F8641F" w:rsidP="00F8641F">
            <w:pPr>
              <w:jc w:val="center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15F" w:rsidRPr="000E11DD" w:rsidRDefault="001F333E" w:rsidP="00971566">
            <w:pPr>
              <w:spacing w:line="204" w:lineRule="auto"/>
              <w:jc w:val="center"/>
              <w:rPr>
                <w:b/>
                <w:sz w:val="16"/>
                <w:szCs w:val="16"/>
              </w:rPr>
            </w:pPr>
            <w:r w:rsidRPr="000E11DD">
              <w:rPr>
                <w:b/>
                <w:sz w:val="16"/>
                <w:szCs w:val="16"/>
              </w:rPr>
              <w:t>0,</w:t>
            </w:r>
            <w:r w:rsidR="00F8641F" w:rsidRPr="000E11DD">
              <w:rPr>
                <w:b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15F" w:rsidRPr="000E11DD" w:rsidRDefault="00D2715F" w:rsidP="00971566">
            <w:pPr>
              <w:jc w:val="center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15F" w:rsidRPr="000E11DD" w:rsidRDefault="00D2715F" w:rsidP="00971566">
            <w:pPr>
              <w:jc w:val="center"/>
              <w:rPr>
                <w:sz w:val="16"/>
                <w:szCs w:val="16"/>
              </w:rPr>
            </w:pPr>
            <w:r w:rsidRPr="000E11DD">
              <w:rPr>
                <w:sz w:val="16"/>
                <w:szCs w:val="16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15F" w:rsidRPr="000E11DD" w:rsidRDefault="00D2715F" w:rsidP="00971566">
            <w:pPr>
              <w:jc w:val="center"/>
              <w:rPr>
                <w:spacing w:val="-4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15F" w:rsidRPr="000E11DD" w:rsidRDefault="00D2715F" w:rsidP="00971566">
            <w:pPr>
              <w:spacing w:line="204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15F" w:rsidRPr="000E11DD" w:rsidRDefault="00D2715F" w:rsidP="00971566">
            <w:pPr>
              <w:spacing w:line="204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15F" w:rsidRPr="000E11DD" w:rsidRDefault="00D2715F" w:rsidP="0097156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15F" w:rsidRPr="000E11DD" w:rsidRDefault="00D2715F" w:rsidP="00971566">
            <w:pPr>
              <w:jc w:val="center"/>
              <w:rPr>
                <w:spacing w:val="-4"/>
                <w:sz w:val="16"/>
                <w:szCs w:val="16"/>
              </w:rPr>
            </w:pPr>
          </w:p>
        </w:tc>
      </w:tr>
    </w:tbl>
    <w:p w:rsidR="00C96849" w:rsidRPr="00305E16" w:rsidRDefault="00C96849" w:rsidP="00C96849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E11DD">
        <w:rPr>
          <w:rFonts w:ascii="Times New Roman" w:hAnsi="Times New Roman" w:cs="Times New Roman"/>
          <w:sz w:val="24"/>
          <w:szCs w:val="24"/>
        </w:rPr>
        <w:t xml:space="preserve">Оценка </w:t>
      </w:r>
      <w:r w:rsidRPr="00305E16">
        <w:rPr>
          <w:rFonts w:ascii="Times New Roman" w:hAnsi="Times New Roman" w:cs="Times New Roman"/>
          <w:sz w:val="24"/>
          <w:szCs w:val="24"/>
        </w:rPr>
        <w:t>эффективности реализации подпрограммы</w:t>
      </w:r>
      <w:r w:rsidRPr="00305E16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C96849" w:rsidRPr="00305E16" w:rsidRDefault="00C96849" w:rsidP="00C96849">
      <w:pPr>
        <w:pStyle w:val="ConsPlusNonformat"/>
        <w:widowControl/>
        <w:numPr>
          <w:ilvl w:val="0"/>
          <w:numId w:val="20"/>
        </w:numPr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05E16">
        <w:rPr>
          <w:rFonts w:ascii="Times New Roman" w:hAnsi="Times New Roman" w:cs="Times New Roman"/>
          <w:sz w:val="24"/>
          <w:szCs w:val="24"/>
        </w:rPr>
        <w:t>Оценка достижения плановых значений индикаторов</w:t>
      </w:r>
    </w:p>
    <w:tbl>
      <w:tblPr>
        <w:tblW w:w="11259" w:type="dxa"/>
        <w:tblInd w:w="3461" w:type="dxa"/>
        <w:tblLook w:val="04A0" w:firstRow="1" w:lastRow="0" w:firstColumn="1" w:lastColumn="0" w:noHBand="0" w:noVBand="1"/>
      </w:tblPr>
      <w:tblGrid>
        <w:gridCol w:w="960"/>
        <w:gridCol w:w="3442"/>
        <w:gridCol w:w="336"/>
        <w:gridCol w:w="6521"/>
      </w:tblGrid>
      <w:tr w:rsidR="00C96849" w:rsidRPr="00305E16" w:rsidTr="00EF118E">
        <w:trPr>
          <w:trHeight w:val="315"/>
        </w:trPr>
        <w:tc>
          <w:tcPr>
            <w:tcW w:w="960" w:type="dxa"/>
            <w:vMerge w:val="restart"/>
            <w:shd w:val="clear" w:color="auto" w:fill="auto"/>
            <w:noWrap/>
            <w:vAlign w:val="center"/>
            <w:hideMark/>
          </w:tcPr>
          <w:p w:rsidR="00C96849" w:rsidRPr="00305E16" w:rsidRDefault="00C96849" w:rsidP="00EF118E">
            <w:pPr>
              <w:jc w:val="center"/>
              <w:rPr>
                <w:rFonts w:ascii="Calibri" w:hAnsi="Calibri"/>
              </w:rPr>
            </w:pPr>
            <w:r w:rsidRPr="00305E16">
              <w:t>ДИП =</w:t>
            </w:r>
          </w:p>
        </w:tc>
        <w:tc>
          <w:tcPr>
            <w:tcW w:w="344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849" w:rsidRPr="00305E16" w:rsidRDefault="00C96849" w:rsidP="00EF118E">
            <w:pPr>
              <w:jc w:val="center"/>
            </w:pPr>
            <w:r w:rsidRPr="00305E16">
              <w:t>3(степень решения задач)</w:t>
            </w:r>
          </w:p>
        </w:tc>
        <w:tc>
          <w:tcPr>
            <w:tcW w:w="336" w:type="dxa"/>
            <w:vMerge w:val="restart"/>
            <w:shd w:val="clear" w:color="auto" w:fill="auto"/>
            <w:noWrap/>
            <w:vAlign w:val="center"/>
            <w:hideMark/>
          </w:tcPr>
          <w:p w:rsidR="00C96849" w:rsidRPr="00305E16" w:rsidRDefault="00C96849" w:rsidP="00EF118E">
            <w:pPr>
              <w:rPr>
                <w:rFonts w:ascii="Calibri" w:hAnsi="Calibri"/>
              </w:rPr>
            </w:pPr>
            <w:r w:rsidRPr="00305E16">
              <w:rPr>
                <w:rFonts w:ascii="Calibri" w:hAnsi="Calibri"/>
              </w:rPr>
              <w:t>=</w:t>
            </w:r>
          </w:p>
        </w:tc>
        <w:tc>
          <w:tcPr>
            <w:tcW w:w="6521" w:type="dxa"/>
            <w:vMerge w:val="restart"/>
            <w:shd w:val="clear" w:color="auto" w:fill="auto"/>
            <w:noWrap/>
            <w:vAlign w:val="center"/>
            <w:hideMark/>
          </w:tcPr>
          <w:p w:rsidR="00C96849" w:rsidRPr="00305E16" w:rsidRDefault="00C96849" w:rsidP="00EF118E">
            <w:pPr>
              <w:rPr>
                <w:rFonts w:ascii="Calibri" w:hAnsi="Calibri"/>
              </w:rPr>
            </w:pPr>
            <w:r w:rsidRPr="00305E16">
              <w:rPr>
                <w:b/>
              </w:rPr>
              <w:t>1,0 высокая результативность</w:t>
            </w:r>
          </w:p>
        </w:tc>
      </w:tr>
      <w:tr w:rsidR="00C96849" w:rsidRPr="00305E16" w:rsidTr="00EF118E">
        <w:trPr>
          <w:trHeight w:val="300"/>
        </w:trPr>
        <w:tc>
          <w:tcPr>
            <w:tcW w:w="960" w:type="dxa"/>
            <w:vMerge/>
            <w:vAlign w:val="center"/>
            <w:hideMark/>
          </w:tcPr>
          <w:p w:rsidR="00C96849" w:rsidRPr="00305E16" w:rsidRDefault="00C96849" w:rsidP="00EF118E">
            <w:pPr>
              <w:rPr>
                <w:rFonts w:ascii="Calibri" w:hAnsi="Calibri"/>
              </w:rPr>
            </w:pPr>
          </w:p>
        </w:tc>
        <w:tc>
          <w:tcPr>
            <w:tcW w:w="344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849" w:rsidRPr="00305E16" w:rsidRDefault="00C96849" w:rsidP="00EF118E">
            <w:pPr>
              <w:jc w:val="center"/>
            </w:pPr>
            <w:r w:rsidRPr="00305E16">
              <w:t>3</w:t>
            </w:r>
          </w:p>
        </w:tc>
        <w:tc>
          <w:tcPr>
            <w:tcW w:w="336" w:type="dxa"/>
            <w:vMerge/>
            <w:vAlign w:val="center"/>
            <w:hideMark/>
          </w:tcPr>
          <w:p w:rsidR="00C96849" w:rsidRPr="00305E16" w:rsidRDefault="00C96849" w:rsidP="00EF118E">
            <w:pPr>
              <w:rPr>
                <w:rFonts w:ascii="Calibri" w:hAnsi="Calibri"/>
              </w:rPr>
            </w:pPr>
          </w:p>
        </w:tc>
        <w:tc>
          <w:tcPr>
            <w:tcW w:w="6521" w:type="dxa"/>
            <w:vMerge/>
            <w:vAlign w:val="center"/>
            <w:hideMark/>
          </w:tcPr>
          <w:p w:rsidR="00C96849" w:rsidRPr="00305E16" w:rsidRDefault="00C96849" w:rsidP="00EF118E">
            <w:pPr>
              <w:rPr>
                <w:rFonts w:ascii="Calibri" w:hAnsi="Calibri"/>
              </w:rPr>
            </w:pPr>
          </w:p>
        </w:tc>
      </w:tr>
    </w:tbl>
    <w:p w:rsidR="00C96849" w:rsidRPr="00305E16" w:rsidRDefault="00C96849" w:rsidP="00C96849">
      <w:pPr>
        <w:pStyle w:val="ConsPlusNonformat"/>
        <w:widowControl/>
        <w:numPr>
          <w:ilvl w:val="0"/>
          <w:numId w:val="20"/>
        </w:numPr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05E16">
        <w:rPr>
          <w:rFonts w:ascii="Times New Roman" w:hAnsi="Times New Roman" w:cs="Times New Roman"/>
          <w:sz w:val="24"/>
          <w:szCs w:val="24"/>
        </w:rPr>
        <w:t>Оценка полноты финансирования: в отчетном году подпрограмма не финансировалась.</w:t>
      </w:r>
    </w:p>
    <w:p w:rsidR="00F4413E" w:rsidRPr="000E11DD" w:rsidRDefault="00C96849" w:rsidP="00C96849">
      <w:pPr>
        <w:ind w:firstLine="709"/>
        <w:jc w:val="both"/>
        <w:sectPr w:rsidR="00F4413E" w:rsidRPr="000E11DD" w:rsidSect="00A25302">
          <w:pgSz w:w="16838" w:h="11906" w:orient="landscape"/>
          <w:pgMar w:top="709" w:right="851" w:bottom="1134" w:left="1418" w:header="709" w:footer="709" w:gutter="0"/>
          <w:cols w:space="708"/>
          <w:docGrid w:linePitch="360"/>
        </w:sectPr>
      </w:pPr>
      <w:r w:rsidRPr="00305E16">
        <w:rPr>
          <w:b/>
        </w:rPr>
        <w:t>Общая оценка эффективности реализации</w:t>
      </w:r>
      <w:r w:rsidRPr="000E11DD">
        <w:rPr>
          <w:b/>
        </w:rPr>
        <w:t xml:space="preserve"> подпрограммы не проводится ввиду отсутствия оценки полноты финансирования.</w:t>
      </w:r>
    </w:p>
    <w:p w:rsidR="00750683" w:rsidRPr="000E11DD" w:rsidRDefault="00112A8C" w:rsidP="00750683">
      <w:pPr>
        <w:pStyle w:val="a6"/>
        <w:widowControl w:val="0"/>
        <w:tabs>
          <w:tab w:val="left" w:pos="709"/>
        </w:tabs>
        <w:suppressAutoHyphens/>
        <w:spacing w:line="240" w:lineRule="auto"/>
        <w:ind w:firstLine="0"/>
        <w:jc w:val="center"/>
        <w:rPr>
          <w:b/>
          <w:szCs w:val="28"/>
        </w:rPr>
      </w:pPr>
      <w:r w:rsidRPr="000E11DD">
        <w:rPr>
          <w:b/>
          <w:szCs w:val="28"/>
        </w:rPr>
        <w:lastRenderedPageBreak/>
        <w:t>4</w:t>
      </w:r>
      <w:r w:rsidR="00750683" w:rsidRPr="000E11DD">
        <w:rPr>
          <w:b/>
          <w:szCs w:val="28"/>
        </w:rPr>
        <w:t xml:space="preserve">. Отчет о реализации мероприятий </w:t>
      </w:r>
    </w:p>
    <w:p w:rsidR="00750683" w:rsidRPr="000E11DD" w:rsidRDefault="00750683" w:rsidP="00750683">
      <w:pPr>
        <w:pStyle w:val="a6"/>
        <w:widowControl w:val="0"/>
        <w:tabs>
          <w:tab w:val="left" w:pos="709"/>
        </w:tabs>
        <w:suppressAutoHyphens/>
        <w:spacing w:line="240" w:lineRule="auto"/>
        <w:ind w:firstLine="0"/>
        <w:jc w:val="center"/>
        <w:rPr>
          <w:b/>
          <w:szCs w:val="28"/>
        </w:rPr>
      </w:pPr>
      <w:r w:rsidRPr="000E11DD">
        <w:rPr>
          <w:b/>
          <w:szCs w:val="28"/>
        </w:rPr>
        <w:t xml:space="preserve">муниципальной программы </w:t>
      </w:r>
    </w:p>
    <w:p w:rsidR="00A52D62" w:rsidRPr="000E11DD" w:rsidRDefault="00750683" w:rsidP="00750683">
      <w:pPr>
        <w:pStyle w:val="a6"/>
        <w:widowControl w:val="0"/>
        <w:tabs>
          <w:tab w:val="left" w:pos="709"/>
        </w:tabs>
        <w:suppressAutoHyphens/>
        <w:spacing w:line="240" w:lineRule="auto"/>
        <w:ind w:firstLine="0"/>
        <w:jc w:val="center"/>
        <w:rPr>
          <w:b/>
          <w:szCs w:val="28"/>
        </w:rPr>
      </w:pPr>
      <w:r w:rsidRPr="000E11DD">
        <w:rPr>
          <w:b/>
          <w:szCs w:val="28"/>
          <w:u w:val="single"/>
        </w:rPr>
        <w:t xml:space="preserve">«Развитие </w:t>
      </w:r>
      <w:proofErr w:type="gramStart"/>
      <w:r w:rsidR="00274C8C" w:rsidRPr="000E11DD">
        <w:rPr>
          <w:b/>
          <w:szCs w:val="28"/>
          <w:u w:val="single"/>
        </w:rPr>
        <w:t>образования</w:t>
      </w:r>
      <w:proofErr w:type="gramEnd"/>
      <w:r w:rsidRPr="000E11DD">
        <w:rPr>
          <w:b/>
          <w:szCs w:val="28"/>
          <w:u w:val="single"/>
        </w:rPr>
        <w:t xml:space="preserve"> ЗАТО г.Североморск»</w:t>
      </w:r>
    </w:p>
    <w:p w:rsidR="00EC2C45" w:rsidRPr="000E11DD" w:rsidRDefault="00750683" w:rsidP="00750683">
      <w:pPr>
        <w:pStyle w:val="a6"/>
        <w:widowControl w:val="0"/>
        <w:tabs>
          <w:tab w:val="left" w:pos="709"/>
        </w:tabs>
        <w:suppressAutoHyphens/>
        <w:spacing w:line="240" w:lineRule="auto"/>
        <w:ind w:firstLine="0"/>
        <w:jc w:val="center"/>
        <w:rPr>
          <w:b/>
          <w:szCs w:val="28"/>
        </w:rPr>
      </w:pPr>
      <w:r w:rsidRPr="000E11DD">
        <w:rPr>
          <w:b/>
          <w:szCs w:val="28"/>
        </w:rPr>
        <w:t>на 201</w:t>
      </w:r>
      <w:r w:rsidR="00274C8C" w:rsidRPr="000E11DD">
        <w:rPr>
          <w:b/>
          <w:szCs w:val="28"/>
        </w:rPr>
        <w:t>4-20</w:t>
      </w:r>
      <w:r w:rsidR="00E1778E" w:rsidRPr="000E11DD">
        <w:rPr>
          <w:b/>
          <w:szCs w:val="28"/>
        </w:rPr>
        <w:t>20</w:t>
      </w:r>
      <w:r w:rsidRPr="000E11DD">
        <w:rPr>
          <w:b/>
          <w:szCs w:val="28"/>
        </w:rPr>
        <w:t xml:space="preserve"> годы</w:t>
      </w:r>
    </w:p>
    <w:p w:rsidR="00092A5C" w:rsidRPr="000E11DD" w:rsidRDefault="00092A5C" w:rsidP="00750683">
      <w:pPr>
        <w:pStyle w:val="a6"/>
        <w:widowControl w:val="0"/>
        <w:tabs>
          <w:tab w:val="left" w:pos="709"/>
        </w:tabs>
        <w:suppressAutoHyphens/>
        <w:spacing w:line="240" w:lineRule="auto"/>
        <w:ind w:firstLine="0"/>
        <w:jc w:val="center"/>
        <w:rPr>
          <w:b/>
          <w:szCs w:val="28"/>
        </w:rPr>
      </w:pPr>
    </w:p>
    <w:p w:rsidR="002F3C9A" w:rsidRPr="000E11DD" w:rsidRDefault="002F3C9A" w:rsidP="001D2A2B">
      <w:pPr>
        <w:pStyle w:val="a6"/>
        <w:widowControl w:val="0"/>
        <w:tabs>
          <w:tab w:val="left" w:pos="709"/>
        </w:tabs>
        <w:suppressAutoHyphens/>
        <w:spacing w:line="240" w:lineRule="auto"/>
        <w:ind w:firstLine="709"/>
        <w:rPr>
          <w:bCs/>
          <w:sz w:val="24"/>
          <w:szCs w:val="24"/>
        </w:rPr>
      </w:pPr>
      <w:r w:rsidRPr="000E11DD">
        <w:rPr>
          <w:b/>
          <w:sz w:val="24"/>
          <w:szCs w:val="24"/>
        </w:rPr>
        <w:t xml:space="preserve">Заказчиком - координатором Программы </w:t>
      </w:r>
      <w:r w:rsidRPr="000E11DD">
        <w:rPr>
          <w:sz w:val="24"/>
          <w:szCs w:val="24"/>
        </w:rPr>
        <w:t>является</w:t>
      </w:r>
      <w:r w:rsidRPr="000E11DD">
        <w:rPr>
          <w:b/>
          <w:sz w:val="24"/>
          <w:szCs w:val="24"/>
        </w:rPr>
        <w:t xml:space="preserve"> </w:t>
      </w:r>
      <w:r w:rsidRPr="000E11DD">
        <w:rPr>
          <w:bCs/>
          <w:sz w:val="24"/>
          <w:szCs w:val="24"/>
        </w:rPr>
        <w:t xml:space="preserve">Управление образования </w:t>
      </w:r>
      <w:proofErr w:type="gramStart"/>
      <w:r w:rsidRPr="000E11DD">
        <w:rPr>
          <w:bCs/>
          <w:sz w:val="24"/>
          <w:szCs w:val="24"/>
        </w:rPr>
        <w:t>администрации</w:t>
      </w:r>
      <w:proofErr w:type="gramEnd"/>
      <w:r w:rsidRPr="000E11DD">
        <w:rPr>
          <w:bCs/>
          <w:sz w:val="24"/>
          <w:szCs w:val="24"/>
        </w:rPr>
        <w:t xml:space="preserve"> ЗАТО г.Североморск</w:t>
      </w:r>
    </w:p>
    <w:p w:rsidR="002F3C9A" w:rsidRPr="000E11DD" w:rsidRDefault="002F3C9A" w:rsidP="001D2A2B">
      <w:pPr>
        <w:pStyle w:val="Default"/>
        <w:ind w:firstLine="709"/>
        <w:jc w:val="both"/>
        <w:rPr>
          <w:b/>
          <w:color w:val="auto"/>
        </w:rPr>
      </w:pPr>
      <w:r w:rsidRPr="000E11DD">
        <w:rPr>
          <w:rFonts w:ascii="Times New Roman" w:hAnsi="Times New Roman" w:cs="Times New Roman"/>
          <w:i/>
          <w:color w:val="auto"/>
        </w:rPr>
        <w:t>Цель Программы:</w:t>
      </w:r>
      <w:r w:rsidRPr="000E11DD">
        <w:rPr>
          <w:rFonts w:ascii="Times New Roman" w:hAnsi="Times New Roman" w:cs="Times New Roman"/>
          <w:color w:val="auto"/>
        </w:rPr>
        <w:t xml:space="preserve"> Обеспечение системного развития </w:t>
      </w:r>
      <w:proofErr w:type="gramStart"/>
      <w:r w:rsidRPr="000E11DD">
        <w:rPr>
          <w:rFonts w:ascii="Times New Roman" w:hAnsi="Times New Roman" w:cs="Times New Roman"/>
          <w:color w:val="auto"/>
        </w:rPr>
        <w:t>образования</w:t>
      </w:r>
      <w:proofErr w:type="gramEnd"/>
      <w:r w:rsidRPr="000E11DD">
        <w:rPr>
          <w:rFonts w:ascii="Times New Roman" w:hAnsi="Times New Roman" w:cs="Times New Roman"/>
          <w:color w:val="auto"/>
        </w:rPr>
        <w:t xml:space="preserve"> ЗАТО г.Североморск.</w:t>
      </w:r>
    </w:p>
    <w:p w:rsidR="00092A5C" w:rsidRPr="000E11DD" w:rsidRDefault="00092A5C" w:rsidP="001D2A2B">
      <w:pPr>
        <w:ind w:firstLine="709"/>
        <w:jc w:val="both"/>
        <w:rPr>
          <w:b/>
          <w:iCs/>
        </w:rPr>
      </w:pPr>
      <w:r w:rsidRPr="000E11DD">
        <w:rPr>
          <w:b/>
          <w:iCs/>
        </w:rPr>
        <w:t>Задачи программы:</w:t>
      </w:r>
    </w:p>
    <w:p w:rsidR="002F3C9A" w:rsidRPr="000E11DD" w:rsidRDefault="002F3C9A" w:rsidP="001D2A2B">
      <w:pPr>
        <w:autoSpaceDE w:val="0"/>
        <w:autoSpaceDN w:val="0"/>
        <w:adjustRightInd w:val="0"/>
        <w:jc w:val="both"/>
      </w:pPr>
      <w:r w:rsidRPr="000E11DD">
        <w:t>1.</w:t>
      </w:r>
      <w:r w:rsidR="00957F50" w:rsidRPr="000E11DD">
        <w:t xml:space="preserve"> </w:t>
      </w:r>
      <w:r w:rsidRPr="000E11DD">
        <w:t>Развитие дошкольного, общего и дополнительного образования.</w:t>
      </w:r>
    </w:p>
    <w:p w:rsidR="00957F50" w:rsidRPr="000E11DD" w:rsidRDefault="002F3C9A" w:rsidP="001D2A2B">
      <w:pPr>
        <w:autoSpaceDE w:val="0"/>
        <w:autoSpaceDN w:val="0"/>
        <w:adjustRightInd w:val="0"/>
        <w:jc w:val="both"/>
      </w:pPr>
      <w:r w:rsidRPr="000E11DD">
        <w:t>2.</w:t>
      </w:r>
      <w:r w:rsidR="00957F50" w:rsidRPr="000E11DD">
        <w:t xml:space="preserve"> </w:t>
      </w:r>
      <w:r w:rsidRPr="000E11DD">
        <w:t>Повышение качества и доступности школьного питания.</w:t>
      </w:r>
    </w:p>
    <w:p w:rsidR="00415CDF" w:rsidRPr="000E11DD" w:rsidRDefault="002F3C9A" w:rsidP="00415CDF">
      <w:pPr>
        <w:autoSpaceDE w:val="0"/>
        <w:autoSpaceDN w:val="0"/>
        <w:adjustRightInd w:val="0"/>
        <w:jc w:val="both"/>
      </w:pPr>
      <w:r w:rsidRPr="000E11DD">
        <w:t>3.</w:t>
      </w:r>
      <w:r w:rsidR="00415CDF" w:rsidRPr="000E11DD">
        <w:t xml:space="preserve"> Оказание социально-правовой помощи семьям, находящимся в трудной жизненной ситуации и семьям, принявшим на воспитание детей, оставшихся без попечения родителей. </w:t>
      </w:r>
    </w:p>
    <w:p w:rsidR="002F3C9A" w:rsidRPr="000E11DD" w:rsidRDefault="00415CDF" w:rsidP="00415CDF">
      <w:pPr>
        <w:autoSpaceDE w:val="0"/>
        <w:autoSpaceDN w:val="0"/>
        <w:adjustRightInd w:val="0"/>
        <w:jc w:val="both"/>
        <w:rPr>
          <w:b/>
          <w:iCs/>
        </w:rPr>
      </w:pPr>
      <w:r w:rsidRPr="000E11DD">
        <w:t>4</w:t>
      </w:r>
      <w:r w:rsidR="002F3C9A" w:rsidRPr="000E11DD">
        <w:t>.</w:t>
      </w:r>
      <w:r w:rsidR="00957F50" w:rsidRPr="000E11DD">
        <w:t xml:space="preserve"> </w:t>
      </w:r>
      <w:r w:rsidR="002F3C9A" w:rsidRPr="000E11DD">
        <w:t>Совершенствование и развитие системы отдыха и оздоровления детей.</w:t>
      </w:r>
    </w:p>
    <w:p w:rsidR="00415CDF" w:rsidRPr="000E11DD" w:rsidRDefault="00415CDF" w:rsidP="00415CDF">
      <w:pPr>
        <w:autoSpaceDE w:val="0"/>
        <w:autoSpaceDN w:val="0"/>
        <w:adjustRightInd w:val="0"/>
      </w:pPr>
    </w:p>
    <w:p w:rsidR="00092A5C" w:rsidRPr="000E11DD" w:rsidRDefault="00092A5C" w:rsidP="00957F50">
      <w:pPr>
        <w:ind w:firstLine="709"/>
        <w:jc w:val="both"/>
        <w:rPr>
          <w:b/>
          <w:i/>
        </w:rPr>
      </w:pPr>
      <w:r w:rsidRPr="000E11DD">
        <w:rPr>
          <w:b/>
          <w:i/>
        </w:rPr>
        <w:t>Ожидаемыми результатами реализации программы будут являться:</w:t>
      </w:r>
    </w:p>
    <w:p w:rsidR="002F3C9A" w:rsidRPr="000E11DD" w:rsidRDefault="00957F50" w:rsidP="00957F50">
      <w:pPr>
        <w:autoSpaceDE w:val="0"/>
        <w:autoSpaceDN w:val="0"/>
        <w:adjustRightInd w:val="0"/>
        <w:jc w:val="both"/>
        <w:rPr>
          <w:i/>
        </w:rPr>
      </w:pPr>
      <w:r w:rsidRPr="000E11DD">
        <w:rPr>
          <w:i/>
        </w:rPr>
        <w:t xml:space="preserve">- </w:t>
      </w:r>
      <w:r w:rsidR="002F3C9A" w:rsidRPr="000E11DD">
        <w:rPr>
          <w:i/>
        </w:rPr>
        <w:t>удовлетворенность населения к</w:t>
      </w:r>
      <w:r w:rsidRPr="000E11DD">
        <w:rPr>
          <w:i/>
        </w:rPr>
        <w:t>ачеством образовательных услуг;</w:t>
      </w:r>
    </w:p>
    <w:p w:rsidR="002F3C9A" w:rsidRPr="000E11DD" w:rsidRDefault="002F3C9A" w:rsidP="00957F50">
      <w:pPr>
        <w:autoSpaceDE w:val="0"/>
        <w:autoSpaceDN w:val="0"/>
        <w:adjustRightInd w:val="0"/>
        <w:jc w:val="both"/>
        <w:rPr>
          <w:i/>
        </w:rPr>
      </w:pPr>
      <w:r w:rsidRPr="000E11DD">
        <w:rPr>
          <w:i/>
        </w:rPr>
        <w:t>- повысится эффективность использования бюджетных средств, будет обеспечена финансово- хозяйственная самостоятельность образовательных организаций за счет реализации новых принципов финансирования (на</w:t>
      </w:r>
      <w:r w:rsidR="00957F50" w:rsidRPr="000E11DD">
        <w:rPr>
          <w:i/>
        </w:rPr>
        <w:t xml:space="preserve"> основе муниципальных заданий);</w:t>
      </w:r>
    </w:p>
    <w:p w:rsidR="002F3C9A" w:rsidRPr="000E11DD" w:rsidRDefault="002F3C9A" w:rsidP="00957F50">
      <w:pPr>
        <w:autoSpaceDE w:val="0"/>
        <w:autoSpaceDN w:val="0"/>
        <w:adjustRightInd w:val="0"/>
        <w:jc w:val="both"/>
        <w:rPr>
          <w:i/>
        </w:rPr>
      </w:pPr>
      <w:r w:rsidRPr="000E11DD">
        <w:rPr>
          <w:i/>
        </w:rPr>
        <w:t>- повысится привлекательность педагогической профессии и уровень квалифи</w:t>
      </w:r>
      <w:r w:rsidR="00957F50" w:rsidRPr="000E11DD">
        <w:rPr>
          <w:i/>
        </w:rPr>
        <w:t>кации преподавательских кадров;</w:t>
      </w:r>
    </w:p>
    <w:p w:rsidR="002F3C9A" w:rsidRPr="000E11DD" w:rsidRDefault="002F3C9A" w:rsidP="00957F50">
      <w:pPr>
        <w:autoSpaceDE w:val="0"/>
        <w:autoSpaceDN w:val="0"/>
        <w:adjustRightInd w:val="0"/>
        <w:jc w:val="both"/>
        <w:rPr>
          <w:i/>
        </w:rPr>
      </w:pPr>
      <w:r w:rsidRPr="000E11DD">
        <w:rPr>
          <w:i/>
        </w:rPr>
        <w:t>- будут ликвидированы очереди на зачисление детей в возрасте от трех до семи лет в дошкольн</w:t>
      </w:r>
      <w:r w:rsidR="00957F50" w:rsidRPr="000E11DD">
        <w:rPr>
          <w:i/>
        </w:rPr>
        <w:t>ые образовательные организации;</w:t>
      </w:r>
    </w:p>
    <w:p w:rsidR="002F3C9A" w:rsidRPr="000E11DD" w:rsidRDefault="002F3C9A" w:rsidP="00957F50">
      <w:pPr>
        <w:autoSpaceDE w:val="0"/>
        <w:autoSpaceDN w:val="0"/>
        <w:adjustRightInd w:val="0"/>
        <w:jc w:val="both"/>
        <w:rPr>
          <w:i/>
        </w:rPr>
      </w:pPr>
      <w:r w:rsidRPr="000E11DD">
        <w:rPr>
          <w:i/>
        </w:rPr>
        <w:t>- во всех общеобразовательных организациях будут созданы условия, соответствующие требованиям федеральных государствен</w:t>
      </w:r>
      <w:r w:rsidR="00957F50" w:rsidRPr="000E11DD">
        <w:rPr>
          <w:i/>
        </w:rPr>
        <w:t>ных образовательных стандартов;</w:t>
      </w:r>
    </w:p>
    <w:p w:rsidR="002F3C9A" w:rsidRPr="000E11DD" w:rsidRDefault="002F3C9A" w:rsidP="00957F50">
      <w:pPr>
        <w:autoSpaceDE w:val="0"/>
        <w:autoSpaceDN w:val="0"/>
        <w:adjustRightInd w:val="0"/>
        <w:jc w:val="both"/>
        <w:rPr>
          <w:i/>
        </w:rPr>
      </w:pPr>
      <w:r w:rsidRPr="000E11DD">
        <w:rPr>
          <w:i/>
        </w:rPr>
        <w:t xml:space="preserve">- доля выпускников, набравших по результатам ЕГЭ количество баллов выше минимума, устанавливаемого </w:t>
      </w:r>
      <w:proofErr w:type="spellStart"/>
      <w:r w:rsidRPr="000E11DD">
        <w:rPr>
          <w:i/>
        </w:rPr>
        <w:t>Рособрнадзором</w:t>
      </w:r>
      <w:proofErr w:type="spellEnd"/>
      <w:r w:rsidRPr="000E11DD">
        <w:rPr>
          <w:i/>
        </w:rPr>
        <w:t>, сохранится на уровне 98%;</w:t>
      </w:r>
    </w:p>
    <w:p w:rsidR="002F3C9A" w:rsidRPr="000E11DD" w:rsidRDefault="002F3C9A" w:rsidP="00957F50">
      <w:pPr>
        <w:pStyle w:val="Default"/>
        <w:jc w:val="both"/>
        <w:rPr>
          <w:rFonts w:ascii="Times New Roman" w:hAnsi="Times New Roman" w:cs="Times New Roman"/>
          <w:i/>
          <w:color w:val="auto"/>
        </w:rPr>
      </w:pPr>
      <w:r w:rsidRPr="000E11DD">
        <w:rPr>
          <w:rFonts w:ascii="Times New Roman" w:hAnsi="Times New Roman" w:cs="Times New Roman"/>
          <w:i/>
          <w:color w:val="auto"/>
        </w:rPr>
        <w:t>- не менее 75 процентов детей 5 - 18 лет будут охвачены программами дополнительного образования;</w:t>
      </w:r>
    </w:p>
    <w:p w:rsidR="002F3C9A" w:rsidRPr="000E11DD" w:rsidRDefault="002F3C9A" w:rsidP="00957F50">
      <w:pPr>
        <w:autoSpaceDE w:val="0"/>
        <w:autoSpaceDN w:val="0"/>
        <w:adjustRightInd w:val="0"/>
        <w:jc w:val="both"/>
        <w:rPr>
          <w:i/>
        </w:rPr>
      </w:pPr>
      <w:r w:rsidRPr="000E11DD">
        <w:rPr>
          <w:i/>
        </w:rPr>
        <w:t>обучающиеся будут обеспечены качественным, сбалансированным питанием за счёт создания современной инфраструктуры школьных столовых;</w:t>
      </w:r>
    </w:p>
    <w:p w:rsidR="00957F50" w:rsidRPr="000E11DD" w:rsidRDefault="002F3C9A" w:rsidP="00957F50">
      <w:pPr>
        <w:autoSpaceDE w:val="0"/>
        <w:autoSpaceDN w:val="0"/>
        <w:adjustRightInd w:val="0"/>
        <w:jc w:val="both"/>
        <w:rPr>
          <w:i/>
        </w:rPr>
      </w:pPr>
      <w:r w:rsidRPr="000E11DD">
        <w:rPr>
          <w:i/>
        </w:rPr>
        <w:t>- увеличится удельный вес граждан, желающих принять на воспитание в семью детей-сирот и детей, оставшихся без попечения родителей, до 35 %;</w:t>
      </w:r>
    </w:p>
    <w:p w:rsidR="00957F50" w:rsidRPr="000E11DD" w:rsidRDefault="002F3C9A" w:rsidP="00957F50">
      <w:pPr>
        <w:autoSpaceDE w:val="0"/>
        <w:autoSpaceDN w:val="0"/>
        <w:adjustRightInd w:val="0"/>
        <w:jc w:val="both"/>
        <w:rPr>
          <w:i/>
        </w:rPr>
      </w:pPr>
      <w:r w:rsidRPr="000E11DD">
        <w:rPr>
          <w:i/>
        </w:rPr>
        <w:t>- увеличится удельный вес детей-сирот и детей, оставшихся без попечения родителей, переданных на воспитание в семьи, в общей численности детей-сирот и детей, оставшихся без попечения родителей, до 70%;</w:t>
      </w:r>
    </w:p>
    <w:p w:rsidR="002F3C9A" w:rsidRPr="000E11DD" w:rsidRDefault="002F3C9A" w:rsidP="00957F50">
      <w:pPr>
        <w:autoSpaceDE w:val="0"/>
        <w:autoSpaceDN w:val="0"/>
        <w:adjustRightInd w:val="0"/>
        <w:jc w:val="both"/>
        <w:rPr>
          <w:i/>
        </w:rPr>
      </w:pPr>
      <w:r w:rsidRPr="000E11DD">
        <w:rPr>
          <w:i/>
        </w:rPr>
        <w:t>- снизится численность детей, находящихся в семьях социального риска, до 15 % в год;</w:t>
      </w:r>
    </w:p>
    <w:p w:rsidR="002F3C9A" w:rsidRPr="000E11DD" w:rsidRDefault="002F3C9A" w:rsidP="00957F50">
      <w:pPr>
        <w:pStyle w:val="Default"/>
        <w:jc w:val="both"/>
        <w:rPr>
          <w:rFonts w:ascii="Times New Roman" w:hAnsi="Times New Roman" w:cs="Times New Roman"/>
          <w:i/>
          <w:color w:val="auto"/>
        </w:rPr>
      </w:pPr>
      <w:r w:rsidRPr="000E11DD">
        <w:rPr>
          <w:rFonts w:ascii="Times New Roman" w:hAnsi="Times New Roman" w:cs="Times New Roman"/>
          <w:i/>
          <w:color w:val="auto"/>
        </w:rPr>
        <w:t>- снизится численности детей, в отношении которых лишены родительских прав или ограничены в родительских правах оба или единственный родитель на 10% в год.</w:t>
      </w:r>
    </w:p>
    <w:p w:rsidR="00415CDF" w:rsidRPr="000E11DD" w:rsidRDefault="00415CDF" w:rsidP="00EB62C7">
      <w:pPr>
        <w:autoSpaceDE w:val="0"/>
        <w:autoSpaceDN w:val="0"/>
        <w:adjustRightInd w:val="0"/>
        <w:jc w:val="both"/>
        <w:rPr>
          <w:i/>
        </w:rPr>
      </w:pPr>
      <w:r w:rsidRPr="000E11DD">
        <w:rPr>
          <w:i/>
        </w:rPr>
        <w:t xml:space="preserve">- доля отдохнувших и оздоровленных детей в возрасте от 6 до 18 лет в оздоровительных учреждениях от общего количества детей данной возрастной категории составит </w:t>
      </w:r>
      <w:r w:rsidR="00D87B99">
        <w:rPr>
          <w:i/>
        </w:rPr>
        <w:t>6</w:t>
      </w:r>
      <w:r w:rsidRPr="000E11DD">
        <w:rPr>
          <w:i/>
        </w:rPr>
        <w:t xml:space="preserve">%. </w:t>
      </w:r>
    </w:p>
    <w:p w:rsidR="00EB62C7" w:rsidRPr="000E11DD" w:rsidRDefault="00EB62C7" w:rsidP="001D2A2B">
      <w:pPr>
        <w:pStyle w:val="a6"/>
        <w:widowControl w:val="0"/>
        <w:tabs>
          <w:tab w:val="left" w:pos="709"/>
        </w:tabs>
        <w:suppressAutoHyphens/>
        <w:spacing w:line="240" w:lineRule="auto"/>
        <w:ind w:firstLine="709"/>
        <w:rPr>
          <w:b/>
          <w:sz w:val="24"/>
          <w:szCs w:val="24"/>
        </w:rPr>
      </w:pPr>
    </w:p>
    <w:p w:rsidR="002F3C9A" w:rsidRPr="000E11DD" w:rsidRDefault="002F3C9A" w:rsidP="001D2A2B">
      <w:pPr>
        <w:pStyle w:val="a6"/>
        <w:widowControl w:val="0"/>
        <w:tabs>
          <w:tab w:val="left" w:pos="709"/>
        </w:tabs>
        <w:suppressAutoHyphens/>
        <w:spacing w:line="240" w:lineRule="auto"/>
        <w:ind w:firstLine="709"/>
        <w:rPr>
          <w:b/>
          <w:sz w:val="24"/>
          <w:szCs w:val="24"/>
        </w:rPr>
      </w:pPr>
      <w:r w:rsidRPr="000E11DD">
        <w:rPr>
          <w:b/>
          <w:sz w:val="24"/>
          <w:szCs w:val="24"/>
        </w:rPr>
        <w:t>В состав муниципальной программы входят 4 подпрограммы:</w:t>
      </w:r>
    </w:p>
    <w:p w:rsidR="002F3C9A" w:rsidRPr="000E11DD" w:rsidRDefault="002F3C9A" w:rsidP="001D2A2B">
      <w:pPr>
        <w:autoSpaceDE w:val="0"/>
        <w:autoSpaceDN w:val="0"/>
        <w:adjustRightInd w:val="0"/>
        <w:jc w:val="both"/>
        <w:rPr>
          <w:rFonts w:eastAsia="HiddenHorzOCR"/>
        </w:rPr>
      </w:pPr>
      <w:r w:rsidRPr="000E11DD">
        <w:rPr>
          <w:rFonts w:eastAsia="HiddenHorzOCR"/>
        </w:rPr>
        <w:t>- Подпрограмма «Развитие дошкольного, общего и дополнительного образования детей» на 2014</w:t>
      </w:r>
      <w:r w:rsidR="00A81CB8" w:rsidRPr="000E11DD">
        <w:rPr>
          <w:rFonts w:eastAsia="HiddenHorzOCR"/>
        </w:rPr>
        <w:t>–</w:t>
      </w:r>
      <w:r w:rsidRPr="000E11DD">
        <w:rPr>
          <w:rFonts w:eastAsia="HiddenHorzOCR"/>
        </w:rPr>
        <w:t>20</w:t>
      </w:r>
      <w:r w:rsidR="00E1778E" w:rsidRPr="000E11DD">
        <w:rPr>
          <w:rFonts w:eastAsia="HiddenHorzOCR"/>
        </w:rPr>
        <w:t>20</w:t>
      </w:r>
      <w:r w:rsidRPr="000E11DD">
        <w:rPr>
          <w:rFonts w:eastAsia="HiddenHorzOCR"/>
        </w:rPr>
        <w:t xml:space="preserve"> годы;</w:t>
      </w:r>
    </w:p>
    <w:p w:rsidR="002F3C9A" w:rsidRPr="000E11DD" w:rsidRDefault="002F3C9A" w:rsidP="001D2A2B">
      <w:pPr>
        <w:autoSpaceDE w:val="0"/>
        <w:autoSpaceDN w:val="0"/>
        <w:adjustRightInd w:val="0"/>
        <w:jc w:val="both"/>
        <w:rPr>
          <w:rFonts w:eastAsia="HiddenHorzOCR"/>
        </w:rPr>
      </w:pPr>
      <w:r w:rsidRPr="000E11DD">
        <w:rPr>
          <w:rFonts w:eastAsia="HiddenHorzOCR"/>
        </w:rPr>
        <w:t>- Подпрограмма «Школьное питание» на 2014</w:t>
      </w:r>
      <w:r w:rsidR="00A81CB8" w:rsidRPr="000E11DD">
        <w:rPr>
          <w:rFonts w:eastAsia="HiddenHorzOCR"/>
        </w:rPr>
        <w:t>–</w:t>
      </w:r>
      <w:r w:rsidRPr="000E11DD">
        <w:rPr>
          <w:rFonts w:eastAsia="HiddenHorzOCR"/>
        </w:rPr>
        <w:t>20</w:t>
      </w:r>
      <w:r w:rsidR="00E1778E" w:rsidRPr="000E11DD">
        <w:rPr>
          <w:rFonts w:eastAsia="HiddenHorzOCR"/>
        </w:rPr>
        <w:t>20</w:t>
      </w:r>
      <w:r w:rsidRPr="000E11DD">
        <w:rPr>
          <w:rFonts w:eastAsia="HiddenHorzOCR"/>
        </w:rPr>
        <w:t xml:space="preserve"> годы;</w:t>
      </w:r>
    </w:p>
    <w:p w:rsidR="002F3C9A" w:rsidRPr="000E11DD" w:rsidRDefault="002F3C9A" w:rsidP="001D2A2B">
      <w:pPr>
        <w:autoSpaceDE w:val="0"/>
        <w:autoSpaceDN w:val="0"/>
        <w:adjustRightInd w:val="0"/>
        <w:jc w:val="both"/>
        <w:rPr>
          <w:rFonts w:eastAsia="HiddenHorzOCR"/>
        </w:rPr>
      </w:pPr>
      <w:r w:rsidRPr="000E11DD">
        <w:rPr>
          <w:rFonts w:eastAsia="HiddenHorzOCR"/>
        </w:rPr>
        <w:t>- Подпрограмма «Североморск-город без сирот» на 2014 – 20</w:t>
      </w:r>
      <w:r w:rsidR="00E1778E" w:rsidRPr="000E11DD">
        <w:rPr>
          <w:rFonts w:eastAsia="HiddenHorzOCR"/>
        </w:rPr>
        <w:t>20</w:t>
      </w:r>
      <w:r w:rsidRPr="000E11DD">
        <w:rPr>
          <w:rFonts w:eastAsia="HiddenHorzOCR"/>
        </w:rPr>
        <w:t xml:space="preserve"> годы;</w:t>
      </w:r>
    </w:p>
    <w:p w:rsidR="002F3C9A" w:rsidRPr="000E11DD" w:rsidRDefault="002F3C9A" w:rsidP="001D2A2B">
      <w:pPr>
        <w:autoSpaceDE w:val="0"/>
        <w:autoSpaceDN w:val="0"/>
        <w:adjustRightInd w:val="0"/>
        <w:jc w:val="both"/>
        <w:rPr>
          <w:rFonts w:eastAsia="HiddenHorzOCR"/>
          <w:b/>
        </w:rPr>
      </w:pPr>
      <w:r w:rsidRPr="000E11DD">
        <w:rPr>
          <w:rFonts w:eastAsia="HiddenHorzOCR"/>
        </w:rPr>
        <w:t xml:space="preserve">- Подпрограмма «Отдых и оздоровление детей» на 2014 </w:t>
      </w:r>
      <w:r w:rsidR="002F104E" w:rsidRPr="000E11DD">
        <w:rPr>
          <w:rFonts w:eastAsia="HiddenHorzOCR"/>
        </w:rPr>
        <w:t>–</w:t>
      </w:r>
      <w:r w:rsidRPr="000E11DD">
        <w:rPr>
          <w:rFonts w:eastAsia="HiddenHorzOCR"/>
        </w:rPr>
        <w:t xml:space="preserve"> 20</w:t>
      </w:r>
      <w:r w:rsidR="00E1778E" w:rsidRPr="000E11DD">
        <w:rPr>
          <w:rFonts w:eastAsia="HiddenHorzOCR"/>
        </w:rPr>
        <w:t>20</w:t>
      </w:r>
      <w:r w:rsidRPr="000E11DD">
        <w:rPr>
          <w:rFonts w:eastAsia="HiddenHorzOCR"/>
        </w:rPr>
        <w:t xml:space="preserve"> годы.</w:t>
      </w:r>
    </w:p>
    <w:p w:rsidR="003B3B23" w:rsidRPr="00FC207B" w:rsidRDefault="00092A5C" w:rsidP="008008CD">
      <w:pPr>
        <w:ind w:firstLine="709"/>
        <w:jc w:val="both"/>
      </w:pPr>
      <w:r w:rsidRPr="000E11DD">
        <w:rPr>
          <w:b/>
        </w:rPr>
        <w:lastRenderedPageBreak/>
        <w:t xml:space="preserve">На </w:t>
      </w:r>
      <w:r w:rsidRPr="00FC207B">
        <w:rPr>
          <w:b/>
        </w:rPr>
        <w:t>реализацию</w:t>
      </w:r>
      <w:r w:rsidRPr="00FC207B">
        <w:t xml:space="preserve"> мероприятий программы </w:t>
      </w:r>
      <w:r w:rsidRPr="00FC207B">
        <w:rPr>
          <w:b/>
        </w:rPr>
        <w:t>на 20</w:t>
      </w:r>
      <w:r w:rsidR="00BC45FC" w:rsidRPr="00FC207B">
        <w:rPr>
          <w:b/>
        </w:rPr>
        <w:t>20</w:t>
      </w:r>
      <w:r w:rsidR="004824F6" w:rsidRPr="00FC207B">
        <w:rPr>
          <w:b/>
        </w:rPr>
        <w:t xml:space="preserve"> </w:t>
      </w:r>
      <w:r w:rsidRPr="00FC207B">
        <w:rPr>
          <w:b/>
        </w:rPr>
        <w:t>г</w:t>
      </w:r>
      <w:r w:rsidRPr="00FC207B">
        <w:t>.</w:t>
      </w:r>
      <w:r w:rsidR="00E1778E" w:rsidRPr="00FC207B">
        <w:t xml:space="preserve"> предусмотрено</w:t>
      </w:r>
      <w:r w:rsidR="00335240" w:rsidRPr="00FC207B">
        <w:t xml:space="preserve"> </w:t>
      </w:r>
      <w:r w:rsidR="0060780C" w:rsidRPr="00FC207B">
        <w:rPr>
          <w:b/>
        </w:rPr>
        <w:t>2</w:t>
      </w:r>
      <w:r w:rsidR="00C34891" w:rsidRPr="00FC207B">
        <w:rPr>
          <w:b/>
        </w:rPr>
        <w:t> </w:t>
      </w:r>
      <w:r w:rsidR="00BC45FC" w:rsidRPr="00FC207B">
        <w:rPr>
          <w:b/>
        </w:rPr>
        <w:t>945</w:t>
      </w:r>
      <w:r w:rsidR="00C34891" w:rsidRPr="00FC207B">
        <w:rPr>
          <w:b/>
        </w:rPr>
        <w:t> </w:t>
      </w:r>
      <w:r w:rsidR="00BC45FC" w:rsidRPr="00FC207B">
        <w:rPr>
          <w:b/>
        </w:rPr>
        <w:t>6</w:t>
      </w:r>
      <w:r w:rsidR="00EE3768" w:rsidRPr="00FC207B">
        <w:rPr>
          <w:b/>
        </w:rPr>
        <w:t>9</w:t>
      </w:r>
      <w:r w:rsidR="00BC45FC" w:rsidRPr="00FC207B">
        <w:rPr>
          <w:b/>
        </w:rPr>
        <w:t>4</w:t>
      </w:r>
      <w:r w:rsidR="00A64439" w:rsidRPr="00FC207B">
        <w:rPr>
          <w:b/>
        </w:rPr>
        <w:t>,</w:t>
      </w:r>
      <w:r w:rsidR="00BC45FC" w:rsidRPr="00FC207B">
        <w:rPr>
          <w:b/>
        </w:rPr>
        <w:t>64</w:t>
      </w:r>
      <w:r w:rsidRPr="00FC207B">
        <w:rPr>
          <w:b/>
        </w:rPr>
        <w:t xml:space="preserve"> тыс.</w:t>
      </w:r>
      <w:r w:rsidR="00F226B8" w:rsidRPr="00FC207B">
        <w:rPr>
          <w:b/>
        </w:rPr>
        <w:t xml:space="preserve"> </w:t>
      </w:r>
      <w:r w:rsidRPr="00FC207B">
        <w:rPr>
          <w:b/>
        </w:rPr>
        <w:t>руб.</w:t>
      </w:r>
      <w:r w:rsidR="003B3B23" w:rsidRPr="00FC207B">
        <w:t xml:space="preserve">, в </w:t>
      </w:r>
      <w:proofErr w:type="spellStart"/>
      <w:r w:rsidR="003B3B23" w:rsidRPr="00FC207B">
        <w:t>т.ч</w:t>
      </w:r>
      <w:proofErr w:type="spellEnd"/>
      <w:r w:rsidR="003B3B23" w:rsidRPr="00FC207B">
        <w:t>.</w:t>
      </w:r>
      <w:r w:rsidRPr="00FC207B">
        <w:t xml:space="preserve"> ассигнований </w:t>
      </w:r>
      <w:proofErr w:type="gramStart"/>
      <w:r w:rsidRPr="00FC207B">
        <w:t>бюджета</w:t>
      </w:r>
      <w:proofErr w:type="gramEnd"/>
      <w:r w:rsidRPr="00FC207B">
        <w:t xml:space="preserve"> ЗАТО г. Североморск</w:t>
      </w:r>
      <w:r w:rsidR="00C968F6" w:rsidRPr="00FC207B">
        <w:t xml:space="preserve"> запланировано</w:t>
      </w:r>
      <w:r w:rsidR="003B3B23" w:rsidRPr="00FC207B">
        <w:t xml:space="preserve"> </w:t>
      </w:r>
      <w:r w:rsidR="00BC45FC" w:rsidRPr="00FC207B">
        <w:t xml:space="preserve">775 818,45 </w:t>
      </w:r>
      <w:r w:rsidR="003B3B23" w:rsidRPr="00FC207B">
        <w:t xml:space="preserve">тыс. руб., областных средств – </w:t>
      </w:r>
      <w:r w:rsidR="001C3C6E" w:rsidRPr="00FC207B">
        <w:t xml:space="preserve">1 598 629,72 </w:t>
      </w:r>
      <w:r w:rsidR="00854F89" w:rsidRPr="00FC207B">
        <w:t>тыс. руб.</w:t>
      </w:r>
      <w:r w:rsidR="000D1E07" w:rsidRPr="00FC207B">
        <w:t xml:space="preserve">, средств федерального бюджета – </w:t>
      </w:r>
      <w:r w:rsidR="001C3C6E" w:rsidRPr="00FC207B">
        <w:t>592 530,83</w:t>
      </w:r>
      <w:r w:rsidR="008008CD" w:rsidRPr="00FC207B">
        <w:t xml:space="preserve"> </w:t>
      </w:r>
      <w:r w:rsidR="000D1E07" w:rsidRPr="00FC207B">
        <w:t>тыс. руб.</w:t>
      </w:r>
    </w:p>
    <w:p w:rsidR="000F31BE" w:rsidRPr="00FC207B" w:rsidRDefault="000F31BE" w:rsidP="000F31BE">
      <w:pPr>
        <w:ind w:left="-10" w:firstLine="730"/>
        <w:jc w:val="both"/>
      </w:pPr>
      <w:r w:rsidRPr="00FC207B">
        <w:rPr>
          <w:b/>
        </w:rPr>
        <w:t>За 20</w:t>
      </w:r>
      <w:r w:rsidR="001C3C6E" w:rsidRPr="00FC207B">
        <w:rPr>
          <w:b/>
        </w:rPr>
        <w:t>20</w:t>
      </w:r>
      <w:r w:rsidRPr="00FC207B">
        <w:rPr>
          <w:b/>
        </w:rPr>
        <w:t xml:space="preserve"> года</w:t>
      </w:r>
      <w:r w:rsidRPr="00FC207B">
        <w:t xml:space="preserve"> общая сумма освоенных средств по программе составила </w:t>
      </w:r>
      <w:r w:rsidR="00EE3768" w:rsidRPr="00FC207B">
        <w:rPr>
          <w:b/>
        </w:rPr>
        <w:t>2</w:t>
      </w:r>
      <w:r w:rsidRPr="00FC207B">
        <w:rPr>
          <w:b/>
        </w:rPr>
        <w:t> </w:t>
      </w:r>
      <w:r w:rsidR="001C3C6E" w:rsidRPr="00FC207B">
        <w:rPr>
          <w:b/>
        </w:rPr>
        <w:t>912</w:t>
      </w:r>
      <w:r w:rsidRPr="00FC207B">
        <w:rPr>
          <w:b/>
        </w:rPr>
        <w:t> </w:t>
      </w:r>
      <w:r w:rsidR="00EE3768" w:rsidRPr="00FC207B">
        <w:rPr>
          <w:b/>
        </w:rPr>
        <w:t>9</w:t>
      </w:r>
      <w:r w:rsidR="001C3C6E" w:rsidRPr="00FC207B">
        <w:rPr>
          <w:b/>
        </w:rPr>
        <w:t>75</w:t>
      </w:r>
      <w:r w:rsidRPr="00FC207B">
        <w:rPr>
          <w:b/>
        </w:rPr>
        <w:t>,</w:t>
      </w:r>
      <w:r w:rsidR="001C3C6E" w:rsidRPr="00FC207B">
        <w:rPr>
          <w:b/>
        </w:rPr>
        <w:t>90</w:t>
      </w:r>
      <w:r w:rsidRPr="00FC207B">
        <w:rPr>
          <w:b/>
        </w:rPr>
        <w:t xml:space="preserve"> тыс. руб.</w:t>
      </w:r>
      <w:r w:rsidRPr="00FC207B">
        <w:t xml:space="preserve">, или </w:t>
      </w:r>
      <w:r w:rsidR="00EE3768" w:rsidRPr="00FC207B">
        <w:rPr>
          <w:b/>
        </w:rPr>
        <w:t>99</w:t>
      </w:r>
      <w:r w:rsidRPr="00FC207B">
        <w:rPr>
          <w:b/>
        </w:rPr>
        <w:t>,</w:t>
      </w:r>
      <w:r w:rsidR="002B6654" w:rsidRPr="00FC207B">
        <w:rPr>
          <w:b/>
        </w:rPr>
        <w:t>7</w:t>
      </w:r>
      <w:r w:rsidR="00EE3768" w:rsidRPr="00FC207B">
        <w:rPr>
          <w:b/>
        </w:rPr>
        <w:t>6</w:t>
      </w:r>
      <w:r w:rsidRPr="00FC207B">
        <w:rPr>
          <w:b/>
        </w:rPr>
        <w:t>%</w:t>
      </w:r>
      <w:r w:rsidRPr="00FC207B">
        <w:t xml:space="preserve"> от предусмотренного на год объема финансирования. </w:t>
      </w:r>
    </w:p>
    <w:p w:rsidR="00677F7F" w:rsidRPr="00FC207B" w:rsidRDefault="00677F7F" w:rsidP="00677F7F">
      <w:pPr>
        <w:ind w:left="-10" w:firstLine="730"/>
        <w:jc w:val="both"/>
      </w:pPr>
      <w:r w:rsidRPr="00FC207B">
        <w:rPr>
          <w:u w:val="single"/>
        </w:rPr>
        <w:t>По подпрограмме «Отдых и оздоровление детей»</w:t>
      </w:r>
      <w:r w:rsidRPr="00FC207B">
        <w:t xml:space="preserve"> </w:t>
      </w:r>
      <w:r w:rsidR="005D7D22" w:rsidRPr="00FC207B">
        <w:t xml:space="preserve">на 2014–2020 годы </w:t>
      </w:r>
      <w:r w:rsidRPr="00FC207B">
        <w:t>освоение средств составило 69,05%. Это связано</w:t>
      </w:r>
      <w:r w:rsidR="003C6D7C" w:rsidRPr="00FC207B">
        <w:t xml:space="preserve"> с ограничительными мерами по распространению коронавирусной инфекции. По рекомендациям </w:t>
      </w:r>
      <w:proofErr w:type="spellStart"/>
      <w:r w:rsidR="003C6D7C" w:rsidRPr="00FC207B">
        <w:t>Роспотребнадзора</w:t>
      </w:r>
      <w:proofErr w:type="spellEnd"/>
      <w:r w:rsidR="003C6D7C" w:rsidRPr="00FC207B">
        <w:t xml:space="preserve"> для работы лагерей с дневным пребыванием детей коэффициент распространения инфекции в период эпидемиологической обстановки должен быть ниже 1,0. </w:t>
      </w:r>
      <w:proofErr w:type="gramStart"/>
      <w:r w:rsidR="003C6D7C" w:rsidRPr="00FC207B">
        <w:t>В</w:t>
      </w:r>
      <w:proofErr w:type="gramEnd"/>
      <w:r w:rsidR="003C6D7C" w:rsidRPr="00FC207B">
        <w:t xml:space="preserve"> ЗАТО г. Североморск этот коэффициент превышал данное значение.</w:t>
      </w:r>
    </w:p>
    <w:p w:rsidR="00677F7F" w:rsidRPr="00FC207B" w:rsidRDefault="00382BCB" w:rsidP="000F31BE">
      <w:pPr>
        <w:ind w:left="-10" w:firstLine="730"/>
        <w:jc w:val="both"/>
      </w:pPr>
      <w:r w:rsidRPr="00FC207B">
        <w:t xml:space="preserve">Показатель </w:t>
      </w:r>
      <w:r w:rsidRPr="00FC207B">
        <w:rPr>
          <w:i/>
        </w:rPr>
        <w:t xml:space="preserve">Доля детей-сирот и детей, оставшихся без попечения родителей, а также детей, находящихся в трудной жизненной ситуации, обеспеченных отдыхом и оздоровлением, из числа детей этой категории </w:t>
      </w:r>
      <w:r w:rsidRPr="00FC207B">
        <w:t>выполнен на 51%.</w:t>
      </w:r>
    </w:p>
    <w:p w:rsidR="00382BCB" w:rsidRPr="00FC207B" w:rsidRDefault="00382BCB" w:rsidP="000F31BE">
      <w:pPr>
        <w:ind w:left="-10" w:firstLine="730"/>
        <w:jc w:val="both"/>
      </w:pPr>
      <w:r w:rsidRPr="00FC207B">
        <w:t>Данная подпрограмма реализована с приемлемым уровнем эффективности.</w:t>
      </w:r>
    </w:p>
    <w:p w:rsidR="00677F7F" w:rsidRDefault="00382BCB" w:rsidP="000F31BE">
      <w:pPr>
        <w:ind w:left="-10" w:firstLine="730"/>
        <w:jc w:val="both"/>
      </w:pPr>
      <w:r w:rsidRPr="00FC207B">
        <w:rPr>
          <w:u w:val="single"/>
        </w:rPr>
        <w:t>По подпрограмме «Североморск-город без сирот» на 2014–2020 годы</w:t>
      </w:r>
      <w:r w:rsidRPr="00FC207B">
        <w:t xml:space="preserve"> освоение средств составило 34205,16 </w:t>
      </w:r>
      <w:r w:rsidR="005D7D22" w:rsidRPr="00FC207B">
        <w:t xml:space="preserve">тыс. руб. </w:t>
      </w:r>
      <w:r w:rsidRPr="00FC207B">
        <w:t>или 75,14%</w:t>
      </w:r>
      <w:r w:rsidR="005D7D22" w:rsidRPr="00FC207B">
        <w:t xml:space="preserve">. Это связано </w:t>
      </w:r>
      <w:r w:rsidR="00FC207B" w:rsidRPr="00FC207B">
        <w:t>со сложившейся фактической численностью детей, находящихся под опекой меньше плановой, а также с отсутствием потребности в оплате проезда в отпуск и обратно и с уменьшением количества заявлений на предоставление мер социальной поддержки по оплате жилого помещения и коммунальных услуг детям-сиротам и детям, оставшимся без попечения родителей, лицам из числа детей-сирот, оставшихся без попечения родителей.</w:t>
      </w:r>
    </w:p>
    <w:p w:rsidR="00FC207B" w:rsidRPr="00FC207B" w:rsidRDefault="00FC207B" w:rsidP="00FC207B">
      <w:pPr>
        <w:ind w:left="-10" w:firstLine="730"/>
        <w:jc w:val="both"/>
      </w:pPr>
      <w:r w:rsidRPr="00FC207B">
        <w:t>Данная подпрограмма реализована с приемлемым уровнем эффективности.</w:t>
      </w:r>
    </w:p>
    <w:p w:rsidR="000F31BE" w:rsidRDefault="000F31BE" w:rsidP="000F31BE">
      <w:pPr>
        <w:ind w:left="-10" w:firstLine="730"/>
        <w:jc w:val="both"/>
      </w:pPr>
      <w:r w:rsidRPr="00E175C2">
        <w:t>Осво</w:t>
      </w:r>
      <w:r w:rsidR="00EE5811" w:rsidRPr="00E175C2">
        <w:t xml:space="preserve">ение средств по остальным </w:t>
      </w:r>
      <w:r w:rsidRPr="00E175C2">
        <w:t xml:space="preserve">подпрограммам, входящим в состав программы, составило </w:t>
      </w:r>
      <w:r w:rsidR="00EE5811" w:rsidRPr="00E175C2">
        <w:t>96</w:t>
      </w:r>
      <w:r w:rsidRPr="00E175C2">
        <w:t xml:space="preserve">% </w:t>
      </w:r>
      <w:r w:rsidR="00EE5811" w:rsidRPr="00E175C2">
        <w:t>и</w:t>
      </w:r>
      <w:r w:rsidRPr="00E175C2">
        <w:t xml:space="preserve"> </w:t>
      </w:r>
      <w:r w:rsidR="00EE3768" w:rsidRPr="00E175C2">
        <w:t>9</w:t>
      </w:r>
      <w:r w:rsidR="00B56B70" w:rsidRPr="00E175C2">
        <w:t>9</w:t>
      </w:r>
      <w:r w:rsidRPr="00E175C2">
        <w:t>,</w:t>
      </w:r>
      <w:r w:rsidR="00B56B70" w:rsidRPr="00E175C2">
        <w:t>4</w:t>
      </w:r>
      <w:r w:rsidRPr="00E175C2">
        <w:t>%.</w:t>
      </w:r>
      <w:r w:rsidR="00EE5811">
        <w:t xml:space="preserve"> Уровень эффективности реализации данных подпрограмм – высокий.</w:t>
      </w:r>
    </w:p>
    <w:p w:rsidR="00EE5811" w:rsidRDefault="00EE5811" w:rsidP="000F31BE">
      <w:pPr>
        <w:ind w:left="-10" w:firstLine="730"/>
        <w:jc w:val="both"/>
      </w:pPr>
    </w:p>
    <w:p w:rsidR="00EE5811" w:rsidRDefault="00EE5811" w:rsidP="00EE5811">
      <w:pPr>
        <w:ind w:firstLine="851"/>
        <w:jc w:val="both"/>
        <w:rPr>
          <w:b/>
        </w:rPr>
      </w:pPr>
      <w:r w:rsidRPr="00A80514">
        <w:rPr>
          <w:b/>
        </w:rPr>
        <w:t xml:space="preserve">В </w:t>
      </w:r>
      <w:r>
        <w:rPr>
          <w:b/>
        </w:rPr>
        <w:t>2020 году</w:t>
      </w:r>
      <w:r w:rsidRPr="00A80514">
        <w:rPr>
          <w:b/>
        </w:rPr>
        <w:t xml:space="preserve"> муниципальная программа</w:t>
      </w:r>
      <w:r w:rsidRPr="00A80514">
        <w:rPr>
          <w:bCs/>
        </w:rPr>
        <w:t xml:space="preserve"> </w:t>
      </w:r>
      <w:r w:rsidRPr="005857A8">
        <w:rPr>
          <w:b/>
        </w:rPr>
        <w:t>«</w:t>
      </w:r>
      <w:r w:rsidRPr="00EE5811">
        <w:rPr>
          <w:b/>
          <w:bCs/>
        </w:rPr>
        <w:t xml:space="preserve">Развитие </w:t>
      </w:r>
      <w:proofErr w:type="gramStart"/>
      <w:r w:rsidRPr="00EE5811">
        <w:rPr>
          <w:b/>
          <w:bCs/>
        </w:rPr>
        <w:t>образования</w:t>
      </w:r>
      <w:proofErr w:type="gramEnd"/>
      <w:r w:rsidRPr="00EE5811">
        <w:rPr>
          <w:b/>
          <w:bCs/>
        </w:rPr>
        <w:t xml:space="preserve"> ЗАТО г.Североморск</w:t>
      </w:r>
      <w:r w:rsidRPr="008E56F0">
        <w:rPr>
          <w:b/>
        </w:rPr>
        <w:t>»</w:t>
      </w:r>
      <w:r>
        <w:rPr>
          <w:b/>
        </w:rPr>
        <w:t xml:space="preserve"> на 2014-2020 годы реализована с </w:t>
      </w:r>
      <w:r>
        <w:rPr>
          <w:b/>
          <w:u w:val="single"/>
        </w:rPr>
        <w:t>приемлемым</w:t>
      </w:r>
      <w:r w:rsidRPr="000067E6">
        <w:rPr>
          <w:b/>
          <w:u w:val="single"/>
        </w:rPr>
        <w:t xml:space="preserve"> уровнем эффективности</w:t>
      </w:r>
      <w:r>
        <w:rPr>
          <w:b/>
        </w:rPr>
        <w:t>.</w:t>
      </w:r>
    </w:p>
    <w:p w:rsidR="00EE5811" w:rsidRDefault="00EE5811" w:rsidP="00EE5811">
      <w:pPr>
        <w:ind w:firstLine="851"/>
        <w:jc w:val="both"/>
        <w:rPr>
          <w:b/>
        </w:rPr>
      </w:pPr>
    </w:p>
    <w:tbl>
      <w:tblPr>
        <w:tblW w:w="25200" w:type="dxa"/>
        <w:tblInd w:w="95" w:type="dxa"/>
        <w:tblLook w:val="04A0" w:firstRow="1" w:lastRow="0" w:firstColumn="1" w:lastColumn="0" w:noHBand="0" w:noVBand="1"/>
      </w:tblPr>
      <w:tblGrid>
        <w:gridCol w:w="1431"/>
        <w:gridCol w:w="4100"/>
        <w:gridCol w:w="15125"/>
        <w:gridCol w:w="352"/>
        <w:gridCol w:w="3686"/>
        <w:gridCol w:w="62"/>
        <w:gridCol w:w="222"/>
        <w:gridCol w:w="222"/>
      </w:tblGrid>
      <w:tr w:rsidR="00EE5811" w:rsidRPr="001E6D7C" w:rsidTr="002D3D79">
        <w:trPr>
          <w:gridAfter w:val="3"/>
          <w:wAfter w:w="506" w:type="dxa"/>
          <w:trHeight w:val="330"/>
        </w:trPr>
        <w:tc>
          <w:tcPr>
            <w:tcW w:w="143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5811" w:rsidRPr="001E6D7C" w:rsidRDefault="00EE5811" w:rsidP="00EE5811">
            <w:pPr>
              <w:ind w:firstLine="472"/>
              <w:jc w:val="center"/>
            </w:pPr>
            <w:r w:rsidRPr="001E6D7C">
              <w:t>ДИП =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5811" w:rsidRPr="001E6D7C" w:rsidRDefault="00EE5811" w:rsidP="00EE5811">
            <w:pPr>
              <w:ind w:firstLine="601"/>
              <w:jc w:val="center"/>
            </w:pPr>
            <w:r>
              <w:t>4,14</w:t>
            </w:r>
            <w:r w:rsidRPr="001E6D7C">
              <w:t xml:space="preserve"> (степень достижения цели)</w:t>
            </w:r>
          </w:p>
        </w:tc>
        <w:tc>
          <w:tcPr>
            <w:tcW w:w="1512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tbl>
            <w:tblPr>
              <w:tblW w:w="13898" w:type="dxa"/>
              <w:tblInd w:w="95" w:type="dxa"/>
              <w:tblLook w:val="04A0" w:firstRow="1" w:lastRow="0" w:firstColumn="1" w:lastColumn="0" w:noHBand="0" w:noVBand="1"/>
            </w:tblPr>
            <w:tblGrid>
              <w:gridCol w:w="375"/>
              <w:gridCol w:w="13523"/>
            </w:tblGrid>
            <w:tr w:rsidR="00EE5811" w:rsidRPr="001E6D7C" w:rsidTr="002D3D79">
              <w:trPr>
                <w:trHeight w:val="330"/>
              </w:trPr>
              <w:tc>
                <w:tcPr>
                  <w:tcW w:w="3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E5811" w:rsidRPr="001E6D7C" w:rsidRDefault="00EE5811" w:rsidP="002D3D79">
                  <w:pPr>
                    <w:ind w:firstLine="851"/>
                    <w:jc w:val="center"/>
                  </w:pPr>
                  <w:r w:rsidRPr="001E6D7C">
                    <w:t>=</w:t>
                  </w:r>
                </w:p>
              </w:tc>
              <w:tc>
                <w:tcPr>
                  <w:tcW w:w="135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E5811" w:rsidRPr="001E6D7C" w:rsidRDefault="00EE5811" w:rsidP="00B80FCB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= 1</w:t>
                  </w:r>
                  <w:r w:rsidRPr="001E6D7C">
                    <w:rPr>
                      <w:b/>
                      <w:bCs/>
                    </w:rPr>
                    <w:t>,</w:t>
                  </w:r>
                  <w:r>
                    <w:rPr>
                      <w:b/>
                      <w:bCs/>
                    </w:rPr>
                    <w:t>0</w:t>
                  </w:r>
                  <w:r w:rsidR="00B80FCB">
                    <w:rPr>
                      <w:b/>
                      <w:bCs/>
                    </w:rPr>
                    <w:t>4</w:t>
                  </w:r>
                  <w:r w:rsidRPr="001E6D7C">
                    <w:rPr>
                      <w:b/>
                      <w:bCs/>
                    </w:rPr>
                    <w:t xml:space="preserve"> </w:t>
                  </w:r>
                  <w:r>
                    <w:rPr>
                      <w:b/>
                      <w:bCs/>
                    </w:rPr>
                    <w:t>высокая</w:t>
                  </w:r>
                  <w:r w:rsidRPr="001E6D7C">
                    <w:rPr>
                      <w:b/>
                      <w:bCs/>
                    </w:rPr>
                    <w:t xml:space="preserve"> результативность</w:t>
                  </w:r>
                  <w:r>
                    <w:rPr>
                      <w:b/>
                      <w:bCs/>
                    </w:rPr>
                    <w:t xml:space="preserve"> </w:t>
                  </w:r>
                </w:p>
              </w:tc>
            </w:tr>
          </w:tbl>
          <w:p w:rsidR="00EE5811" w:rsidRPr="001E6D7C" w:rsidRDefault="00EE5811" w:rsidP="002D3D79">
            <w:pPr>
              <w:ind w:firstLine="851"/>
              <w:jc w:val="center"/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E5811" w:rsidRPr="001E6D7C" w:rsidRDefault="00EE5811" w:rsidP="002D3D79">
            <w:pPr>
              <w:ind w:firstLine="851"/>
              <w:jc w:val="center"/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E5811" w:rsidRPr="001E6D7C" w:rsidRDefault="00EE5811" w:rsidP="002D3D79">
            <w:pPr>
              <w:ind w:firstLine="851"/>
              <w:rPr>
                <w:b/>
                <w:bCs/>
              </w:rPr>
            </w:pPr>
          </w:p>
        </w:tc>
      </w:tr>
      <w:tr w:rsidR="00EE5811" w:rsidRPr="001E6D7C" w:rsidTr="002D3D79">
        <w:trPr>
          <w:trHeight w:val="300"/>
        </w:trPr>
        <w:tc>
          <w:tcPr>
            <w:tcW w:w="143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5811" w:rsidRPr="001E6D7C" w:rsidRDefault="00EE5811" w:rsidP="002D3D79">
            <w:pPr>
              <w:ind w:firstLine="851"/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5811" w:rsidRPr="001E6D7C" w:rsidRDefault="00EE5811" w:rsidP="002D3D79">
            <w:pPr>
              <w:ind w:firstLine="851"/>
              <w:jc w:val="center"/>
            </w:pPr>
            <w:r>
              <w:t>4</w:t>
            </w:r>
          </w:p>
        </w:tc>
        <w:tc>
          <w:tcPr>
            <w:tcW w:w="1512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5811" w:rsidRPr="001E6D7C" w:rsidRDefault="00EE5811" w:rsidP="002D3D79">
            <w:pPr>
              <w:ind w:firstLine="851"/>
            </w:pPr>
          </w:p>
        </w:tc>
        <w:tc>
          <w:tcPr>
            <w:tcW w:w="41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5811" w:rsidRPr="001E6D7C" w:rsidRDefault="00EE5811" w:rsidP="002D3D79">
            <w:pPr>
              <w:ind w:firstLine="851"/>
              <w:jc w:val="center"/>
            </w:pPr>
            <w:r w:rsidRPr="001E6D7C">
              <w:t>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5811" w:rsidRPr="001E6D7C" w:rsidRDefault="00EE5811" w:rsidP="002D3D79">
            <w:pPr>
              <w:ind w:firstLine="851"/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5811" w:rsidRPr="001E6D7C" w:rsidRDefault="00EE5811" w:rsidP="002D3D79">
            <w:pPr>
              <w:ind w:firstLine="851"/>
              <w:rPr>
                <w:b/>
                <w:bCs/>
              </w:rPr>
            </w:pPr>
          </w:p>
        </w:tc>
      </w:tr>
    </w:tbl>
    <w:p w:rsidR="00EE5811" w:rsidRPr="001E6D7C" w:rsidRDefault="00EE5811" w:rsidP="00EE5811">
      <w:pPr>
        <w:pStyle w:val="ConsPlusNonformat"/>
        <w:widowControl/>
        <w:tabs>
          <w:tab w:val="left" w:pos="432"/>
        </w:tabs>
        <w:ind w:left="851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E6D7C">
        <w:rPr>
          <w:rFonts w:ascii="Times New Roman" w:hAnsi="Times New Roman" w:cs="Times New Roman"/>
          <w:sz w:val="24"/>
          <w:szCs w:val="24"/>
        </w:rPr>
        <w:t>Оц</w:t>
      </w:r>
      <w:r>
        <w:rPr>
          <w:rFonts w:ascii="Times New Roman" w:hAnsi="Times New Roman" w:cs="Times New Roman"/>
          <w:sz w:val="24"/>
          <w:szCs w:val="24"/>
        </w:rPr>
        <w:t xml:space="preserve">енка полноты финансирования: </w:t>
      </w:r>
      <w:r w:rsidRPr="001E6D7C">
        <w:rPr>
          <w:rFonts w:ascii="Times New Roman" w:hAnsi="Times New Roman" w:cs="Times New Roman"/>
          <w:sz w:val="24"/>
          <w:szCs w:val="24"/>
        </w:rPr>
        <w:t xml:space="preserve">ПФ = </w:t>
      </w:r>
      <w:r w:rsidRPr="00A80514">
        <w:rPr>
          <w:rFonts w:ascii="Times New Roman" w:hAnsi="Times New Roman" w:cs="Times New Roman"/>
          <w:b/>
          <w:sz w:val="24"/>
          <w:szCs w:val="24"/>
        </w:rPr>
        <w:t>0,</w:t>
      </w:r>
      <w:r>
        <w:rPr>
          <w:rFonts w:ascii="Times New Roman" w:hAnsi="Times New Roman" w:cs="Times New Roman"/>
          <w:b/>
          <w:sz w:val="24"/>
          <w:szCs w:val="24"/>
        </w:rPr>
        <w:t>87</w:t>
      </w:r>
      <w:r w:rsidRPr="001E6D7C">
        <w:rPr>
          <w:rFonts w:ascii="Times New Roman" w:hAnsi="Times New Roman" w:cs="Times New Roman"/>
          <w:sz w:val="24"/>
          <w:szCs w:val="24"/>
        </w:rPr>
        <w:t xml:space="preserve"> - </w:t>
      </w:r>
      <w:r w:rsidRPr="00EE5811">
        <w:rPr>
          <w:rFonts w:ascii="Times New Roman" w:hAnsi="Times New Roman" w:cs="Times New Roman"/>
          <w:b/>
          <w:sz w:val="24"/>
          <w:szCs w:val="24"/>
        </w:rPr>
        <w:t>не</w:t>
      </w:r>
      <w:r w:rsidRPr="001E6D7C">
        <w:rPr>
          <w:rFonts w:ascii="Times New Roman" w:hAnsi="Times New Roman" w:cs="Times New Roman"/>
          <w:b/>
          <w:sz w:val="24"/>
          <w:szCs w:val="24"/>
        </w:rPr>
        <w:t>полное финансирование</w:t>
      </w:r>
      <w:r w:rsidRPr="001E6D7C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EE5811" w:rsidRDefault="00EE5811" w:rsidP="00EE5811">
      <w:pPr>
        <w:pStyle w:val="a6"/>
        <w:widowControl w:val="0"/>
        <w:tabs>
          <w:tab w:val="left" w:pos="709"/>
        </w:tabs>
        <w:suppressAutoHyphens/>
        <w:spacing w:line="240" w:lineRule="auto"/>
        <w:ind w:firstLine="851"/>
        <w:rPr>
          <w:bCs/>
          <w:sz w:val="24"/>
          <w:szCs w:val="24"/>
        </w:rPr>
      </w:pPr>
    </w:p>
    <w:p w:rsidR="00EE5811" w:rsidRPr="000E11DD" w:rsidRDefault="00EE5811" w:rsidP="00EE5811">
      <w:pPr>
        <w:pStyle w:val="a6"/>
        <w:widowControl w:val="0"/>
        <w:tabs>
          <w:tab w:val="left" w:pos="709"/>
        </w:tabs>
        <w:suppressAutoHyphens/>
        <w:spacing w:line="240" w:lineRule="auto"/>
        <w:ind w:firstLine="851"/>
        <w:rPr>
          <w:bCs/>
          <w:sz w:val="24"/>
          <w:szCs w:val="24"/>
        </w:rPr>
      </w:pPr>
    </w:p>
    <w:p w:rsidR="00EE5811" w:rsidRPr="004F5832" w:rsidRDefault="00EE5811" w:rsidP="00EE5811">
      <w:pPr>
        <w:ind w:firstLine="851"/>
        <w:contextualSpacing/>
        <w:jc w:val="both"/>
        <w:rPr>
          <w:b/>
          <w:bCs/>
        </w:rPr>
      </w:pPr>
      <w:r w:rsidRPr="004F5832">
        <w:rPr>
          <w:b/>
          <w:bCs/>
        </w:rPr>
        <w:t>Исполнение муниципальной программы за весь период действия:</w:t>
      </w:r>
    </w:p>
    <w:p w:rsidR="00EE5811" w:rsidRPr="004F5832" w:rsidRDefault="00E175C2" w:rsidP="00EE5811">
      <w:pPr>
        <w:ind w:firstLine="851"/>
        <w:contextualSpacing/>
        <w:jc w:val="both"/>
        <w:rPr>
          <w:bCs/>
        </w:rPr>
      </w:pPr>
      <w:r>
        <w:rPr>
          <w:bCs/>
        </w:rPr>
        <w:t>4</w:t>
      </w:r>
      <w:r w:rsidR="00EE5811" w:rsidRPr="004F5832">
        <w:rPr>
          <w:bCs/>
        </w:rPr>
        <w:t xml:space="preserve"> – реализована с </w:t>
      </w:r>
      <w:r>
        <w:rPr>
          <w:bCs/>
        </w:rPr>
        <w:t>приемлемым</w:t>
      </w:r>
      <w:r w:rsidR="00EE5811" w:rsidRPr="004F5832">
        <w:rPr>
          <w:bCs/>
        </w:rPr>
        <w:t xml:space="preserve"> уровнем эффективности.</w:t>
      </w:r>
    </w:p>
    <w:p w:rsidR="00EE5811" w:rsidRPr="000E11DD" w:rsidRDefault="00EE5811" w:rsidP="00EE5811">
      <w:pPr>
        <w:ind w:firstLine="851"/>
        <w:contextualSpacing/>
        <w:jc w:val="both"/>
        <w:rPr>
          <w:bCs/>
        </w:rPr>
      </w:pPr>
    </w:p>
    <w:p w:rsidR="00EE5811" w:rsidRPr="000E11DD" w:rsidRDefault="00EE5811" w:rsidP="000F31BE">
      <w:pPr>
        <w:ind w:left="-10" w:firstLine="730"/>
        <w:jc w:val="both"/>
      </w:pPr>
    </w:p>
    <w:p w:rsidR="008C20F4" w:rsidRPr="000E11DD" w:rsidRDefault="008C20F4" w:rsidP="008C20F4">
      <w:pPr>
        <w:autoSpaceDE w:val="0"/>
        <w:autoSpaceDN w:val="0"/>
        <w:adjustRightInd w:val="0"/>
        <w:ind w:firstLine="720"/>
        <w:jc w:val="both"/>
        <w:rPr>
          <w:b/>
        </w:rPr>
      </w:pPr>
      <w:r w:rsidRPr="000E11DD">
        <w:t>Подробный перечень мероприятий подпрограмм, сведения об объемах финансирования</w:t>
      </w:r>
      <w:r w:rsidR="005510A3" w:rsidRPr="000E11DD">
        <w:t>,</w:t>
      </w:r>
      <w:r w:rsidRPr="000E11DD">
        <w:t xml:space="preserve"> достижении установленных значений целевых индикаторов</w:t>
      </w:r>
      <w:r w:rsidR="00AF57F0" w:rsidRPr="000E11DD">
        <w:t xml:space="preserve"> </w:t>
      </w:r>
      <w:r w:rsidRPr="000E11DD">
        <w:t>представлены в нижеследующих таблицах.</w:t>
      </w:r>
    </w:p>
    <w:p w:rsidR="00584AEB" w:rsidRPr="000E11DD" w:rsidRDefault="00584AEB" w:rsidP="00C932E8">
      <w:pPr>
        <w:ind w:firstLine="705"/>
        <w:jc w:val="both"/>
        <w:rPr>
          <w:sz w:val="28"/>
          <w:szCs w:val="28"/>
        </w:rPr>
      </w:pPr>
    </w:p>
    <w:p w:rsidR="00584AEB" w:rsidRPr="000E11DD" w:rsidRDefault="00584AEB" w:rsidP="00C932E8">
      <w:pPr>
        <w:ind w:firstLine="705"/>
        <w:jc w:val="both"/>
        <w:rPr>
          <w:sz w:val="28"/>
          <w:szCs w:val="28"/>
        </w:rPr>
        <w:sectPr w:rsidR="00584AEB" w:rsidRPr="000E11DD" w:rsidSect="006310A1">
          <w:pgSz w:w="11906" w:h="16838"/>
          <w:pgMar w:top="851" w:right="1134" w:bottom="1418" w:left="1134" w:header="709" w:footer="709" w:gutter="0"/>
          <w:cols w:space="708"/>
          <w:docGrid w:linePitch="360"/>
        </w:sectPr>
      </w:pPr>
    </w:p>
    <w:p w:rsidR="00A052F0" w:rsidRPr="000E11DD" w:rsidRDefault="00112A8C" w:rsidP="002378D8">
      <w:pPr>
        <w:autoSpaceDE w:val="0"/>
        <w:autoSpaceDN w:val="0"/>
        <w:adjustRightInd w:val="0"/>
        <w:ind w:left="720"/>
        <w:jc w:val="center"/>
        <w:rPr>
          <w:rFonts w:eastAsia="HiddenHorzOCR"/>
          <w:b/>
        </w:rPr>
      </w:pPr>
      <w:r w:rsidRPr="000E11DD">
        <w:rPr>
          <w:rFonts w:eastAsia="HiddenHorzOCR"/>
          <w:b/>
        </w:rPr>
        <w:lastRenderedPageBreak/>
        <w:t xml:space="preserve">1.Подпрограмма </w:t>
      </w:r>
      <w:r w:rsidRPr="000E11DD">
        <w:rPr>
          <w:b/>
          <w:bCs/>
        </w:rPr>
        <w:t xml:space="preserve">«Развитие дошкольного, общего и дополнительного образования» </w:t>
      </w:r>
      <w:r w:rsidRPr="000E11DD">
        <w:rPr>
          <w:rFonts w:eastAsia="HiddenHorzOCR"/>
          <w:b/>
        </w:rPr>
        <w:t>на 2014-20</w:t>
      </w:r>
      <w:r w:rsidR="00CB3581" w:rsidRPr="000E11DD">
        <w:rPr>
          <w:rFonts w:eastAsia="HiddenHorzOCR"/>
          <w:b/>
        </w:rPr>
        <w:t>20</w:t>
      </w:r>
      <w:r w:rsidRPr="000E11DD">
        <w:rPr>
          <w:rFonts w:eastAsia="HiddenHorzOCR"/>
          <w:b/>
        </w:rPr>
        <w:t xml:space="preserve"> годы</w:t>
      </w:r>
    </w:p>
    <w:p w:rsidR="00780700" w:rsidRDefault="00780700" w:rsidP="008E02A0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75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851"/>
        <w:gridCol w:w="2817"/>
        <w:gridCol w:w="869"/>
        <w:gridCol w:w="992"/>
        <w:gridCol w:w="1158"/>
        <w:gridCol w:w="1275"/>
        <w:gridCol w:w="993"/>
        <w:gridCol w:w="3118"/>
        <w:gridCol w:w="697"/>
        <w:gridCol w:w="720"/>
        <w:gridCol w:w="851"/>
        <w:gridCol w:w="1417"/>
      </w:tblGrid>
      <w:tr w:rsidR="00780700" w:rsidRPr="00780700" w:rsidTr="00C04850">
        <w:trPr>
          <w:trHeight w:val="37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№ п/п</w:t>
            </w:r>
          </w:p>
        </w:tc>
        <w:tc>
          <w:tcPr>
            <w:tcW w:w="2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Цель, задачи, основные мероприятия</w:t>
            </w:r>
          </w:p>
        </w:tc>
        <w:tc>
          <w:tcPr>
            <w:tcW w:w="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Срок выполнения (квартал, год)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34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0700" w:rsidRPr="00C6327F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6327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  <w:r w:rsidR="00C6327F" w:rsidRPr="00C6327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Объемы финансирования, тыс. руб.</w:t>
            </w:r>
            <w:r w:rsidR="00C6327F" w:rsidRPr="00C6327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C6327F" w:rsidRDefault="00780700" w:rsidP="00780700">
            <w:pPr>
              <w:pStyle w:val="ConsPlusNonformat"/>
              <w:tabs>
                <w:tab w:val="left" w:pos="432"/>
              </w:tabs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6327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Показатели (индикаторы) результативности выполнения основных мероприятий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C6327F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6327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Исполнители, перечень организаций, участвующих в реализации основных мероприятий</w:t>
            </w:r>
          </w:p>
        </w:tc>
      </w:tr>
      <w:tr w:rsidR="00780700" w:rsidRPr="00780700" w:rsidTr="00C04850">
        <w:trPr>
          <w:trHeight w:val="782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C6327F" w:rsidRDefault="00C6327F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6327F">
              <w:rPr>
                <w:rFonts w:ascii="Times New Roman" w:hAnsi="Times New Roman" w:cs="Times New Roman"/>
                <w:b/>
                <w:sz w:val="16"/>
                <w:szCs w:val="16"/>
              </w:rPr>
              <w:t>Уточненные бюджетные ассигнования на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кассовый расход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процент освоения, %(гр.7/6гр.)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C6327F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6327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Наименование ед. измерения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C6327F" w:rsidRDefault="00C6327F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6327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План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C6327F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6327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факт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C6327F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6327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процент исполнения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C6327F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780700" w:rsidRPr="00780700" w:rsidTr="00C04850">
        <w:trPr>
          <w:trHeight w:val="312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C6327F">
            <w:pPr>
              <w:jc w:val="center"/>
              <w:rPr>
                <w:b/>
                <w:bCs/>
                <w:sz w:val="16"/>
                <w:szCs w:val="16"/>
              </w:rPr>
            </w:pPr>
            <w:r w:rsidRPr="00780700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C6327F">
            <w:pPr>
              <w:jc w:val="center"/>
              <w:rPr>
                <w:b/>
                <w:bCs/>
                <w:sz w:val="16"/>
                <w:szCs w:val="16"/>
              </w:rPr>
            </w:pPr>
            <w:r w:rsidRPr="00780700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C6327F">
            <w:pPr>
              <w:jc w:val="center"/>
              <w:rPr>
                <w:b/>
                <w:bCs/>
                <w:sz w:val="16"/>
                <w:szCs w:val="16"/>
              </w:rPr>
            </w:pPr>
            <w:r w:rsidRPr="00780700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C6327F">
            <w:pPr>
              <w:jc w:val="center"/>
              <w:rPr>
                <w:b/>
                <w:bCs/>
                <w:sz w:val="16"/>
                <w:szCs w:val="16"/>
              </w:rPr>
            </w:pPr>
            <w:r w:rsidRPr="00780700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C6327F" w:rsidRDefault="00780700" w:rsidP="00C6327F">
            <w:pPr>
              <w:jc w:val="center"/>
              <w:rPr>
                <w:b/>
                <w:bCs/>
                <w:sz w:val="16"/>
                <w:szCs w:val="16"/>
              </w:rPr>
            </w:pPr>
            <w:r w:rsidRPr="00C6327F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C6327F">
            <w:pPr>
              <w:jc w:val="center"/>
              <w:rPr>
                <w:b/>
                <w:bCs/>
                <w:sz w:val="16"/>
                <w:szCs w:val="16"/>
              </w:rPr>
            </w:pPr>
            <w:r w:rsidRPr="00780700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C6327F">
            <w:pPr>
              <w:jc w:val="center"/>
              <w:rPr>
                <w:b/>
                <w:bCs/>
                <w:sz w:val="16"/>
                <w:szCs w:val="16"/>
              </w:rPr>
            </w:pPr>
            <w:r w:rsidRPr="00780700"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C6327F">
            <w:pPr>
              <w:jc w:val="center"/>
              <w:rPr>
                <w:b/>
                <w:bCs/>
                <w:sz w:val="16"/>
                <w:szCs w:val="16"/>
              </w:rPr>
            </w:pPr>
            <w:r w:rsidRPr="00780700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C6327F">
            <w:pPr>
              <w:jc w:val="center"/>
              <w:rPr>
                <w:b/>
                <w:bCs/>
                <w:sz w:val="16"/>
                <w:szCs w:val="16"/>
              </w:rPr>
            </w:pPr>
            <w:r w:rsidRPr="00780700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C6327F">
            <w:pPr>
              <w:jc w:val="center"/>
              <w:rPr>
                <w:b/>
                <w:bCs/>
                <w:sz w:val="16"/>
                <w:szCs w:val="16"/>
              </w:rPr>
            </w:pPr>
            <w:r w:rsidRPr="00780700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C6327F">
            <w:pPr>
              <w:jc w:val="center"/>
              <w:rPr>
                <w:b/>
                <w:bCs/>
                <w:sz w:val="16"/>
                <w:szCs w:val="16"/>
              </w:rPr>
            </w:pPr>
            <w:r w:rsidRPr="00780700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C6327F">
            <w:pPr>
              <w:jc w:val="center"/>
              <w:rPr>
                <w:b/>
                <w:bCs/>
                <w:sz w:val="16"/>
                <w:szCs w:val="16"/>
              </w:rPr>
            </w:pPr>
            <w:r w:rsidRPr="00780700">
              <w:rPr>
                <w:b/>
                <w:bCs/>
                <w:sz w:val="16"/>
                <w:szCs w:val="16"/>
              </w:rPr>
              <w:t>13</w:t>
            </w:r>
          </w:p>
        </w:tc>
      </w:tr>
      <w:tr w:rsidR="00780700" w:rsidRPr="00780700" w:rsidTr="00C04850">
        <w:trPr>
          <w:trHeight w:val="3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Цель: организация предоставления качественного и доступного дошкольного, общего и дополнительного образования</w:t>
            </w:r>
          </w:p>
        </w:tc>
      </w:tr>
      <w:tr w:rsidR="00780700" w:rsidRPr="00780700" w:rsidTr="0094289A">
        <w:trPr>
          <w:trHeight w:val="2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90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Задача 1: Развитие дошкольного, общего и дополнительного образования детей</w:t>
            </w:r>
          </w:p>
        </w:tc>
      </w:tr>
      <w:tr w:rsidR="00BF6BDE" w:rsidRPr="00780700" w:rsidTr="00C04850">
        <w:trPr>
          <w:trHeight w:val="402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BDE" w:rsidRPr="00780700" w:rsidRDefault="00BF6BDE" w:rsidP="00BF6BDE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28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BDE" w:rsidRPr="00780700" w:rsidRDefault="00BF6BDE" w:rsidP="00BF6BDE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Основное мероприятие 1: Обеспечение предоставления услуг в сфере дошкольного, общего и дополнительного образования</w:t>
            </w:r>
          </w:p>
        </w:tc>
        <w:tc>
          <w:tcPr>
            <w:tcW w:w="8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BF6BDE" w:rsidRPr="00780700" w:rsidRDefault="00BF6BDE" w:rsidP="00BF6BDE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2014-2020 годы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6BDE" w:rsidRPr="00780700" w:rsidRDefault="00BF6BDE" w:rsidP="00BF6BDE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Всего, в </w:t>
            </w:r>
            <w:proofErr w:type="spellStart"/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т.ч</w:t>
            </w:r>
            <w:proofErr w:type="spellEnd"/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.:                                      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BDE" w:rsidRPr="00780700" w:rsidRDefault="00BF6BDE" w:rsidP="00BF6BDE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1 701 275,39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BDE" w:rsidRPr="00780700" w:rsidRDefault="00BF6BDE" w:rsidP="00BF6BDE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1 694 839,07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6BDE" w:rsidRPr="00780700" w:rsidRDefault="00BF6BDE" w:rsidP="00BF6BDE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99,62</w:t>
            </w:r>
          </w:p>
        </w:tc>
        <w:tc>
          <w:tcPr>
            <w:tcW w:w="311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6BDE" w:rsidRPr="00780700" w:rsidRDefault="00BF6BDE" w:rsidP="00BF6BDE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доступность дошкольного образования (отношение численности детей 3-7 лет, которым предоставлена возможность получать услуги дошкольного образования, к численности детей в возрасте 3-7 лет, скорректированной на численность детей в возрасте 5-7 лет, обучающихся в школе; (%)</w:t>
            </w:r>
          </w:p>
        </w:tc>
        <w:tc>
          <w:tcPr>
            <w:tcW w:w="69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6BDE" w:rsidRPr="00780700" w:rsidRDefault="00BF6BDE" w:rsidP="00BF6BDE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2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6BDE" w:rsidRPr="00780700" w:rsidRDefault="00BF6BDE" w:rsidP="00BF6BDE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6BDE" w:rsidRPr="00780700" w:rsidRDefault="00BF6BDE" w:rsidP="00BF6BDE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6BDE" w:rsidRPr="00780700" w:rsidRDefault="00BF6BDE" w:rsidP="00BF6BDE">
            <w:pPr>
              <w:pStyle w:val="ConsPlusNonformat"/>
              <w:tabs>
                <w:tab w:val="left" w:pos="432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МБДОУ д/с № 5, 6, 7, 8, 10, 11, 12, 14, 15, 16, 17, 30, 31, 41, 44, 45, 47, 49, 50, 51, ДОУ №5 при в/ч 26808, ДОУ №18 при в/ч 51305</w:t>
            </w:r>
          </w:p>
        </w:tc>
      </w:tr>
      <w:tr w:rsidR="00A60103" w:rsidRPr="00780700" w:rsidTr="00C04850">
        <w:trPr>
          <w:trHeight w:val="402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0103" w:rsidRPr="00780700" w:rsidRDefault="00A60103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8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0103" w:rsidRPr="00780700" w:rsidRDefault="00A60103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0103" w:rsidRPr="00780700" w:rsidRDefault="00A60103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0103" w:rsidRPr="00780700" w:rsidRDefault="00A60103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МБ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103" w:rsidRPr="00780700" w:rsidRDefault="00A60103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589 026,90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103" w:rsidRPr="00780700" w:rsidRDefault="00A60103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588 907,64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0103" w:rsidRPr="00780700" w:rsidRDefault="00A60103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99,98</w:t>
            </w:r>
          </w:p>
        </w:tc>
        <w:tc>
          <w:tcPr>
            <w:tcW w:w="31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0103" w:rsidRPr="00780700" w:rsidRDefault="00A60103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69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0103" w:rsidRPr="00780700" w:rsidRDefault="00A60103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0103" w:rsidRPr="00780700" w:rsidRDefault="00A60103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0103" w:rsidRPr="00780700" w:rsidRDefault="00A60103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0103" w:rsidRPr="00780700" w:rsidRDefault="00A60103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A60103" w:rsidRPr="00780700" w:rsidTr="00C04850">
        <w:trPr>
          <w:trHeight w:val="402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0103" w:rsidRPr="00780700" w:rsidRDefault="00A60103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8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0103" w:rsidRPr="00780700" w:rsidRDefault="00A60103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0103" w:rsidRPr="00780700" w:rsidRDefault="00A60103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0103" w:rsidRPr="00780700" w:rsidRDefault="00A60103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103" w:rsidRPr="00780700" w:rsidRDefault="00A60103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1 094 470,36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103" w:rsidRPr="00780700" w:rsidRDefault="00A60103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1 089 548,97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0103" w:rsidRPr="00780700" w:rsidRDefault="00A60103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99,55</w:t>
            </w:r>
          </w:p>
        </w:tc>
        <w:tc>
          <w:tcPr>
            <w:tcW w:w="31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0103" w:rsidRPr="00780700" w:rsidRDefault="00A60103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69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0103" w:rsidRPr="00780700" w:rsidRDefault="00A60103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0103" w:rsidRPr="00780700" w:rsidRDefault="00A60103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0103" w:rsidRPr="00780700" w:rsidRDefault="00A60103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0103" w:rsidRPr="00780700" w:rsidRDefault="00A60103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A60103" w:rsidRPr="00780700" w:rsidTr="00C04850">
        <w:trPr>
          <w:trHeight w:val="402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0103" w:rsidRPr="00780700" w:rsidRDefault="00A60103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8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0103" w:rsidRPr="00780700" w:rsidRDefault="00A60103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0103" w:rsidRPr="00780700" w:rsidRDefault="00A60103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0103" w:rsidRPr="00780700" w:rsidRDefault="00A60103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ФБ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103" w:rsidRPr="00780700" w:rsidRDefault="00A60103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17 778,13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103" w:rsidRPr="00780700" w:rsidRDefault="00A60103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16 382,46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0103" w:rsidRPr="00780700" w:rsidRDefault="00A60103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92,15</w:t>
            </w:r>
          </w:p>
        </w:tc>
        <w:tc>
          <w:tcPr>
            <w:tcW w:w="3118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0103" w:rsidRPr="00780700" w:rsidRDefault="00A60103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69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0103" w:rsidRPr="00780700" w:rsidRDefault="00A60103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0103" w:rsidRPr="00780700" w:rsidRDefault="00A60103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0103" w:rsidRPr="00780700" w:rsidRDefault="00A60103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0103" w:rsidRPr="00780700" w:rsidRDefault="00A60103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780700" w:rsidRPr="00780700" w:rsidTr="00C04850">
        <w:trPr>
          <w:trHeight w:val="6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1.1.1</w:t>
            </w:r>
          </w:p>
        </w:tc>
        <w:tc>
          <w:tcPr>
            <w:tcW w:w="28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700" w:rsidRPr="00780700" w:rsidRDefault="00780700" w:rsidP="00BF6BDE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 xml:space="preserve">Расходы местного бюджета на осуществление полномочий по предметам совместного ведения в </w:t>
            </w:r>
            <w:proofErr w:type="gramStart"/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части  предоставления</w:t>
            </w:r>
            <w:proofErr w:type="gramEnd"/>
            <w:r w:rsidRPr="00780700">
              <w:rPr>
                <w:rFonts w:ascii="Times New Roman" w:hAnsi="Times New Roman" w:cs="Times New Roman"/>
                <w:sz w:val="16"/>
                <w:szCs w:val="16"/>
              </w:rPr>
              <w:t xml:space="preserve"> субсидий муниципальным бюджетным и автономным учреждениям (дошкольные учреждения)</w:t>
            </w:r>
          </w:p>
        </w:tc>
        <w:tc>
          <w:tcPr>
            <w:tcW w:w="8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 xml:space="preserve">Всего, в </w:t>
            </w:r>
            <w:proofErr w:type="spellStart"/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т.ч</w:t>
            </w:r>
            <w:proofErr w:type="spellEnd"/>
            <w:r w:rsidRPr="00780700">
              <w:rPr>
                <w:rFonts w:ascii="Times New Roman" w:hAnsi="Times New Roman" w:cs="Times New Roman"/>
                <w:sz w:val="16"/>
                <w:szCs w:val="16"/>
              </w:rPr>
              <w:t xml:space="preserve">.:                                      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289 595,20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289 595,20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80700" w:rsidRPr="00780700" w:rsidTr="00C04850">
        <w:trPr>
          <w:trHeight w:val="73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МБ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289 595,20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289 595,20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80700" w:rsidRPr="00780700" w:rsidTr="00C04850">
        <w:trPr>
          <w:trHeight w:val="702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1.1.1.1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Расходы муниципальных бюджетных и автономных учреждений на оплату труда и начислений на выплаты по оплате труда</w:t>
            </w:r>
          </w:p>
        </w:tc>
        <w:tc>
          <w:tcPr>
            <w:tcW w:w="8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МБ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145 664,17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145 664,17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780700" w:rsidRPr="00780700" w:rsidTr="00C04850">
        <w:trPr>
          <w:trHeight w:val="529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1.1.1.2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Расходы муниципальных бюджетных и автономных учреждений на содержание имущества</w:t>
            </w:r>
          </w:p>
        </w:tc>
        <w:tc>
          <w:tcPr>
            <w:tcW w:w="8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МБ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18 045,65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18 045,65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780700" w:rsidRPr="00780700" w:rsidTr="00C04850">
        <w:trPr>
          <w:trHeight w:val="55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1.1.1.3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Расходы муниципальных бюджетных и автономных учреждений на оплату коммунальных услуг</w:t>
            </w:r>
          </w:p>
        </w:tc>
        <w:tc>
          <w:tcPr>
            <w:tcW w:w="8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МБ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55 226,79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55 226,79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780700" w:rsidRPr="00780700" w:rsidTr="00C04850">
        <w:trPr>
          <w:trHeight w:val="9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1.1.1.4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Прочие расходы муниципальных бюджетных и автономных учреждений на обеспечение деятельности (оказание услуг)</w:t>
            </w:r>
          </w:p>
        </w:tc>
        <w:tc>
          <w:tcPr>
            <w:tcW w:w="8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МБ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70 658,59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70 658,59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780700" w:rsidRPr="00780700" w:rsidTr="00014FFE">
        <w:trPr>
          <w:trHeight w:val="699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1.1.2</w:t>
            </w:r>
          </w:p>
        </w:tc>
        <w:tc>
          <w:tcPr>
            <w:tcW w:w="28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 xml:space="preserve">Расходы на обеспечение деятельности (оказания услуг) подведомственных учреждений, в </w:t>
            </w:r>
            <w:r w:rsidRPr="0078070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том числе на предоставление муниципальным бюджетным и автономным учреждениям субсидий (школы)</w:t>
            </w:r>
          </w:p>
        </w:tc>
        <w:tc>
          <w:tcPr>
            <w:tcW w:w="8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 xml:space="preserve">Всего, в </w:t>
            </w:r>
            <w:proofErr w:type="spellStart"/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т.ч</w:t>
            </w:r>
            <w:proofErr w:type="spellEnd"/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.: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106 826,53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106 826,53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 xml:space="preserve">удельный вес численности обучающихся муниципальных образовательных организаций, которым предоставлена </w:t>
            </w:r>
            <w:r w:rsidRPr="0078070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возможность обучаться в соответствии с основными современными требованиями, в общей численности обучающихся; (%)</w:t>
            </w:r>
          </w:p>
        </w:tc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100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 xml:space="preserve">школы № 1,2,3,4,5,6,7,8,9,10,11,12, </w:t>
            </w:r>
            <w:r w:rsidRPr="0078070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Гимназия №1, ВСОШ №1, СШПД</w:t>
            </w:r>
          </w:p>
        </w:tc>
      </w:tr>
      <w:tr w:rsidR="00780700" w:rsidRPr="00780700" w:rsidTr="00C04850">
        <w:trPr>
          <w:trHeight w:val="1039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МБ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106 826,53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106 826,53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80700" w:rsidRPr="00780700" w:rsidTr="00C04850">
        <w:trPr>
          <w:trHeight w:val="9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1.1.2.1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Расходы муниципальных бюджетных и автономных учреждений на оплату труда и начислений на выплаты по оплате труда</w:t>
            </w:r>
          </w:p>
        </w:tc>
        <w:tc>
          <w:tcPr>
            <w:tcW w:w="8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МБ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780700" w:rsidRPr="00780700" w:rsidTr="00C04850">
        <w:trPr>
          <w:trHeight w:val="62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1.1.2.2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Расходы муниципальных бюджетных и автономных учреждений на содержание имущества</w:t>
            </w:r>
          </w:p>
        </w:tc>
        <w:tc>
          <w:tcPr>
            <w:tcW w:w="8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МБ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26 025,45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26 025,45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780700" w:rsidRPr="00780700" w:rsidTr="00C04850">
        <w:trPr>
          <w:trHeight w:val="712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1.1.2.3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Расходы муниципальных бюджетных и автономных учреждений на оплату коммунальных услуг</w:t>
            </w:r>
          </w:p>
        </w:tc>
        <w:tc>
          <w:tcPr>
            <w:tcW w:w="8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МБ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54 090,34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54 090,34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780700" w:rsidRPr="00780700" w:rsidTr="00C04850">
        <w:trPr>
          <w:trHeight w:val="796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1.1.2.4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Прочие расходы муниципальных бюджетных и автономных учреждений на обеспечение деятельности (оказание услуг)</w:t>
            </w:r>
          </w:p>
        </w:tc>
        <w:tc>
          <w:tcPr>
            <w:tcW w:w="8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МБ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26 710,74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26 710,74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780700" w:rsidRPr="00780700" w:rsidTr="00C04850">
        <w:trPr>
          <w:trHeight w:val="6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1.1.3</w:t>
            </w:r>
          </w:p>
        </w:tc>
        <w:tc>
          <w:tcPr>
            <w:tcW w:w="28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(оказания услуг) подведомственных учреждений, в том числе на предоставление муниципальным бюджетным и автономным учреждениям субсидий</w:t>
            </w:r>
            <w:proofErr w:type="gramStart"/>
            <w:r w:rsidRPr="00780700">
              <w:rPr>
                <w:rFonts w:ascii="Times New Roman" w:hAnsi="Times New Roman" w:cs="Times New Roman"/>
                <w:sz w:val="16"/>
                <w:szCs w:val="16"/>
              </w:rPr>
              <w:t xml:space="preserve">   (</w:t>
            </w:r>
            <w:proofErr w:type="gramEnd"/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школы - интернаты)</w:t>
            </w:r>
          </w:p>
        </w:tc>
        <w:tc>
          <w:tcPr>
            <w:tcW w:w="8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 xml:space="preserve">Всего, в </w:t>
            </w:r>
            <w:proofErr w:type="spellStart"/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т.ч</w:t>
            </w:r>
            <w:proofErr w:type="spellEnd"/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.: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удельный вес численности обучающихся муниципальных образовательных организаций, которым предоставлена возможность обучаться в соответствии с основными современными требованиями, в общей численности обучающихся; (%)</w:t>
            </w:r>
          </w:p>
        </w:tc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 xml:space="preserve">МБОУ ОШИ, МБОУ СШИ </w:t>
            </w:r>
          </w:p>
        </w:tc>
      </w:tr>
      <w:tr w:rsidR="00780700" w:rsidRPr="00780700" w:rsidTr="00C04850">
        <w:trPr>
          <w:trHeight w:val="824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МБ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80700" w:rsidRPr="00780700" w:rsidTr="00C04850">
        <w:trPr>
          <w:trHeight w:val="499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1.1.4</w:t>
            </w:r>
          </w:p>
        </w:tc>
        <w:tc>
          <w:tcPr>
            <w:tcW w:w="28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(оказания услуг) подведомственных учреждений, в том числе на предоставление муниципальным бюджетным и автономным учреждениям субсидий</w:t>
            </w:r>
            <w:proofErr w:type="gramStart"/>
            <w:r w:rsidRPr="00780700">
              <w:rPr>
                <w:rFonts w:ascii="Times New Roman" w:hAnsi="Times New Roman" w:cs="Times New Roman"/>
                <w:sz w:val="16"/>
                <w:szCs w:val="16"/>
              </w:rPr>
              <w:t xml:space="preserve">   (</w:t>
            </w:r>
            <w:proofErr w:type="gramEnd"/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учреждения дополнительного образования)</w:t>
            </w:r>
          </w:p>
        </w:tc>
        <w:tc>
          <w:tcPr>
            <w:tcW w:w="8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 xml:space="preserve">Всего, в </w:t>
            </w:r>
            <w:proofErr w:type="spellStart"/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т.ч</w:t>
            </w:r>
            <w:proofErr w:type="spellEnd"/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.: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130 555,78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130 555,78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охват детей в возрасте 5-18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5-18 лет); %</w:t>
            </w:r>
          </w:p>
        </w:tc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BD15E2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BD15E2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80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BD15E2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BD15E2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48,2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BD15E2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BD15E2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60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ДДТ, ДМЦ, СЮТ, ДЮСШ №1,2,3,4, УЦ</w:t>
            </w:r>
          </w:p>
        </w:tc>
      </w:tr>
      <w:tr w:rsidR="00780700" w:rsidRPr="00780700" w:rsidTr="00C04850">
        <w:trPr>
          <w:trHeight w:val="499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МБ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129 755,78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129 755,78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80700" w:rsidRPr="00780700" w:rsidTr="00C04850">
        <w:trPr>
          <w:trHeight w:val="499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ОБ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800,00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800,00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80700" w:rsidRPr="00780700" w:rsidTr="0023441B">
        <w:trPr>
          <w:trHeight w:val="55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1.1.4.1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Расходы муниципальных бюджетных и автономных учреждений на оплату труда и начислений на выплаты по оплате труда</w:t>
            </w:r>
          </w:p>
        </w:tc>
        <w:tc>
          <w:tcPr>
            <w:tcW w:w="8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МБ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105 345,37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105 345,37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780700" w:rsidRPr="00780700" w:rsidTr="00C04850">
        <w:trPr>
          <w:trHeight w:val="6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1.1.4.2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Расходы муниципальных бюджетных и автономных учреждений на содержание имущества</w:t>
            </w:r>
          </w:p>
        </w:tc>
        <w:tc>
          <w:tcPr>
            <w:tcW w:w="8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МБ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10 794,25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10 794,25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780700" w:rsidRPr="00780700" w:rsidTr="00C04850">
        <w:trPr>
          <w:trHeight w:val="58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1.1.4.3</w:t>
            </w:r>
          </w:p>
        </w:tc>
        <w:tc>
          <w:tcPr>
            <w:tcW w:w="2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Расходы муниципальных бюджетных и автономных учреждений на оплату коммунальных услуг</w:t>
            </w:r>
          </w:p>
        </w:tc>
        <w:tc>
          <w:tcPr>
            <w:tcW w:w="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МБ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7 044,49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7 044,49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780700" w:rsidRPr="00780700" w:rsidTr="00C04850">
        <w:trPr>
          <w:trHeight w:val="84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1.1.4.4</w:t>
            </w:r>
          </w:p>
        </w:tc>
        <w:tc>
          <w:tcPr>
            <w:tcW w:w="2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Прочие расходы муниципальных бюджетных и автономных учреждений на обеспечение деятельности (оказание услуг)</w:t>
            </w:r>
          </w:p>
        </w:tc>
        <w:tc>
          <w:tcPr>
            <w:tcW w:w="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МБ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6 253,67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6 253,67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780700" w:rsidRPr="00780700" w:rsidTr="00C04850"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1.1.4.5</w:t>
            </w:r>
          </w:p>
        </w:tc>
        <w:tc>
          <w:tcPr>
            <w:tcW w:w="2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Приобретение учебного оборудования для реализации дополнительных программ технической направленности "Робототехника"</w:t>
            </w:r>
          </w:p>
        </w:tc>
        <w:tc>
          <w:tcPr>
            <w:tcW w:w="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МБ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780700" w:rsidRPr="00780700" w:rsidTr="00C04850">
        <w:trPr>
          <w:trHeight w:val="52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1.1.4.6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 xml:space="preserve">Приобретение основных средств для оснащения муниципальных учреждений </w:t>
            </w:r>
          </w:p>
        </w:tc>
        <w:tc>
          <w:tcPr>
            <w:tcW w:w="8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МБ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318,00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318,00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780700" w:rsidRPr="00780700" w:rsidTr="00C04850">
        <w:trPr>
          <w:trHeight w:val="1902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1.1.4.7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 xml:space="preserve">Приобретение учебного оборудования Муниципальным бюджетным учреждением дополнительного </w:t>
            </w:r>
            <w:proofErr w:type="gramStart"/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образования</w:t>
            </w:r>
            <w:proofErr w:type="gramEnd"/>
            <w:r w:rsidRPr="00780700">
              <w:rPr>
                <w:rFonts w:ascii="Times New Roman" w:hAnsi="Times New Roman" w:cs="Times New Roman"/>
                <w:sz w:val="16"/>
                <w:szCs w:val="16"/>
              </w:rPr>
              <w:t xml:space="preserve"> ЗАТО Г.Североморск "Дом детского творчества им. Саши Ковалева" в целях создания условий для применения современных компьютерных технологий в образовательной деятельности</w:t>
            </w:r>
          </w:p>
        </w:tc>
        <w:tc>
          <w:tcPr>
            <w:tcW w:w="8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ОБ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800,00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800,00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Численность детей, обучающихся по программам дополнительного образования технической направленности с применением современных компьютерных технологий в образовательной деятельности (ед.)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BD15E2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BD15E2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130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BD15E2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BD15E2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 </w:t>
            </w:r>
            <w:r w:rsidR="0012506A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105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BD15E2" w:rsidRDefault="0012506A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ДДТ</w:t>
            </w:r>
          </w:p>
        </w:tc>
      </w:tr>
      <w:tr w:rsidR="00780700" w:rsidRPr="00780700" w:rsidTr="00C04850">
        <w:trPr>
          <w:trHeight w:val="889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1.1.5</w:t>
            </w:r>
          </w:p>
        </w:tc>
        <w:tc>
          <w:tcPr>
            <w:tcW w:w="28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Компенсация расходов на оплату стоимости проезда и провоза багажа к месту использования отпуска и обратно лицам, работающим в организациях, финансируемых из местного бюджета</w:t>
            </w:r>
          </w:p>
        </w:tc>
        <w:tc>
          <w:tcPr>
            <w:tcW w:w="8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 xml:space="preserve">Всего, в </w:t>
            </w:r>
            <w:proofErr w:type="spellStart"/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т.ч</w:t>
            </w:r>
            <w:proofErr w:type="spellEnd"/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.: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20 209,90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20 115,55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99,53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 xml:space="preserve">Доля освоения субвенций и субсидий по переданным полномочиям </w:t>
            </w:r>
          </w:p>
        </w:tc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99,53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МБДОУ д/с № 5, 6, 7, 8, 10, 11, 12, 14, 15, 16, 17, 30, 31, 41, 44, 45, 47, 49, 50, 51; школы № 1,2,3,4,5,6,7,8,9,10,11,12, Гимназия №1, ВСОШ №1; ДДТ, ДМЦ, СЮТ, ДЮСШ №1,2,3,4, УЦ</w:t>
            </w:r>
          </w:p>
        </w:tc>
      </w:tr>
      <w:tr w:rsidR="00780700" w:rsidRPr="00780700" w:rsidTr="00C04850">
        <w:trPr>
          <w:trHeight w:val="846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МБ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20 209,90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20 115,55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99,53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80700" w:rsidRPr="00780700" w:rsidTr="00C04850">
        <w:trPr>
          <w:trHeight w:val="12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1.1.5.1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 xml:space="preserve">Компенсация расходов на оплату стоимости проезда и провоза багажа к месту использования отпуска и обратно лицам, работающим в организациях, финансируемых из местного </w:t>
            </w:r>
            <w:proofErr w:type="gramStart"/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бюджета(</w:t>
            </w:r>
            <w:proofErr w:type="gramEnd"/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дошкольные учреждения)</w:t>
            </w:r>
          </w:p>
        </w:tc>
        <w:tc>
          <w:tcPr>
            <w:tcW w:w="8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МБ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11 820,50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11 780,21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99,66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 xml:space="preserve">Доля освоения субвенций и субсидий по переданным полномочиям 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99,66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 xml:space="preserve">МБДОУ д/с </w:t>
            </w:r>
            <w:proofErr w:type="gramStart"/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№  5</w:t>
            </w:r>
            <w:proofErr w:type="gramEnd"/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, 6, 7, 8, 10, 11, 12, 14, 15, 16, 17, 30, 31, 41, 44, 45, 47, 49, 50, 51</w:t>
            </w:r>
          </w:p>
        </w:tc>
      </w:tr>
      <w:tr w:rsidR="00780700" w:rsidRPr="00780700" w:rsidTr="00C04850">
        <w:trPr>
          <w:trHeight w:val="12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1.1.5.2</w:t>
            </w:r>
          </w:p>
        </w:tc>
        <w:tc>
          <w:tcPr>
            <w:tcW w:w="2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 xml:space="preserve">Компенсация расходов на оплату стоимости проезда и провоза багажа к месту использования отпуска и обратно лицам, работающим в организациях, финансируемых из местного </w:t>
            </w:r>
            <w:proofErr w:type="gramStart"/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бюджета( школы</w:t>
            </w:r>
            <w:proofErr w:type="gramEnd"/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МБ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6 989,40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6 935,34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99,23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 xml:space="preserve">Доля освоения субвенций и субсидий по переданным полномочиям  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99,23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школы № 1,2,3,4,5,6,7,8,9,10,11,12, Гимназия №1, ВСОШ №1, СШПД</w:t>
            </w:r>
          </w:p>
        </w:tc>
      </w:tr>
      <w:tr w:rsidR="00780700" w:rsidRPr="00780700" w:rsidTr="00C04850">
        <w:trPr>
          <w:trHeight w:val="15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1.1.5.3</w:t>
            </w:r>
          </w:p>
        </w:tc>
        <w:tc>
          <w:tcPr>
            <w:tcW w:w="2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 xml:space="preserve">Компенсация расходов на оплату стоимости проезда и провоза багажа к месту использования отпуска и обратно лицам, работающим в организациях, финансируемых из местного </w:t>
            </w:r>
            <w:proofErr w:type="gramStart"/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бюджета( учреждения</w:t>
            </w:r>
            <w:proofErr w:type="gramEnd"/>
            <w:r w:rsidRPr="00780700">
              <w:rPr>
                <w:rFonts w:ascii="Times New Roman" w:hAnsi="Times New Roman" w:cs="Times New Roman"/>
                <w:sz w:val="16"/>
                <w:szCs w:val="16"/>
              </w:rPr>
              <w:t xml:space="preserve"> дополнительного образования)</w:t>
            </w:r>
          </w:p>
        </w:tc>
        <w:tc>
          <w:tcPr>
            <w:tcW w:w="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МБ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1 400,00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1 400,00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 xml:space="preserve">Доля освоения субвенций и субсидий по переданным полномочиям 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ДДТ, ДМЦ, СЮТ, ДЮСШ №1,2,3,4, УЦ</w:t>
            </w:r>
          </w:p>
        </w:tc>
      </w:tr>
      <w:tr w:rsidR="00780700" w:rsidRPr="00780700" w:rsidTr="00C04850">
        <w:trPr>
          <w:trHeight w:val="499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1.1.6</w:t>
            </w:r>
          </w:p>
        </w:tc>
        <w:tc>
          <w:tcPr>
            <w:tcW w:w="2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Субсидии бюджетам муниципальных образований на софинансирование расходов, направленных на оплату труда и начисления на выплаты по оплате труда работникам муниципальных учреждений</w:t>
            </w:r>
          </w:p>
        </w:tc>
        <w:tc>
          <w:tcPr>
            <w:tcW w:w="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 xml:space="preserve">Всего, в </w:t>
            </w:r>
            <w:proofErr w:type="spellStart"/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т.ч</w:t>
            </w:r>
            <w:proofErr w:type="spellEnd"/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.: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90 041,96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90 041,96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МБДОУ д/с № 5,6,7,8,10,11,12, 14,15,16,17,30,31,41,44,45,47,49,50,</w:t>
            </w:r>
            <w:proofErr w:type="gramStart"/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51,  ДДТ</w:t>
            </w:r>
            <w:proofErr w:type="gramEnd"/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, ДМЦ, СЮТ, ДЮСШ № 1,2,3,4, УЦ</w:t>
            </w:r>
          </w:p>
        </w:tc>
      </w:tr>
      <w:tr w:rsidR="00780700" w:rsidRPr="00780700" w:rsidTr="00C04850">
        <w:trPr>
          <w:trHeight w:val="46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МБ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38 161,80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38 161,80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80700" w:rsidRPr="00780700" w:rsidTr="00C04850">
        <w:trPr>
          <w:trHeight w:val="268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ОБ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51 880,16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51 880,16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80700" w:rsidRPr="00780700" w:rsidTr="00C04850">
        <w:trPr>
          <w:trHeight w:val="152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1.1.6.1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Софинансирование расходов, направленных на оплату труда и начисления на выплаты по оплате труда работникам муниципальных учреждений</w:t>
            </w:r>
          </w:p>
        </w:tc>
        <w:tc>
          <w:tcPr>
            <w:tcW w:w="8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МБ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9 348,42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9 348,42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удельный вес воспитанников дошкольных образовательных организаций, обучающихся по программам, соответствующим требованиям стандартов дошкольного образования, в общей численности воспитанников дошкольных образовательных организаций; (%)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 xml:space="preserve">МБДОУ д/с № 5,6,7,8,10,11,12, 14,15,16,17,30,31,41,44,45,47,49,50,51, </w:t>
            </w:r>
            <w:proofErr w:type="gramStart"/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ДДТ,ДМЦ</w:t>
            </w:r>
            <w:proofErr w:type="gramEnd"/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,СЮТ,ДЮСШ № 1,2,3,4,УЦ</w:t>
            </w:r>
          </w:p>
        </w:tc>
      </w:tr>
      <w:tr w:rsidR="00780700" w:rsidRPr="00780700" w:rsidTr="00C04850">
        <w:trPr>
          <w:trHeight w:val="154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1.1.6.2</w:t>
            </w:r>
          </w:p>
        </w:tc>
        <w:tc>
          <w:tcPr>
            <w:tcW w:w="2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Субсидии бюджетам муниципальных образований на софинансирование расходов, направленных на оплату труда и начисления на выплаты по оплате труда работникам муниципальных учреждений</w:t>
            </w:r>
          </w:p>
        </w:tc>
        <w:tc>
          <w:tcPr>
            <w:tcW w:w="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ОБ</w:t>
            </w:r>
          </w:p>
        </w:tc>
        <w:tc>
          <w:tcPr>
            <w:tcW w:w="11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45 002,85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45 002,85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отношение среднемесячной заработной платы педагогических работников муниципальных образовательных организаций (дошкольное образование к средней заработной плате организаций общего образования Мурманской области); (%)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95,9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96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МБДОУ д/с № 5,6,7,8,10,11,12, 14,15,16,17,30,31,41,44,45,47,49,50,51</w:t>
            </w:r>
          </w:p>
        </w:tc>
      </w:tr>
      <w:tr w:rsidR="00780700" w:rsidRPr="00780700" w:rsidTr="00C04850">
        <w:trPr>
          <w:trHeight w:val="1552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отношение среднемесячной заработной платы педагогических работников муниципальных образовательных организаций (дополнительное образование к средней заработной плате организаций общего образования Мурманской области); (%)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90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98,3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ДДТ,ДМЦ</w:t>
            </w:r>
            <w:proofErr w:type="gramEnd"/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,СЮТ,ДЮСШ № 1,2,3,4,УЦ</w:t>
            </w:r>
          </w:p>
        </w:tc>
      </w:tr>
      <w:tr w:rsidR="00780700" w:rsidRPr="00780700" w:rsidTr="00C04850">
        <w:trPr>
          <w:trHeight w:val="16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1.1.6.4</w:t>
            </w:r>
          </w:p>
        </w:tc>
        <w:tc>
          <w:tcPr>
            <w:tcW w:w="2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Средства местного бюджета</w:t>
            </w:r>
            <w:r w:rsidR="0023441B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 xml:space="preserve"> превышающие размер расходного обязательства муниципального образования в целях софинансирования которого предоставляется субсидия на оплату труда и начисления на выплаты по оплате труда работникам муниципальных учреждений</w:t>
            </w:r>
          </w:p>
        </w:tc>
        <w:tc>
          <w:tcPr>
            <w:tcW w:w="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МБ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28 813,38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28 813,38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удельный вес воспитанников дошкольных образовательных организаций, обучающихся по программам, соответствующим требованиям стандартов дошкольного образования, в общей численности воспитанников дошкольных образовательных организаций; (%)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 xml:space="preserve">МБДОУ д/с № 5,6,7,8,10,11,12, 14,15,16,17,30,31,41,44,45,47,49,50,51, </w:t>
            </w:r>
            <w:proofErr w:type="gramStart"/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ДДТ,ДМЦ</w:t>
            </w:r>
            <w:proofErr w:type="gramEnd"/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,СЮТ,ДЮСШ № 1,2,3,4,УЦ</w:t>
            </w:r>
          </w:p>
        </w:tc>
      </w:tr>
      <w:tr w:rsidR="00780700" w:rsidRPr="00780700" w:rsidTr="00C04850">
        <w:trPr>
          <w:trHeight w:val="154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1.1.6.5</w:t>
            </w:r>
          </w:p>
        </w:tc>
        <w:tc>
          <w:tcPr>
            <w:tcW w:w="2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Субсидия бюджетам муниципальных образований на софинансирование расходов, направляемых на оплату труда и начисления на выплаты по оплате труда работникам муниципальных учреждений (за счет Резервного фонда Правительства Мурманской области)</w:t>
            </w:r>
          </w:p>
        </w:tc>
        <w:tc>
          <w:tcPr>
            <w:tcW w:w="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ОБ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6 877,31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6 877,31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780700" w:rsidRPr="00780700" w:rsidTr="00C04850">
        <w:trPr>
          <w:trHeight w:val="799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1.1.8</w:t>
            </w:r>
          </w:p>
        </w:tc>
        <w:tc>
          <w:tcPr>
            <w:tcW w:w="28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Предоставление субвенции на реализацию Закона Мурманской области "О единой субвенции местным бюджетам на финансовое обеспечение образовательной деятельности</w:t>
            </w:r>
          </w:p>
        </w:tc>
        <w:tc>
          <w:tcPr>
            <w:tcW w:w="8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 xml:space="preserve">Всего, в </w:t>
            </w:r>
            <w:proofErr w:type="spellStart"/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т.ч</w:t>
            </w:r>
            <w:proofErr w:type="spellEnd"/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.: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479 135,50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479 135,50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доступность дошкольного образования (отношение численности детей 3-7 лет, которым предоставлена возможность получать услуги дошкольного образования, к численности детей в возрасте 3-7 лет, (%)</w:t>
            </w:r>
          </w:p>
        </w:tc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 xml:space="preserve">МБДОУ д/с </w:t>
            </w:r>
            <w:proofErr w:type="gramStart"/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№  5</w:t>
            </w:r>
            <w:proofErr w:type="gramEnd"/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, 6, 7, 8, 10, 11, 12, 14, 15, 16, 17, 30, 31, 41, 44, 45, 47, 49, 50, 51, ДОУ №5 при в/ч 26808, ДОУ№ 18 при в/ч 51305</w:t>
            </w:r>
          </w:p>
        </w:tc>
      </w:tr>
      <w:tr w:rsidR="00780700" w:rsidRPr="00780700" w:rsidTr="00C04850">
        <w:trPr>
          <w:trHeight w:val="606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ОБ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479 135,50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479 135,50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80700" w:rsidRPr="00780700" w:rsidTr="00C04850">
        <w:trPr>
          <w:trHeight w:val="788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1.1.9</w:t>
            </w:r>
          </w:p>
        </w:tc>
        <w:tc>
          <w:tcPr>
            <w:tcW w:w="2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Предоставление субвенции на реализацию Закона Мурманской области "О единой субвенции местным бюджетам на финансовое обеспечение образовательной деятельности"</w:t>
            </w:r>
          </w:p>
        </w:tc>
        <w:tc>
          <w:tcPr>
            <w:tcW w:w="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 xml:space="preserve">Всего, в </w:t>
            </w:r>
            <w:proofErr w:type="spellStart"/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т.ч</w:t>
            </w:r>
            <w:proofErr w:type="spellEnd"/>
            <w:r w:rsidRPr="00780700">
              <w:rPr>
                <w:rFonts w:ascii="Times New Roman" w:hAnsi="Times New Roman" w:cs="Times New Roman"/>
                <w:sz w:val="16"/>
                <w:szCs w:val="16"/>
              </w:rPr>
              <w:t xml:space="preserve">.:                                                          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540 299,10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540 299,10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удельный вес численности обучающихся муниципальных образовательных организаций, которым предоставлена возможность обучаться в соответствии с основными современными требованиями, в общей численности обучающихся; (%)</w:t>
            </w:r>
          </w:p>
        </w:tc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школы № 1,2,3,4,5,6,7,8,9,10,11,12, Гимназия №1, ВСОШ №1, СШПД</w:t>
            </w:r>
          </w:p>
        </w:tc>
      </w:tr>
      <w:tr w:rsidR="00780700" w:rsidRPr="00780700" w:rsidTr="00C04850">
        <w:trPr>
          <w:trHeight w:val="7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ОБ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540 299,10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540 299,10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80700" w:rsidRPr="00780700" w:rsidTr="00C04850">
        <w:trPr>
          <w:trHeight w:val="83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1.1.10</w:t>
            </w:r>
          </w:p>
        </w:tc>
        <w:tc>
          <w:tcPr>
            <w:tcW w:w="2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 xml:space="preserve">Реализация Закона Мурманской области "О социальной поддержке детей-сирот, безнадзорных детей, детей, оставшихся без попечения родителей, детей-инвалидов, детей, находящихся в трудной жизненной ситуации" в части </w:t>
            </w:r>
            <w:proofErr w:type="gramStart"/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обеспечения  деятельности</w:t>
            </w:r>
            <w:proofErr w:type="gramEnd"/>
            <w:r w:rsidRPr="00780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муниципальных школ-интернатов</w:t>
            </w:r>
          </w:p>
        </w:tc>
        <w:tc>
          <w:tcPr>
            <w:tcW w:w="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 xml:space="preserve">Всего, в </w:t>
            </w:r>
            <w:proofErr w:type="spellStart"/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т.ч</w:t>
            </w:r>
            <w:proofErr w:type="spellEnd"/>
            <w:r w:rsidRPr="00780700">
              <w:rPr>
                <w:rFonts w:ascii="Times New Roman" w:hAnsi="Times New Roman" w:cs="Times New Roman"/>
                <w:sz w:val="16"/>
                <w:szCs w:val="16"/>
              </w:rPr>
              <w:t xml:space="preserve">.:                                                          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удельный вес численности учителей в возрасте до 30 лет в общей численности учителей общеобразовательных организаций;</w:t>
            </w:r>
            <w:r w:rsidRPr="00780700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 (%)</w:t>
            </w:r>
          </w:p>
        </w:tc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15,3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109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 xml:space="preserve">МБОУ ОШИ, МБОУ СШИ </w:t>
            </w:r>
          </w:p>
        </w:tc>
      </w:tr>
      <w:tr w:rsidR="00780700" w:rsidRPr="00780700" w:rsidTr="00C04850">
        <w:trPr>
          <w:trHeight w:val="66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ОБ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80700" w:rsidRPr="00780700" w:rsidTr="00C04850">
        <w:trPr>
          <w:trHeight w:val="402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1.1.11</w:t>
            </w:r>
          </w:p>
        </w:tc>
        <w:tc>
          <w:tcPr>
            <w:tcW w:w="2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Субвенция на расходы, связанные с выплатой компенсации родительской платы за присмотр и уход за детьми, посещающими образовательные организации, реализующие общеобразовательные программы дошкольного образования (банковские, почтовые услуги, расходы на компенсацию затрат деятельности органов местного самоуправления и учреждений, находящихся в их ведении)</w:t>
            </w:r>
          </w:p>
        </w:tc>
        <w:tc>
          <w:tcPr>
            <w:tcW w:w="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 xml:space="preserve">Всего, в </w:t>
            </w:r>
            <w:proofErr w:type="spellStart"/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т.ч</w:t>
            </w:r>
            <w:proofErr w:type="spellEnd"/>
            <w:r w:rsidRPr="00780700">
              <w:rPr>
                <w:rFonts w:ascii="Times New Roman" w:hAnsi="Times New Roman" w:cs="Times New Roman"/>
                <w:sz w:val="16"/>
                <w:szCs w:val="16"/>
              </w:rPr>
              <w:t xml:space="preserve">.:                                                          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525,10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406,54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77,42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доступность дошкольного образования (отношение численности детей 3-7 лет, которым предоставлена возможность получать услуги дошкольного образования, к численности детей в возрасте 3-7 лет; (%)</w:t>
            </w:r>
          </w:p>
        </w:tc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МБДОУ д/с № 5, 6, 7, 8, 10, 11, 12, 14, 15, 16, 17, 30, 31, 41, 44, 45, 47, 49, 50, 51, ДОУ №5 при в/ч 26808, ДОУ№ 18 при в/ч 51305</w:t>
            </w:r>
          </w:p>
        </w:tc>
      </w:tr>
      <w:tr w:rsidR="00780700" w:rsidRPr="00780700" w:rsidTr="00014FFE">
        <w:trPr>
          <w:trHeight w:val="1908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ОБ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525,10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406,54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77,42</w:t>
            </w: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80700" w:rsidRPr="00780700" w:rsidTr="00014FFE">
        <w:trPr>
          <w:trHeight w:val="402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1.1.12</w:t>
            </w:r>
          </w:p>
        </w:tc>
        <w:tc>
          <w:tcPr>
            <w:tcW w:w="2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 xml:space="preserve">Субвенция на выплату компенсации родительской платы за присмотр и </w:t>
            </w:r>
            <w:r w:rsidRPr="0078070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уход за детьми, посещающими образовательные организации, реализующие общеобразовательные программы дошкольного образования</w:t>
            </w:r>
          </w:p>
        </w:tc>
        <w:tc>
          <w:tcPr>
            <w:tcW w:w="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 xml:space="preserve">Всего, в </w:t>
            </w:r>
            <w:proofErr w:type="spellStart"/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т.ч</w:t>
            </w:r>
            <w:proofErr w:type="spellEnd"/>
            <w:r w:rsidRPr="00780700">
              <w:rPr>
                <w:rFonts w:ascii="Times New Roman" w:hAnsi="Times New Roman" w:cs="Times New Roman"/>
                <w:sz w:val="16"/>
                <w:szCs w:val="16"/>
              </w:rPr>
              <w:t xml:space="preserve">.:                                                          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21 003,10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16 260,72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77,42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 xml:space="preserve">доступность дошкольного образования (отношение численности детей 3-7 лет, </w:t>
            </w:r>
            <w:r w:rsidRPr="0078070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которым предоставлена возможность получать услуги дошкольного образования, к численности детей в возрасте 3-7 лет; (%)</w:t>
            </w:r>
          </w:p>
        </w:tc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100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 xml:space="preserve">МБДОУ д/с № 5, 6, 7, 8, 10, 11, 12, </w:t>
            </w:r>
            <w:r w:rsidRPr="0078070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14, 15, 16, 17, 30, 31, 41, 44, 45, 47, 49, 50, 51, ДОУ №5 при в/ч 26808, ДОУ№ 18 при в/ч 51305</w:t>
            </w:r>
          </w:p>
        </w:tc>
      </w:tr>
      <w:tr w:rsidR="00780700" w:rsidRPr="00780700" w:rsidTr="00014FFE">
        <w:trPr>
          <w:trHeight w:val="106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ОБ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21 003,10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16 260,72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77,42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80700" w:rsidRPr="00780700" w:rsidTr="00C04850">
        <w:trPr>
          <w:trHeight w:val="1832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1.1.13</w:t>
            </w:r>
          </w:p>
        </w:tc>
        <w:tc>
          <w:tcPr>
            <w:tcW w:w="2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Организация и проведение итоговой аттестации</w:t>
            </w:r>
          </w:p>
        </w:tc>
        <w:tc>
          <w:tcPr>
            <w:tcW w:w="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 xml:space="preserve">Всего: в </w:t>
            </w:r>
            <w:proofErr w:type="spellStart"/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т.ч</w:t>
            </w:r>
            <w:proofErr w:type="spellEnd"/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.: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1 359,76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1 359,60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99,99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отношение среднего балла единого государст</w:t>
            </w:r>
            <w:r w:rsidR="00F12FBB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енного экзамена (в расчёте на 1 предмет) в 10 процентах школ с лучшими результатами единого государственного экзамена к среднему баллу единого государственного экзамена (в расчёте на 1 предмет) в 10 процентах школ с худшими результатами единого государственного экзамена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1,6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88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ОО, ИМЦ</w:t>
            </w:r>
          </w:p>
        </w:tc>
      </w:tr>
      <w:tr w:rsidR="00780700" w:rsidRPr="00780700" w:rsidTr="00C04850">
        <w:trPr>
          <w:trHeight w:val="1266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МБ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1 359,76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1 359,60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99,99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доля выпускников муниципальных общеобразовательных организаций, не сдавших единый государственный экзамен по обязательным предметам, в общей численности выпускников муниципальных общеобразовательных организаций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097514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  <w:r w:rsidR="00780700" w:rsidRPr="00780700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80700" w:rsidRPr="00780700" w:rsidTr="00C04850">
        <w:trPr>
          <w:trHeight w:val="69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1.1.16</w:t>
            </w:r>
          </w:p>
        </w:tc>
        <w:tc>
          <w:tcPr>
            <w:tcW w:w="2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8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 xml:space="preserve">Всего, в </w:t>
            </w:r>
            <w:proofErr w:type="spellStart"/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т.ч</w:t>
            </w:r>
            <w:proofErr w:type="spellEnd"/>
            <w:r w:rsidRPr="00780700">
              <w:rPr>
                <w:rFonts w:ascii="Times New Roman" w:hAnsi="Times New Roman" w:cs="Times New Roman"/>
                <w:sz w:val="16"/>
                <w:szCs w:val="16"/>
              </w:rPr>
              <w:t xml:space="preserve">.:                                                          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1 349,10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1 349,10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Обновлена материально-техническая база для формирования у обучающихся современных технологических и гуманитарных навыков. Создание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школы № 1,2,5,6,7,8,9,10,11,12, Гимназия №1, СШПД</w:t>
            </w:r>
          </w:p>
        </w:tc>
      </w:tr>
      <w:tr w:rsidR="00780700" w:rsidRPr="00780700" w:rsidTr="00097514">
        <w:trPr>
          <w:trHeight w:val="556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МБ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232,04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232,04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80700" w:rsidRPr="00780700" w:rsidTr="00C04850">
        <w:trPr>
          <w:trHeight w:val="524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ОБ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67,03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67,03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80700" w:rsidRPr="00780700" w:rsidTr="00C04850">
        <w:trPr>
          <w:trHeight w:val="419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ФБ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1 050,03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1 050,03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80700" w:rsidRPr="00780700" w:rsidTr="00097514">
        <w:trPr>
          <w:trHeight w:val="734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1.1.17</w:t>
            </w:r>
          </w:p>
        </w:tc>
        <w:tc>
          <w:tcPr>
            <w:tcW w:w="28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Проведение инженерно-геологических изысканий</w:t>
            </w:r>
          </w:p>
        </w:tc>
        <w:tc>
          <w:tcPr>
            <w:tcW w:w="8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 xml:space="preserve">Всего, в </w:t>
            </w:r>
            <w:proofErr w:type="spellStart"/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т.ч</w:t>
            </w:r>
            <w:proofErr w:type="spellEnd"/>
            <w:r w:rsidRPr="00780700">
              <w:rPr>
                <w:rFonts w:ascii="Times New Roman" w:hAnsi="Times New Roman" w:cs="Times New Roman"/>
                <w:sz w:val="16"/>
                <w:szCs w:val="16"/>
              </w:rPr>
              <w:t xml:space="preserve">.:                                                          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250,00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250,00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удельный вес численности обучающихся муниципальных образовательных организаций, которым предоставлена возможность обучаться в соответствии с основными современными требованиями, в общей численности обучающихся; (%)</w:t>
            </w:r>
          </w:p>
        </w:tc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школы № 1,2,5,6,7,8,9,10,11,12, Гимназия №1, СШПД</w:t>
            </w:r>
          </w:p>
        </w:tc>
      </w:tr>
      <w:tr w:rsidR="00780700" w:rsidRPr="00780700" w:rsidTr="00097514">
        <w:trPr>
          <w:trHeight w:val="561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МБ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250,00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250,00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80700" w:rsidRPr="00780700" w:rsidTr="00C04850">
        <w:trPr>
          <w:trHeight w:val="1259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1.1.18</w:t>
            </w:r>
          </w:p>
        </w:tc>
        <w:tc>
          <w:tcPr>
            <w:tcW w:w="2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 xml:space="preserve">Всего, в </w:t>
            </w:r>
            <w:proofErr w:type="spellStart"/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т.ч</w:t>
            </w:r>
            <w:proofErr w:type="spellEnd"/>
            <w:r w:rsidRPr="00780700">
              <w:rPr>
                <w:rFonts w:ascii="Times New Roman" w:hAnsi="Times New Roman" w:cs="Times New Roman"/>
                <w:sz w:val="16"/>
                <w:szCs w:val="16"/>
              </w:rPr>
              <w:t xml:space="preserve">.:                                                          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2 635,89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2 611,14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99,06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Доля детей в возрасте от 5 до 18 лет, получающих дополнительное образование с использованием сертификатов дополнительного образования от общего количества детей в муниципалитете в возрасте от 5 до 18 лет, (%)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F53A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7F53A0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F53A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7F53A0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48,2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F53A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7F53A0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48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</w:t>
            </w:r>
            <w:proofErr w:type="gramStart"/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образования</w:t>
            </w:r>
            <w:proofErr w:type="gramEnd"/>
            <w:r w:rsidRPr="00780700">
              <w:rPr>
                <w:rFonts w:ascii="Times New Roman" w:hAnsi="Times New Roman" w:cs="Times New Roman"/>
                <w:sz w:val="16"/>
                <w:szCs w:val="16"/>
              </w:rPr>
              <w:t xml:space="preserve"> ЗАТО г.Североморск</w:t>
            </w:r>
          </w:p>
        </w:tc>
      </w:tr>
      <w:tr w:rsidR="00780700" w:rsidRPr="00780700" w:rsidTr="00C04850">
        <w:trPr>
          <w:trHeight w:val="983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МБ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2 635,89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2 611,14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99,06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Доля детей в возрасте от 5 до 18 лет, использующих сертификаты дополнительного образования в статусе сертификатов персонифицированного финансирования, %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4,9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98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80700" w:rsidRPr="00780700" w:rsidTr="00C04850">
        <w:trPr>
          <w:trHeight w:val="150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1.1.19</w:t>
            </w:r>
          </w:p>
        </w:tc>
        <w:tc>
          <w:tcPr>
            <w:tcW w:w="2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 xml:space="preserve">Всего, в </w:t>
            </w:r>
            <w:proofErr w:type="spellStart"/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т.ч</w:t>
            </w:r>
            <w:proofErr w:type="spellEnd"/>
            <w:r w:rsidRPr="00780700">
              <w:rPr>
                <w:rFonts w:ascii="Times New Roman" w:hAnsi="Times New Roman" w:cs="Times New Roman"/>
                <w:sz w:val="16"/>
                <w:szCs w:val="16"/>
              </w:rPr>
              <w:t xml:space="preserve">.:                                                          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16 728,10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15 332,43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91,66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 xml:space="preserve">Доля педагогических работников муниципальных общеобразовательных организаций, получивших ежемесячное денежное вознаграждение за классное руководство из расчета 5 тысяч рублей в месяц с учетом страховых взносов в государственные внебюджетные фонды, а </w:t>
            </w:r>
            <w:proofErr w:type="gramStart"/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так же</w:t>
            </w:r>
            <w:proofErr w:type="gramEnd"/>
            <w:r w:rsidRPr="00780700">
              <w:rPr>
                <w:rFonts w:ascii="Times New Roman" w:hAnsi="Times New Roman" w:cs="Times New Roman"/>
                <w:sz w:val="16"/>
                <w:szCs w:val="16"/>
              </w:rPr>
              <w:t xml:space="preserve"> районных коэффициентов и процентных надбавок, в общей численности педагогических работников такой категории</w:t>
            </w:r>
          </w:p>
        </w:tc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780700" w:rsidRPr="00780700" w:rsidTr="00C04850">
        <w:trPr>
          <w:trHeight w:val="44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ФБ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16 728,10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15 332,43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91,66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80700" w:rsidRPr="00780700" w:rsidTr="00C04850">
        <w:trPr>
          <w:trHeight w:val="1271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1.1.20</w:t>
            </w:r>
          </w:p>
        </w:tc>
        <w:tc>
          <w:tcPr>
            <w:tcW w:w="2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(за счет средств областного бюджета)</w:t>
            </w:r>
          </w:p>
        </w:tc>
        <w:tc>
          <w:tcPr>
            <w:tcW w:w="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 xml:space="preserve">Всего, в </w:t>
            </w:r>
            <w:proofErr w:type="spellStart"/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т.ч</w:t>
            </w:r>
            <w:proofErr w:type="spellEnd"/>
            <w:r w:rsidRPr="00780700">
              <w:rPr>
                <w:rFonts w:ascii="Times New Roman" w:hAnsi="Times New Roman" w:cs="Times New Roman"/>
                <w:sz w:val="16"/>
                <w:szCs w:val="16"/>
              </w:rPr>
              <w:t xml:space="preserve">.:                                                          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760,37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699,92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92,05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 xml:space="preserve">Доля педагогических работников муниципальных общеобразовательных организаций, получивших ежемесячное денежное вознаграждение за классное руководство из расчета 5 тысяч рублей в месяц с учетом страховых взносов в государственные внебюджетные фонды, а </w:t>
            </w:r>
            <w:proofErr w:type="gramStart"/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так же</w:t>
            </w:r>
            <w:proofErr w:type="gramEnd"/>
            <w:r w:rsidRPr="00780700">
              <w:rPr>
                <w:rFonts w:ascii="Times New Roman" w:hAnsi="Times New Roman" w:cs="Times New Roman"/>
                <w:sz w:val="16"/>
                <w:szCs w:val="16"/>
              </w:rPr>
              <w:t xml:space="preserve"> районных коэффициентов и процентных надбавок, в общей численности педагогических работников такой категории</w:t>
            </w:r>
          </w:p>
        </w:tc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780700" w:rsidRPr="00780700" w:rsidTr="00C04850">
        <w:trPr>
          <w:trHeight w:val="702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ОБ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760,37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699,92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92,05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80700" w:rsidRPr="00780700" w:rsidTr="00C04850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90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Задача 2: Обеспечение реализации мероприятий подпрограммы и прочие мероприятия в области образования</w:t>
            </w:r>
          </w:p>
        </w:tc>
      </w:tr>
      <w:tr w:rsidR="00BF6BDE" w:rsidRPr="00780700" w:rsidTr="00C04850">
        <w:trPr>
          <w:trHeight w:val="47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BDE" w:rsidRPr="00780700" w:rsidRDefault="00BF6BDE" w:rsidP="00BF6BDE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1.2</w:t>
            </w:r>
          </w:p>
        </w:tc>
        <w:tc>
          <w:tcPr>
            <w:tcW w:w="2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BDE" w:rsidRPr="00780700" w:rsidRDefault="00BF6BDE" w:rsidP="00BF6BDE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Основное мероприятие 2. Создание условий для повышения качества образовательных услуг дошкольного, общего и дополнительного образования детей</w:t>
            </w:r>
          </w:p>
        </w:tc>
        <w:tc>
          <w:tcPr>
            <w:tcW w:w="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BF6BDE" w:rsidRPr="00780700" w:rsidRDefault="00BF6BDE" w:rsidP="00BF6BDE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2014-2020 годы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6BDE" w:rsidRPr="00780700" w:rsidRDefault="00BF6BDE" w:rsidP="00BF6BDE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Всего, в </w:t>
            </w:r>
            <w:proofErr w:type="spellStart"/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т.ч</w:t>
            </w:r>
            <w:proofErr w:type="spellEnd"/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.:                                                          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6BDE" w:rsidRPr="00780700" w:rsidRDefault="00BF6BDE" w:rsidP="00BF6BDE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1 163,64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6BDE" w:rsidRPr="00780700" w:rsidRDefault="00BF6BDE" w:rsidP="00BF6BDE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1 163,55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6BDE" w:rsidRPr="00780700" w:rsidRDefault="00BF6BDE" w:rsidP="00BF6BDE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99,99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BDE" w:rsidRPr="00780700" w:rsidRDefault="00BF6BDE" w:rsidP="00BF6BDE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удельный вес численности педагогических и руководящих работников муниципальных образовательных организаций, прошедших в течении последних трёх лет повышение квалификации или профессиональную переподготовку, в общей численности работников образования (%)</w:t>
            </w:r>
          </w:p>
        </w:tc>
        <w:tc>
          <w:tcPr>
            <w:tcW w:w="69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6BDE" w:rsidRPr="00780700" w:rsidRDefault="00BF6BDE" w:rsidP="00BF6BDE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6BDE" w:rsidRPr="00780700" w:rsidRDefault="00BF6BDE" w:rsidP="00BF6BDE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6BDE" w:rsidRPr="00780700" w:rsidRDefault="00BF6BDE" w:rsidP="00BF6BDE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6BDE" w:rsidRPr="00780700" w:rsidRDefault="00BF6BDE" w:rsidP="00BF6BDE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F6BDE" w:rsidRPr="00780700" w:rsidTr="00C04850">
        <w:trPr>
          <w:trHeight w:val="402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BDE" w:rsidRPr="00780700" w:rsidRDefault="00BF6BDE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BDE" w:rsidRPr="00780700" w:rsidRDefault="00BF6BDE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F6BDE" w:rsidRPr="00780700" w:rsidRDefault="00BF6BDE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6BDE" w:rsidRPr="00780700" w:rsidRDefault="00BF6BDE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МБ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6BDE" w:rsidRPr="00780700" w:rsidRDefault="00BF6BDE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1 163,64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6BDE" w:rsidRPr="00780700" w:rsidRDefault="00BF6BDE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1 163,55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6BDE" w:rsidRPr="00780700" w:rsidRDefault="00BF6BDE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99,99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F6BDE" w:rsidRPr="00780700" w:rsidRDefault="00BF6BDE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7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6BDE" w:rsidRPr="00780700" w:rsidRDefault="00BF6BDE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6BDE" w:rsidRPr="00780700" w:rsidRDefault="00BF6BDE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6BDE" w:rsidRPr="00780700" w:rsidRDefault="00BF6BDE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6BDE" w:rsidRPr="00780700" w:rsidRDefault="00BF6BDE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F6BDE" w:rsidRPr="00780700" w:rsidTr="00C04850">
        <w:trPr>
          <w:trHeight w:val="402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BDE" w:rsidRPr="00780700" w:rsidRDefault="00BF6BDE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8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BDE" w:rsidRPr="00780700" w:rsidRDefault="00BF6BDE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F6BDE" w:rsidRPr="00780700" w:rsidRDefault="00BF6BDE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6BDE" w:rsidRPr="00780700" w:rsidRDefault="00BF6BDE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6BDE" w:rsidRPr="00780700" w:rsidRDefault="00BF6BDE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6BDE" w:rsidRPr="00780700" w:rsidRDefault="00BF6BDE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6BDE" w:rsidRPr="00780700" w:rsidRDefault="00BF6BDE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F6BDE" w:rsidRPr="00780700" w:rsidRDefault="00BF6BDE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6BDE" w:rsidRPr="00780700" w:rsidRDefault="00BF6BDE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6BDE" w:rsidRPr="00780700" w:rsidRDefault="00BF6BDE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6BDE" w:rsidRPr="00780700" w:rsidRDefault="00BF6BDE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F6BDE" w:rsidRPr="00780700" w:rsidRDefault="00BF6BDE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F6BDE" w:rsidRPr="00780700" w:rsidTr="00C04850">
        <w:trPr>
          <w:trHeight w:val="402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BDE" w:rsidRPr="00780700" w:rsidRDefault="00BF6BDE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8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BDE" w:rsidRPr="00780700" w:rsidRDefault="00BF6BDE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BDE" w:rsidRPr="00780700" w:rsidRDefault="00BF6BDE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6BDE" w:rsidRPr="00780700" w:rsidRDefault="00BF6BDE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ФБ                                             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6BDE" w:rsidRPr="00780700" w:rsidRDefault="00BF6BDE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6BDE" w:rsidRPr="00780700" w:rsidRDefault="00BF6BDE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6BDE" w:rsidRPr="00780700" w:rsidRDefault="00BF6BDE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BDE" w:rsidRPr="00780700" w:rsidRDefault="00BF6BDE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6BDE" w:rsidRPr="00780700" w:rsidRDefault="00BF6BDE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6BDE" w:rsidRPr="00780700" w:rsidRDefault="00BF6BDE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6BDE" w:rsidRPr="00780700" w:rsidRDefault="00BF6BDE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BDE" w:rsidRPr="00780700" w:rsidRDefault="00BF6BDE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80700" w:rsidRPr="00780700" w:rsidTr="00C04850">
        <w:trPr>
          <w:trHeight w:val="46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1.2.1.</w:t>
            </w:r>
          </w:p>
        </w:tc>
        <w:tc>
          <w:tcPr>
            <w:tcW w:w="2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Развитие кадрового потенциала системы дошкольного, общего и дополнительного образования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 xml:space="preserve">Всего: в </w:t>
            </w:r>
            <w:proofErr w:type="spellStart"/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т.ч</w:t>
            </w:r>
            <w:proofErr w:type="spellEnd"/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.: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369,23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369,23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ИМЦ, ОО, ОДО, ДОО</w:t>
            </w:r>
          </w:p>
        </w:tc>
      </w:tr>
      <w:tr w:rsidR="00780700" w:rsidRPr="00780700" w:rsidTr="00C04850">
        <w:trPr>
          <w:trHeight w:val="6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1.2.1.1.</w:t>
            </w:r>
          </w:p>
        </w:tc>
        <w:tc>
          <w:tcPr>
            <w:tcW w:w="2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Развитие кадрового потенциала системы дошкольного, общего и дополнительного образования (школы)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МБ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134,63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134,63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80700" w:rsidRPr="00780700" w:rsidTr="00C04850">
        <w:trPr>
          <w:trHeight w:val="7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1.2.1.2.</w:t>
            </w:r>
          </w:p>
        </w:tc>
        <w:tc>
          <w:tcPr>
            <w:tcW w:w="2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Развитие кадрового потенциала системы дошкольного, общего и дополнительного образования (учреждения дополнительного образования)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МБ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150,00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150,00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80700" w:rsidRPr="00780700" w:rsidTr="00C04850">
        <w:trPr>
          <w:trHeight w:val="7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1.2.1.3</w:t>
            </w:r>
          </w:p>
        </w:tc>
        <w:tc>
          <w:tcPr>
            <w:tcW w:w="2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Развитие кадрового потенциала системы дошкольного, общего и дополнительного образования (дошкольные учреждения)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МБ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84,60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84,60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80700" w:rsidRPr="00780700" w:rsidTr="00C04850">
        <w:trPr>
          <w:trHeight w:val="762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1.2.2.</w:t>
            </w:r>
          </w:p>
        </w:tc>
        <w:tc>
          <w:tcPr>
            <w:tcW w:w="2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Организация и проведения аттестационной экспертизы руководящих работников образовательных организаций</w:t>
            </w:r>
          </w:p>
        </w:tc>
        <w:tc>
          <w:tcPr>
            <w:tcW w:w="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 xml:space="preserve">Всего, в </w:t>
            </w:r>
            <w:proofErr w:type="spellStart"/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т.ч</w:t>
            </w:r>
            <w:proofErr w:type="spellEnd"/>
            <w:r w:rsidRPr="00780700">
              <w:rPr>
                <w:rFonts w:ascii="Times New Roman" w:hAnsi="Times New Roman" w:cs="Times New Roman"/>
                <w:sz w:val="16"/>
                <w:szCs w:val="16"/>
              </w:rPr>
              <w:t xml:space="preserve">.:                                                          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35,90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35,90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ИМЦ, ОО</w:t>
            </w:r>
          </w:p>
        </w:tc>
      </w:tr>
      <w:tr w:rsidR="00780700" w:rsidRPr="00780700" w:rsidTr="00C04850">
        <w:trPr>
          <w:trHeight w:val="843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МБ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35,90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35,90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80700" w:rsidRPr="00780700" w:rsidTr="00C04850">
        <w:trPr>
          <w:trHeight w:val="841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1.2.3.</w:t>
            </w:r>
          </w:p>
        </w:tc>
        <w:tc>
          <w:tcPr>
            <w:tcW w:w="2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Выявление и поддержка молодых талантов</w:t>
            </w:r>
          </w:p>
        </w:tc>
        <w:tc>
          <w:tcPr>
            <w:tcW w:w="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 xml:space="preserve">Всего, в </w:t>
            </w:r>
            <w:proofErr w:type="spellStart"/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т.ч</w:t>
            </w:r>
            <w:proofErr w:type="spellEnd"/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.: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529,29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529,20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99,98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удельный вес обучающихся по программам общего и дополнительного образования участвующих в олимпиадах и конкурсах различного уровня, в общей численности обучающихся по программам общего и дополнительного образования; (%)</w:t>
            </w:r>
          </w:p>
        </w:tc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49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49,0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ОО, ОДО, ИМЦ</w:t>
            </w:r>
          </w:p>
        </w:tc>
      </w:tr>
      <w:tr w:rsidR="00780700" w:rsidRPr="00780700" w:rsidTr="00C04850">
        <w:trPr>
          <w:trHeight w:val="63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МБ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529,29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529,20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99,98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80700" w:rsidRPr="00780700" w:rsidTr="00C04850">
        <w:trPr>
          <w:trHeight w:val="75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1.2.4.</w:t>
            </w:r>
          </w:p>
        </w:tc>
        <w:tc>
          <w:tcPr>
            <w:tcW w:w="2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 xml:space="preserve">Выплаты стипендий и премий одаренным детям и учащейся </w:t>
            </w:r>
            <w:proofErr w:type="gramStart"/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молодежи</w:t>
            </w:r>
            <w:proofErr w:type="gramEnd"/>
            <w:r w:rsidRPr="00780700">
              <w:rPr>
                <w:rFonts w:ascii="Times New Roman" w:hAnsi="Times New Roman" w:cs="Times New Roman"/>
                <w:sz w:val="16"/>
                <w:szCs w:val="16"/>
              </w:rPr>
              <w:t xml:space="preserve"> ЗАТО г.Североморск, добившихся высоких результатов</w:t>
            </w:r>
          </w:p>
        </w:tc>
        <w:tc>
          <w:tcPr>
            <w:tcW w:w="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 xml:space="preserve">Всего, в </w:t>
            </w:r>
            <w:proofErr w:type="spellStart"/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т.ч</w:t>
            </w:r>
            <w:proofErr w:type="spellEnd"/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.: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223,22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223,22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удельный вес обучающихся по программам общего и дополнительного образования участвующих в олимпиадах и конкурсах различного уровня, в общей численности обучающихся по программам общего и дополнительного образования; (%)</w:t>
            </w:r>
          </w:p>
        </w:tc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49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49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ОО, ОДО, ИМЦ</w:t>
            </w:r>
          </w:p>
        </w:tc>
      </w:tr>
      <w:tr w:rsidR="00780700" w:rsidRPr="00780700" w:rsidTr="00C04850">
        <w:trPr>
          <w:trHeight w:val="541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МБ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223,22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223,22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80700" w:rsidRPr="00780700" w:rsidTr="00C04850">
        <w:trPr>
          <w:trHeight w:val="564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1.2.5.</w:t>
            </w:r>
          </w:p>
        </w:tc>
        <w:tc>
          <w:tcPr>
            <w:tcW w:w="28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Обновление содержания и технологий обучения, введение Федеральных государственных образовательных стандартов</w:t>
            </w:r>
          </w:p>
        </w:tc>
        <w:tc>
          <w:tcPr>
            <w:tcW w:w="8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 xml:space="preserve">Всего, в </w:t>
            </w:r>
            <w:proofErr w:type="spellStart"/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т.ч</w:t>
            </w:r>
            <w:proofErr w:type="spellEnd"/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.: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удельный вес численности учащихся организаций общего образования, обучающихся в соответствии с новыми федеральными государственными образовательными стандартами (%)</w:t>
            </w:r>
          </w:p>
        </w:tc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96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98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102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 xml:space="preserve">ОО, ИМЦ, ОДО </w:t>
            </w:r>
          </w:p>
        </w:tc>
      </w:tr>
      <w:tr w:rsidR="00780700" w:rsidRPr="00780700" w:rsidTr="00C04850">
        <w:trPr>
          <w:trHeight w:val="32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МБ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80700" w:rsidRPr="00780700" w:rsidTr="00C04850">
        <w:trPr>
          <w:trHeight w:val="564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1.3</w:t>
            </w:r>
          </w:p>
        </w:tc>
        <w:tc>
          <w:tcPr>
            <w:tcW w:w="281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Основное мероприятие 3: обеспечение реализаци</w:t>
            </w:r>
            <w:r w:rsidR="00B9140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</w:t>
            </w: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мероприятий программы и прочие мероприятия в области образования</w:t>
            </w:r>
          </w:p>
        </w:tc>
        <w:tc>
          <w:tcPr>
            <w:tcW w:w="8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2014-2020 годы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Всего, в </w:t>
            </w:r>
            <w:proofErr w:type="spellStart"/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т.ч</w:t>
            </w:r>
            <w:proofErr w:type="spellEnd"/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.: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780700" w:rsidRPr="00780700" w:rsidTr="00C04850">
        <w:trPr>
          <w:trHeight w:val="402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8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МБ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80700" w:rsidRPr="00780700" w:rsidTr="00C04850">
        <w:trPr>
          <w:trHeight w:val="702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1.3.1.</w:t>
            </w:r>
          </w:p>
        </w:tc>
        <w:tc>
          <w:tcPr>
            <w:tcW w:w="2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B9140C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 xml:space="preserve"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</w:t>
            </w:r>
            <w:proofErr w:type="gramStart"/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субсидий  (</w:t>
            </w:r>
            <w:proofErr w:type="gramEnd"/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информационно-методический центр)</w:t>
            </w:r>
          </w:p>
        </w:tc>
        <w:tc>
          <w:tcPr>
            <w:tcW w:w="8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 xml:space="preserve">Всего, в </w:t>
            </w:r>
            <w:proofErr w:type="spellStart"/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т.ч</w:t>
            </w:r>
            <w:proofErr w:type="spellEnd"/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.: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Доля образовательных организаций, обеспеченных информационной, методической и организационной поддержкой</w:t>
            </w:r>
          </w:p>
        </w:tc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ИМЦ</w:t>
            </w:r>
          </w:p>
        </w:tc>
      </w:tr>
      <w:tr w:rsidR="00780700" w:rsidRPr="00780700" w:rsidTr="00C04850">
        <w:trPr>
          <w:trHeight w:val="702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МБ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80700" w:rsidRPr="00780700" w:rsidTr="00C04850">
        <w:trPr>
          <w:trHeight w:val="799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1.3.2.</w:t>
            </w:r>
          </w:p>
        </w:tc>
        <w:tc>
          <w:tcPr>
            <w:tcW w:w="28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B9140C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 xml:space="preserve">Расходы на обеспечение деятельности (оказание услуг) подведомственных учреждений, в том числе на предоставление </w:t>
            </w:r>
            <w:r w:rsidRPr="0078070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муниципальным бюджетным и автономным учреждениям </w:t>
            </w:r>
            <w:proofErr w:type="gramStart"/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субсидий  (</w:t>
            </w:r>
            <w:proofErr w:type="gramEnd"/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цент</w:t>
            </w:r>
            <w:r w:rsidR="00B63A07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ализованная бухгалтерия)</w:t>
            </w:r>
          </w:p>
        </w:tc>
        <w:tc>
          <w:tcPr>
            <w:tcW w:w="8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 xml:space="preserve">Всего, в </w:t>
            </w:r>
            <w:proofErr w:type="spellStart"/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т.ч</w:t>
            </w:r>
            <w:proofErr w:type="spellEnd"/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.: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 xml:space="preserve">доля муниципальных образовательных организаций от общего количества муниципальных образовательных организаций, ведение бюджетного и </w:t>
            </w:r>
            <w:r w:rsidRPr="0078070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налогового учёта которых передано в ЦБ, %</w:t>
            </w:r>
          </w:p>
        </w:tc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100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ЦБ</w:t>
            </w:r>
          </w:p>
        </w:tc>
      </w:tr>
      <w:tr w:rsidR="00780700" w:rsidRPr="00780700" w:rsidTr="00C04850">
        <w:trPr>
          <w:trHeight w:val="799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МБ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80700" w:rsidRPr="00780700" w:rsidTr="00C04850">
        <w:trPr>
          <w:trHeight w:val="402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1.3.3.</w:t>
            </w:r>
          </w:p>
        </w:tc>
        <w:tc>
          <w:tcPr>
            <w:tcW w:w="2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B9140C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 xml:space="preserve">Расходы на обеспечение деятельности (оказание услуг) подведомственных учреждений, в том числе </w:t>
            </w:r>
            <w:proofErr w:type="gramStart"/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на  предоставление</w:t>
            </w:r>
            <w:proofErr w:type="gramEnd"/>
            <w:r w:rsidRPr="00780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муниципальным бюджетным и автономным учреждениям субсидий  (контора хозяйственно-эксплуатационного обслуживания)</w:t>
            </w:r>
          </w:p>
        </w:tc>
        <w:tc>
          <w:tcPr>
            <w:tcW w:w="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 xml:space="preserve">Всего, в </w:t>
            </w:r>
            <w:proofErr w:type="spellStart"/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т.ч</w:t>
            </w:r>
            <w:proofErr w:type="spellEnd"/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.: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Выполнение заявок на транспортное обслуживание, %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КХЭО</w:t>
            </w:r>
          </w:p>
        </w:tc>
      </w:tr>
      <w:tr w:rsidR="00780700" w:rsidRPr="00780700" w:rsidTr="00C04850">
        <w:trPr>
          <w:trHeight w:val="474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МБ</w:t>
            </w:r>
          </w:p>
        </w:tc>
        <w:tc>
          <w:tcPr>
            <w:tcW w:w="11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готовность ОУ к новому учебному году и осенне-зимнему периоду, %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80700" w:rsidRPr="00780700" w:rsidTr="00C04850">
        <w:trPr>
          <w:trHeight w:val="708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Экономия по итогам размещения заказов на поставки товаров, выполнение работ, оказание услуг для муниципальных нужд, %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80700" w:rsidRPr="00780700" w:rsidTr="00C04850">
        <w:trPr>
          <w:trHeight w:val="702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1.3.4.</w:t>
            </w:r>
          </w:p>
        </w:tc>
        <w:tc>
          <w:tcPr>
            <w:tcW w:w="2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0700" w:rsidRPr="00780700" w:rsidRDefault="00780700" w:rsidP="00B9140C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 xml:space="preserve">Расходы местного бюджета на осуществление полномочий по предметам совместного ведения в </w:t>
            </w:r>
            <w:proofErr w:type="gramStart"/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части  предоставления</w:t>
            </w:r>
            <w:proofErr w:type="gramEnd"/>
            <w:r w:rsidRPr="00780700">
              <w:rPr>
                <w:rFonts w:ascii="Times New Roman" w:hAnsi="Times New Roman" w:cs="Times New Roman"/>
                <w:sz w:val="16"/>
                <w:szCs w:val="16"/>
              </w:rPr>
              <w:t xml:space="preserve"> субсидий муниципальным бюджетным и автономным учреждениям   (межшкольный учебный комбинат)</w:t>
            </w:r>
          </w:p>
        </w:tc>
        <w:tc>
          <w:tcPr>
            <w:tcW w:w="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 xml:space="preserve">Всего, в </w:t>
            </w:r>
            <w:proofErr w:type="spellStart"/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т.ч</w:t>
            </w:r>
            <w:proofErr w:type="spellEnd"/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.: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доля выпускников, получивших свидетельство об уровне квалификации (%)</w:t>
            </w:r>
          </w:p>
        </w:tc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98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98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УЦ</w:t>
            </w:r>
          </w:p>
        </w:tc>
      </w:tr>
      <w:tr w:rsidR="00780700" w:rsidRPr="00780700" w:rsidTr="00C04850">
        <w:trPr>
          <w:trHeight w:val="53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МБ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63A07" w:rsidRPr="00780700" w:rsidTr="00C04850">
        <w:trPr>
          <w:trHeight w:val="452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A07" w:rsidRPr="00780700" w:rsidRDefault="00B63A07" w:rsidP="00B63A07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1.4</w:t>
            </w:r>
          </w:p>
        </w:tc>
        <w:tc>
          <w:tcPr>
            <w:tcW w:w="2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A07" w:rsidRPr="00780700" w:rsidRDefault="00B63A07" w:rsidP="00B63A07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Основное мероприятие 4: Строительство, реконструкция и капитальный ремонт организаций образования</w:t>
            </w:r>
          </w:p>
        </w:tc>
        <w:tc>
          <w:tcPr>
            <w:tcW w:w="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3A07" w:rsidRPr="00780700" w:rsidRDefault="00B63A07" w:rsidP="00B63A07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3A07" w:rsidRPr="00780700" w:rsidRDefault="00B63A07" w:rsidP="00B63A07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Всего, в </w:t>
            </w:r>
            <w:proofErr w:type="spellStart"/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т.ч</w:t>
            </w:r>
            <w:proofErr w:type="spellEnd"/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.: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3A07" w:rsidRPr="00780700" w:rsidRDefault="00B63A07" w:rsidP="00B63A07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1 048 491,28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3A07" w:rsidRPr="00780700" w:rsidRDefault="00B63A07" w:rsidP="00B63A07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1 037 620,29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3A07" w:rsidRPr="00780700" w:rsidRDefault="00B63A07" w:rsidP="00B63A07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98,96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A07" w:rsidRPr="00780700" w:rsidRDefault="00B63A07" w:rsidP="00C0485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доступность дошкольного образования (отношение численности детей 3-7 лет, которым предоставлена возможность получать услуги дошкольного образования, к численности детей в возрасте 3-7 лет, (%)</w:t>
            </w:r>
          </w:p>
        </w:tc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A07" w:rsidRPr="00780700" w:rsidRDefault="00B63A07" w:rsidP="00B63A07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A07" w:rsidRPr="00780700" w:rsidRDefault="00B63A07" w:rsidP="00B63A07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A07" w:rsidRPr="00780700" w:rsidRDefault="00B63A07" w:rsidP="00B63A07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A07" w:rsidRPr="00780700" w:rsidRDefault="00B63A07" w:rsidP="00B63A07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B63A07">
              <w:rPr>
                <w:rFonts w:ascii="Times New Roman" w:hAnsi="Times New Roman" w:cs="Times New Roman"/>
                <w:sz w:val="16"/>
                <w:szCs w:val="16"/>
              </w:rPr>
              <w:t xml:space="preserve">По </w:t>
            </w:r>
            <w:proofErr w:type="gramStart"/>
            <w:r w:rsidRPr="00B63A07">
              <w:rPr>
                <w:rFonts w:ascii="Times New Roman" w:hAnsi="Times New Roman" w:cs="Times New Roman"/>
                <w:sz w:val="16"/>
                <w:szCs w:val="16"/>
              </w:rPr>
              <w:t>заказчикам  КРГХ</w:t>
            </w:r>
            <w:proofErr w:type="gramEnd"/>
            <w:r w:rsidRPr="00B63A07">
              <w:rPr>
                <w:rFonts w:ascii="Times New Roman" w:hAnsi="Times New Roman" w:cs="Times New Roman"/>
                <w:sz w:val="16"/>
                <w:szCs w:val="16"/>
              </w:rPr>
              <w:t>, Управление образования администрации ЗАТО г.Североморск</w:t>
            </w:r>
          </w:p>
        </w:tc>
      </w:tr>
      <w:tr w:rsidR="00780700" w:rsidRPr="00780700" w:rsidTr="00C04850">
        <w:trPr>
          <w:trHeight w:val="402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МБ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84 588,53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82 718,74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97,79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80700" w:rsidRPr="00780700" w:rsidTr="00C04850">
        <w:trPr>
          <w:trHeight w:val="402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407 205,25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398 204,05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97,79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80700" w:rsidRPr="00780700" w:rsidTr="00C04850">
        <w:trPr>
          <w:trHeight w:val="402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ФБ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556 697,50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556 697,50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80700" w:rsidRPr="00780700" w:rsidTr="00C04850">
        <w:trPr>
          <w:trHeight w:val="414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1.4.5</w:t>
            </w:r>
          </w:p>
        </w:tc>
        <w:tc>
          <w:tcPr>
            <w:tcW w:w="2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 по содействию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 xml:space="preserve">Всего, в </w:t>
            </w:r>
            <w:proofErr w:type="spellStart"/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т.ч</w:t>
            </w:r>
            <w:proofErr w:type="spellEnd"/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.: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857 625,78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846 754,79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98,73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Удельный вес численности обучающихся муниципальных образовательных организаций, которым предоставлена возможность обучаться в соответствии с основными современными требованиями, в общей численности обучающихся (%)</w:t>
            </w:r>
          </w:p>
        </w:tc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КРГХ</w:t>
            </w:r>
          </w:p>
        </w:tc>
      </w:tr>
      <w:tr w:rsidR="00780700" w:rsidRPr="00780700" w:rsidTr="00C04850">
        <w:trPr>
          <w:trHeight w:val="323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МБ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69 989,58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68 119,79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97,33</w:t>
            </w: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80700" w:rsidRPr="00780700" w:rsidTr="00C04850">
        <w:trPr>
          <w:trHeight w:val="387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ОБ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336 926,60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327 925,40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97,33</w:t>
            </w: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80700" w:rsidRPr="00780700" w:rsidTr="00C04850">
        <w:trPr>
          <w:trHeight w:val="37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ФБ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450 709,60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450 709,60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80700" w:rsidRPr="00780700" w:rsidTr="00C04850">
        <w:trPr>
          <w:trHeight w:val="48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1.4.8</w:t>
            </w:r>
          </w:p>
        </w:tc>
        <w:tc>
          <w:tcPr>
            <w:tcW w:w="2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 xml:space="preserve">Всего, в </w:t>
            </w:r>
            <w:proofErr w:type="spellStart"/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т.ч</w:t>
            </w:r>
            <w:proofErr w:type="spellEnd"/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.: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190 865,50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190 865,50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D732AA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доступность дошкольного образования (отношение численности детей 1,5-3 лет, которым предоставлена возможность получать услуги дошкольного образования, к численности детей в возрасте 1,5-3 лет, (%)</w:t>
            </w:r>
          </w:p>
        </w:tc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КРГХ</w:t>
            </w:r>
          </w:p>
        </w:tc>
      </w:tr>
      <w:tr w:rsidR="00780700" w:rsidRPr="00780700" w:rsidTr="00C04850">
        <w:trPr>
          <w:trHeight w:val="48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МБ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14 598,95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14 598,95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80700" w:rsidRPr="00780700" w:rsidTr="00C04850">
        <w:trPr>
          <w:trHeight w:val="287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ОБ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70 278,65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70 278,65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80700" w:rsidRPr="00780700" w:rsidTr="00097514">
        <w:trPr>
          <w:trHeight w:val="222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ФБ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105 987,90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105 987,90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63A07" w:rsidRPr="00780700" w:rsidTr="00097514">
        <w:trPr>
          <w:trHeight w:val="464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A07" w:rsidRPr="00780700" w:rsidRDefault="00B63A07" w:rsidP="00B63A07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1.5.</w:t>
            </w:r>
          </w:p>
        </w:tc>
        <w:tc>
          <w:tcPr>
            <w:tcW w:w="2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A07" w:rsidRPr="00780700" w:rsidRDefault="00B63A07" w:rsidP="00B63A07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Основное мероприятие 5: Организация и обеспечение бухгалтерского учета в сфере образования</w:t>
            </w:r>
          </w:p>
        </w:tc>
        <w:tc>
          <w:tcPr>
            <w:tcW w:w="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B63A07" w:rsidRPr="00780700" w:rsidRDefault="00B63A07" w:rsidP="00B63A07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2014-2020 годы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3A07" w:rsidRPr="00780700" w:rsidRDefault="00B63A07" w:rsidP="00B63A07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Всего, в </w:t>
            </w:r>
            <w:proofErr w:type="spellStart"/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т.ч</w:t>
            </w:r>
            <w:proofErr w:type="spellEnd"/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.: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3A07" w:rsidRPr="00780700" w:rsidRDefault="00B63A07" w:rsidP="00B63A07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44 718,59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3A07" w:rsidRPr="00780700" w:rsidRDefault="00B63A07" w:rsidP="00B63A07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44 718,59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3A07" w:rsidRPr="00780700" w:rsidRDefault="00B63A07" w:rsidP="00B63A07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A07" w:rsidRPr="00780700" w:rsidRDefault="00B63A07" w:rsidP="00B63A07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Доля муниципальных образовательных организаций от общего количества муниципальных образовательных организаций, ведение бюджетного и налогового учёта которых передано в ЦБ, %</w:t>
            </w:r>
          </w:p>
        </w:tc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A07" w:rsidRPr="00780700" w:rsidRDefault="00B63A07" w:rsidP="00B63A07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A07" w:rsidRPr="00780700" w:rsidRDefault="00B63A07" w:rsidP="00B63A07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A07" w:rsidRPr="00780700" w:rsidRDefault="00B63A07" w:rsidP="00B63A07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A07" w:rsidRPr="00780700" w:rsidRDefault="00B63A07" w:rsidP="00B63A07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МБУО ЦБ</w:t>
            </w:r>
          </w:p>
        </w:tc>
      </w:tr>
      <w:tr w:rsidR="00780700" w:rsidRPr="00780700" w:rsidTr="00097514">
        <w:trPr>
          <w:trHeight w:val="402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МБ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44 718,59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44 718,59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80700" w:rsidRPr="00780700" w:rsidTr="00097514">
        <w:trPr>
          <w:trHeight w:val="114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1.5.1.</w:t>
            </w:r>
          </w:p>
        </w:tc>
        <w:tc>
          <w:tcPr>
            <w:tcW w:w="2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(оказания услуг) подведомственных учреждений, в том числе на предоставление муниципальным бюджетным и автономным учреждениям субсидии (МБУО ЦБ)</w:t>
            </w:r>
          </w:p>
        </w:tc>
        <w:tc>
          <w:tcPr>
            <w:tcW w:w="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 xml:space="preserve">Всего, в </w:t>
            </w:r>
            <w:proofErr w:type="spellStart"/>
            <w:proofErr w:type="gramStart"/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т.ч.:</w:t>
            </w:r>
            <w:r w:rsidR="00E84B49">
              <w:rPr>
                <w:rFonts w:ascii="Times New Roman" w:hAnsi="Times New Roman" w:cs="Times New Roman"/>
                <w:sz w:val="16"/>
                <w:szCs w:val="16"/>
              </w:rPr>
              <w:t>МБ</w:t>
            </w:r>
            <w:proofErr w:type="spellEnd"/>
            <w:proofErr w:type="gramEnd"/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43 740,79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43 740,79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80700" w:rsidRPr="00780700" w:rsidTr="00C04850">
        <w:trPr>
          <w:trHeight w:val="7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1.5.1.1.</w:t>
            </w:r>
          </w:p>
        </w:tc>
        <w:tc>
          <w:tcPr>
            <w:tcW w:w="2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Расходы муниципальных бюджетных и автономных учреждений на оплату труда и начислений на выплаты по оплате труда</w:t>
            </w:r>
          </w:p>
        </w:tc>
        <w:tc>
          <w:tcPr>
            <w:tcW w:w="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МБ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39 846,90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39 846,90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780700" w:rsidRPr="00780700" w:rsidTr="00C04850">
        <w:trPr>
          <w:trHeight w:val="73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1.5.1.2.</w:t>
            </w:r>
          </w:p>
        </w:tc>
        <w:tc>
          <w:tcPr>
            <w:tcW w:w="2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Расходы муниципальных бюджетных и автономных учреждений на содержание имущества</w:t>
            </w:r>
          </w:p>
        </w:tc>
        <w:tc>
          <w:tcPr>
            <w:tcW w:w="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МБ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198,19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198,19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780700" w:rsidRPr="00780700" w:rsidTr="00C04850">
        <w:trPr>
          <w:trHeight w:val="5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1.5.1.3.</w:t>
            </w:r>
          </w:p>
        </w:tc>
        <w:tc>
          <w:tcPr>
            <w:tcW w:w="2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Расходы муниципальных бюджетных и автономных учреждений на оплату коммунальных услуг</w:t>
            </w:r>
          </w:p>
        </w:tc>
        <w:tc>
          <w:tcPr>
            <w:tcW w:w="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МБ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402,40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402,40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780700" w:rsidRPr="00780700" w:rsidTr="00C04850">
        <w:trPr>
          <w:trHeight w:val="69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1.5.1.4.</w:t>
            </w:r>
          </w:p>
        </w:tc>
        <w:tc>
          <w:tcPr>
            <w:tcW w:w="2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Прочие расходы муниципальных бюджетных и автономных учреждений на обеспечение деятельности (оказание услуг)</w:t>
            </w:r>
          </w:p>
        </w:tc>
        <w:tc>
          <w:tcPr>
            <w:tcW w:w="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МБ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3 293,30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3 293,30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780700" w:rsidRPr="00780700" w:rsidTr="00C04850">
        <w:trPr>
          <w:trHeight w:val="63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1.5.2.</w:t>
            </w:r>
          </w:p>
        </w:tc>
        <w:tc>
          <w:tcPr>
            <w:tcW w:w="28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Компенсация расходов на оплату стоимости проезда и провоза багажа к месту использования отпуска и обратно лицам, работающим в организациях, финансируемых из местного бюджета</w:t>
            </w:r>
          </w:p>
        </w:tc>
        <w:tc>
          <w:tcPr>
            <w:tcW w:w="8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 xml:space="preserve">Всего, в </w:t>
            </w:r>
            <w:proofErr w:type="spellStart"/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т.ч</w:t>
            </w:r>
            <w:proofErr w:type="spellEnd"/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.: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977,80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977,80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Доля освоения субвенций и субсидий по переданным полномочиям</w:t>
            </w:r>
          </w:p>
        </w:tc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МБУО ЦБ</w:t>
            </w:r>
          </w:p>
        </w:tc>
      </w:tr>
      <w:tr w:rsidR="00780700" w:rsidRPr="00780700" w:rsidTr="00C04850">
        <w:trPr>
          <w:trHeight w:val="543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МБ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977,80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977,80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80700" w:rsidRPr="00780700" w:rsidTr="00C04850">
        <w:trPr>
          <w:trHeight w:val="716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1.6</w:t>
            </w:r>
          </w:p>
        </w:tc>
        <w:tc>
          <w:tcPr>
            <w:tcW w:w="2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Основное мероприятие 6: Хозяйственно-эксплуатационное обеспечение деятельности муниципальных образовательных учреждений и учреждений образования</w:t>
            </w:r>
          </w:p>
        </w:tc>
        <w:tc>
          <w:tcPr>
            <w:tcW w:w="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2014-2020 годы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Всего, в </w:t>
            </w:r>
            <w:proofErr w:type="spellStart"/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т.ч</w:t>
            </w:r>
            <w:proofErr w:type="spellEnd"/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.: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19 636,74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19 636,74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780700" w:rsidRPr="00780700" w:rsidTr="00C04850">
        <w:trPr>
          <w:trHeight w:val="416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МБ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19 636,74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19 636,74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780700" w:rsidRPr="00780700" w:rsidTr="00C04850">
        <w:trPr>
          <w:trHeight w:val="402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1.6.1</w:t>
            </w:r>
          </w:p>
        </w:tc>
        <w:tc>
          <w:tcPr>
            <w:tcW w:w="2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(оказания услуг) подведомственных учреждений, в том числе на предоставление муниципальным бюджетным и автономным учреждениям субсидий (МБУО КХЭО)</w:t>
            </w:r>
          </w:p>
        </w:tc>
        <w:tc>
          <w:tcPr>
            <w:tcW w:w="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 xml:space="preserve">Всего, в </w:t>
            </w:r>
            <w:proofErr w:type="spellStart"/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т.ч</w:t>
            </w:r>
            <w:proofErr w:type="spellEnd"/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.:</w:t>
            </w:r>
          </w:p>
        </w:tc>
        <w:tc>
          <w:tcPr>
            <w:tcW w:w="11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19 375,74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19 375,74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Выполнение заявок на транспортное обслуживание, %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МБУО КХЭО</w:t>
            </w:r>
          </w:p>
        </w:tc>
      </w:tr>
      <w:tr w:rsidR="00780700" w:rsidRPr="00780700" w:rsidTr="00C04850">
        <w:trPr>
          <w:trHeight w:val="569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Готовность ОУ к новому учебному году и осенне-зимнему периоду, %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80700" w:rsidRPr="00780700" w:rsidTr="00C04850">
        <w:trPr>
          <w:trHeight w:val="84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Экономия по итогам размещения заказов на поставки товаров, выполнение работ, оказание услуг для муниципальных нужд, %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80700" w:rsidRPr="00780700" w:rsidTr="00097514">
        <w:trPr>
          <w:trHeight w:val="844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1.6.1.1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Расходы муниципальных бюджетных и автономных учреждений на оплату труда и начислений на выплаты по оплате труда</w:t>
            </w:r>
          </w:p>
        </w:tc>
        <w:tc>
          <w:tcPr>
            <w:tcW w:w="8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МБ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16 500,72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16 500,72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780700" w:rsidRPr="00780700" w:rsidTr="00097514">
        <w:trPr>
          <w:trHeight w:val="64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1.6.1.2</w:t>
            </w:r>
          </w:p>
        </w:tc>
        <w:tc>
          <w:tcPr>
            <w:tcW w:w="2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Расходы муниципальных бюджетных и автономных учреждений на содержание имущества</w:t>
            </w:r>
          </w:p>
        </w:tc>
        <w:tc>
          <w:tcPr>
            <w:tcW w:w="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МБ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270,21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270,21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780700" w:rsidRPr="00780700" w:rsidTr="00097514">
        <w:trPr>
          <w:trHeight w:val="73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1.6.1.3</w:t>
            </w:r>
          </w:p>
        </w:tc>
        <w:tc>
          <w:tcPr>
            <w:tcW w:w="2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Расходы муниципальных бюджетных и автономных учреждений на оплату коммунальных услуг</w:t>
            </w:r>
          </w:p>
        </w:tc>
        <w:tc>
          <w:tcPr>
            <w:tcW w:w="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МБ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413,91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413,91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780700" w:rsidRPr="00780700" w:rsidTr="00C04850">
        <w:trPr>
          <w:trHeight w:val="9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1.6.1.4</w:t>
            </w:r>
          </w:p>
        </w:tc>
        <w:tc>
          <w:tcPr>
            <w:tcW w:w="28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Прочие расходы муниципальных бюджетных и автономных учреждений на обеспечение деятельности (оказание услуг)</w:t>
            </w:r>
          </w:p>
        </w:tc>
        <w:tc>
          <w:tcPr>
            <w:tcW w:w="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МБ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2 190,90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2 190,90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780700" w:rsidRPr="00780700" w:rsidTr="00C04850">
        <w:trPr>
          <w:trHeight w:val="60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1.6.2</w:t>
            </w:r>
          </w:p>
        </w:tc>
        <w:tc>
          <w:tcPr>
            <w:tcW w:w="2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Компенсация расходов на оплату стоимости проезда и провоза багажа к месту использования отпуска и обратно лицам, работающим в организациях, финансируемых из местного бюджета</w:t>
            </w:r>
          </w:p>
        </w:tc>
        <w:tc>
          <w:tcPr>
            <w:tcW w:w="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 xml:space="preserve">Всего, в </w:t>
            </w:r>
            <w:proofErr w:type="spellStart"/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т.ч</w:t>
            </w:r>
            <w:proofErr w:type="spellEnd"/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.: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261,00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261,00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Доля освоения субвенций и субсидий по переданным полномочиям</w:t>
            </w:r>
          </w:p>
        </w:tc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МБУО КХЭО</w:t>
            </w:r>
          </w:p>
        </w:tc>
      </w:tr>
      <w:tr w:rsidR="00780700" w:rsidRPr="00780700" w:rsidTr="00C04850">
        <w:trPr>
          <w:trHeight w:val="6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МБ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261,00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261,00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80700" w:rsidRPr="00780700" w:rsidTr="00C04850">
        <w:trPr>
          <w:trHeight w:val="399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1.7</w:t>
            </w:r>
          </w:p>
        </w:tc>
        <w:tc>
          <w:tcPr>
            <w:tcW w:w="28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Основное мероприятие 7: Информационно-методическое обеспечение образовательного процесса</w:t>
            </w:r>
          </w:p>
        </w:tc>
        <w:tc>
          <w:tcPr>
            <w:tcW w:w="8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2014-2020 годы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Всего, в </w:t>
            </w:r>
            <w:proofErr w:type="spellStart"/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т.ч</w:t>
            </w:r>
            <w:proofErr w:type="spellEnd"/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.: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18 006,22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18 005,82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780700" w:rsidRPr="00780700" w:rsidTr="00C04850">
        <w:trPr>
          <w:trHeight w:val="353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8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МБ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18 006,22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18 005,82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780700" w:rsidRPr="00780700" w:rsidTr="00C04850">
        <w:trPr>
          <w:trHeight w:val="12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1.7.1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(оказания услуг) подведомственных учреждений, в том числе на предоставление муниципальным бюджетным и автономным учреждениям субсидий (МБУО ИМЦ)</w:t>
            </w:r>
          </w:p>
        </w:tc>
        <w:tc>
          <w:tcPr>
            <w:tcW w:w="8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 xml:space="preserve">Всего, в </w:t>
            </w:r>
            <w:proofErr w:type="spellStart"/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т.ч</w:t>
            </w:r>
            <w:proofErr w:type="spellEnd"/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.: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17 105,72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17 105,72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Доля образовательных организаций, обеспеченных информационной, методической и организационной поддержкой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МБУО ИМЦ</w:t>
            </w:r>
          </w:p>
        </w:tc>
      </w:tr>
      <w:tr w:rsidR="00780700" w:rsidRPr="00780700" w:rsidTr="00C04850">
        <w:trPr>
          <w:trHeight w:val="7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1.7.1.1</w:t>
            </w:r>
          </w:p>
        </w:tc>
        <w:tc>
          <w:tcPr>
            <w:tcW w:w="2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Расходы муниципальных бюджетных и автономных учреждений на оплату труда и начислений на выплаты по оплате труда</w:t>
            </w:r>
          </w:p>
        </w:tc>
        <w:tc>
          <w:tcPr>
            <w:tcW w:w="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МБ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13 676,11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13 676,11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780700" w:rsidRPr="00780700" w:rsidTr="00C04850">
        <w:trPr>
          <w:trHeight w:val="41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1.7.1.2</w:t>
            </w:r>
          </w:p>
        </w:tc>
        <w:tc>
          <w:tcPr>
            <w:tcW w:w="2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Расходы муниципальных бюджетных и автономных учреждений на содержание имущества</w:t>
            </w:r>
          </w:p>
        </w:tc>
        <w:tc>
          <w:tcPr>
            <w:tcW w:w="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МБ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812,86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812,86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780700" w:rsidRPr="00780700" w:rsidTr="00C04850">
        <w:trPr>
          <w:trHeight w:val="56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1.7.1.3</w:t>
            </w:r>
          </w:p>
        </w:tc>
        <w:tc>
          <w:tcPr>
            <w:tcW w:w="2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Расходы муниципальных бюджетных и автономных учреждений на оплату коммунальных услуг</w:t>
            </w:r>
          </w:p>
        </w:tc>
        <w:tc>
          <w:tcPr>
            <w:tcW w:w="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МБ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1 987,32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1 987,32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780700" w:rsidRPr="00780700" w:rsidTr="00C04850">
        <w:trPr>
          <w:trHeight w:val="7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1.7.1.4</w:t>
            </w:r>
          </w:p>
        </w:tc>
        <w:tc>
          <w:tcPr>
            <w:tcW w:w="2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Прочие расходы муниципальных бюджетных и автономных учреждений на обеспечение деятельности (оказание услуг)</w:t>
            </w:r>
          </w:p>
        </w:tc>
        <w:tc>
          <w:tcPr>
            <w:tcW w:w="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МБ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629,43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629,43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780700" w:rsidRPr="00780700" w:rsidTr="00C04850">
        <w:trPr>
          <w:trHeight w:val="6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1.7.2</w:t>
            </w:r>
          </w:p>
        </w:tc>
        <w:tc>
          <w:tcPr>
            <w:tcW w:w="28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Компенсация расходов на оплату стоимости проезда и провоза багажа к месту использования отпуска и обратно лицам, работающим в организациях, финансируемых из местного бюджета</w:t>
            </w:r>
          </w:p>
        </w:tc>
        <w:tc>
          <w:tcPr>
            <w:tcW w:w="8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 xml:space="preserve">Всего, в </w:t>
            </w:r>
            <w:proofErr w:type="spellStart"/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т.ч</w:t>
            </w:r>
            <w:proofErr w:type="spellEnd"/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.: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300,50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300,50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Доля освоения субвенций и субсидий по переданным полномочиям</w:t>
            </w:r>
          </w:p>
        </w:tc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МБУО ИМЦ</w:t>
            </w:r>
          </w:p>
        </w:tc>
      </w:tr>
      <w:tr w:rsidR="00780700" w:rsidRPr="00780700" w:rsidTr="00097514">
        <w:trPr>
          <w:trHeight w:val="6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МБ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300,50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300,50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80700" w:rsidRPr="00780700" w:rsidTr="00097514">
        <w:trPr>
          <w:trHeight w:val="218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1.7.3</w:t>
            </w:r>
          </w:p>
        </w:tc>
        <w:tc>
          <w:tcPr>
            <w:tcW w:w="2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Создание детского мини-технопарка "Квантолаб"</w:t>
            </w:r>
          </w:p>
        </w:tc>
        <w:tc>
          <w:tcPr>
            <w:tcW w:w="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 xml:space="preserve">Всего, в </w:t>
            </w:r>
            <w:proofErr w:type="spellStart"/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т.ч</w:t>
            </w:r>
            <w:proofErr w:type="spellEnd"/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.: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600,00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599,60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99,93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Доля освоения субвенций и субсидий по переданным полномочиям</w:t>
            </w:r>
          </w:p>
        </w:tc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99,93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МБУО ИМЦ</w:t>
            </w:r>
          </w:p>
        </w:tc>
      </w:tr>
      <w:tr w:rsidR="00780700" w:rsidRPr="00780700" w:rsidTr="00097514">
        <w:trPr>
          <w:trHeight w:val="281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МБ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600,00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599,60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sz w:val="16"/>
                <w:szCs w:val="16"/>
              </w:rPr>
              <w:t>99,93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80700" w:rsidRPr="00780700" w:rsidTr="00097514">
        <w:trPr>
          <w:trHeight w:val="426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lastRenderedPageBreak/>
              <w:t> </w:t>
            </w:r>
          </w:p>
        </w:tc>
        <w:tc>
          <w:tcPr>
            <w:tcW w:w="2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 по подпрограмме 1:</w:t>
            </w:r>
          </w:p>
        </w:tc>
        <w:tc>
          <w:tcPr>
            <w:tcW w:w="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Всего, в </w:t>
            </w:r>
            <w:proofErr w:type="spellStart"/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т.ч</w:t>
            </w:r>
            <w:proofErr w:type="spellEnd"/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.: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E72BC4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2 833 291,8</w:t>
            </w:r>
            <w:r w:rsidR="00E72BC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2 815 984,06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99,39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780700" w:rsidRPr="00780700" w:rsidTr="00097514">
        <w:trPr>
          <w:trHeight w:val="262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МБ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757 140,62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755 151,08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99,74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780700" w:rsidRPr="00780700" w:rsidTr="00097514">
        <w:trPr>
          <w:trHeight w:val="278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ОБ                                          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1 501 675,61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1 487 753,02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99,07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780700" w:rsidRPr="00780700" w:rsidTr="00097514">
        <w:trPr>
          <w:trHeight w:val="273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ФБ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574 475,63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573 079,96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8070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99,76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700" w:rsidRPr="00780700" w:rsidRDefault="00780700" w:rsidP="00780700">
            <w:pPr>
              <w:pStyle w:val="ConsPlusNonformat"/>
              <w:tabs>
                <w:tab w:val="left" w:pos="432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</w:tbl>
    <w:p w:rsidR="00780700" w:rsidRPr="00780700" w:rsidRDefault="00780700" w:rsidP="008E02A0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16"/>
          <w:szCs w:val="16"/>
        </w:rPr>
      </w:pPr>
    </w:p>
    <w:p w:rsidR="00780700" w:rsidRDefault="00780700" w:rsidP="008E02A0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8E02A0" w:rsidRPr="00014FFE" w:rsidRDefault="008E02A0" w:rsidP="008E02A0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14FFE">
        <w:rPr>
          <w:rFonts w:ascii="Times New Roman" w:hAnsi="Times New Roman" w:cs="Times New Roman"/>
          <w:sz w:val="24"/>
          <w:szCs w:val="24"/>
        </w:rPr>
        <w:t>Оценка эффективности реализации подпрограммы</w:t>
      </w:r>
      <w:r w:rsidRPr="00014FFE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8E02A0" w:rsidRPr="00014FFE" w:rsidRDefault="008E02A0" w:rsidP="008E02A0">
      <w:pPr>
        <w:pStyle w:val="ConsPlusNonformat"/>
        <w:widowControl/>
        <w:numPr>
          <w:ilvl w:val="0"/>
          <w:numId w:val="21"/>
        </w:numPr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14FFE">
        <w:rPr>
          <w:rFonts w:ascii="Times New Roman" w:hAnsi="Times New Roman" w:cs="Times New Roman"/>
          <w:sz w:val="24"/>
          <w:szCs w:val="24"/>
        </w:rPr>
        <w:t xml:space="preserve"> Оценка достижения плановых значений индикаторов</w:t>
      </w:r>
    </w:p>
    <w:tbl>
      <w:tblPr>
        <w:tblW w:w="11159" w:type="dxa"/>
        <w:tblInd w:w="3461" w:type="dxa"/>
        <w:tblLook w:val="04A0" w:firstRow="1" w:lastRow="0" w:firstColumn="1" w:lastColumn="0" w:noHBand="0" w:noVBand="1"/>
      </w:tblPr>
      <w:tblGrid>
        <w:gridCol w:w="960"/>
        <w:gridCol w:w="3442"/>
        <w:gridCol w:w="336"/>
        <w:gridCol w:w="6521"/>
      </w:tblGrid>
      <w:tr w:rsidR="00014FFE" w:rsidRPr="00014FFE" w:rsidTr="00C100AA">
        <w:trPr>
          <w:trHeight w:val="315"/>
        </w:trPr>
        <w:tc>
          <w:tcPr>
            <w:tcW w:w="960" w:type="dxa"/>
            <w:vMerge w:val="restart"/>
            <w:shd w:val="clear" w:color="auto" w:fill="auto"/>
            <w:noWrap/>
            <w:vAlign w:val="center"/>
            <w:hideMark/>
          </w:tcPr>
          <w:p w:rsidR="008E02A0" w:rsidRPr="00014FFE" w:rsidRDefault="008E02A0" w:rsidP="00C100AA">
            <w:pPr>
              <w:jc w:val="center"/>
              <w:rPr>
                <w:rFonts w:ascii="Calibri" w:hAnsi="Calibri"/>
              </w:rPr>
            </w:pPr>
            <w:r w:rsidRPr="00014FFE">
              <w:t>ДИП =</w:t>
            </w:r>
          </w:p>
        </w:tc>
        <w:tc>
          <w:tcPr>
            <w:tcW w:w="344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A0" w:rsidRPr="00014FFE" w:rsidRDefault="00014FFE" w:rsidP="00014FFE">
            <w:pPr>
              <w:jc w:val="center"/>
            </w:pPr>
            <w:r w:rsidRPr="00014FFE">
              <w:t>27</w:t>
            </w:r>
            <w:r w:rsidR="008E02A0" w:rsidRPr="00014FFE">
              <w:t>,</w:t>
            </w:r>
            <w:r w:rsidRPr="00014FFE">
              <w:t>9</w:t>
            </w:r>
            <w:r w:rsidR="00275B4E" w:rsidRPr="00014FFE">
              <w:t xml:space="preserve"> </w:t>
            </w:r>
            <w:r w:rsidR="008E02A0" w:rsidRPr="00014FFE">
              <w:t>(степень решения задач)</w:t>
            </w:r>
          </w:p>
        </w:tc>
        <w:tc>
          <w:tcPr>
            <w:tcW w:w="236" w:type="dxa"/>
            <w:vMerge w:val="restart"/>
            <w:shd w:val="clear" w:color="auto" w:fill="auto"/>
            <w:noWrap/>
            <w:vAlign w:val="center"/>
            <w:hideMark/>
          </w:tcPr>
          <w:p w:rsidR="008E02A0" w:rsidRPr="00014FFE" w:rsidRDefault="008E02A0" w:rsidP="00C100AA">
            <w:pPr>
              <w:rPr>
                <w:rFonts w:ascii="Calibri" w:hAnsi="Calibri"/>
              </w:rPr>
            </w:pPr>
            <w:r w:rsidRPr="00014FFE">
              <w:rPr>
                <w:rFonts w:ascii="Calibri" w:hAnsi="Calibri"/>
              </w:rPr>
              <w:t>=</w:t>
            </w:r>
          </w:p>
        </w:tc>
        <w:tc>
          <w:tcPr>
            <w:tcW w:w="6521" w:type="dxa"/>
            <w:vMerge w:val="restart"/>
            <w:shd w:val="clear" w:color="auto" w:fill="auto"/>
            <w:noWrap/>
            <w:vAlign w:val="center"/>
            <w:hideMark/>
          </w:tcPr>
          <w:p w:rsidR="008E02A0" w:rsidRPr="00014FFE" w:rsidRDefault="00275B4E" w:rsidP="00014FFE">
            <w:pPr>
              <w:rPr>
                <w:rFonts w:ascii="Calibri" w:hAnsi="Calibri"/>
              </w:rPr>
            </w:pPr>
            <w:r w:rsidRPr="00014FFE">
              <w:rPr>
                <w:b/>
              </w:rPr>
              <w:t>0,9</w:t>
            </w:r>
            <w:r w:rsidR="00014FFE" w:rsidRPr="00014FFE">
              <w:rPr>
                <w:b/>
              </w:rPr>
              <w:t>6</w:t>
            </w:r>
            <w:r w:rsidR="008E02A0" w:rsidRPr="00014FFE">
              <w:rPr>
                <w:b/>
              </w:rPr>
              <w:t xml:space="preserve"> </w:t>
            </w:r>
            <w:r w:rsidRPr="00014FFE">
              <w:rPr>
                <w:b/>
              </w:rPr>
              <w:t>высокая результативность</w:t>
            </w:r>
          </w:p>
        </w:tc>
      </w:tr>
      <w:tr w:rsidR="00014FFE" w:rsidRPr="00014FFE" w:rsidTr="00C100AA">
        <w:trPr>
          <w:trHeight w:val="300"/>
        </w:trPr>
        <w:tc>
          <w:tcPr>
            <w:tcW w:w="960" w:type="dxa"/>
            <w:vMerge/>
            <w:vAlign w:val="center"/>
            <w:hideMark/>
          </w:tcPr>
          <w:p w:rsidR="008E02A0" w:rsidRPr="00014FFE" w:rsidRDefault="008E02A0" w:rsidP="00C100AA">
            <w:pPr>
              <w:rPr>
                <w:rFonts w:ascii="Calibri" w:hAnsi="Calibri"/>
              </w:rPr>
            </w:pPr>
          </w:p>
        </w:tc>
        <w:tc>
          <w:tcPr>
            <w:tcW w:w="344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A0" w:rsidRPr="00014FFE" w:rsidRDefault="00275B4E" w:rsidP="00C100AA">
            <w:pPr>
              <w:jc w:val="center"/>
            </w:pPr>
            <w:r w:rsidRPr="00014FFE">
              <w:t>29</w:t>
            </w:r>
          </w:p>
        </w:tc>
        <w:tc>
          <w:tcPr>
            <w:tcW w:w="236" w:type="dxa"/>
            <w:vMerge/>
            <w:vAlign w:val="center"/>
            <w:hideMark/>
          </w:tcPr>
          <w:p w:rsidR="008E02A0" w:rsidRPr="00014FFE" w:rsidRDefault="008E02A0" w:rsidP="00C100AA">
            <w:pPr>
              <w:rPr>
                <w:rFonts w:ascii="Calibri" w:hAnsi="Calibri"/>
              </w:rPr>
            </w:pPr>
          </w:p>
        </w:tc>
        <w:tc>
          <w:tcPr>
            <w:tcW w:w="6521" w:type="dxa"/>
            <w:vMerge/>
            <w:vAlign w:val="center"/>
            <w:hideMark/>
          </w:tcPr>
          <w:p w:rsidR="008E02A0" w:rsidRPr="00014FFE" w:rsidRDefault="008E02A0" w:rsidP="00C100AA">
            <w:pPr>
              <w:rPr>
                <w:rFonts w:ascii="Calibri" w:hAnsi="Calibri"/>
              </w:rPr>
            </w:pPr>
          </w:p>
        </w:tc>
      </w:tr>
    </w:tbl>
    <w:p w:rsidR="008E02A0" w:rsidRPr="00014FFE" w:rsidRDefault="008E02A0" w:rsidP="008E02A0">
      <w:pPr>
        <w:pStyle w:val="ConsPlusNonformat"/>
        <w:widowControl/>
        <w:numPr>
          <w:ilvl w:val="0"/>
          <w:numId w:val="21"/>
        </w:numPr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14FFE">
        <w:rPr>
          <w:rFonts w:ascii="Times New Roman" w:hAnsi="Times New Roman" w:cs="Times New Roman"/>
          <w:sz w:val="24"/>
          <w:szCs w:val="24"/>
        </w:rPr>
        <w:t xml:space="preserve"> Оценка полноты финансирования</w:t>
      </w:r>
      <w:r w:rsidRPr="00014FFE">
        <w:rPr>
          <w:rFonts w:ascii="Times New Roman" w:hAnsi="Times New Roman" w:cs="Times New Roman"/>
          <w:sz w:val="24"/>
          <w:szCs w:val="24"/>
          <w:lang w:val="en-US"/>
        </w:rPr>
        <w:t>:</w:t>
      </w:r>
      <w:r w:rsidRPr="00014FFE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8E02A0" w:rsidRPr="00014FFE" w:rsidRDefault="008E02A0" w:rsidP="008E02A0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14FFE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8E02A0" w:rsidRPr="00014FFE" w:rsidRDefault="008E02A0" w:rsidP="008E02A0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E11DD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Pr="00014FFE">
        <w:rPr>
          <w:rFonts w:ascii="Times New Roman" w:hAnsi="Times New Roman" w:cs="Times New Roman"/>
          <w:sz w:val="24"/>
          <w:szCs w:val="24"/>
        </w:rPr>
        <w:t xml:space="preserve">ПФ = </w:t>
      </w:r>
      <w:r w:rsidRPr="00014FFE">
        <w:rPr>
          <w:rFonts w:ascii="Times New Roman" w:hAnsi="Times New Roman" w:cs="Times New Roman"/>
          <w:b/>
          <w:sz w:val="24"/>
          <w:szCs w:val="24"/>
        </w:rPr>
        <w:t>1,0</w:t>
      </w:r>
      <w:r w:rsidRPr="00014FFE">
        <w:rPr>
          <w:rFonts w:ascii="Times New Roman" w:hAnsi="Times New Roman" w:cs="Times New Roman"/>
          <w:sz w:val="24"/>
          <w:szCs w:val="24"/>
        </w:rPr>
        <w:t xml:space="preserve"> - </w:t>
      </w:r>
      <w:r w:rsidRPr="00014FFE">
        <w:rPr>
          <w:rFonts w:ascii="Times New Roman" w:hAnsi="Times New Roman" w:cs="Times New Roman"/>
          <w:b/>
          <w:sz w:val="24"/>
          <w:szCs w:val="24"/>
        </w:rPr>
        <w:t>полное финансирование</w:t>
      </w:r>
      <w:r w:rsidRPr="00014FFE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8E02A0" w:rsidRPr="00014FFE" w:rsidRDefault="008E02A0" w:rsidP="008E02A0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14FFE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:rsidR="008E02A0" w:rsidRPr="000E11DD" w:rsidRDefault="008E02A0" w:rsidP="008E02A0">
      <w:pPr>
        <w:rPr>
          <w:b/>
        </w:rPr>
      </w:pPr>
      <w:r w:rsidRPr="00014FFE">
        <w:t xml:space="preserve"> </w:t>
      </w:r>
      <w:r w:rsidRPr="00014FFE">
        <w:rPr>
          <w:b/>
        </w:rPr>
        <w:t xml:space="preserve">Общая оценка эффективности реализации подпрограммы - </w:t>
      </w:r>
      <w:r w:rsidR="00DB0E4E" w:rsidRPr="00014FFE">
        <w:rPr>
          <w:b/>
        </w:rPr>
        <w:t>5</w:t>
      </w:r>
      <w:r w:rsidRPr="00014FFE">
        <w:rPr>
          <w:b/>
        </w:rPr>
        <w:t xml:space="preserve"> </w:t>
      </w:r>
      <w:r w:rsidR="00DB0E4E" w:rsidRPr="00014FFE">
        <w:rPr>
          <w:b/>
        </w:rPr>
        <w:t>высокая</w:t>
      </w:r>
      <w:r w:rsidRPr="00014FFE">
        <w:rPr>
          <w:b/>
        </w:rPr>
        <w:t xml:space="preserve"> эффективности</w:t>
      </w:r>
      <w:r w:rsidRPr="000E11DD">
        <w:t xml:space="preserve"> </w:t>
      </w:r>
    </w:p>
    <w:p w:rsidR="00EF118E" w:rsidRPr="000E11DD" w:rsidRDefault="00EF118E" w:rsidP="002378D8">
      <w:pPr>
        <w:autoSpaceDE w:val="0"/>
        <w:autoSpaceDN w:val="0"/>
        <w:adjustRightInd w:val="0"/>
        <w:ind w:left="720"/>
        <w:jc w:val="center"/>
        <w:rPr>
          <w:rFonts w:eastAsia="HiddenHorzOCR"/>
          <w:b/>
        </w:rPr>
      </w:pPr>
    </w:p>
    <w:p w:rsidR="008A11D6" w:rsidRPr="000E11DD" w:rsidRDefault="008A11D6" w:rsidP="002378D8">
      <w:pPr>
        <w:autoSpaceDE w:val="0"/>
        <w:autoSpaceDN w:val="0"/>
        <w:adjustRightInd w:val="0"/>
        <w:ind w:left="720"/>
        <w:jc w:val="center"/>
        <w:rPr>
          <w:rFonts w:eastAsia="HiddenHorzOCR"/>
          <w:b/>
        </w:rPr>
      </w:pPr>
    </w:p>
    <w:p w:rsidR="008A11D6" w:rsidRPr="000E11DD" w:rsidRDefault="008A11D6" w:rsidP="002378D8">
      <w:pPr>
        <w:autoSpaceDE w:val="0"/>
        <w:autoSpaceDN w:val="0"/>
        <w:adjustRightInd w:val="0"/>
        <w:ind w:left="720"/>
        <w:jc w:val="center"/>
        <w:rPr>
          <w:rFonts w:eastAsia="HiddenHorzOCR"/>
          <w:b/>
        </w:rPr>
      </w:pPr>
    </w:p>
    <w:p w:rsidR="002E50E3" w:rsidRPr="000E11DD" w:rsidRDefault="002E50E3" w:rsidP="00C81B9E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C81B9E" w:rsidRPr="000E11DD" w:rsidRDefault="00C81B9E" w:rsidP="00C81B9E">
      <w:pPr>
        <w:rPr>
          <w:rFonts w:eastAsia="HiddenHorzOCR"/>
          <w:b/>
        </w:rPr>
      </w:pPr>
      <w:r w:rsidRPr="000E11DD">
        <w:rPr>
          <w:rFonts w:eastAsia="HiddenHorzOCR"/>
          <w:b/>
        </w:rPr>
        <w:br w:type="page"/>
      </w:r>
    </w:p>
    <w:p w:rsidR="004D7C62" w:rsidRPr="000E11DD" w:rsidRDefault="004D7C62" w:rsidP="002378D8">
      <w:pPr>
        <w:autoSpaceDE w:val="0"/>
        <w:autoSpaceDN w:val="0"/>
        <w:adjustRightInd w:val="0"/>
        <w:ind w:left="720"/>
        <w:jc w:val="center"/>
        <w:rPr>
          <w:b/>
          <w:bCs/>
        </w:rPr>
      </w:pPr>
      <w:r w:rsidRPr="000E11DD">
        <w:rPr>
          <w:b/>
          <w:bCs/>
        </w:rPr>
        <w:lastRenderedPageBreak/>
        <w:t xml:space="preserve">Подпрограмма 2 </w:t>
      </w:r>
      <w:r w:rsidR="00E34C18" w:rsidRPr="000E11DD">
        <w:rPr>
          <w:b/>
          <w:bCs/>
        </w:rPr>
        <w:t>«</w:t>
      </w:r>
      <w:r w:rsidRPr="000E11DD">
        <w:rPr>
          <w:b/>
          <w:bCs/>
        </w:rPr>
        <w:t>Школьное питание</w:t>
      </w:r>
      <w:r w:rsidR="00E34C18" w:rsidRPr="000E11DD">
        <w:rPr>
          <w:b/>
          <w:bCs/>
        </w:rPr>
        <w:t>»</w:t>
      </w:r>
      <w:r w:rsidR="008C0FAF" w:rsidRPr="000E11DD">
        <w:rPr>
          <w:b/>
          <w:bCs/>
        </w:rPr>
        <w:t xml:space="preserve"> на 2014-2020 годы</w:t>
      </w:r>
    </w:p>
    <w:p w:rsidR="00FD4B45" w:rsidRDefault="00FD4B45" w:rsidP="002378D8">
      <w:pPr>
        <w:autoSpaceDE w:val="0"/>
        <w:autoSpaceDN w:val="0"/>
        <w:adjustRightInd w:val="0"/>
        <w:ind w:left="720"/>
        <w:jc w:val="center"/>
        <w:rPr>
          <w:b/>
          <w:bCs/>
        </w:rPr>
      </w:pPr>
    </w:p>
    <w:tbl>
      <w:tblPr>
        <w:tblW w:w="1573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849"/>
        <w:gridCol w:w="3258"/>
        <w:gridCol w:w="852"/>
        <w:gridCol w:w="9"/>
        <w:gridCol w:w="841"/>
        <w:gridCol w:w="19"/>
        <w:gridCol w:w="1257"/>
        <w:gridCol w:w="1134"/>
        <w:gridCol w:w="854"/>
        <w:gridCol w:w="2693"/>
        <w:gridCol w:w="709"/>
        <w:gridCol w:w="850"/>
        <w:gridCol w:w="992"/>
        <w:gridCol w:w="1418"/>
      </w:tblGrid>
      <w:tr w:rsidR="00820BFC" w:rsidRPr="000E11DD" w:rsidTr="00820BFC">
        <w:trPr>
          <w:trHeight w:val="566"/>
        </w:trPr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BFC" w:rsidRPr="000E11DD" w:rsidRDefault="00820BFC" w:rsidP="00FD4B45">
            <w:pPr>
              <w:jc w:val="center"/>
              <w:rPr>
                <w:b/>
                <w:bCs/>
                <w:sz w:val="16"/>
                <w:szCs w:val="16"/>
              </w:rPr>
            </w:pPr>
            <w:r w:rsidRPr="000E11DD">
              <w:rPr>
                <w:b/>
                <w:bCs/>
                <w:sz w:val="16"/>
                <w:szCs w:val="16"/>
              </w:rPr>
              <w:t>№ п/п</w:t>
            </w:r>
          </w:p>
        </w:tc>
        <w:tc>
          <w:tcPr>
            <w:tcW w:w="3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BFC" w:rsidRPr="000E11DD" w:rsidRDefault="00820BFC" w:rsidP="00FD4B45">
            <w:pPr>
              <w:jc w:val="center"/>
              <w:rPr>
                <w:b/>
                <w:bCs/>
                <w:sz w:val="16"/>
                <w:szCs w:val="16"/>
              </w:rPr>
            </w:pPr>
            <w:r w:rsidRPr="000E11DD">
              <w:rPr>
                <w:b/>
                <w:bCs/>
                <w:sz w:val="16"/>
                <w:szCs w:val="16"/>
              </w:rPr>
              <w:t>Цель, задачи, основные мероприятия</w:t>
            </w:r>
          </w:p>
        </w:tc>
        <w:tc>
          <w:tcPr>
            <w:tcW w:w="8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BFC" w:rsidRPr="000E11DD" w:rsidRDefault="00820BFC" w:rsidP="00FD4B45">
            <w:pPr>
              <w:jc w:val="center"/>
              <w:rPr>
                <w:b/>
                <w:bCs/>
                <w:sz w:val="16"/>
                <w:szCs w:val="16"/>
              </w:rPr>
            </w:pPr>
            <w:r w:rsidRPr="000E11DD">
              <w:rPr>
                <w:b/>
                <w:bCs/>
                <w:sz w:val="16"/>
                <w:szCs w:val="16"/>
              </w:rPr>
              <w:t>Срок выполнения (квартал, год)</w:t>
            </w:r>
          </w:p>
        </w:tc>
        <w:tc>
          <w:tcPr>
            <w:tcW w:w="8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BFC" w:rsidRPr="000E11DD" w:rsidRDefault="00820BFC" w:rsidP="00FD4B45">
            <w:pPr>
              <w:jc w:val="center"/>
              <w:rPr>
                <w:b/>
                <w:bCs/>
                <w:sz w:val="16"/>
                <w:szCs w:val="16"/>
              </w:rPr>
            </w:pPr>
            <w:r w:rsidRPr="000E11DD">
              <w:rPr>
                <w:b/>
                <w:bCs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23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BFC" w:rsidRPr="000E11DD" w:rsidRDefault="00820BFC" w:rsidP="00FD4B45">
            <w:pPr>
              <w:jc w:val="center"/>
              <w:rPr>
                <w:b/>
                <w:bCs/>
                <w:sz w:val="16"/>
                <w:szCs w:val="16"/>
              </w:rPr>
            </w:pPr>
            <w:r w:rsidRPr="000E11DD">
              <w:rPr>
                <w:b/>
                <w:color w:val="000000"/>
                <w:sz w:val="16"/>
                <w:szCs w:val="16"/>
              </w:rPr>
              <w:t>Объемы финансирования, тыс. руб.</w:t>
            </w:r>
            <w:r w:rsidRPr="000E11D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20BFC" w:rsidRPr="000E11DD" w:rsidRDefault="00820BFC" w:rsidP="00FD4B45">
            <w:pPr>
              <w:jc w:val="center"/>
              <w:rPr>
                <w:b/>
                <w:bCs/>
                <w:sz w:val="16"/>
                <w:szCs w:val="16"/>
              </w:rPr>
            </w:pPr>
            <w:r w:rsidRPr="000E11DD">
              <w:rPr>
                <w:b/>
                <w:bCs/>
                <w:sz w:val="16"/>
                <w:szCs w:val="16"/>
              </w:rPr>
              <w:t>процент освоения, %(гр.7/6гр.)</w:t>
            </w:r>
          </w:p>
        </w:tc>
        <w:tc>
          <w:tcPr>
            <w:tcW w:w="52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BFC" w:rsidRPr="000E11DD" w:rsidRDefault="00820BFC" w:rsidP="00FD4B45">
            <w:pPr>
              <w:jc w:val="center"/>
              <w:rPr>
                <w:b/>
                <w:bCs/>
                <w:sz w:val="16"/>
                <w:szCs w:val="16"/>
              </w:rPr>
            </w:pPr>
            <w:r w:rsidRPr="000E11DD">
              <w:rPr>
                <w:b/>
                <w:bCs/>
                <w:sz w:val="16"/>
                <w:szCs w:val="16"/>
              </w:rPr>
              <w:t>Показатели (индикаторы) результативности выполнения основных мероприятий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BFC" w:rsidRPr="000E11DD" w:rsidRDefault="00820BFC" w:rsidP="00FD4B45">
            <w:pPr>
              <w:jc w:val="center"/>
              <w:rPr>
                <w:b/>
                <w:bCs/>
                <w:sz w:val="16"/>
                <w:szCs w:val="16"/>
              </w:rPr>
            </w:pPr>
            <w:r w:rsidRPr="000E11DD">
              <w:rPr>
                <w:b/>
                <w:bCs/>
                <w:sz w:val="16"/>
                <w:szCs w:val="16"/>
              </w:rPr>
              <w:t>Исполнители, перечень организаций, участвующих в реализации основных мероприятий</w:t>
            </w:r>
          </w:p>
        </w:tc>
      </w:tr>
      <w:tr w:rsidR="00820BFC" w:rsidRPr="000E11DD" w:rsidTr="00820BFC">
        <w:trPr>
          <w:trHeight w:val="842"/>
        </w:trPr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BFC" w:rsidRPr="000E11DD" w:rsidRDefault="00820BFC" w:rsidP="00FD4B4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0BFC" w:rsidRPr="000E11DD" w:rsidRDefault="00820BFC" w:rsidP="00FD4B4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BFC" w:rsidRPr="000E11DD" w:rsidRDefault="00820BFC" w:rsidP="00FD4B4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BFC" w:rsidRPr="000E11DD" w:rsidRDefault="00820BFC" w:rsidP="00FD4B4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0BFC" w:rsidRPr="000E11DD" w:rsidRDefault="00820BFC" w:rsidP="00FD4B45">
            <w:pPr>
              <w:jc w:val="center"/>
              <w:rPr>
                <w:b/>
                <w:bCs/>
                <w:sz w:val="16"/>
                <w:szCs w:val="16"/>
              </w:rPr>
            </w:pPr>
            <w:r w:rsidRPr="002030F6">
              <w:rPr>
                <w:b/>
                <w:sz w:val="16"/>
                <w:szCs w:val="16"/>
              </w:rPr>
              <w:t>Уточненные бюджетные ассигнования</w:t>
            </w:r>
            <w:r w:rsidR="00CD270C" w:rsidRPr="00A844CA">
              <w:rPr>
                <w:b/>
                <w:sz w:val="16"/>
                <w:szCs w:val="16"/>
              </w:rPr>
              <w:t xml:space="preserve"> на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BFC" w:rsidRPr="000E11DD" w:rsidRDefault="00820BFC" w:rsidP="00FD4B45">
            <w:pPr>
              <w:jc w:val="center"/>
              <w:rPr>
                <w:b/>
                <w:bCs/>
                <w:sz w:val="16"/>
                <w:szCs w:val="16"/>
              </w:rPr>
            </w:pPr>
            <w:r w:rsidRPr="000E11DD">
              <w:rPr>
                <w:b/>
                <w:bCs/>
                <w:sz w:val="16"/>
                <w:szCs w:val="16"/>
              </w:rPr>
              <w:t>кассовый расход</w:t>
            </w:r>
          </w:p>
        </w:tc>
        <w:tc>
          <w:tcPr>
            <w:tcW w:w="85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BFC" w:rsidRPr="000E11DD" w:rsidRDefault="00820BFC" w:rsidP="00FD4B4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BFC" w:rsidRPr="000E11DD" w:rsidRDefault="00820BFC" w:rsidP="00FD4B45">
            <w:pPr>
              <w:jc w:val="center"/>
              <w:rPr>
                <w:b/>
                <w:bCs/>
                <w:sz w:val="16"/>
                <w:szCs w:val="16"/>
              </w:rPr>
            </w:pPr>
            <w:r w:rsidRPr="000E11DD">
              <w:rPr>
                <w:b/>
                <w:bCs/>
                <w:sz w:val="16"/>
                <w:szCs w:val="16"/>
              </w:rPr>
              <w:t>Наименование ед. измерения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BFC" w:rsidRPr="000E11DD" w:rsidRDefault="00820BFC" w:rsidP="00FD4B4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План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BFC" w:rsidRPr="000E11DD" w:rsidRDefault="00820BFC" w:rsidP="00FD4B45">
            <w:pPr>
              <w:jc w:val="center"/>
              <w:rPr>
                <w:b/>
                <w:bCs/>
                <w:sz w:val="16"/>
                <w:szCs w:val="16"/>
              </w:rPr>
            </w:pPr>
            <w:r w:rsidRPr="000E11DD">
              <w:rPr>
                <w:b/>
                <w:bCs/>
                <w:sz w:val="16"/>
                <w:szCs w:val="16"/>
              </w:rPr>
              <w:t>факт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BFC" w:rsidRPr="000E11DD" w:rsidRDefault="00820BFC" w:rsidP="00FD4B45">
            <w:pPr>
              <w:jc w:val="center"/>
              <w:rPr>
                <w:b/>
                <w:bCs/>
                <w:sz w:val="16"/>
                <w:szCs w:val="16"/>
              </w:rPr>
            </w:pPr>
            <w:r w:rsidRPr="000E11DD">
              <w:rPr>
                <w:b/>
                <w:bCs/>
                <w:sz w:val="16"/>
                <w:szCs w:val="16"/>
              </w:rPr>
              <w:t>процент исполнения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BFC" w:rsidRPr="000E11DD" w:rsidRDefault="00820BFC" w:rsidP="00FD4B45">
            <w:pPr>
              <w:rPr>
                <w:b/>
                <w:bCs/>
                <w:sz w:val="16"/>
                <w:szCs w:val="16"/>
              </w:rPr>
            </w:pPr>
          </w:p>
        </w:tc>
      </w:tr>
      <w:tr w:rsidR="00FD4B45" w:rsidRPr="000E11DD" w:rsidTr="00820BFC">
        <w:trPr>
          <w:trHeight w:val="131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B45" w:rsidRPr="000E11DD" w:rsidRDefault="00FD4B45" w:rsidP="00FD4B45">
            <w:pPr>
              <w:jc w:val="center"/>
              <w:rPr>
                <w:b/>
                <w:bCs/>
                <w:sz w:val="16"/>
                <w:szCs w:val="16"/>
              </w:rPr>
            </w:pPr>
            <w:r w:rsidRPr="000E11DD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B45" w:rsidRPr="000E11DD" w:rsidRDefault="00FD4B45" w:rsidP="00FD4B45">
            <w:pPr>
              <w:jc w:val="center"/>
              <w:rPr>
                <w:b/>
                <w:bCs/>
                <w:sz w:val="16"/>
                <w:szCs w:val="16"/>
              </w:rPr>
            </w:pPr>
            <w:r w:rsidRPr="000E11DD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4B45" w:rsidRPr="000E11DD" w:rsidRDefault="00FD4B45" w:rsidP="00FD4B45">
            <w:pPr>
              <w:jc w:val="center"/>
              <w:rPr>
                <w:b/>
                <w:bCs/>
                <w:sz w:val="16"/>
                <w:szCs w:val="16"/>
              </w:rPr>
            </w:pPr>
            <w:r w:rsidRPr="000E11DD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B45" w:rsidRPr="000E11DD" w:rsidRDefault="00FD4B45" w:rsidP="00FD4B45">
            <w:pPr>
              <w:jc w:val="center"/>
              <w:rPr>
                <w:b/>
                <w:bCs/>
                <w:sz w:val="16"/>
                <w:szCs w:val="16"/>
              </w:rPr>
            </w:pPr>
            <w:r w:rsidRPr="000E11DD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B45" w:rsidRPr="000E11DD" w:rsidRDefault="00FD4B45" w:rsidP="00FD4B45">
            <w:pPr>
              <w:jc w:val="center"/>
              <w:rPr>
                <w:b/>
                <w:bCs/>
                <w:sz w:val="16"/>
                <w:szCs w:val="16"/>
              </w:rPr>
            </w:pPr>
            <w:r w:rsidRPr="000E11DD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B45" w:rsidRPr="000E11DD" w:rsidRDefault="00FD4B45" w:rsidP="00FD4B45">
            <w:pPr>
              <w:jc w:val="center"/>
              <w:rPr>
                <w:b/>
                <w:bCs/>
                <w:sz w:val="16"/>
                <w:szCs w:val="16"/>
              </w:rPr>
            </w:pPr>
            <w:r w:rsidRPr="000E11DD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B45" w:rsidRPr="000E11DD" w:rsidRDefault="00FD4B45" w:rsidP="00FD4B45">
            <w:pPr>
              <w:jc w:val="center"/>
              <w:rPr>
                <w:b/>
                <w:bCs/>
                <w:sz w:val="16"/>
                <w:szCs w:val="16"/>
              </w:rPr>
            </w:pPr>
            <w:r w:rsidRPr="000E11DD"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B45" w:rsidRPr="000E11DD" w:rsidRDefault="00FD4B45" w:rsidP="00FD4B45">
            <w:pPr>
              <w:jc w:val="center"/>
              <w:rPr>
                <w:b/>
                <w:bCs/>
                <w:sz w:val="16"/>
                <w:szCs w:val="16"/>
              </w:rPr>
            </w:pPr>
            <w:r w:rsidRPr="000E11DD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B45" w:rsidRPr="000E11DD" w:rsidRDefault="00FD4B45" w:rsidP="00FD4B45">
            <w:pPr>
              <w:jc w:val="center"/>
              <w:rPr>
                <w:b/>
                <w:bCs/>
                <w:sz w:val="16"/>
                <w:szCs w:val="16"/>
              </w:rPr>
            </w:pPr>
            <w:r w:rsidRPr="000E11DD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B45" w:rsidRPr="000E11DD" w:rsidRDefault="00FD4B45" w:rsidP="00FD4B45">
            <w:pPr>
              <w:jc w:val="center"/>
              <w:rPr>
                <w:b/>
                <w:bCs/>
                <w:sz w:val="16"/>
                <w:szCs w:val="16"/>
              </w:rPr>
            </w:pPr>
            <w:r w:rsidRPr="000E11DD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B45" w:rsidRPr="000E11DD" w:rsidRDefault="00FD4B45" w:rsidP="00FD4B45">
            <w:pPr>
              <w:jc w:val="center"/>
              <w:rPr>
                <w:b/>
                <w:bCs/>
                <w:sz w:val="16"/>
                <w:szCs w:val="16"/>
              </w:rPr>
            </w:pPr>
            <w:r w:rsidRPr="000E11DD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B45" w:rsidRPr="000E11DD" w:rsidRDefault="00FD4B45" w:rsidP="00FD4B45">
            <w:pPr>
              <w:jc w:val="center"/>
              <w:rPr>
                <w:b/>
                <w:bCs/>
                <w:sz w:val="16"/>
                <w:szCs w:val="16"/>
              </w:rPr>
            </w:pPr>
            <w:r w:rsidRPr="000E11DD">
              <w:rPr>
                <w:b/>
                <w:bCs/>
                <w:sz w:val="16"/>
                <w:szCs w:val="16"/>
              </w:rPr>
              <w:t>13</w:t>
            </w:r>
          </w:p>
        </w:tc>
      </w:tr>
      <w:tr w:rsidR="00935A30" w:rsidRPr="00935A30" w:rsidTr="00820BFC">
        <w:trPr>
          <w:trHeight w:val="176"/>
        </w:trPr>
        <w:tc>
          <w:tcPr>
            <w:tcW w:w="157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35A30" w:rsidRPr="00935A30" w:rsidRDefault="00935A30" w:rsidP="00935A30">
            <w:pPr>
              <w:rPr>
                <w:b/>
                <w:bCs/>
                <w:sz w:val="16"/>
                <w:szCs w:val="16"/>
              </w:rPr>
            </w:pPr>
            <w:r w:rsidRPr="00935A30">
              <w:rPr>
                <w:sz w:val="16"/>
                <w:szCs w:val="16"/>
              </w:rPr>
              <w:t> </w:t>
            </w:r>
            <w:r w:rsidRPr="00935A30">
              <w:rPr>
                <w:b/>
                <w:bCs/>
                <w:sz w:val="16"/>
                <w:szCs w:val="16"/>
              </w:rPr>
              <w:t>Цель: организация качественного, полноценного горячего питания в общеобразовательных организациях</w:t>
            </w:r>
          </w:p>
        </w:tc>
      </w:tr>
      <w:tr w:rsidR="00935A30" w:rsidRPr="00935A30" w:rsidTr="00820BFC">
        <w:trPr>
          <w:trHeight w:val="265"/>
        </w:trPr>
        <w:tc>
          <w:tcPr>
            <w:tcW w:w="15735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35A30" w:rsidRPr="00935A30" w:rsidRDefault="00935A30" w:rsidP="00935A30">
            <w:pPr>
              <w:rPr>
                <w:b/>
                <w:bCs/>
                <w:sz w:val="16"/>
                <w:szCs w:val="16"/>
              </w:rPr>
            </w:pPr>
            <w:r w:rsidRPr="00935A30">
              <w:rPr>
                <w:b/>
                <w:bCs/>
                <w:sz w:val="16"/>
                <w:szCs w:val="16"/>
              </w:rPr>
              <w:t> Задача 1: Повышение качества и доступности школьного питания</w:t>
            </w:r>
          </w:p>
        </w:tc>
      </w:tr>
      <w:tr w:rsidR="00202B54" w:rsidRPr="00935A30" w:rsidTr="00936C2D">
        <w:trPr>
          <w:trHeight w:val="424"/>
        </w:trPr>
        <w:tc>
          <w:tcPr>
            <w:tcW w:w="8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B54" w:rsidRPr="00935A30" w:rsidRDefault="00202B54" w:rsidP="00202B54">
            <w:pPr>
              <w:jc w:val="center"/>
              <w:rPr>
                <w:b/>
                <w:bCs/>
                <w:sz w:val="16"/>
                <w:szCs w:val="16"/>
              </w:rPr>
            </w:pPr>
            <w:r w:rsidRPr="00935A30">
              <w:rPr>
                <w:b/>
                <w:bCs/>
                <w:sz w:val="16"/>
                <w:szCs w:val="16"/>
              </w:rPr>
              <w:t>2.1</w:t>
            </w:r>
          </w:p>
        </w:tc>
        <w:tc>
          <w:tcPr>
            <w:tcW w:w="32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B54" w:rsidRPr="00935A30" w:rsidRDefault="00202B54" w:rsidP="00202B54">
            <w:pPr>
              <w:rPr>
                <w:b/>
                <w:bCs/>
                <w:sz w:val="16"/>
                <w:szCs w:val="16"/>
              </w:rPr>
            </w:pPr>
            <w:r w:rsidRPr="00935A30">
              <w:rPr>
                <w:b/>
                <w:bCs/>
                <w:sz w:val="16"/>
                <w:szCs w:val="16"/>
              </w:rPr>
              <w:t>Основное мероприятие 1: Организация бесплатного питания обучающихся муниципальных образовательных организаций</w:t>
            </w:r>
          </w:p>
        </w:tc>
        <w:tc>
          <w:tcPr>
            <w:tcW w:w="85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textDirection w:val="btLr"/>
            <w:hideMark/>
          </w:tcPr>
          <w:p w:rsidR="00202B54" w:rsidRPr="00935A30" w:rsidRDefault="00202B54" w:rsidP="00202B54">
            <w:pPr>
              <w:jc w:val="center"/>
              <w:rPr>
                <w:b/>
                <w:bCs/>
                <w:sz w:val="16"/>
                <w:szCs w:val="16"/>
              </w:rPr>
            </w:pPr>
            <w:r w:rsidRPr="00935A30">
              <w:rPr>
                <w:b/>
                <w:bCs/>
                <w:sz w:val="16"/>
                <w:szCs w:val="16"/>
              </w:rPr>
              <w:t>2014-2020 годы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B54" w:rsidRPr="00935A30" w:rsidRDefault="00202B54" w:rsidP="00202B54">
            <w:pPr>
              <w:rPr>
                <w:b/>
                <w:bCs/>
                <w:sz w:val="16"/>
                <w:szCs w:val="16"/>
              </w:rPr>
            </w:pPr>
            <w:r w:rsidRPr="00935A30">
              <w:rPr>
                <w:b/>
                <w:bCs/>
                <w:sz w:val="16"/>
                <w:szCs w:val="16"/>
              </w:rPr>
              <w:t xml:space="preserve">Всего, в </w:t>
            </w:r>
            <w:proofErr w:type="spellStart"/>
            <w:r w:rsidRPr="00935A30">
              <w:rPr>
                <w:b/>
                <w:bCs/>
                <w:sz w:val="16"/>
                <w:szCs w:val="16"/>
              </w:rPr>
              <w:t>т.ч</w:t>
            </w:r>
            <w:proofErr w:type="spellEnd"/>
            <w:r w:rsidRPr="00935A30">
              <w:rPr>
                <w:b/>
                <w:bCs/>
                <w:sz w:val="16"/>
                <w:szCs w:val="16"/>
              </w:rPr>
              <w:t>.: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B54" w:rsidRPr="00935A30" w:rsidRDefault="00202B54" w:rsidP="00202B54">
            <w:pPr>
              <w:jc w:val="center"/>
              <w:rPr>
                <w:b/>
                <w:bCs/>
                <w:sz w:val="16"/>
                <w:szCs w:val="16"/>
              </w:rPr>
            </w:pPr>
            <w:r w:rsidRPr="00935A30">
              <w:rPr>
                <w:b/>
                <w:bCs/>
                <w:sz w:val="16"/>
                <w:szCs w:val="16"/>
              </w:rPr>
              <w:t>61 925,04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B54" w:rsidRPr="00935A30" w:rsidRDefault="00202B54" w:rsidP="00202B54">
            <w:pPr>
              <w:jc w:val="center"/>
              <w:rPr>
                <w:b/>
                <w:bCs/>
                <w:sz w:val="16"/>
                <w:szCs w:val="16"/>
              </w:rPr>
            </w:pPr>
            <w:r w:rsidRPr="00935A30">
              <w:rPr>
                <w:b/>
                <w:bCs/>
                <w:sz w:val="16"/>
                <w:szCs w:val="16"/>
              </w:rPr>
              <w:t>59 362,92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B54" w:rsidRPr="00935A30" w:rsidRDefault="00202B54" w:rsidP="00202B54">
            <w:pPr>
              <w:jc w:val="center"/>
              <w:rPr>
                <w:b/>
                <w:bCs/>
                <w:sz w:val="16"/>
                <w:szCs w:val="16"/>
              </w:rPr>
            </w:pPr>
            <w:r w:rsidRPr="00935A30">
              <w:rPr>
                <w:b/>
                <w:bCs/>
                <w:sz w:val="16"/>
                <w:szCs w:val="16"/>
              </w:rPr>
              <w:t>95,86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B54" w:rsidRPr="00935A30" w:rsidRDefault="00202B54" w:rsidP="00202B54">
            <w:pPr>
              <w:rPr>
                <w:sz w:val="16"/>
                <w:szCs w:val="16"/>
              </w:rPr>
            </w:pPr>
            <w:r w:rsidRPr="00935A30">
              <w:rPr>
                <w:sz w:val="16"/>
                <w:szCs w:val="16"/>
              </w:rPr>
              <w:t>удельный вес обучающихся, получающих организованное горячее питание, от общего числа обучающихся</w:t>
            </w:r>
          </w:p>
          <w:p w:rsidR="00202B54" w:rsidRPr="00935A30" w:rsidRDefault="00202B54" w:rsidP="00936C2D">
            <w:pPr>
              <w:rPr>
                <w:sz w:val="16"/>
                <w:szCs w:val="16"/>
              </w:rPr>
            </w:pPr>
            <w:r w:rsidRPr="00935A3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B54" w:rsidRPr="00202B54" w:rsidRDefault="00202B54" w:rsidP="00202B54">
            <w:pPr>
              <w:jc w:val="center"/>
              <w:rPr>
                <w:sz w:val="16"/>
                <w:szCs w:val="16"/>
              </w:rPr>
            </w:pPr>
            <w:r w:rsidRPr="00202B54">
              <w:rPr>
                <w:sz w:val="16"/>
                <w:szCs w:val="16"/>
              </w:rPr>
              <w:t>90</w:t>
            </w:r>
            <w:r w:rsidRPr="00935A3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B54" w:rsidRPr="00202B54" w:rsidRDefault="00202B54" w:rsidP="00202B54">
            <w:pPr>
              <w:jc w:val="center"/>
              <w:rPr>
                <w:sz w:val="16"/>
                <w:szCs w:val="16"/>
              </w:rPr>
            </w:pPr>
            <w:r w:rsidRPr="00202B54">
              <w:rPr>
                <w:sz w:val="16"/>
                <w:szCs w:val="16"/>
              </w:rPr>
              <w:t>96,4</w:t>
            </w:r>
            <w:r w:rsidRPr="00935A3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B54" w:rsidRPr="00935A30" w:rsidRDefault="00202B54" w:rsidP="00202B54">
            <w:pPr>
              <w:jc w:val="center"/>
              <w:rPr>
                <w:sz w:val="16"/>
                <w:szCs w:val="16"/>
              </w:rPr>
            </w:pPr>
            <w:r w:rsidRPr="00935A30">
              <w:rPr>
                <w:sz w:val="16"/>
                <w:szCs w:val="16"/>
              </w:rPr>
              <w:t>107</w:t>
            </w:r>
            <w:r w:rsidRPr="00935A3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B54" w:rsidRPr="00935A30" w:rsidRDefault="00202B54" w:rsidP="00202B54">
            <w:pPr>
              <w:jc w:val="center"/>
              <w:rPr>
                <w:sz w:val="16"/>
                <w:szCs w:val="16"/>
              </w:rPr>
            </w:pPr>
            <w:r w:rsidRPr="00935A30">
              <w:rPr>
                <w:sz w:val="16"/>
                <w:szCs w:val="16"/>
              </w:rPr>
              <w:t>МАУ "ЦЗП"</w:t>
            </w:r>
          </w:p>
        </w:tc>
      </w:tr>
      <w:tr w:rsidR="00202B54" w:rsidRPr="00935A30" w:rsidTr="00936C2D">
        <w:trPr>
          <w:trHeight w:val="398"/>
        </w:trPr>
        <w:tc>
          <w:tcPr>
            <w:tcW w:w="8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B54" w:rsidRPr="00935A30" w:rsidRDefault="00202B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2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B54" w:rsidRPr="00935A30" w:rsidRDefault="00202B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02B54" w:rsidRPr="00935A30" w:rsidRDefault="00202B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B54" w:rsidRPr="00935A30" w:rsidRDefault="00202B54">
            <w:pPr>
              <w:rPr>
                <w:b/>
                <w:bCs/>
                <w:sz w:val="16"/>
                <w:szCs w:val="16"/>
              </w:rPr>
            </w:pPr>
            <w:r w:rsidRPr="00935A30">
              <w:rPr>
                <w:b/>
                <w:bCs/>
                <w:sz w:val="16"/>
                <w:szCs w:val="16"/>
              </w:rPr>
              <w:t>МБ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B54" w:rsidRPr="00935A30" w:rsidRDefault="00202B54">
            <w:pPr>
              <w:jc w:val="center"/>
              <w:rPr>
                <w:b/>
                <w:bCs/>
                <w:sz w:val="16"/>
                <w:szCs w:val="16"/>
              </w:rPr>
            </w:pPr>
            <w:r w:rsidRPr="00935A30">
              <w:rPr>
                <w:b/>
                <w:bCs/>
                <w:sz w:val="16"/>
                <w:szCs w:val="16"/>
              </w:rPr>
              <w:t>13 896,64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B54" w:rsidRPr="00935A30" w:rsidRDefault="00202B54">
            <w:pPr>
              <w:jc w:val="center"/>
              <w:rPr>
                <w:b/>
                <w:bCs/>
                <w:sz w:val="16"/>
                <w:szCs w:val="16"/>
              </w:rPr>
            </w:pPr>
            <w:r w:rsidRPr="00935A30">
              <w:rPr>
                <w:b/>
                <w:bCs/>
                <w:sz w:val="16"/>
                <w:szCs w:val="16"/>
              </w:rPr>
              <w:t>12 625,68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B54" w:rsidRPr="00935A30" w:rsidRDefault="00202B54">
            <w:pPr>
              <w:jc w:val="center"/>
              <w:rPr>
                <w:b/>
                <w:bCs/>
                <w:sz w:val="16"/>
                <w:szCs w:val="16"/>
              </w:rPr>
            </w:pPr>
            <w:r w:rsidRPr="00935A30">
              <w:rPr>
                <w:b/>
                <w:bCs/>
                <w:sz w:val="16"/>
                <w:szCs w:val="16"/>
              </w:rPr>
              <w:t>90,85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2B54" w:rsidRPr="00935A30" w:rsidRDefault="00202B54" w:rsidP="00936C2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2B54" w:rsidRPr="00935A30" w:rsidRDefault="00202B54" w:rsidP="00936C2D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2B54" w:rsidRPr="00935A30" w:rsidRDefault="00202B54" w:rsidP="00936C2D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2B54" w:rsidRPr="00935A30" w:rsidRDefault="00202B54" w:rsidP="00936C2D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B54" w:rsidRPr="00935A30" w:rsidRDefault="00202B54">
            <w:pPr>
              <w:rPr>
                <w:sz w:val="16"/>
                <w:szCs w:val="16"/>
              </w:rPr>
            </w:pPr>
          </w:p>
        </w:tc>
      </w:tr>
      <w:tr w:rsidR="00202B54" w:rsidRPr="00935A30" w:rsidTr="00936C2D">
        <w:trPr>
          <w:trHeight w:val="277"/>
        </w:trPr>
        <w:tc>
          <w:tcPr>
            <w:tcW w:w="8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B54" w:rsidRPr="00935A30" w:rsidRDefault="00202B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2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B54" w:rsidRPr="00935A30" w:rsidRDefault="00202B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02B54" w:rsidRPr="00935A30" w:rsidRDefault="00202B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B54" w:rsidRPr="00935A30" w:rsidRDefault="00202B54">
            <w:pPr>
              <w:rPr>
                <w:b/>
                <w:bCs/>
                <w:sz w:val="16"/>
                <w:szCs w:val="16"/>
              </w:rPr>
            </w:pPr>
            <w:r w:rsidRPr="00935A30">
              <w:rPr>
                <w:b/>
                <w:bCs/>
                <w:sz w:val="16"/>
                <w:szCs w:val="16"/>
              </w:rPr>
              <w:t>ОБ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B54" w:rsidRPr="00935A30" w:rsidRDefault="00202B54">
            <w:pPr>
              <w:jc w:val="center"/>
              <w:rPr>
                <w:b/>
                <w:bCs/>
                <w:sz w:val="16"/>
                <w:szCs w:val="16"/>
              </w:rPr>
            </w:pPr>
            <w:r w:rsidRPr="00935A30">
              <w:rPr>
                <w:b/>
                <w:bCs/>
                <w:sz w:val="16"/>
                <w:szCs w:val="16"/>
              </w:rPr>
              <w:t>29 973,20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B54" w:rsidRPr="00935A30" w:rsidRDefault="00202B54">
            <w:pPr>
              <w:jc w:val="center"/>
              <w:rPr>
                <w:b/>
                <w:bCs/>
                <w:sz w:val="16"/>
                <w:szCs w:val="16"/>
              </w:rPr>
            </w:pPr>
            <w:r w:rsidRPr="00935A30">
              <w:rPr>
                <w:b/>
                <w:bCs/>
                <w:sz w:val="16"/>
                <w:szCs w:val="16"/>
              </w:rPr>
              <w:t>28 887,06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B54" w:rsidRPr="00935A30" w:rsidRDefault="00202B54">
            <w:pPr>
              <w:jc w:val="center"/>
              <w:rPr>
                <w:b/>
                <w:bCs/>
                <w:sz w:val="16"/>
                <w:szCs w:val="16"/>
              </w:rPr>
            </w:pPr>
            <w:r w:rsidRPr="00935A30">
              <w:rPr>
                <w:b/>
                <w:bCs/>
                <w:sz w:val="16"/>
                <w:szCs w:val="16"/>
              </w:rPr>
              <w:t>96,38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2B54" w:rsidRPr="00935A30" w:rsidRDefault="00202B54" w:rsidP="00936C2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2B54" w:rsidRPr="00935A30" w:rsidRDefault="00202B54" w:rsidP="00936C2D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2B54" w:rsidRPr="00935A30" w:rsidRDefault="00202B54" w:rsidP="00936C2D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2B54" w:rsidRPr="00935A30" w:rsidRDefault="00202B54" w:rsidP="00936C2D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B54" w:rsidRPr="00935A30" w:rsidRDefault="00202B54">
            <w:pPr>
              <w:rPr>
                <w:sz w:val="16"/>
                <w:szCs w:val="16"/>
              </w:rPr>
            </w:pPr>
          </w:p>
        </w:tc>
      </w:tr>
      <w:tr w:rsidR="00202B54" w:rsidRPr="00935A30" w:rsidTr="00936C2D">
        <w:trPr>
          <w:trHeight w:val="267"/>
        </w:trPr>
        <w:tc>
          <w:tcPr>
            <w:tcW w:w="8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B54" w:rsidRPr="00935A30" w:rsidRDefault="00202B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2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B54" w:rsidRPr="00935A30" w:rsidRDefault="00202B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02B54" w:rsidRPr="00935A30" w:rsidRDefault="00202B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B54" w:rsidRPr="00935A30" w:rsidRDefault="00202B54">
            <w:pPr>
              <w:rPr>
                <w:b/>
                <w:bCs/>
                <w:sz w:val="16"/>
                <w:szCs w:val="16"/>
              </w:rPr>
            </w:pPr>
            <w:r w:rsidRPr="00935A30">
              <w:rPr>
                <w:b/>
                <w:bCs/>
                <w:sz w:val="16"/>
                <w:szCs w:val="16"/>
              </w:rPr>
              <w:t>ФБ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B54" w:rsidRPr="00935A30" w:rsidRDefault="00202B54">
            <w:pPr>
              <w:jc w:val="center"/>
              <w:rPr>
                <w:b/>
                <w:bCs/>
                <w:sz w:val="16"/>
                <w:szCs w:val="16"/>
              </w:rPr>
            </w:pPr>
            <w:r w:rsidRPr="00935A30">
              <w:rPr>
                <w:b/>
                <w:bCs/>
                <w:sz w:val="16"/>
                <w:szCs w:val="16"/>
              </w:rPr>
              <w:t>18 055,20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B54" w:rsidRPr="00935A30" w:rsidRDefault="00202B54">
            <w:pPr>
              <w:jc w:val="center"/>
              <w:rPr>
                <w:b/>
                <w:bCs/>
                <w:sz w:val="16"/>
                <w:szCs w:val="16"/>
              </w:rPr>
            </w:pPr>
            <w:r w:rsidRPr="00935A30">
              <w:rPr>
                <w:b/>
                <w:bCs/>
                <w:sz w:val="16"/>
                <w:szCs w:val="16"/>
              </w:rPr>
              <w:t>17 850,18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B54" w:rsidRPr="00935A30" w:rsidRDefault="00202B5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98,86</w:t>
            </w:r>
            <w:r w:rsidRPr="00935A3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B54" w:rsidRPr="00935A30" w:rsidRDefault="00202B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B54" w:rsidRPr="00935A30" w:rsidRDefault="00202B5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B54" w:rsidRPr="00935A30" w:rsidRDefault="00202B5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B54" w:rsidRPr="00935A30" w:rsidRDefault="00202B5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B54" w:rsidRPr="00935A30" w:rsidRDefault="00202B54">
            <w:pPr>
              <w:rPr>
                <w:sz w:val="16"/>
                <w:szCs w:val="16"/>
              </w:rPr>
            </w:pPr>
          </w:p>
        </w:tc>
      </w:tr>
      <w:tr w:rsidR="00935A30" w:rsidRPr="00935A30" w:rsidTr="00202B54">
        <w:trPr>
          <w:trHeight w:val="120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30" w:rsidRPr="00935A30" w:rsidRDefault="00935A30">
            <w:pPr>
              <w:jc w:val="center"/>
              <w:rPr>
                <w:sz w:val="16"/>
                <w:szCs w:val="16"/>
              </w:rPr>
            </w:pPr>
            <w:r w:rsidRPr="00935A30">
              <w:rPr>
                <w:sz w:val="16"/>
                <w:szCs w:val="16"/>
              </w:rPr>
              <w:t>2.1.1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A30" w:rsidRPr="00935A30" w:rsidRDefault="00935A30">
            <w:pPr>
              <w:rPr>
                <w:sz w:val="16"/>
                <w:szCs w:val="16"/>
              </w:rPr>
            </w:pPr>
            <w:proofErr w:type="gramStart"/>
            <w:r w:rsidRPr="00935A30">
              <w:rPr>
                <w:sz w:val="16"/>
                <w:szCs w:val="16"/>
              </w:rPr>
              <w:t>Расходы  на</w:t>
            </w:r>
            <w:proofErr w:type="gramEnd"/>
            <w:r w:rsidRPr="00935A30">
              <w:rPr>
                <w:sz w:val="16"/>
                <w:szCs w:val="16"/>
              </w:rPr>
              <w:t xml:space="preserve">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 (МАУ "Центр здорового питания")</w:t>
            </w:r>
          </w:p>
        </w:tc>
        <w:tc>
          <w:tcPr>
            <w:tcW w:w="85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35A30" w:rsidRPr="00935A30" w:rsidRDefault="00935A3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A30" w:rsidRPr="00935A30" w:rsidRDefault="00935A30">
            <w:pPr>
              <w:rPr>
                <w:sz w:val="16"/>
                <w:szCs w:val="16"/>
              </w:rPr>
            </w:pPr>
            <w:r w:rsidRPr="00935A30">
              <w:rPr>
                <w:sz w:val="16"/>
                <w:szCs w:val="16"/>
              </w:rPr>
              <w:t xml:space="preserve">Всего, в </w:t>
            </w:r>
            <w:proofErr w:type="spellStart"/>
            <w:r w:rsidRPr="00935A30">
              <w:rPr>
                <w:sz w:val="16"/>
                <w:szCs w:val="16"/>
              </w:rPr>
              <w:t>т.ч</w:t>
            </w:r>
            <w:proofErr w:type="spellEnd"/>
            <w:r w:rsidRPr="00935A30">
              <w:rPr>
                <w:sz w:val="16"/>
                <w:szCs w:val="16"/>
              </w:rPr>
              <w:t>.: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A30" w:rsidRPr="00B41143" w:rsidRDefault="00935A30">
            <w:pPr>
              <w:jc w:val="center"/>
              <w:rPr>
                <w:sz w:val="16"/>
                <w:szCs w:val="16"/>
              </w:rPr>
            </w:pPr>
            <w:r w:rsidRPr="00B41143">
              <w:rPr>
                <w:sz w:val="16"/>
                <w:szCs w:val="16"/>
              </w:rPr>
              <w:t>8 705,67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A30" w:rsidRPr="00B41143" w:rsidRDefault="00935A30">
            <w:pPr>
              <w:jc w:val="center"/>
              <w:rPr>
                <w:sz w:val="16"/>
                <w:szCs w:val="16"/>
              </w:rPr>
            </w:pPr>
            <w:r w:rsidRPr="00B41143">
              <w:rPr>
                <w:sz w:val="16"/>
                <w:szCs w:val="16"/>
              </w:rPr>
              <w:t>8 705,67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A30" w:rsidRPr="00B41143" w:rsidRDefault="00935A30">
            <w:pPr>
              <w:jc w:val="center"/>
              <w:rPr>
                <w:sz w:val="16"/>
                <w:szCs w:val="16"/>
              </w:rPr>
            </w:pPr>
            <w:r w:rsidRPr="00B41143">
              <w:rPr>
                <w:sz w:val="16"/>
                <w:szCs w:val="16"/>
              </w:rPr>
              <w:t>100,00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35A30" w:rsidRPr="00935A30" w:rsidRDefault="00935A30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5A30" w:rsidRPr="00202B54" w:rsidRDefault="00935A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5A30" w:rsidRPr="00202B54" w:rsidRDefault="00935A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5A30" w:rsidRPr="00935A30" w:rsidRDefault="00935A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5A30" w:rsidRPr="00935A30" w:rsidRDefault="00935A30">
            <w:pPr>
              <w:rPr>
                <w:sz w:val="16"/>
                <w:szCs w:val="16"/>
              </w:rPr>
            </w:pPr>
          </w:p>
        </w:tc>
      </w:tr>
      <w:tr w:rsidR="00935A30" w:rsidRPr="00935A30" w:rsidTr="00820BFC">
        <w:trPr>
          <w:trHeight w:val="794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30" w:rsidRPr="00935A30" w:rsidRDefault="00935A30">
            <w:pPr>
              <w:jc w:val="center"/>
              <w:rPr>
                <w:sz w:val="16"/>
                <w:szCs w:val="16"/>
              </w:rPr>
            </w:pPr>
            <w:r w:rsidRPr="00935A30">
              <w:rPr>
                <w:sz w:val="16"/>
                <w:szCs w:val="16"/>
              </w:rPr>
              <w:t>2.1.1.1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A30" w:rsidRPr="00935A30" w:rsidRDefault="00935A30">
            <w:pPr>
              <w:rPr>
                <w:sz w:val="16"/>
                <w:szCs w:val="16"/>
              </w:rPr>
            </w:pPr>
            <w:r w:rsidRPr="00935A30">
              <w:rPr>
                <w:sz w:val="16"/>
                <w:szCs w:val="16"/>
              </w:rPr>
              <w:t>Расходы муниципальных бюджетных и автономных учреждений на оплату труда и начислений на выплаты по оплате труда</w:t>
            </w:r>
          </w:p>
        </w:tc>
        <w:tc>
          <w:tcPr>
            <w:tcW w:w="85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35A30" w:rsidRPr="00935A30" w:rsidRDefault="00935A3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A30" w:rsidRPr="00935A30" w:rsidRDefault="00935A30">
            <w:pPr>
              <w:rPr>
                <w:sz w:val="16"/>
                <w:szCs w:val="16"/>
              </w:rPr>
            </w:pPr>
            <w:r w:rsidRPr="00935A30">
              <w:rPr>
                <w:sz w:val="16"/>
                <w:szCs w:val="16"/>
              </w:rPr>
              <w:t>МБ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A30" w:rsidRPr="00B41143" w:rsidRDefault="00935A30">
            <w:pPr>
              <w:jc w:val="center"/>
              <w:rPr>
                <w:sz w:val="16"/>
                <w:szCs w:val="16"/>
              </w:rPr>
            </w:pPr>
            <w:r w:rsidRPr="00B41143">
              <w:rPr>
                <w:sz w:val="16"/>
                <w:szCs w:val="16"/>
              </w:rPr>
              <w:t>7 730,30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A30" w:rsidRPr="00B41143" w:rsidRDefault="00935A30">
            <w:pPr>
              <w:jc w:val="center"/>
              <w:rPr>
                <w:sz w:val="16"/>
                <w:szCs w:val="16"/>
              </w:rPr>
            </w:pPr>
            <w:r w:rsidRPr="00B41143">
              <w:rPr>
                <w:sz w:val="16"/>
                <w:szCs w:val="16"/>
              </w:rPr>
              <w:t>7 730,30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A30" w:rsidRPr="00B41143" w:rsidRDefault="00935A30">
            <w:pPr>
              <w:jc w:val="center"/>
              <w:rPr>
                <w:sz w:val="16"/>
                <w:szCs w:val="16"/>
              </w:rPr>
            </w:pPr>
            <w:r w:rsidRPr="00B41143">
              <w:rPr>
                <w:sz w:val="16"/>
                <w:szCs w:val="16"/>
              </w:rPr>
              <w:t>100,00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A30" w:rsidRPr="00935A30" w:rsidRDefault="00935A30">
            <w:pPr>
              <w:rPr>
                <w:sz w:val="16"/>
                <w:szCs w:val="16"/>
              </w:rPr>
            </w:pPr>
            <w:r w:rsidRPr="00935A30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30" w:rsidRPr="00202B54" w:rsidRDefault="00935A30">
            <w:pPr>
              <w:jc w:val="center"/>
              <w:rPr>
                <w:sz w:val="16"/>
                <w:szCs w:val="16"/>
              </w:rPr>
            </w:pPr>
            <w:r w:rsidRPr="00202B54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30" w:rsidRPr="00202B54" w:rsidRDefault="00935A30">
            <w:pPr>
              <w:jc w:val="center"/>
              <w:rPr>
                <w:sz w:val="16"/>
                <w:szCs w:val="16"/>
              </w:rPr>
            </w:pPr>
            <w:r w:rsidRPr="00202B54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30" w:rsidRPr="00935A30" w:rsidRDefault="00935A30">
            <w:pPr>
              <w:jc w:val="center"/>
              <w:rPr>
                <w:sz w:val="16"/>
                <w:szCs w:val="16"/>
              </w:rPr>
            </w:pPr>
            <w:r w:rsidRPr="00935A30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5A30" w:rsidRPr="00935A30" w:rsidRDefault="00935A30">
            <w:pPr>
              <w:rPr>
                <w:sz w:val="16"/>
                <w:szCs w:val="16"/>
              </w:rPr>
            </w:pPr>
          </w:p>
        </w:tc>
      </w:tr>
      <w:tr w:rsidR="00935A30" w:rsidRPr="00935A30" w:rsidTr="00820BFC">
        <w:trPr>
          <w:trHeight w:val="692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30" w:rsidRPr="00935A30" w:rsidRDefault="00935A30">
            <w:pPr>
              <w:jc w:val="center"/>
              <w:rPr>
                <w:sz w:val="16"/>
                <w:szCs w:val="16"/>
              </w:rPr>
            </w:pPr>
            <w:r w:rsidRPr="00935A30">
              <w:rPr>
                <w:sz w:val="16"/>
                <w:szCs w:val="16"/>
              </w:rPr>
              <w:t>2.1.1.2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A30" w:rsidRPr="00935A30" w:rsidRDefault="00935A30">
            <w:pPr>
              <w:rPr>
                <w:sz w:val="16"/>
                <w:szCs w:val="16"/>
              </w:rPr>
            </w:pPr>
            <w:r w:rsidRPr="00935A30">
              <w:rPr>
                <w:sz w:val="16"/>
                <w:szCs w:val="16"/>
              </w:rPr>
              <w:t>Расходы муниципальных бюджетных и автономных учреждений на содержание имущества</w:t>
            </w:r>
          </w:p>
        </w:tc>
        <w:tc>
          <w:tcPr>
            <w:tcW w:w="85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35A30" w:rsidRPr="00935A30" w:rsidRDefault="00935A3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A30" w:rsidRPr="00935A30" w:rsidRDefault="00935A30">
            <w:pPr>
              <w:rPr>
                <w:sz w:val="16"/>
                <w:szCs w:val="16"/>
              </w:rPr>
            </w:pPr>
            <w:r w:rsidRPr="00935A30">
              <w:rPr>
                <w:sz w:val="16"/>
                <w:szCs w:val="16"/>
              </w:rPr>
              <w:t>МБ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A30" w:rsidRPr="00B41143" w:rsidRDefault="00935A30">
            <w:pPr>
              <w:jc w:val="center"/>
              <w:rPr>
                <w:sz w:val="16"/>
                <w:szCs w:val="16"/>
              </w:rPr>
            </w:pPr>
            <w:r w:rsidRPr="00B41143">
              <w:rPr>
                <w:sz w:val="16"/>
                <w:szCs w:val="16"/>
              </w:rPr>
              <w:t>116,71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A30" w:rsidRPr="00B41143" w:rsidRDefault="00935A30">
            <w:pPr>
              <w:jc w:val="center"/>
              <w:rPr>
                <w:sz w:val="16"/>
                <w:szCs w:val="16"/>
              </w:rPr>
            </w:pPr>
            <w:r w:rsidRPr="00B41143">
              <w:rPr>
                <w:sz w:val="16"/>
                <w:szCs w:val="16"/>
              </w:rPr>
              <w:t>116,71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A30" w:rsidRPr="00B41143" w:rsidRDefault="00935A30">
            <w:pPr>
              <w:jc w:val="center"/>
              <w:rPr>
                <w:sz w:val="16"/>
                <w:szCs w:val="16"/>
              </w:rPr>
            </w:pPr>
            <w:r w:rsidRPr="00B41143">
              <w:rPr>
                <w:sz w:val="16"/>
                <w:szCs w:val="16"/>
              </w:rPr>
              <w:t>100,00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A30" w:rsidRPr="00935A30" w:rsidRDefault="00935A30">
            <w:pPr>
              <w:rPr>
                <w:sz w:val="16"/>
                <w:szCs w:val="16"/>
              </w:rPr>
            </w:pPr>
            <w:r w:rsidRPr="00935A30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30" w:rsidRPr="00202B54" w:rsidRDefault="00935A30">
            <w:pPr>
              <w:jc w:val="center"/>
              <w:rPr>
                <w:sz w:val="16"/>
                <w:szCs w:val="16"/>
              </w:rPr>
            </w:pPr>
            <w:r w:rsidRPr="00202B54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30" w:rsidRPr="00202B54" w:rsidRDefault="00935A30">
            <w:pPr>
              <w:jc w:val="center"/>
              <w:rPr>
                <w:sz w:val="16"/>
                <w:szCs w:val="16"/>
              </w:rPr>
            </w:pPr>
            <w:r w:rsidRPr="00202B54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30" w:rsidRPr="00935A30" w:rsidRDefault="00935A30">
            <w:pPr>
              <w:jc w:val="center"/>
              <w:rPr>
                <w:sz w:val="16"/>
                <w:szCs w:val="16"/>
              </w:rPr>
            </w:pPr>
            <w:r w:rsidRPr="00935A30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5A30" w:rsidRPr="00935A30" w:rsidRDefault="00935A30">
            <w:pPr>
              <w:rPr>
                <w:sz w:val="16"/>
                <w:szCs w:val="16"/>
              </w:rPr>
            </w:pPr>
          </w:p>
        </w:tc>
      </w:tr>
      <w:tr w:rsidR="00935A30" w:rsidRPr="00935A30" w:rsidTr="00820BFC">
        <w:trPr>
          <w:trHeight w:val="557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30" w:rsidRPr="00935A30" w:rsidRDefault="00935A30">
            <w:pPr>
              <w:jc w:val="center"/>
              <w:rPr>
                <w:sz w:val="16"/>
                <w:szCs w:val="16"/>
              </w:rPr>
            </w:pPr>
            <w:r w:rsidRPr="00935A30">
              <w:rPr>
                <w:sz w:val="16"/>
                <w:szCs w:val="16"/>
              </w:rPr>
              <w:t>2.1.1.3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A30" w:rsidRPr="00935A30" w:rsidRDefault="00935A30">
            <w:pPr>
              <w:rPr>
                <w:sz w:val="16"/>
                <w:szCs w:val="16"/>
              </w:rPr>
            </w:pPr>
            <w:r w:rsidRPr="00935A30">
              <w:rPr>
                <w:sz w:val="16"/>
                <w:szCs w:val="16"/>
              </w:rPr>
              <w:t>Расходы муниципальных бюджетных и автономных учреждений на оплату коммунальных услуг</w:t>
            </w:r>
          </w:p>
        </w:tc>
        <w:tc>
          <w:tcPr>
            <w:tcW w:w="85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35A30" w:rsidRPr="00935A30" w:rsidRDefault="00935A3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A30" w:rsidRPr="00935A30" w:rsidRDefault="00935A30">
            <w:pPr>
              <w:rPr>
                <w:sz w:val="16"/>
                <w:szCs w:val="16"/>
              </w:rPr>
            </w:pPr>
            <w:r w:rsidRPr="00935A30">
              <w:rPr>
                <w:sz w:val="16"/>
                <w:szCs w:val="16"/>
              </w:rPr>
              <w:t>МБ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A30" w:rsidRPr="00B41143" w:rsidRDefault="00935A30">
            <w:pPr>
              <w:jc w:val="center"/>
              <w:rPr>
                <w:sz w:val="16"/>
                <w:szCs w:val="16"/>
              </w:rPr>
            </w:pPr>
            <w:r w:rsidRPr="00B41143">
              <w:rPr>
                <w:sz w:val="16"/>
                <w:szCs w:val="16"/>
              </w:rPr>
              <w:t>251,64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A30" w:rsidRPr="00B41143" w:rsidRDefault="00935A30">
            <w:pPr>
              <w:jc w:val="center"/>
              <w:rPr>
                <w:sz w:val="16"/>
                <w:szCs w:val="16"/>
              </w:rPr>
            </w:pPr>
            <w:r w:rsidRPr="00B41143">
              <w:rPr>
                <w:sz w:val="16"/>
                <w:szCs w:val="16"/>
              </w:rPr>
              <w:t>251,64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A30" w:rsidRPr="00B41143" w:rsidRDefault="00935A30">
            <w:pPr>
              <w:jc w:val="center"/>
              <w:rPr>
                <w:sz w:val="16"/>
                <w:szCs w:val="16"/>
              </w:rPr>
            </w:pPr>
            <w:r w:rsidRPr="00B41143">
              <w:rPr>
                <w:sz w:val="16"/>
                <w:szCs w:val="16"/>
              </w:rPr>
              <w:t>100,00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A30" w:rsidRPr="00935A30" w:rsidRDefault="00935A30">
            <w:pPr>
              <w:rPr>
                <w:sz w:val="16"/>
                <w:szCs w:val="16"/>
              </w:rPr>
            </w:pPr>
            <w:r w:rsidRPr="00935A30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30" w:rsidRPr="00202B54" w:rsidRDefault="00935A30">
            <w:pPr>
              <w:jc w:val="center"/>
              <w:rPr>
                <w:sz w:val="16"/>
                <w:szCs w:val="16"/>
              </w:rPr>
            </w:pPr>
            <w:r w:rsidRPr="00202B54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30" w:rsidRPr="00202B54" w:rsidRDefault="00935A30">
            <w:pPr>
              <w:jc w:val="center"/>
              <w:rPr>
                <w:sz w:val="16"/>
                <w:szCs w:val="16"/>
              </w:rPr>
            </w:pPr>
            <w:r w:rsidRPr="00202B54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30" w:rsidRPr="00935A30" w:rsidRDefault="00935A30">
            <w:pPr>
              <w:jc w:val="center"/>
              <w:rPr>
                <w:sz w:val="16"/>
                <w:szCs w:val="16"/>
              </w:rPr>
            </w:pPr>
            <w:r w:rsidRPr="00935A30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A30" w:rsidRPr="00935A30" w:rsidRDefault="00935A30">
            <w:pPr>
              <w:rPr>
                <w:sz w:val="16"/>
                <w:szCs w:val="16"/>
              </w:rPr>
            </w:pPr>
          </w:p>
        </w:tc>
      </w:tr>
      <w:tr w:rsidR="00935A30" w:rsidRPr="00935A30" w:rsidTr="00820BFC">
        <w:trPr>
          <w:trHeight w:val="597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30" w:rsidRPr="00935A30" w:rsidRDefault="00935A30">
            <w:pPr>
              <w:jc w:val="center"/>
              <w:rPr>
                <w:sz w:val="16"/>
                <w:szCs w:val="16"/>
              </w:rPr>
            </w:pPr>
            <w:r w:rsidRPr="00935A30">
              <w:rPr>
                <w:sz w:val="16"/>
                <w:szCs w:val="16"/>
              </w:rPr>
              <w:t>2.1.1.4</w:t>
            </w:r>
          </w:p>
        </w:tc>
        <w:tc>
          <w:tcPr>
            <w:tcW w:w="3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A30" w:rsidRPr="00935A30" w:rsidRDefault="00935A30">
            <w:pPr>
              <w:rPr>
                <w:sz w:val="16"/>
                <w:szCs w:val="16"/>
              </w:rPr>
            </w:pPr>
            <w:r w:rsidRPr="00935A30">
              <w:rPr>
                <w:sz w:val="16"/>
                <w:szCs w:val="16"/>
              </w:rPr>
              <w:t>Прочие расходы муниципальных бюджетных и автономных учреждений на обеспечение деятельности (оказание услуг)</w:t>
            </w:r>
          </w:p>
        </w:tc>
        <w:tc>
          <w:tcPr>
            <w:tcW w:w="85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35A30" w:rsidRPr="00935A30" w:rsidRDefault="00935A3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A30" w:rsidRPr="00935A30" w:rsidRDefault="00935A30">
            <w:pPr>
              <w:rPr>
                <w:sz w:val="16"/>
                <w:szCs w:val="16"/>
              </w:rPr>
            </w:pPr>
            <w:r w:rsidRPr="00935A30">
              <w:rPr>
                <w:sz w:val="16"/>
                <w:szCs w:val="16"/>
              </w:rPr>
              <w:t>МБ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A30" w:rsidRPr="00B41143" w:rsidRDefault="00935A30">
            <w:pPr>
              <w:jc w:val="center"/>
              <w:rPr>
                <w:sz w:val="16"/>
                <w:szCs w:val="16"/>
              </w:rPr>
            </w:pPr>
            <w:r w:rsidRPr="00B41143">
              <w:rPr>
                <w:sz w:val="16"/>
                <w:szCs w:val="16"/>
              </w:rPr>
              <w:t>607,02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A30" w:rsidRPr="00B41143" w:rsidRDefault="00935A30">
            <w:pPr>
              <w:jc w:val="center"/>
              <w:rPr>
                <w:sz w:val="16"/>
                <w:szCs w:val="16"/>
              </w:rPr>
            </w:pPr>
            <w:r w:rsidRPr="00B41143">
              <w:rPr>
                <w:sz w:val="16"/>
                <w:szCs w:val="16"/>
              </w:rPr>
              <w:t>607,02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A30" w:rsidRPr="00B41143" w:rsidRDefault="00935A30">
            <w:pPr>
              <w:jc w:val="center"/>
              <w:rPr>
                <w:sz w:val="16"/>
                <w:szCs w:val="16"/>
              </w:rPr>
            </w:pPr>
            <w:r w:rsidRPr="00B41143">
              <w:rPr>
                <w:sz w:val="16"/>
                <w:szCs w:val="16"/>
              </w:rPr>
              <w:t>100,00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A30" w:rsidRPr="00935A30" w:rsidRDefault="00935A30">
            <w:pPr>
              <w:rPr>
                <w:sz w:val="16"/>
                <w:szCs w:val="16"/>
              </w:rPr>
            </w:pPr>
            <w:r w:rsidRPr="00935A30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30" w:rsidRPr="00202B54" w:rsidRDefault="00935A30">
            <w:pPr>
              <w:jc w:val="center"/>
              <w:rPr>
                <w:sz w:val="16"/>
                <w:szCs w:val="16"/>
              </w:rPr>
            </w:pPr>
            <w:r w:rsidRPr="00202B54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30" w:rsidRPr="00202B54" w:rsidRDefault="00935A30">
            <w:pPr>
              <w:jc w:val="center"/>
              <w:rPr>
                <w:sz w:val="16"/>
                <w:szCs w:val="16"/>
              </w:rPr>
            </w:pPr>
            <w:r w:rsidRPr="00202B54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30" w:rsidRPr="00935A30" w:rsidRDefault="00935A30">
            <w:pPr>
              <w:jc w:val="center"/>
              <w:rPr>
                <w:sz w:val="16"/>
                <w:szCs w:val="16"/>
              </w:rPr>
            </w:pPr>
            <w:r w:rsidRPr="00935A30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A30" w:rsidRPr="00935A30" w:rsidRDefault="00935A30">
            <w:pPr>
              <w:rPr>
                <w:sz w:val="16"/>
                <w:szCs w:val="16"/>
              </w:rPr>
            </w:pPr>
          </w:p>
        </w:tc>
      </w:tr>
      <w:tr w:rsidR="00935A30" w:rsidRPr="00935A30" w:rsidTr="00820BFC">
        <w:trPr>
          <w:trHeight w:val="495"/>
        </w:trPr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30" w:rsidRPr="00935A30" w:rsidRDefault="00935A30">
            <w:pPr>
              <w:jc w:val="center"/>
              <w:rPr>
                <w:sz w:val="16"/>
                <w:szCs w:val="16"/>
              </w:rPr>
            </w:pPr>
            <w:r w:rsidRPr="00935A30">
              <w:rPr>
                <w:sz w:val="16"/>
                <w:szCs w:val="16"/>
              </w:rPr>
              <w:t>2.1.2</w:t>
            </w:r>
          </w:p>
        </w:tc>
        <w:tc>
          <w:tcPr>
            <w:tcW w:w="3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A30" w:rsidRPr="00935A30" w:rsidRDefault="00935A30">
            <w:pPr>
              <w:rPr>
                <w:sz w:val="16"/>
                <w:szCs w:val="16"/>
              </w:rPr>
            </w:pPr>
            <w:r w:rsidRPr="00935A30">
              <w:rPr>
                <w:sz w:val="16"/>
                <w:szCs w:val="16"/>
              </w:rPr>
              <w:t>Субсидия на обеспечение бесплатным цельным молоком либо питьевым молоком обучающихся 1-4 классов общеобразовательных учреждений, муниципальных образовательных учреждений для детей дошкольного и младшего школьного возраста</w:t>
            </w:r>
          </w:p>
        </w:tc>
        <w:tc>
          <w:tcPr>
            <w:tcW w:w="85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35A30" w:rsidRPr="00935A30" w:rsidRDefault="00935A3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A30" w:rsidRPr="00935A30" w:rsidRDefault="00935A30">
            <w:pPr>
              <w:rPr>
                <w:sz w:val="16"/>
                <w:szCs w:val="16"/>
              </w:rPr>
            </w:pPr>
            <w:r w:rsidRPr="00935A30">
              <w:rPr>
                <w:sz w:val="16"/>
                <w:szCs w:val="16"/>
              </w:rPr>
              <w:t xml:space="preserve">Всего, в </w:t>
            </w:r>
            <w:proofErr w:type="spellStart"/>
            <w:r w:rsidRPr="00935A30">
              <w:rPr>
                <w:sz w:val="16"/>
                <w:szCs w:val="16"/>
              </w:rPr>
              <w:t>т.ч</w:t>
            </w:r>
            <w:proofErr w:type="spellEnd"/>
            <w:r w:rsidRPr="00935A30">
              <w:rPr>
                <w:sz w:val="16"/>
                <w:szCs w:val="16"/>
              </w:rPr>
              <w:t>.: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A30" w:rsidRPr="00B41143" w:rsidRDefault="00935A30">
            <w:pPr>
              <w:jc w:val="center"/>
              <w:rPr>
                <w:sz w:val="16"/>
                <w:szCs w:val="16"/>
              </w:rPr>
            </w:pPr>
            <w:r w:rsidRPr="00B41143">
              <w:rPr>
                <w:sz w:val="16"/>
                <w:szCs w:val="16"/>
              </w:rPr>
              <w:t>2 192,60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A30" w:rsidRPr="00B41143" w:rsidRDefault="00935A30">
            <w:pPr>
              <w:jc w:val="center"/>
              <w:rPr>
                <w:sz w:val="16"/>
                <w:szCs w:val="16"/>
              </w:rPr>
            </w:pPr>
            <w:r w:rsidRPr="00B41143">
              <w:rPr>
                <w:sz w:val="16"/>
                <w:szCs w:val="16"/>
              </w:rPr>
              <w:t>1 544,76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A30" w:rsidRPr="00B41143" w:rsidRDefault="00935A30">
            <w:pPr>
              <w:jc w:val="center"/>
              <w:rPr>
                <w:sz w:val="16"/>
                <w:szCs w:val="16"/>
              </w:rPr>
            </w:pPr>
            <w:r w:rsidRPr="00B41143">
              <w:rPr>
                <w:sz w:val="16"/>
                <w:szCs w:val="16"/>
              </w:rPr>
              <w:t>70,45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A30" w:rsidRPr="00935A30" w:rsidRDefault="00935A30">
            <w:pPr>
              <w:rPr>
                <w:sz w:val="16"/>
                <w:szCs w:val="16"/>
              </w:rPr>
            </w:pPr>
            <w:r w:rsidRPr="00935A30">
              <w:rPr>
                <w:sz w:val="16"/>
                <w:szCs w:val="16"/>
              </w:rPr>
              <w:t>удельный вес обучающихся 1-4х классов муниципальных общеобразовательных учреждений, обеспеченных бесплатным цельным молоком либо питьевым молоком, в общем количестве обучающихся 1-4х классов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30" w:rsidRPr="00202B54" w:rsidRDefault="00935A30">
            <w:pPr>
              <w:jc w:val="center"/>
              <w:rPr>
                <w:sz w:val="16"/>
                <w:szCs w:val="16"/>
              </w:rPr>
            </w:pPr>
            <w:r w:rsidRPr="00202B54">
              <w:rPr>
                <w:sz w:val="16"/>
                <w:szCs w:val="16"/>
              </w:rPr>
              <w:t>100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30" w:rsidRPr="00202B54" w:rsidRDefault="00935A30">
            <w:pPr>
              <w:jc w:val="center"/>
              <w:rPr>
                <w:sz w:val="16"/>
                <w:szCs w:val="16"/>
              </w:rPr>
            </w:pPr>
            <w:r w:rsidRPr="00202B54">
              <w:rPr>
                <w:sz w:val="16"/>
                <w:szCs w:val="16"/>
              </w:rPr>
              <w:t>100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30" w:rsidRPr="00935A30" w:rsidRDefault="00202B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  <w:r w:rsidR="00935A30" w:rsidRPr="00935A30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A30" w:rsidRPr="00935A30" w:rsidRDefault="00935A30">
            <w:pPr>
              <w:rPr>
                <w:sz w:val="16"/>
                <w:szCs w:val="16"/>
              </w:rPr>
            </w:pPr>
          </w:p>
        </w:tc>
      </w:tr>
      <w:tr w:rsidR="00935A30" w:rsidRPr="00935A30" w:rsidTr="00820BFC">
        <w:trPr>
          <w:trHeight w:val="534"/>
        </w:trPr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A30" w:rsidRPr="00935A30" w:rsidRDefault="00935A30">
            <w:pPr>
              <w:rPr>
                <w:sz w:val="16"/>
                <w:szCs w:val="16"/>
              </w:rPr>
            </w:pPr>
          </w:p>
        </w:tc>
        <w:tc>
          <w:tcPr>
            <w:tcW w:w="3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A30" w:rsidRPr="00935A30" w:rsidRDefault="00935A30">
            <w:pPr>
              <w:rPr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35A30" w:rsidRPr="00935A30" w:rsidRDefault="00935A3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A30" w:rsidRPr="00935A30" w:rsidRDefault="00935A30">
            <w:pPr>
              <w:rPr>
                <w:sz w:val="16"/>
                <w:szCs w:val="16"/>
              </w:rPr>
            </w:pPr>
            <w:r w:rsidRPr="00935A30">
              <w:rPr>
                <w:sz w:val="16"/>
                <w:szCs w:val="16"/>
              </w:rPr>
              <w:t>ОБ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A30" w:rsidRPr="00B41143" w:rsidRDefault="00935A30">
            <w:pPr>
              <w:jc w:val="center"/>
              <w:rPr>
                <w:sz w:val="16"/>
                <w:szCs w:val="16"/>
              </w:rPr>
            </w:pPr>
            <w:r w:rsidRPr="00B41143">
              <w:rPr>
                <w:sz w:val="16"/>
                <w:szCs w:val="16"/>
              </w:rPr>
              <w:t>2 192,60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A30" w:rsidRPr="00B41143" w:rsidRDefault="00935A30">
            <w:pPr>
              <w:jc w:val="center"/>
              <w:rPr>
                <w:sz w:val="16"/>
                <w:szCs w:val="16"/>
              </w:rPr>
            </w:pPr>
            <w:r w:rsidRPr="00B41143">
              <w:rPr>
                <w:sz w:val="16"/>
                <w:szCs w:val="16"/>
              </w:rPr>
              <w:t>1 544,76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A30" w:rsidRPr="00B41143" w:rsidRDefault="00935A30">
            <w:pPr>
              <w:jc w:val="center"/>
              <w:rPr>
                <w:sz w:val="16"/>
                <w:szCs w:val="16"/>
              </w:rPr>
            </w:pPr>
            <w:r w:rsidRPr="00B41143">
              <w:rPr>
                <w:sz w:val="16"/>
                <w:szCs w:val="16"/>
              </w:rPr>
              <w:t>70,45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A30" w:rsidRPr="00935A30" w:rsidRDefault="00935A30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A30" w:rsidRPr="00202B54" w:rsidRDefault="00935A30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A30" w:rsidRPr="00202B54" w:rsidRDefault="00935A3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A30" w:rsidRPr="00935A30" w:rsidRDefault="00935A30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A30" w:rsidRPr="00935A30" w:rsidRDefault="00935A30">
            <w:pPr>
              <w:rPr>
                <w:sz w:val="16"/>
                <w:szCs w:val="16"/>
              </w:rPr>
            </w:pPr>
          </w:p>
        </w:tc>
      </w:tr>
      <w:tr w:rsidR="00935A30" w:rsidRPr="00935A30" w:rsidTr="00820BFC">
        <w:trPr>
          <w:trHeight w:val="402"/>
        </w:trPr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30" w:rsidRPr="00935A30" w:rsidRDefault="00935A30">
            <w:pPr>
              <w:jc w:val="center"/>
              <w:rPr>
                <w:sz w:val="16"/>
                <w:szCs w:val="16"/>
              </w:rPr>
            </w:pPr>
            <w:r w:rsidRPr="00935A30">
              <w:rPr>
                <w:sz w:val="16"/>
                <w:szCs w:val="16"/>
              </w:rPr>
              <w:t>2.1.3</w:t>
            </w:r>
          </w:p>
        </w:tc>
        <w:tc>
          <w:tcPr>
            <w:tcW w:w="3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A30" w:rsidRPr="00935A30" w:rsidRDefault="00935A30">
            <w:pPr>
              <w:rPr>
                <w:sz w:val="16"/>
                <w:szCs w:val="16"/>
              </w:rPr>
            </w:pPr>
            <w:r w:rsidRPr="00935A30">
              <w:rPr>
                <w:sz w:val="16"/>
                <w:szCs w:val="16"/>
              </w:rPr>
              <w:t>Обеспечение бесплатным питанием отдельных категорий обучающихся</w:t>
            </w:r>
          </w:p>
        </w:tc>
        <w:tc>
          <w:tcPr>
            <w:tcW w:w="85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35A30" w:rsidRPr="00935A30" w:rsidRDefault="00935A3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A30" w:rsidRPr="00935A30" w:rsidRDefault="00935A30">
            <w:pPr>
              <w:rPr>
                <w:sz w:val="16"/>
                <w:szCs w:val="16"/>
              </w:rPr>
            </w:pPr>
            <w:r w:rsidRPr="00935A30">
              <w:rPr>
                <w:sz w:val="16"/>
                <w:szCs w:val="16"/>
              </w:rPr>
              <w:t xml:space="preserve">Всего, в </w:t>
            </w:r>
            <w:proofErr w:type="spellStart"/>
            <w:r w:rsidRPr="00935A30">
              <w:rPr>
                <w:sz w:val="16"/>
                <w:szCs w:val="16"/>
              </w:rPr>
              <w:t>т.ч</w:t>
            </w:r>
            <w:proofErr w:type="spellEnd"/>
            <w:r w:rsidRPr="00935A30">
              <w:rPr>
                <w:sz w:val="16"/>
                <w:szCs w:val="16"/>
              </w:rPr>
              <w:t>.: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A30" w:rsidRPr="00B41143" w:rsidRDefault="00935A30">
            <w:pPr>
              <w:jc w:val="center"/>
              <w:rPr>
                <w:sz w:val="16"/>
                <w:szCs w:val="16"/>
              </w:rPr>
            </w:pPr>
            <w:r w:rsidRPr="00B41143">
              <w:rPr>
                <w:sz w:val="16"/>
                <w:szCs w:val="16"/>
              </w:rPr>
              <w:t>25 824,00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A30" w:rsidRPr="00B41143" w:rsidRDefault="00935A30">
            <w:pPr>
              <w:jc w:val="center"/>
              <w:rPr>
                <w:sz w:val="16"/>
                <w:szCs w:val="16"/>
              </w:rPr>
            </w:pPr>
            <w:r w:rsidRPr="00B41143">
              <w:rPr>
                <w:sz w:val="16"/>
                <w:szCs w:val="16"/>
              </w:rPr>
              <w:t>25 455,78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A30" w:rsidRPr="00B41143" w:rsidRDefault="00935A30">
            <w:pPr>
              <w:jc w:val="center"/>
              <w:rPr>
                <w:sz w:val="16"/>
                <w:szCs w:val="16"/>
              </w:rPr>
            </w:pPr>
            <w:r w:rsidRPr="00B41143">
              <w:rPr>
                <w:sz w:val="16"/>
                <w:szCs w:val="16"/>
              </w:rPr>
              <w:t>98,57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A30" w:rsidRPr="00935A30" w:rsidRDefault="00935A30">
            <w:pPr>
              <w:rPr>
                <w:sz w:val="16"/>
                <w:szCs w:val="16"/>
              </w:rPr>
            </w:pPr>
            <w:r w:rsidRPr="00935A30">
              <w:rPr>
                <w:sz w:val="16"/>
                <w:szCs w:val="16"/>
              </w:rPr>
              <w:t xml:space="preserve">удельный вес обучающихся, получающих организованное </w:t>
            </w:r>
            <w:r w:rsidRPr="00935A30">
              <w:rPr>
                <w:sz w:val="16"/>
                <w:szCs w:val="16"/>
              </w:rPr>
              <w:lastRenderedPageBreak/>
              <w:t>горячее питание, от общего числа обучающихся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30" w:rsidRPr="00202B54" w:rsidRDefault="00935A30">
            <w:pPr>
              <w:jc w:val="center"/>
              <w:rPr>
                <w:sz w:val="16"/>
                <w:szCs w:val="16"/>
              </w:rPr>
            </w:pPr>
            <w:r w:rsidRPr="00202B54">
              <w:rPr>
                <w:sz w:val="16"/>
                <w:szCs w:val="16"/>
              </w:rPr>
              <w:lastRenderedPageBreak/>
              <w:t>90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30" w:rsidRPr="00202B54" w:rsidRDefault="00935A30">
            <w:pPr>
              <w:jc w:val="center"/>
              <w:rPr>
                <w:sz w:val="16"/>
                <w:szCs w:val="16"/>
              </w:rPr>
            </w:pPr>
            <w:r w:rsidRPr="00202B54">
              <w:rPr>
                <w:sz w:val="16"/>
                <w:szCs w:val="16"/>
              </w:rPr>
              <w:t>96,4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30" w:rsidRPr="00935A30" w:rsidRDefault="00935A30">
            <w:pPr>
              <w:jc w:val="center"/>
              <w:rPr>
                <w:sz w:val="16"/>
                <w:szCs w:val="16"/>
              </w:rPr>
            </w:pPr>
            <w:r w:rsidRPr="00935A30">
              <w:rPr>
                <w:sz w:val="16"/>
                <w:szCs w:val="16"/>
              </w:rPr>
              <w:t>107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A30" w:rsidRPr="00935A30" w:rsidRDefault="00935A30">
            <w:pPr>
              <w:rPr>
                <w:sz w:val="16"/>
                <w:szCs w:val="16"/>
              </w:rPr>
            </w:pPr>
          </w:p>
        </w:tc>
      </w:tr>
      <w:tr w:rsidR="00935A30" w:rsidRPr="00935A30" w:rsidTr="00820BFC">
        <w:trPr>
          <w:trHeight w:val="402"/>
        </w:trPr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5A30" w:rsidRPr="00935A30" w:rsidRDefault="00935A30">
            <w:pPr>
              <w:rPr>
                <w:sz w:val="16"/>
                <w:szCs w:val="16"/>
              </w:rPr>
            </w:pPr>
          </w:p>
        </w:tc>
        <w:tc>
          <w:tcPr>
            <w:tcW w:w="3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5A30" w:rsidRPr="00935A30" w:rsidRDefault="00935A30">
            <w:pPr>
              <w:rPr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35A30" w:rsidRPr="00935A30" w:rsidRDefault="00935A3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A30" w:rsidRPr="00935A30" w:rsidRDefault="00935A30">
            <w:pPr>
              <w:rPr>
                <w:sz w:val="16"/>
                <w:szCs w:val="16"/>
              </w:rPr>
            </w:pPr>
            <w:r w:rsidRPr="00935A30">
              <w:rPr>
                <w:sz w:val="16"/>
                <w:szCs w:val="16"/>
              </w:rPr>
              <w:t>ОБ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A30" w:rsidRPr="00B41143" w:rsidRDefault="00935A30">
            <w:pPr>
              <w:jc w:val="center"/>
              <w:rPr>
                <w:sz w:val="16"/>
                <w:szCs w:val="16"/>
              </w:rPr>
            </w:pPr>
            <w:r w:rsidRPr="00B41143">
              <w:rPr>
                <w:sz w:val="16"/>
                <w:szCs w:val="16"/>
              </w:rPr>
              <w:t>25 824,00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A30" w:rsidRPr="00B41143" w:rsidRDefault="00935A30">
            <w:pPr>
              <w:jc w:val="center"/>
              <w:rPr>
                <w:sz w:val="16"/>
                <w:szCs w:val="16"/>
              </w:rPr>
            </w:pPr>
            <w:r w:rsidRPr="00B41143">
              <w:rPr>
                <w:sz w:val="16"/>
                <w:szCs w:val="16"/>
              </w:rPr>
              <w:t>25 455,78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A30" w:rsidRPr="00B41143" w:rsidRDefault="00935A30">
            <w:pPr>
              <w:jc w:val="center"/>
              <w:rPr>
                <w:sz w:val="16"/>
                <w:szCs w:val="16"/>
              </w:rPr>
            </w:pPr>
            <w:r w:rsidRPr="00B41143">
              <w:rPr>
                <w:sz w:val="16"/>
                <w:szCs w:val="16"/>
              </w:rPr>
              <w:t>98,57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5A30" w:rsidRPr="00935A30" w:rsidRDefault="00935A30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5A30" w:rsidRPr="00202B54" w:rsidRDefault="00935A30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5A30" w:rsidRPr="00202B54" w:rsidRDefault="00935A3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5A30" w:rsidRPr="00935A30" w:rsidRDefault="00935A30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5A30" w:rsidRPr="00935A30" w:rsidRDefault="00935A30">
            <w:pPr>
              <w:rPr>
                <w:sz w:val="16"/>
                <w:szCs w:val="16"/>
              </w:rPr>
            </w:pPr>
          </w:p>
        </w:tc>
      </w:tr>
      <w:tr w:rsidR="00935A30" w:rsidRPr="00935A30" w:rsidTr="00820BFC">
        <w:trPr>
          <w:trHeight w:val="473"/>
        </w:trPr>
        <w:tc>
          <w:tcPr>
            <w:tcW w:w="8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30" w:rsidRPr="00935A30" w:rsidRDefault="00935A30">
            <w:pPr>
              <w:jc w:val="center"/>
              <w:rPr>
                <w:sz w:val="16"/>
                <w:szCs w:val="16"/>
              </w:rPr>
            </w:pPr>
            <w:r w:rsidRPr="00935A30">
              <w:rPr>
                <w:sz w:val="16"/>
                <w:szCs w:val="16"/>
              </w:rPr>
              <w:t>2.1.4</w:t>
            </w:r>
          </w:p>
        </w:tc>
        <w:tc>
          <w:tcPr>
            <w:tcW w:w="32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A30" w:rsidRPr="00935A30" w:rsidRDefault="00935A30">
            <w:pPr>
              <w:rPr>
                <w:sz w:val="16"/>
                <w:szCs w:val="16"/>
              </w:rPr>
            </w:pPr>
            <w:r w:rsidRPr="00935A30">
              <w:rPr>
                <w:sz w:val="16"/>
                <w:szCs w:val="16"/>
              </w:rPr>
              <w:t>Компенсация расходов на оплату стоимости проезда и провоза багажа к месту использования отпуска и обратно лицам, работающим в организациях, финансируемых из местного бюджета</w:t>
            </w:r>
          </w:p>
        </w:tc>
        <w:tc>
          <w:tcPr>
            <w:tcW w:w="85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35A30" w:rsidRPr="00935A30" w:rsidRDefault="00935A3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A30" w:rsidRPr="00935A30" w:rsidRDefault="00935A30">
            <w:pPr>
              <w:rPr>
                <w:sz w:val="16"/>
                <w:szCs w:val="16"/>
              </w:rPr>
            </w:pPr>
            <w:r w:rsidRPr="00935A30">
              <w:rPr>
                <w:sz w:val="16"/>
                <w:szCs w:val="16"/>
              </w:rPr>
              <w:t xml:space="preserve">Всего, в </w:t>
            </w:r>
            <w:proofErr w:type="spellStart"/>
            <w:r w:rsidRPr="00935A30">
              <w:rPr>
                <w:sz w:val="16"/>
                <w:szCs w:val="16"/>
              </w:rPr>
              <w:t>т.ч</w:t>
            </w:r>
            <w:proofErr w:type="spellEnd"/>
            <w:r w:rsidRPr="00935A30">
              <w:rPr>
                <w:sz w:val="16"/>
                <w:szCs w:val="16"/>
              </w:rPr>
              <w:t>.: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A30" w:rsidRPr="00B41143" w:rsidRDefault="00935A30">
            <w:pPr>
              <w:jc w:val="center"/>
              <w:rPr>
                <w:sz w:val="16"/>
                <w:szCs w:val="16"/>
              </w:rPr>
            </w:pPr>
            <w:r w:rsidRPr="00B41143">
              <w:rPr>
                <w:sz w:val="16"/>
                <w:szCs w:val="16"/>
              </w:rPr>
              <w:t>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A30" w:rsidRPr="00B41143" w:rsidRDefault="00935A30">
            <w:pPr>
              <w:jc w:val="center"/>
              <w:rPr>
                <w:sz w:val="16"/>
                <w:szCs w:val="16"/>
              </w:rPr>
            </w:pPr>
            <w:r w:rsidRPr="00B41143">
              <w:rPr>
                <w:sz w:val="16"/>
                <w:szCs w:val="16"/>
              </w:rPr>
              <w:t>500,00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A30" w:rsidRPr="00B41143" w:rsidRDefault="00935A30">
            <w:pPr>
              <w:jc w:val="center"/>
              <w:rPr>
                <w:sz w:val="16"/>
                <w:szCs w:val="16"/>
              </w:rPr>
            </w:pPr>
            <w:r w:rsidRPr="00B41143">
              <w:rPr>
                <w:sz w:val="16"/>
                <w:szCs w:val="16"/>
              </w:rPr>
              <w:t>100,00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A30" w:rsidRPr="00935A30" w:rsidRDefault="00935A30" w:rsidP="00202B54">
            <w:pPr>
              <w:rPr>
                <w:sz w:val="16"/>
                <w:szCs w:val="16"/>
              </w:rPr>
            </w:pPr>
            <w:r w:rsidRPr="00935A30">
              <w:rPr>
                <w:sz w:val="16"/>
                <w:szCs w:val="16"/>
              </w:rPr>
              <w:t>Доля освоения субвенций и субсидий по переданным полномочиям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30" w:rsidRPr="00202B54" w:rsidRDefault="00935A30">
            <w:pPr>
              <w:jc w:val="center"/>
              <w:rPr>
                <w:sz w:val="16"/>
                <w:szCs w:val="16"/>
              </w:rPr>
            </w:pPr>
            <w:r w:rsidRPr="00202B54">
              <w:rPr>
                <w:sz w:val="16"/>
                <w:szCs w:val="16"/>
              </w:rPr>
              <w:t>100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30" w:rsidRPr="00202B54" w:rsidRDefault="00935A30">
            <w:pPr>
              <w:jc w:val="center"/>
              <w:rPr>
                <w:sz w:val="16"/>
                <w:szCs w:val="16"/>
              </w:rPr>
            </w:pPr>
            <w:r w:rsidRPr="00202B54">
              <w:rPr>
                <w:sz w:val="16"/>
                <w:szCs w:val="16"/>
              </w:rPr>
              <w:t>100,00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30" w:rsidRPr="00935A30" w:rsidRDefault="00935A30">
            <w:pPr>
              <w:jc w:val="center"/>
              <w:rPr>
                <w:sz w:val="16"/>
                <w:szCs w:val="16"/>
              </w:rPr>
            </w:pPr>
            <w:r w:rsidRPr="00935A30">
              <w:rPr>
                <w:sz w:val="16"/>
                <w:szCs w:val="16"/>
              </w:rPr>
              <w:t>100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5A30" w:rsidRPr="00935A30" w:rsidRDefault="00935A30">
            <w:pPr>
              <w:rPr>
                <w:sz w:val="16"/>
                <w:szCs w:val="16"/>
              </w:rPr>
            </w:pPr>
          </w:p>
        </w:tc>
      </w:tr>
      <w:tr w:rsidR="00935A30" w:rsidRPr="00935A30" w:rsidTr="00820BFC">
        <w:trPr>
          <w:trHeight w:val="409"/>
        </w:trPr>
        <w:tc>
          <w:tcPr>
            <w:tcW w:w="8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5A30" w:rsidRPr="00935A30" w:rsidRDefault="00935A30">
            <w:pPr>
              <w:rPr>
                <w:sz w:val="16"/>
                <w:szCs w:val="16"/>
              </w:rPr>
            </w:pPr>
          </w:p>
        </w:tc>
        <w:tc>
          <w:tcPr>
            <w:tcW w:w="32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5A30" w:rsidRPr="00935A30" w:rsidRDefault="00935A30">
            <w:pPr>
              <w:rPr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35A30" w:rsidRPr="00935A30" w:rsidRDefault="00935A3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A30" w:rsidRPr="00935A30" w:rsidRDefault="00935A30">
            <w:pPr>
              <w:rPr>
                <w:sz w:val="16"/>
                <w:szCs w:val="16"/>
              </w:rPr>
            </w:pPr>
            <w:r w:rsidRPr="00935A30">
              <w:rPr>
                <w:sz w:val="16"/>
                <w:szCs w:val="16"/>
              </w:rPr>
              <w:t>МБ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A30" w:rsidRPr="00B41143" w:rsidRDefault="00935A30">
            <w:pPr>
              <w:jc w:val="center"/>
              <w:rPr>
                <w:sz w:val="16"/>
                <w:szCs w:val="16"/>
              </w:rPr>
            </w:pPr>
            <w:r w:rsidRPr="00B41143">
              <w:rPr>
                <w:sz w:val="16"/>
                <w:szCs w:val="16"/>
              </w:rPr>
              <w:t>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A30" w:rsidRPr="00B41143" w:rsidRDefault="00935A30">
            <w:pPr>
              <w:jc w:val="center"/>
              <w:rPr>
                <w:sz w:val="16"/>
                <w:szCs w:val="16"/>
              </w:rPr>
            </w:pPr>
            <w:r w:rsidRPr="00B41143">
              <w:rPr>
                <w:sz w:val="16"/>
                <w:szCs w:val="16"/>
              </w:rPr>
              <w:t>500,00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A30" w:rsidRPr="00B41143" w:rsidRDefault="00935A30">
            <w:pPr>
              <w:jc w:val="center"/>
              <w:rPr>
                <w:sz w:val="16"/>
                <w:szCs w:val="16"/>
              </w:rPr>
            </w:pPr>
            <w:r w:rsidRPr="00B41143">
              <w:rPr>
                <w:sz w:val="16"/>
                <w:szCs w:val="16"/>
              </w:rPr>
              <w:t>100,00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35A30" w:rsidRPr="00935A30" w:rsidRDefault="00935A30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35A30" w:rsidRPr="00202B54" w:rsidRDefault="00935A30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35A30" w:rsidRPr="00202B54" w:rsidRDefault="00935A3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35A30" w:rsidRPr="00935A30" w:rsidRDefault="00935A30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5A30" w:rsidRPr="00935A30" w:rsidRDefault="00935A30">
            <w:pPr>
              <w:rPr>
                <w:sz w:val="16"/>
                <w:szCs w:val="16"/>
              </w:rPr>
            </w:pPr>
          </w:p>
        </w:tc>
      </w:tr>
      <w:tr w:rsidR="00935A30" w:rsidRPr="00935A30" w:rsidTr="00820BFC">
        <w:trPr>
          <w:trHeight w:val="402"/>
        </w:trPr>
        <w:tc>
          <w:tcPr>
            <w:tcW w:w="8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30" w:rsidRPr="00935A30" w:rsidRDefault="00935A30">
            <w:pPr>
              <w:jc w:val="center"/>
              <w:rPr>
                <w:sz w:val="16"/>
                <w:szCs w:val="16"/>
              </w:rPr>
            </w:pPr>
            <w:r w:rsidRPr="00935A30">
              <w:rPr>
                <w:sz w:val="16"/>
                <w:szCs w:val="16"/>
              </w:rPr>
              <w:t>2.1.5</w:t>
            </w:r>
          </w:p>
        </w:tc>
        <w:tc>
          <w:tcPr>
            <w:tcW w:w="32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A30" w:rsidRPr="00935A30" w:rsidRDefault="00935A30">
            <w:pPr>
              <w:rPr>
                <w:sz w:val="16"/>
                <w:szCs w:val="16"/>
              </w:rPr>
            </w:pPr>
            <w:r w:rsidRPr="00935A30">
              <w:rPr>
                <w:sz w:val="16"/>
                <w:szCs w:val="16"/>
              </w:rPr>
              <w:t>Ремонт текущий и капитальный муниципальных учреждений</w:t>
            </w:r>
          </w:p>
        </w:tc>
        <w:tc>
          <w:tcPr>
            <w:tcW w:w="85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35A30" w:rsidRPr="00935A30" w:rsidRDefault="00935A3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A30" w:rsidRPr="00935A30" w:rsidRDefault="00935A30">
            <w:pPr>
              <w:rPr>
                <w:sz w:val="16"/>
                <w:szCs w:val="16"/>
              </w:rPr>
            </w:pPr>
            <w:r w:rsidRPr="00935A30">
              <w:rPr>
                <w:sz w:val="16"/>
                <w:szCs w:val="16"/>
              </w:rPr>
              <w:t xml:space="preserve">Всего, в </w:t>
            </w:r>
            <w:proofErr w:type="spellStart"/>
            <w:r w:rsidRPr="00935A30">
              <w:rPr>
                <w:sz w:val="16"/>
                <w:szCs w:val="16"/>
              </w:rPr>
              <w:t>т.ч</w:t>
            </w:r>
            <w:proofErr w:type="spellEnd"/>
            <w:r w:rsidRPr="00935A30">
              <w:rPr>
                <w:sz w:val="16"/>
                <w:szCs w:val="16"/>
              </w:rPr>
              <w:t>.: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A30" w:rsidRPr="00B41143" w:rsidRDefault="00935A30">
            <w:pPr>
              <w:jc w:val="center"/>
              <w:rPr>
                <w:sz w:val="16"/>
                <w:szCs w:val="16"/>
              </w:rPr>
            </w:pPr>
            <w:r w:rsidRPr="00B41143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A30" w:rsidRPr="00B41143" w:rsidRDefault="00935A30">
            <w:pPr>
              <w:jc w:val="center"/>
              <w:rPr>
                <w:sz w:val="16"/>
                <w:szCs w:val="16"/>
              </w:rPr>
            </w:pPr>
            <w:r w:rsidRPr="00B41143">
              <w:rPr>
                <w:sz w:val="16"/>
                <w:szCs w:val="16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A30" w:rsidRPr="00B41143" w:rsidRDefault="00935A30">
            <w:pPr>
              <w:jc w:val="center"/>
              <w:rPr>
                <w:sz w:val="16"/>
                <w:szCs w:val="16"/>
              </w:rPr>
            </w:pPr>
            <w:r w:rsidRPr="00B41143">
              <w:rPr>
                <w:sz w:val="16"/>
                <w:szCs w:val="16"/>
              </w:rPr>
              <w:t> 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A30" w:rsidRPr="00935A30" w:rsidRDefault="00935A30">
            <w:pPr>
              <w:jc w:val="center"/>
              <w:rPr>
                <w:sz w:val="16"/>
                <w:szCs w:val="16"/>
              </w:rPr>
            </w:pPr>
            <w:r w:rsidRPr="00935A30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30" w:rsidRPr="00202B54" w:rsidRDefault="00935A30">
            <w:pPr>
              <w:jc w:val="center"/>
              <w:rPr>
                <w:sz w:val="16"/>
                <w:szCs w:val="16"/>
              </w:rPr>
            </w:pPr>
            <w:r w:rsidRPr="00202B54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30" w:rsidRPr="00202B54" w:rsidRDefault="00935A30">
            <w:pPr>
              <w:jc w:val="center"/>
              <w:rPr>
                <w:sz w:val="16"/>
                <w:szCs w:val="16"/>
              </w:rPr>
            </w:pPr>
            <w:r w:rsidRPr="00202B54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30" w:rsidRPr="00935A30" w:rsidRDefault="00935A30">
            <w:pPr>
              <w:jc w:val="center"/>
              <w:rPr>
                <w:sz w:val="16"/>
                <w:szCs w:val="16"/>
              </w:rPr>
            </w:pPr>
            <w:r w:rsidRPr="00935A30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5A30" w:rsidRPr="00935A30" w:rsidRDefault="00935A30">
            <w:pPr>
              <w:rPr>
                <w:sz w:val="16"/>
                <w:szCs w:val="16"/>
              </w:rPr>
            </w:pPr>
          </w:p>
        </w:tc>
      </w:tr>
      <w:tr w:rsidR="00935A30" w:rsidRPr="00935A30" w:rsidTr="00820BFC">
        <w:trPr>
          <w:trHeight w:val="402"/>
        </w:trPr>
        <w:tc>
          <w:tcPr>
            <w:tcW w:w="8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5A30" w:rsidRPr="00935A30" w:rsidRDefault="00935A30">
            <w:pPr>
              <w:rPr>
                <w:sz w:val="16"/>
                <w:szCs w:val="16"/>
              </w:rPr>
            </w:pPr>
          </w:p>
        </w:tc>
        <w:tc>
          <w:tcPr>
            <w:tcW w:w="32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5A30" w:rsidRPr="00935A30" w:rsidRDefault="00935A30">
            <w:pPr>
              <w:rPr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35A30" w:rsidRPr="00935A30" w:rsidRDefault="00935A3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A30" w:rsidRPr="00935A30" w:rsidRDefault="00935A30">
            <w:pPr>
              <w:rPr>
                <w:sz w:val="16"/>
                <w:szCs w:val="16"/>
              </w:rPr>
            </w:pPr>
            <w:r w:rsidRPr="00935A30">
              <w:rPr>
                <w:sz w:val="16"/>
                <w:szCs w:val="16"/>
              </w:rPr>
              <w:t>МБ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A30" w:rsidRPr="00B41143" w:rsidRDefault="00935A30">
            <w:pPr>
              <w:jc w:val="center"/>
              <w:rPr>
                <w:sz w:val="16"/>
                <w:szCs w:val="16"/>
              </w:rPr>
            </w:pPr>
            <w:r w:rsidRPr="00B41143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A30" w:rsidRPr="00B41143" w:rsidRDefault="00935A30">
            <w:pPr>
              <w:jc w:val="center"/>
              <w:rPr>
                <w:sz w:val="16"/>
                <w:szCs w:val="16"/>
              </w:rPr>
            </w:pPr>
            <w:r w:rsidRPr="00B41143">
              <w:rPr>
                <w:sz w:val="16"/>
                <w:szCs w:val="16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A30" w:rsidRPr="00B41143" w:rsidRDefault="00935A30">
            <w:pPr>
              <w:jc w:val="center"/>
              <w:rPr>
                <w:sz w:val="16"/>
                <w:szCs w:val="16"/>
              </w:rPr>
            </w:pPr>
            <w:r w:rsidRPr="00B41143">
              <w:rPr>
                <w:sz w:val="16"/>
                <w:szCs w:val="16"/>
              </w:rPr>
              <w:t> 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A30" w:rsidRPr="00935A30" w:rsidRDefault="00935A30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A30" w:rsidRPr="00202B54" w:rsidRDefault="00935A30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A30" w:rsidRPr="00202B54" w:rsidRDefault="00935A3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A30" w:rsidRPr="00935A30" w:rsidRDefault="00935A30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5A30" w:rsidRPr="00935A30" w:rsidRDefault="00935A30">
            <w:pPr>
              <w:rPr>
                <w:sz w:val="16"/>
                <w:szCs w:val="16"/>
              </w:rPr>
            </w:pPr>
          </w:p>
        </w:tc>
      </w:tr>
      <w:tr w:rsidR="00935A30" w:rsidRPr="00935A30" w:rsidTr="00820BFC">
        <w:trPr>
          <w:trHeight w:val="402"/>
        </w:trPr>
        <w:tc>
          <w:tcPr>
            <w:tcW w:w="84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30" w:rsidRPr="00935A30" w:rsidRDefault="00935A30">
            <w:pPr>
              <w:jc w:val="center"/>
              <w:rPr>
                <w:sz w:val="16"/>
                <w:szCs w:val="16"/>
              </w:rPr>
            </w:pPr>
            <w:r w:rsidRPr="00935A30">
              <w:rPr>
                <w:sz w:val="16"/>
                <w:szCs w:val="16"/>
              </w:rPr>
              <w:t>2.1.6</w:t>
            </w:r>
          </w:p>
        </w:tc>
        <w:tc>
          <w:tcPr>
            <w:tcW w:w="32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A30" w:rsidRPr="00935A30" w:rsidRDefault="00935A30">
            <w:pPr>
              <w:rPr>
                <w:sz w:val="16"/>
                <w:szCs w:val="16"/>
              </w:rPr>
            </w:pPr>
            <w:r w:rsidRPr="00935A30">
              <w:rPr>
                <w:sz w:val="16"/>
                <w:szCs w:val="16"/>
              </w:rPr>
              <w:t xml:space="preserve">Приобретение основных средств для </w:t>
            </w:r>
            <w:proofErr w:type="gramStart"/>
            <w:r w:rsidRPr="00935A30">
              <w:rPr>
                <w:sz w:val="16"/>
                <w:szCs w:val="16"/>
              </w:rPr>
              <w:t>оснащения  учреждений</w:t>
            </w:r>
            <w:proofErr w:type="gramEnd"/>
            <w:r w:rsidRPr="00935A30">
              <w:rPr>
                <w:sz w:val="16"/>
                <w:szCs w:val="16"/>
              </w:rPr>
              <w:t xml:space="preserve"> </w:t>
            </w:r>
          </w:p>
        </w:tc>
        <w:tc>
          <w:tcPr>
            <w:tcW w:w="85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35A30" w:rsidRPr="00935A30" w:rsidRDefault="00935A3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A30" w:rsidRPr="00935A30" w:rsidRDefault="00935A30">
            <w:pPr>
              <w:rPr>
                <w:sz w:val="16"/>
                <w:szCs w:val="16"/>
              </w:rPr>
            </w:pPr>
            <w:r w:rsidRPr="00935A30">
              <w:rPr>
                <w:sz w:val="16"/>
                <w:szCs w:val="16"/>
              </w:rPr>
              <w:t xml:space="preserve">Всего: в </w:t>
            </w:r>
            <w:proofErr w:type="spellStart"/>
            <w:r w:rsidRPr="00935A30">
              <w:rPr>
                <w:sz w:val="16"/>
                <w:szCs w:val="16"/>
              </w:rPr>
              <w:t>т.ч</w:t>
            </w:r>
            <w:proofErr w:type="spellEnd"/>
            <w:r w:rsidRPr="00935A30">
              <w:rPr>
                <w:sz w:val="16"/>
                <w:szCs w:val="16"/>
              </w:rPr>
              <w:t>.: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A30" w:rsidRPr="00B41143" w:rsidRDefault="00935A30">
            <w:pPr>
              <w:jc w:val="center"/>
              <w:rPr>
                <w:sz w:val="16"/>
                <w:szCs w:val="16"/>
              </w:rPr>
            </w:pPr>
            <w:r w:rsidRPr="00B41143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A30" w:rsidRPr="00B41143" w:rsidRDefault="00935A30">
            <w:pPr>
              <w:jc w:val="center"/>
              <w:rPr>
                <w:sz w:val="16"/>
                <w:szCs w:val="16"/>
              </w:rPr>
            </w:pPr>
            <w:r w:rsidRPr="00B41143">
              <w:rPr>
                <w:sz w:val="16"/>
                <w:szCs w:val="16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A30" w:rsidRPr="00B41143" w:rsidRDefault="00935A30">
            <w:pPr>
              <w:jc w:val="center"/>
              <w:rPr>
                <w:sz w:val="16"/>
                <w:szCs w:val="16"/>
              </w:rPr>
            </w:pPr>
            <w:r w:rsidRPr="00B41143">
              <w:rPr>
                <w:sz w:val="16"/>
                <w:szCs w:val="16"/>
              </w:rPr>
              <w:t> 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A30" w:rsidRPr="00935A30" w:rsidRDefault="00935A30">
            <w:pPr>
              <w:jc w:val="center"/>
              <w:rPr>
                <w:sz w:val="16"/>
                <w:szCs w:val="16"/>
              </w:rPr>
            </w:pPr>
            <w:r w:rsidRPr="00935A30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30" w:rsidRPr="00202B54" w:rsidRDefault="00935A30">
            <w:pPr>
              <w:jc w:val="center"/>
              <w:rPr>
                <w:sz w:val="16"/>
                <w:szCs w:val="16"/>
              </w:rPr>
            </w:pPr>
            <w:r w:rsidRPr="00202B54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30" w:rsidRPr="00202B54" w:rsidRDefault="00935A30">
            <w:pPr>
              <w:jc w:val="center"/>
              <w:rPr>
                <w:sz w:val="16"/>
                <w:szCs w:val="16"/>
              </w:rPr>
            </w:pPr>
            <w:r w:rsidRPr="00202B54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30" w:rsidRPr="00935A30" w:rsidRDefault="00935A30">
            <w:pPr>
              <w:jc w:val="center"/>
              <w:rPr>
                <w:sz w:val="16"/>
                <w:szCs w:val="16"/>
              </w:rPr>
            </w:pPr>
            <w:r w:rsidRPr="00935A30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5A30" w:rsidRPr="00935A30" w:rsidRDefault="00935A30">
            <w:pPr>
              <w:rPr>
                <w:sz w:val="16"/>
                <w:szCs w:val="16"/>
              </w:rPr>
            </w:pPr>
          </w:p>
        </w:tc>
      </w:tr>
      <w:tr w:rsidR="00935A30" w:rsidRPr="00935A30" w:rsidTr="00820BFC">
        <w:trPr>
          <w:trHeight w:val="402"/>
        </w:trPr>
        <w:tc>
          <w:tcPr>
            <w:tcW w:w="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35A30" w:rsidRPr="00935A30" w:rsidRDefault="00935A30">
            <w:pPr>
              <w:rPr>
                <w:sz w:val="16"/>
                <w:szCs w:val="16"/>
              </w:rPr>
            </w:pPr>
          </w:p>
        </w:tc>
        <w:tc>
          <w:tcPr>
            <w:tcW w:w="32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A30" w:rsidRPr="00935A30" w:rsidRDefault="00935A30">
            <w:pPr>
              <w:rPr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35A30" w:rsidRPr="00935A30" w:rsidRDefault="00935A3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A30" w:rsidRPr="00935A30" w:rsidRDefault="00935A30">
            <w:pPr>
              <w:rPr>
                <w:sz w:val="16"/>
                <w:szCs w:val="16"/>
              </w:rPr>
            </w:pPr>
            <w:r w:rsidRPr="00935A30">
              <w:rPr>
                <w:sz w:val="16"/>
                <w:szCs w:val="16"/>
              </w:rPr>
              <w:t>МБ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A30" w:rsidRPr="00B41143" w:rsidRDefault="00935A30">
            <w:pPr>
              <w:jc w:val="center"/>
              <w:rPr>
                <w:sz w:val="16"/>
                <w:szCs w:val="16"/>
              </w:rPr>
            </w:pPr>
            <w:r w:rsidRPr="00B41143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A30" w:rsidRPr="00B41143" w:rsidRDefault="00935A30">
            <w:pPr>
              <w:jc w:val="center"/>
              <w:rPr>
                <w:sz w:val="16"/>
                <w:szCs w:val="16"/>
              </w:rPr>
            </w:pPr>
            <w:r w:rsidRPr="00B41143">
              <w:rPr>
                <w:sz w:val="16"/>
                <w:szCs w:val="16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A30" w:rsidRPr="00B41143" w:rsidRDefault="00935A30">
            <w:pPr>
              <w:jc w:val="center"/>
              <w:rPr>
                <w:sz w:val="16"/>
                <w:szCs w:val="16"/>
              </w:rPr>
            </w:pPr>
            <w:r w:rsidRPr="00B41143">
              <w:rPr>
                <w:sz w:val="16"/>
                <w:szCs w:val="16"/>
              </w:rPr>
              <w:t> 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5A30" w:rsidRPr="00935A30" w:rsidRDefault="00935A30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5A30" w:rsidRPr="00202B54" w:rsidRDefault="00935A30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5A30" w:rsidRPr="00202B54" w:rsidRDefault="00935A3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5A30" w:rsidRPr="00935A30" w:rsidRDefault="00935A30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5A30" w:rsidRPr="00935A30" w:rsidRDefault="00935A30">
            <w:pPr>
              <w:rPr>
                <w:sz w:val="16"/>
                <w:szCs w:val="16"/>
              </w:rPr>
            </w:pPr>
          </w:p>
        </w:tc>
      </w:tr>
      <w:tr w:rsidR="00935A30" w:rsidRPr="00935A30" w:rsidTr="00820BFC">
        <w:trPr>
          <w:trHeight w:val="570"/>
        </w:trPr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30" w:rsidRPr="00935A30" w:rsidRDefault="00935A30">
            <w:pPr>
              <w:jc w:val="center"/>
              <w:rPr>
                <w:sz w:val="16"/>
                <w:szCs w:val="16"/>
              </w:rPr>
            </w:pPr>
            <w:r w:rsidRPr="00935A30">
              <w:rPr>
                <w:sz w:val="16"/>
                <w:szCs w:val="16"/>
              </w:rPr>
              <w:t>2.1.7</w:t>
            </w:r>
          </w:p>
        </w:tc>
        <w:tc>
          <w:tcPr>
            <w:tcW w:w="32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A30" w:rsidRPr="00935A30" w:rsidRDefault="00935A30">
            <w:pPr>
              <w:rPr>
                <w:sz w:val="16"/>
                <w:szCs w:val="16"/>
              </w:rPr>
            </w:pPr>
            <w:r w:rsidRPr="00935A30">
              <w:rPr>
                <w:sz w:val="16"/>
                <w:szCs w:val="16"/>
              </w:rPr>
              <w:t>Софинансирование расходов на обеспечение бесплатным цельным молоком либо питьевым молоком обучающихся 1-4 классов общеобразовательных учреждений, муниципальных образовательных учреждений для детей дошкольного и младшего школьного возраста</w:t>
            </w:r>
          </w:p>
        </w:tc>
        <w:tc>
          <w:tcPr>
            <w:tcW w:w="85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35A30" w:rsidRPr="00935A30" w:rsidRDefault="00935A3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A30" w:rsidRPr="00935A30" w:rsidRDefault="00935A30">
            <w:pPr>
              <w:rPr>
                <w:sz w:val="16"/>
                <w:szCs w:val="16"/>
              </w:rPr>
            </w:pPr>
            <w:r w:rsidRPr="00935A30">
              <w:rPr>
                <w:sz w:val="16"/>
                <w:szCs w:val="16"/>
              </w:rPr>
              <w:t xml:space="preserve">Всего, в </w:t>
            </w:r>
            <w:proofErr w:type="spellStart"/>
            <w:r w:rsidRPr="00935A30">
              <w:rPr>
                <w:sz w:val="16"/>
                <w:szCs w:val="16"/>
              </w:rPr>
              <w:t>т.ч</w:t>
            </w:r>
            <w:proofErr w:type="spellEnd"/>
            <w:r w:rsidRPr="00935A30">
              <w:rPr>
                <w:sz w:val="16"/>
                <w:szCs w:val="16"/>
              </w:rPr>
              <w:t>.: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A30" w:rsidRPr="00B41143" w:rsidRDefault="00935A30">
            <w:pPr>
              <w:jc w:val="center"/>
              <w:rPr>
                <w:sz w:val="16"/>
                <w:szCs w:val="16"/>
              </w:rPr>
            </w:pPr>
            <w:r w:rsidRPr="00B41143">
              <w:rPr>
                <w:sz w:val="16"/>
                <w:szCs w:val="16"/>
              </w:rPr>
              <w:t>4 282,57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A30" w:rsidRPr="00B41143" w:rsidRDefault="00935A30">
            <w:pPr>
              <w:jc w:val="center"/>
              <w:rPr>
                <w:sz w:val="16"/>
                <w:szCs w:val="16"/>
              </w:rPr>
            </w:pPr>
            <w:r w:rsidRPr="00B41143">
              <w:rPr>
                <w:sz w:val="16"/>
                <w:szCs w:val="16"/>
              </w:rPr>
              <w:t>3 017,22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A30" w:rsidRPr="00B41143" w:rsidRDefault="00935A30">
            <w:pPr>
              <w:jc w:val="center"/>
              <w:rPr>
                <w:sz w:val="16"/>
                <w:szCs w:val="16"/>
              </w:rPr>
            </w:pPr>
            <w:r w:rsidRPr="00B41143">
              <w:rPr>
                <w:sz w:val="16"/>
                <w:szCs w:val="16"/>
              </w:rPr>
              <w:t>70,45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A30" w:rsidRPr="00935A30" w:rsidRDefault="00935A30">
            <w:pPr>
              <w:rPr>
                <w:sz w:val="16"/>
                <w:szCs w:val="16"/>
              </w:rPr>
            </w:pPr>
            <w:r w:rsidRPr="00935A30">
              <w:rPr>
                <w:sz w:val="16"/>
                <w:szCs w:val="16"/>
              </w:rPr>
              <w:t>удельный вес обучающихся 1-4х классов муниципальных общеобразовательных учреждений, обеспеченных бесплатным цельным молоком либо питьевым молоком, в общем количестве обучающихся 1-4х классов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30" w:rsidRPr="00202B54" w:rsidRDefault="00935A30">
            <w:pPr>
              <w:jc w:val="center"/>
              <w:rPr>
                <w:sz w:val="16"/>
                <w:szCs w:val="16"/>
              </w:rPr>
            </w:pPr>
            <w:r w:rsidRPr="00202B54">
              <w:rPr>
                <w:sz w:val="16"/>
                <w:szCs w:val="16"/>
              </w:rPr>
              <w:t>100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30" w:rsidRPr="00202B54" w:rsidRDefault="00935A30">
            <w:pPr>
              <w:jc w:val="center"/>
              <w:rPr>
                <w:sz w:val="16"/>
                <w:szCs w:val="16"/>
              </w:rPr>
            </w:pPr>
            <w:r w:rsidRPr="00202B54">
              <w:rPr>
                <w:sz w:val="16"/>
                <w:szCs w:val="16"/>
              </w:rPr>
              <w:t>100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30" w:rsidRPr="00935A30" w:rsidRDefault="00935A30">
            <w:pPr>
              <w:jc w:val="center"/>
              <w:rPr>
                <w:sz w:val="16"/>
                <w:szCs w:val="16"/>
              </w:rPr>
            </w:pPr>
            <w:r w:rsidRPr="00935A30">
              <w:rPr>
                <w:sz w:val="16"/>
                <w:szCs w:val="16"/>
              </w:rPr>
              <w:t>100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5A30" w:rsidRPr="00935A30" w:rsidRDefault="00935A30">
            <w:pPr>
              <w:rPr>
                <w:sz w:val="16"/>
                <w:szCs w:val="16"/>
              </w:rPr>
            </w:pPr>
          </w:p>
        </w:tc>
      </w:tr>
      <w:tr w:rsidR="00935A30" w:rsidRPr="00935A30" w:rsidTr="00820BFC">
        <w:trPr>
          <w:trHeight w:val="799"/>
        </w:trPr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A30" w:rsidRPr="00935A30" w:rsidRDefault="00935A30">
            <w:pPr>
              <w:rPr>
                <w:sz w:val="16"/>
                <w:szCs w:val="16"/>
              </w:rPr>
            </w:pPr>
          </w:p>
        </w:tc>
        <w:tc>
          <w:tcPr>
            <w:tcW w:w="32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A30" w:rsidRPr="00935A30" w:rsidRDefault="00935A30">
            <w:pPr>
              <w:rPr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35A30" w:rsidRPr="00935A30" w:rsidRDefault="00935A3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A30" w:rsidRPr="00935A30" w:rsidRDefault="00935A30">
            <w:pPr>
              <w:rPr>
                <w:sz w:val="16"/>
                <w:szCs w:val="16"/>
              </w:rPr>
            </w:pPr>
            <w:r w:rsidRPr="00935A30">
              <w:rPr>
                <w:sz w:val="16"/>
                <w:szCs w:val="16"/>
              </w:rPr>
              <w:t>МБ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A30" w:rsidRPr="00B41143" w:rsidRDefault="00935A30">
            <w:pPr>
              <w:jc w:val="center"/>
              <w:rPr>
                <w:sz w:val="16"/>
                <w:szCs w:val="16"/>
              </w:rPr>
            </w:pPr>
            <w:r w:rsidRPr="00B41143">
              <w:rPr>
                <w:sz w:val="16"/>
                <w:szCs w:val="16"/>
              </w:rPr>
              <w:t>4 282,57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A30" w:rsidRPr="00B41143" w:rsidRDefault="00935A30">
            <w:pPr>
              <w:jc w:val="center"/>
              <w:rPr>
                <w:sz w:val="16"/>
                <w:szCs w:val="16"/>
              </w:rPr>
            </w:pPr>
            <w:r w:rsidRPr="00B41143">
              <w:rPr>
                <w:sz w:val="16"/>
                <w:szCs w:val="16"/>
              </w:rPr>
              <w:t>3 017,22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A30" w:rsidRPr="00B41143" w:rsidRDefault="00935A30">
            <w:pPr>
              <w:jc w:val="center"/>
              <w:rPr>
                <w:sz w:val="16"/>
                <w:szCs w:val="16"/>
              </w:rPr>
            </w:pPr>
            <w:r w:rsidRPr="00B41143">
              <w:rPr>
                <w:sz w:val="16"/>
                <w:szCs w:val="16"/>
              </w:rPr>
              <w:t>70,45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A30" w:rsidRPr="00935A30" w:rsidRDefault="00935A30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A30" w:rsidRPr="00202B54" w:rsidRDefault="00935A30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A30" w:rsidRPr="00202B54" w:rsidRDefault="00935A3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A30" w:rsidRPr="00935A30" w:rsidRDefault="00935A30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A30" w:rsidRPr="00935A30" w:rsidRDefault="00935A30">
            <w:pPr>
              <w:rPr>
                <w:sz w:val="16"/>
                <w:szCs w:val="16"/>
              </w:rPr>
            </w:pPr>
          </w:p>
        </w:tc>
      </w:tr>
      <w:tr w:rsidR="00935A30" w:rsidRPr="00935A30" w:rsidTr="00820BFC">
        <w:trPr>
          <w:trHeight w:val="416"/>
        </w:trPr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30" w:rsidRPr="00935A30" w:rsidRDefault="00935A30">
            <w:pPr>
              <w:jc w:val="center"/>
              <w:rPr>
                <w:sz w:val="16"/>
                <w:szCs w:val="16"/>
              </w:rPr>
            </w:pPr>
            <w:r w:rsidRPr="00935A30">
              <w:rPr>
                <w:sz w:val="16"/>
                <w:szCs w:val="16"/>
              </w:rPr>
              <w:t>2.1.8</w:t>
            </w:r>
          </w:p>
        </w:tc>
        <w:tc>
          <w:tcPr>
            <w:tcW w:w="3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A30" w:rsidRPr="00935A30" w:rsidRDefault="00935A30">
            <w:pPr>
              <w:rPr>
                <w:sz w:val="16"/>
                <w:szCs w:val="16"/>
              </w:rPr>
            </w:pPr>
            <w:r w:rsidRPr="00935A30">
              <w:rPr>
                <w:sz w:val="16"/>
                <w:szCs w:val="16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85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35A30" w:rsidRPr="00935A30" w:rsidRDefault="00935A3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A30" w:rsidRPr="00935A30" w:rsidRDefault="00935A30">
            <w:pPr>
              <w:rPr>
                <w:sz w:val="16"/>
                <w:szCs w:val="16"/>
              </w:rPr>
            </w:pPr>
            <w:r w:rsidRPr="00935A30">
              <w:rPr>
                <w:sz w:val="16"/>
                <w:szCs w:val="16"/>
              </w:rPr>
              <w:t xml:space="preserve">Всего, в </w:t>
            </w:r>
            <w:proofErr w:type="spellStart"/>
            <w:r w:rsidRPr="00935A30">
              <w:rPr>
                <w:sz w:val="16"/>
                <w:szCs w:val="16"/>
              </w:rPr>
              <w:t>т.ч</w:t>
            </w:r>
            <w:proofErr w:type="spellEnd"/>
            <w:r w:rsidRPr="00935A30">
              <w:rPr>
                <w:sz w:val="16"/>
                <w:szCs w:val="16"/>
              </w:rPr>
              <w:t>.: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A30" w:rsidRPr="00B41143" w:rsidRDefault="00935A30">
            <w:pPr>
              <w:jc w:val="center"/>
              <w:rPr>
                <w:sz w:val="16"/>
                <w:szCs w:val="16"/>
              </w:rPr>
            </w:pPr>
            <w:r w:rsidRPr="00B41143">
              <w:rPr>
                <w:sz w:val="16"/>
                <w:szCs w:val="16"/>
              </w:rPr>
              <w:t>18 423,67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A30" w:rsidRPr="00B41143" w:rsidRDefault="00935A30">
            <w:pPr>
              <w:jc w:val="center"/>
              <w:rPr>
                <w:sz w:val="16"/>
                <w:szCs w:val="16"/>
              </w:rPr>
            </w:pPr>
            <w:r w:rsidRPr="00B41143">
              <w:rPr>
                <w:sz w:val="16"/>
                <w:szCs w:val="16"/>
              </w:rPr>
              <w:t>18 214,47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A30" w:rsidRPr="00B41143" w:rsidRDefault="00935A30">
            <w:pPr>
              <w:jc w:val="center"/>
              <w:rPr>
                <w:sz w:val="16"/>
                <w:szCs w:val="16"/>
              </w:rPr>
            </w:pPr>
            <w:r w:rsidRPr="00B41143">
              <w:rPr>
                <w:sz w:val="16"/>
                <w:szCs w:val="16"/>
              </w:rPr>
              <w:t>98,86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A30" w:rsidRPr="00935A30" w:rsidRDefault="00935A30">
            <w:pPr>
              <w:rPr>
                <w:sz w:val="16"/>
                <w:szCs w:val="16"/>
              </w:rPr>
            </w:pPr>
            <w:r w:rsidRPr="00935A30">
              <w:rPr>
                <w:sz w:val="16"/>
                <w:szCs w:val="16"/>
              </w:rPr>
              <w:t>Доля обучающихся, получающих начальное общее образование в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30" w:rsidRPr="00202B54" w:rsidRDefault="00935A30">
            <w:pPr>
              <w:jc w:val="center"/>
              <w:rPr>
                <w:sz w:val="16"/>
                <w:szCs w:val="16"/>
              </w:rPr>
            </w:pPr>
            <w:r w:rsidRPr="00202B54">
              <w:rPr>
                <w:sz w:val="16"/>
                <w:szCs w:val="16"/>
              </w:rPr>
              <w:t>100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30" w:rsidRPr="00202B54" w:rsidRDefault="00935A30">
            <w:pPr>
              <w:jc w:val="center"/>
              <w:rPr>
                <w:sz w:val="16"/>
                <w:szCs w:val="16"/>
              </w:rPr>
            </w:pPr>
            <w:r w:rsidRPr="00202B54">
              <w:rPr>
                <w:sz w:val="16"/>
                <w:szCs w:val="16"/>
              </w:rPr>
              <w:t>100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30" w:rsidRPr="00935A30" w:rsidRDefault="00935A30">
            <w:pPr>
              <w:jc w:val="center"/>
              <w:rPr>
                <w:sz w:val="16"/>
                <w:szCs w:val="16"/>
              </w:rPr>
            </w:pPr>
            <w:r w:rsidRPr="00935A30">
              <w:rPr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A30" w:rsidRPr="00935A30" w:rsidRDefault="00935A30">
            <w:pPr>
              <w:jc w:val="center"/>
              <w:rPr>
                <w:sz w:val="16"/>
                <w:szCs w:val="16"/>
              </w:rPr>
            </w:pPr>
            <w:r w:rsidRPr="00935A30">
              <w:rPr>
                <w:sz w:val="16"/>
                <w:szCs w:val="16"/>
              </w:rPr>
              <w:t> </w:t>
            </w:r>
          </w:p>
        </w:tc>
      </w:tr>
      <w:tr w:rsidR="00935A30" w:rsidRPr="00935A30" w:rsidTr="00820BFC">
        <w:trPr>
          <w:trHeight w:val="799"/>
        </w:trPr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A30" w:rsidRPr="00935A30" w:rsidRDefault="00935A30">
            <w:pPr>
              <w:rPr>
                <w:sz w:val="16"/>
                <w:szCs w:val="16"/>
              </w:rPr>
            </w:pPr>
          </w:p>
        </w:tc>
        <w:tc>
          <w:tcPr>
            <w:tcW w:w="3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A30" w:rsidRPr="00935A30" w:rsidRDefault="00935A30">
            <w:pPr>
              <w:rPr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35A30" w:rsidRPr="00935A30" w:rsidRDefault="00935A3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A30" w:rsidRPr="00935A30" w:rsidRDefault="00935A30">
            <w:pPr>
              <w:rPr>
                <w:sz w:val="16"/>
                <w:szCs w:val="16"/>
              </w:rPr>
            </w:pPr>
            <w:r w:rsidRPr="00935A30">
              <w:rPr>
                <w:sz w:val="16"/>
                <w:szCs w:val="16"/>
              </w:rPr>
              <w:t>МБ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A30" w:rsidRPr="00B41143" w:rsidRDefault="00935A30">
            <w:pPr>
              <w:jc w:val="center"/>
              <w:rPr>
                <w:sz w:val="16"/>
                <w:szCs w:val="16"/>
              </w:rPr>
            </w:pPr>
            <w:r w:rsidRPr="00B41143">
              <w:rPr>
                <w:sz w:val="16"/>
                <w:szCs w:val="16"/>
              </w:rPr>
              <w:t>368,47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A30" w:rsidRPr="00B41143" w:rsidRDefault="00935A30">
            <w:pPr>
              <w:jc w:val="center"/>
              <w:rPr>
                <w:sz w:val="16"/>
                <w:szCs w:val="16"/>
              </w:rPr>
            </w:pPr>
            <w:r w:rsidRPr="00B41143">
              <w:rPr>
                <w:sz w:val="16"/>
                <w:szCs w:val="16"/>
              </w:rPr>
              <w:t>364,29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A30" w:rsidRPr="00B41143" w:rsidRDefault="00935A30">
            <w:pPr>
              <w:jc w:val="center"/>
              <w:rPr>
                <w:sz w:val="16"/>
                <w:szCs w:val="16"/>
              </w:rPr>
            </w:pPr>
            <w:r w:rsidRPr="00B41143">
              <w:rPr>
                <w:sz w:val="16"/>
                <w:szCs w:val="16"/>
              </w:rPr>
              <w:t>98,87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A30" w:rsidRPr="00935A30" w:rsidRDefault="00935A30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A30" w:rsidRPr="00935A30" w:rsidRDefault="00935A30">
            <w:pPr>
              <w:rPr>
                <w:color w:val="00B05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A30" w:rsidRPr="00935A30" w:rsidRDefault="00935A3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A30" w:rsidRPr="00935A30" w:rsidRDefault="00935A30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A30" w:rsidRPr="00935A30" w:rsidRDefault="00935A30">
            <w:pPr>
              <w:jc w:val="center"/>
              <w:rPr>
                <w:sz w:val="16"/>
                <w:szCs w:val="16"/>
              </w:rPr>
            </w:pPr>
            <w:r w:rsidRPr="00935A30">
              <w:rPr>
                <w:sz w:val="16"/>
                <w:szCs w:val="16"/>
              </w:rPr>
              <w:t> </w:t>
            </w:r>
          </w:p>
        </w:tc>
      </w:tr>
      <w:tr w:rsidR="00935A30" w:rsidRPr="00935A30" w:rsidTr="00202B54">
        <w:trPr>
          <w:trHeight w:val="339"/>
        </w:trPr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A30" w:rsidRPr="00935A30" w:rsidRDefault="00935A30">
            <w:pPr>
              <w:rPr>
                <w:sz w:val="16"/>
                <w:szCs w:val="16"/>
              </w:rPr>
            </w:pPr>
          </w:p>
        </w:tc>
        <w:tc>
          <w:tcPr>
            <w:tcW w:w="3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A30" w:rsidRPr="00935A30" w:rsidRDefault="00935A30">
            <w:pPr>
              <w:rPr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35A30" w:rsidRPr="00935A30" w:rsidRDefault="00935A3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A30" w:rsidRPr="00935A30" w:rsidRDefault="00935A30">
            <w:pPr>
              <w:rPr>
                <w:sz w:val="16"/>
                <w:szCs w:val="16"/>
              </w:rPr>
            </w:pPr>
            <w:r w:rsidRPr="00935A30">
              <w:rPr>
                <w:sz w:val="16"/>
                <w:szCs w:val="16"/>
              </w:rPr>
              <w:t>ФБ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A30" w:rsidRPr="00B41143" w:rsidRDefault="00935A30">
            <w:pPr>
              <w:jc w:val="center"/>
              <w:rPr>
                <w:sz w:val="16"/>
                <w:szCs w:val="16"/>
              </w:rPr>
            </w:pPr>
            <w:r w:rsidRPr="00B41143">
              <w:rPr>
                <w:sz w:val="16"/>
                <w:szCs w:val="16"/>
              </w:rPr>
              <w:t>18 055,20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A30" w:rsidRPr="00B41143" w:rsidRDefault="00935A30">
            <w:pPr>
              <w:jc w:val="center"/>
              <w:rPr>
                <w:sz w:val="16"/>
                <w:szCs w:val="16"/>
              </w:rPr>
            </w:pPr>
            <w:r w:rsidRPr="00B41143">
              <w:rPr>
                <w:sz w:val="16"/>
                <w:szCs w:val="16"/>
              </w:rPr>
              <w:t>17 850,18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A30" w:rsidRPr="00B41143" w:rsidRDefault="00935A30">
            <w:pPr>
              <w:jc w:val="center"/>
              <w:rPr>
                <w:sz w:val="16"/>
                <w:szCs w:val="16"/>
              </w:rPr>
            </w:pPr>
            <w:r w:rsidRPr="00B41143">
              <w:rPr>
                <w:sz w:val="16"/>
                <w:szCs w:val="16"/>
              </w:rPr>
              <w:t>98,86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A30" w:rsidRPr="00935A30" w:rsidRDefault="00935A30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A30" w:rsidRPr="00935A30" w:rsidRDefault="00935A30">
            <w:pPr>
              <w:rPr>
                <w:color w:val="00B05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A30" w:rsidRPr="00935A30" w:rsidRDefault="00935A3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A30" w:rsidRPr="00935A30" w:rsidRDefault="00935A30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A30" w:rsidRPr="00935A30" w:rsidRDefault="00935A30">
            <w:pPr>
              <w:jc w:val="center"/>
              <w:rPr>
                <w:sz w:val="16"/>
                <w:szCs w:val="16"/>
              </w:rPr>
            </w:pPr>
            <w:r w:rsidRPr="00935A30">
              <w:rPr>
                <w:sz w:val="16"/>
                <w:szCs w:val="16"/>
              </w:rPr>
              <w:t> </w:t>
            </w:r>
          </w:p>
        </w:tc>
      </w:tr>
      <w:tr w:rsidR="00935A30" w:rsidRPr="00935A30" w:rsidTr="00820BFC">
        <w:trPr>
          <w:trHeight w:val="778"/>
        </w:trPr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30" w:rsidRPr="00935A30" w:rsidRDefault="00935A30">
            <w:pPr>
              <w:jc w:val="center"/>
              <w:rPr>
                <w:sz w:val="16"/>
                <w:szCs w:val="16"/>
              </w:rPr>
            </w:pPr>
            <w:r w:rsidRPr="00935A30">
              <w:rPr>
                <w:sz w:val="16"/>
                <w:szCs w:val="16"/>
              </w:rPr>
              <w:t>2.1.9</w:t>
            </w:r>
          </w:p>
        </w:tc>
        <w:tc>
          <w:tcPr>
            <w:tcW w:w="3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A30" w:rsidRPr="00935A30" w:rsidRDefault="00935A30">
            <w:pPr>
              <w:rPr>
                <w:sz w:val="16"/>
                <w:szCs w:val="16"/>
              </w:rPr>
            </w:pPr>
            <w:r w:rsidRPr="00935A30">
              <w:rPr>
                <w:sz w:val="16"/>
                <w:szCs w:val="16"/>
              </w:rPr>
              <w:t>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 (за счет средств областного бюджете)</w:t>
            </w:r>
          </w:p>
        </w:tc>
        <w:tc>
          <w:tcPr>
            <w:tcW w:w="85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35A30" w:rsidRPr="00935A30" w:rsidRDefault="00935A3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A30" w:rsidRPr="00935A30" w:rsidRDefault="00935A30">
            <w:pPr>
              <w:rPr>
                <w:sz w:val="16"/>
                <w:szCs w:val="16"/>
              </w:rPr>
            </w:pPr>
            <w:r w:rsidRPr="00935A30">
              <w:rPr>
                <w:sz w:val="16"/>
                <w:szCs w:val="16"/>
              </w:rPr>
              <w:t xml:space="preserve">Всего, в </w:t>
            </w:r>
            <w:proofErr w:type="spellStart"/>
            <w:r w:rsidRPr="00935A30">
              <w:rPr>
                <w:sz w:val="16"/>
                <w:szCs w:val="16"/>
              </w:rPr>
              <w:t>т.ч</w:t>
            </w:r>
            <w:proofErr w:type="spellEnd"/>
            <w:r w:rsidRPr="00935A30">
              <w:rPr>
                <w:sz w:val="16"/>
                <w:szCs w:val="16"/>
              </w:rPr>
              <w:t>.: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A30" w:rsidRPr="00B41143" w:rsidRDefault="00935A30">
            <w:pPr>
              <w:jc w:val="center"/>
              <w:rPr>
                <w:sz w:val="16"/>
                <w:szCs w:val="16"/>
              </w:rPr>
            </w:pPr>
            <w:r w:rsidRPr="00B41143">
              <w:rPr>
                <w:sz w:val="16"/>
                <w:szCs w:val="16"/>
              </w:rPr>
              <w:t>1 956,60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A30" w:rsidRPr="00B41143" w:rsidRDefault="00935A30">
            <w:pPr>
              <w:jc w:val="center"/>
              <w:rPr>
                <w:sz w:val="16"/>
                <w:szCs w:val="16"/>
              </w:rPr>
            </w:pPr>
            <w:r w:rsidRPr="00B41143">
              <w:rPr>
                <w:sz w:val="16"/>
                <w:szCs w:val="16"/>
              </w:rPr>
              <w:t>1 886,52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A30" w:rsidRPr="00B41143" w:rsidRDefault="00935A30">
            <w:pPr>
              <w:jc w:val="center"/>
              <w:rPr>
                <w:sz w:val="16"/>
                <w:szCs w:val="16"/>
              </w:rPr>
            </w:pPr>
            <w:r w:rsidRPr="00B41143">
              <w:rPr>
                <w:sz w:val="16"/>
                <w:szCs w:val="16"/>
              </w:rPr>
              <w:t>96,42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A30" w:rsidRPr="00935A30" w:rsidRDefault="00935A30">
            <w:pPr>
              <w:rPr>
                <w:sz w:val="16"/>
                <w:szCs w:val="16"/>
              </w:rPr>
            </w:pPr>
            <w:r w:rsidRPr="00935A30">
              <w:rPr>
                <w:sz w:val="16"/>
                <w:szCs w:val="16"/>
              </w:rPr>
              <w:t>Доля обучающихся, получающих начальное общее образование в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30" w:rsidRPr="00202B54" w:rsidRDefault="00935A30">
            <w:pPr>
              <w:jc w:val="center"/>
              <w:rPr>
                <w:sz w:val="16"/>
                <w:szCs w:val="16"/>
              </w:rPr>
            </w:pPr>
            <w:r w:rsidRPr="00202B54">
              <w:rPr>
                <w:sz w:val="16"/>
                <w:szCs w:val="16"/>
              </w:rPr>
              <w:t>100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30" w:rsidRPr="00935A30" w:rsidRDefault="00935A30">
            <w:pPr>
              <w:jc w:val="center"/>
              <w:rPr>
                <w:sz w:val="16"/>
                <w:szCs w:val="16"/>
              </w:rPr>
            </w:pPr>
            <w:r w:rsidRPr="00935A30">
              <w:rPr>
                <w:sz w:val="16"/>
                <w:szCs w:val="16"/>
              </w:rPr>
              <w:t>100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30" w:rsidRPr="00935A30" w:rsidRDefault="00935A30">
            <w:pPr>
              <w:jc w:val="center"/>
              <w:rPr>
                <w:sz w:val="16"/>
                <w:szCs w:val="16"/>
              </w:rPr>
            </w:pPr>
            <w:r w:rsidRPr="00935A30">
              <w:rPr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A30" w:rsidRPr="00935A30" w:rsidRDefault="00935A30">
            <w:pPr>
              <w:jc w:val="center"/>
              <w:rPr>
                <w:sz w:val="16"/>
                <w:szCs w:val="16"/>
              </w:rPr>
            </w:pPr>
            <w:r w:rsidRPr="00935A30">
              <w:rPr>
                <w:sz w:val="16"/>
                <w:szCs w:val="16"/>
              </w:rPr>
              <w:t> </w:t>
            </w:r>
          </w:p>
        </w:tc>
      </w:tr>
      <w:tr w:rsidR="00935A30" w:rsidRPr="00935A30" w:rsidTr="00202B54">
        <w:trPr>
          <w:trHeight w:val="784"/>
        </w:trPr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A30" w:rsidRPr="00935A30" w:rsidRDefault="00935A30">
            <w:pPr>
              <w:rPr>
                <w:sz w:val="16"/>
                <w:szCs w:val="16"/>
              </w:rPr>
            </w:pPr>
          </w:p>
        </w:tc>
        <w:tc>
          <w:tcPr>
            <w:tcW w:w="3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A30" w:rsidRPr="00935A30" w:rsidRDefault="00935A30">
            <w:pPr>
              <w:rPr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35A30" w:rsidRPr="00935A30" w:rsidRDefault="00935A3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A30" w:rsidRPr="00935A30" w:rsidRDefault="00935A30">
            <w:pPr>
              <w:rPr>
                <w:sz w:val="16"/>
                <w:szCs w:val="16"/>
              </w:rPr>
            </w:pPr>
            <w:r w:rsidRPr="00935A30">
              <w:rPr>
                <w:sz w:val="16"/>
                <w:szCs w:val="16"/>
              </w:rPr>
              <w:t>ОБ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A30" w:rsidRPr="00B41143" w:rsidRDefault="00935A30">
            <w:pPr>
              <w:jc w:val="center"/>
              <w:rPr>
                <w:sz w:val="16"/>
                <w:szCs w:val="16"/>
              </w:rPr>
            </w:pPr>
            <w:r w:rsidRPr="00B41143">
              <w:rPr>
                <w:sz w:val="16"/>
                <w:szCs w:val="16"/>
              </w:rPr>
              <w:t>1 956,60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A30" w:rsidRPr="00B41143" w:rsidRDefault="00935A30">
            <w:pPr>
              <w:jc w:val="center"/>
              <w:rPr>
                <w:sz w:val="16"/>
                <w:szCs w:val="16"/>
              </w:rPr>
            </w:pPr>
            <w:r w:rsidRPr="00B41143">
              <w:rPr>
                <w:sz w:val="16"/>
                <w:szCs w:val="16"/>
              </w:rPr>
              <w:t>1 886,52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A30" w:rsidRPr="00B41143" w:rsidRDefault="00935A30">
            <w:pPr>
              <w:jc w:val="center"/>
              <w:rPr>
                <w:sz w:val="16"/>
                <w:szCs w:val="16"/>
              </w:rPr>
            </w:pPr>
            <w:r w:rsidRPr="00B41143">
              <w:rPr>
                <w:sz w:val="16"/>
                <w:szCs w:val="16"/>
              </w:rPr>
              <w:t>96,42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A30" w:rsidRPr="00935A30" w:rsidRDefault="00935A30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A30" w:rsidRPr="00202B54" w:rsidRDefault="00935A30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A30" w:rsidRPr="00935A30" w:rsidRDefault="00935A3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A30" w:rsidRPr="00935A30" w:rsidRDefault="00935A30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A30" w:rsidRPr="00935A30" w:rsidRDefault="00935A30">
            <w:pPr>
              <w:jc w:val="center"/>
              <w:rPr>
                <w:sz w:val="16"/>
                <w:szCs w:val="16"/>
              </w:rPr>
            </w:pPr>
            <w:r w:rsidRPr="00935A30">
              <w:rPr>
                <w:sz w:val="16"/>
                <w:szCs w:val="16"/>
              </w:rPr>
              <w:t> </w:t>
            </w:r>
          </w:p>
        </w:tc>
      </w:tr>
      <w:tr w:rsidR="00935A30" w:rsidRPr="00935A30" w:rsidTr="00820BFC">
        <w:trPr>
          <w:trHeight w:val="486"/>
        </w:trPr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30" w:rsidRPr="00935A30" w:rsidRDefault="00935A30">
            <w:pPr>
              <w:jc w:val="center"/>
              <w:rPr>
                <w:sz w:val="16"/>
                <w:szCs w:val="16"/>
              </w:rPr>
            </w:pPr>
            <w:r w:rsidRPr="00935A30">
              <w:rPr>
                <w:sz w:val="16"/>
                <w:szCs w:val="16"/>
              </w:rPr>
              <w:t>2.1.10</w:t>
            </w:r>
          </w:p>
        </w:tc>
        <w:tc>
          <w:tcPr>
            <w:tcW w:w="3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A30" w:rsidRPr="00935A30" w:rsidRDefault="00935A30">
            <w:pPr>
              <w:rPr>
                <w:sz w:val="16"/>
                <w:szCs w:val="16"/>
              </w:rPr>
            </w:pPr>
            <w:r w:rsidRPr="00935A30">
              <w:rPr>
                <w:sz w:val="16"/>
                <w:szCs w:val="16"/>
              </w:rPr>
              <w:t>Софинансирование расходов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85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35A30" w:rsidRPr="00935A30" w:rsidRDefault="00935A3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A30" w:rsidRPr="00935A30" w:rsidRDefault="00935A30">
            <w:pPr>
              <w:rPr>
                <w:sz w:val="16"/>
                <w:szCs w:val="16"/>
              </w:rPr>
            </w:pPr>
            <w:r w:rsidRPr="00935A30">
              <w:rPr>
                <w:sz w:val="16"/>
                <w:szCs w:val="16"/>
              </w:rPr>
              <w:t xml:space="preserve">Всего, в </w:t>
            </w:r>
            <w:proofErr w:type="spellStart"/>
            <w:r w:rsidRPr="00935A30">
              <w:rPr>
                <w:sz w:val="16"/>
                <w:szCs w:val="16"/>
              </w:rPr>
              <w:t>т.ч</w:t>
            </w:r>
            <w:proofErr w:type="spellEnd"/>
            <w:r w:rsidRPr="00935A30">
              <w:rPr>
                <w:sz w:val="16"/>
                <w:szCs w:val="16"/>
              </w:rPr>
              <w:t>.: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A30" w:rsidRPr="00B41143" w:rsidRDefault="00935A30">
            <w:pPr>
              <w:jc w:val="center"/>
              <w:rPr>
                <w:sz w:val="16"/>
                <w:szCs w:val="16"/>
              </w:rPr>
            </w:pPr>
            <w:r w:rsidRPr="00B41143">
              <w:rPr>
                <w:sz w:val="16"/>
                <w:szCs w:val="16"/>
              </w:rPr>
              <w:t>39,93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A30" w:rsidRPr="00B41143" w:rsidRDefault="00935A30">
            <w:pPr>
              <w:jc w:val="center"/>
              <w:rPr>
                <w:sz w:val="16"/>
                <w:szCs w:val="16"/>
              </w:rPr>
            </w:pPr>
            <w:r w:rsidRPr="00B41143">
              <w:rPr>
                <w:sz w:val="16"/>
                <w:szCs w:val="16"/>
              </w:rPr>
              <w:t>38,50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A30" w:rsidRPr="00B41143" w:rsidRDefault="00935A30">
            <w:pPr>
              <w:jc w:val="center"/>
              <w:rPr>
                <w:sz w:val="16"/>
                <w:szCs w:val="16"/>
              </w:rPr>
            </w:pPr>
            <w:r w:rsidRPr="00B41143">
              <w:rPr>
                <w:sz w:val="16"/>
                <w:szCs w:val="16"/>
              </w:rPr>
              <w:t>96,42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A30" w:rsidRPr="00935A30" w:rsidRDefault="00935A30">
            <w:pPr>
              <w:rPr>
                <w:sz w:val="16"/>
                <w:szCs w:val="16"/>
              </w:rPr>
            </w:pPr>
            <w:r w:rsidRPr="00935A30">
              <w:rPr>
                <w:sz w:val="16"/>
                <w:szCs w:val="16"/>
              </w:rPr>
              <w:t>Доля обучающихся, получающих начальное общее образование в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30" w:rsidRPr="00202B54" w:rsidRDefault="00935A30">
            <w:pPr>
              <w:jc w:val="center"/>
              <w:rPr>
                <w:sz w:val="16"/>
                <w:szCs w:val="16"/>
              </w:rPr>
            </w:pPr>
            <w:r w:rsidRPr="00202B54">
              <w:rPr>
                <w:sz w:val="16"/>
                <w:szCs w:val="16"/>
              </w:rPr>
              <w:t>100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30" w:rsidRPr="00935A30" w:rsidRDefault="00935A30">
            <w:pPr>
              <w:jc w:val="center"/>
              <w:rPr>
                <w:sz w:val="16"/>
                <w:szCs w:val="16"/>
              </w:rPr>
            </w:pPr>
            <w:r w:rsidRPr="00935A30">
              <w:rPr>
                <w:sz w:val="16"/>
                <w:szCs w:val="16"/>
              </w:rPr>
              <w:t>100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30" w:rsidRPr="00935A30" w:rsidRDefault="00935A30">
            <w:pPr>
              <w:jc w:val="center"/>
              <w:rPr>
                <w:sz w:val="16"/>
                <w:szCs w:val="16"/>
              </w:rPr>
            </w:pPr>
            <w:r w:rsidRPr="00935A30">
              <w:rPr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A30" w:rsidRPr="00935A30" w:rsidRDefault="00935A30">
            <w:pPr>
              <w:jc w:val="center"/>
              <w:rPr>
                <w:sz w:val="16"/>
                <w:szCs w:val="16"/>
              </w:rPr>
            </w:pPr>
            <w:r w:rsidRPr="00935A30">
              <w:rPr>
                <w:sz w:val="16"/>
                <w:szCs w:val="16"/>
              </w:rPr>
              <w:t> </w:t>
            </w:r>
          </w:p>
        </w:tc>
      </w:tr>
      <w:tr w:rsidR="00935A30" w:rsidRPr="00935A30" w:rsidTr="00202B54">
        <w:trPr>
          <w:trHeight w:val="1258"/>
        </w:trPr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A30" w:rsidRPr="00935A30" w:rsidRDefault="00935A30">
            <w:pPr>
              <w:rPr>
                <w:sz w:val="16"/>
                <w:szCs w:val="16"/>
              </w:rPr>
            </w:pPr>
          </w:p>
        </w:tc>
        <w:tc>
          <w:tcPr>
            <w:tcW w:w="3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A30" w:rsidRPr="00935A30" w:rsidRDefault="00935A30">
            <w:pPr>
              <w:rPr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35A30" w:rsidRPr="00935A30" w:rsidRDefault="00935A3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A30" w:rsidRPr="00935A30" w:rsidRDefault="00935A30">
            <w:pPr>
              <w:rPr>
                <w:sz w:val="16"/>
                <w:szCs w:val="16"/>
              </w:rPr>
            </w:pPr>
            <w:r w:rsidRPr="00935A30">
              <w:rPr>
                <w:sz w:val="16"/>
                <w:szCs w:val="16"/>
              </w:rPr>
              <w:t>МБ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A30" w:rsidRPr="00B41143" w:rsidRDefault="00935A30">
            <w:pPr>
              <w:jc w:val="center"/>
              <w:rPr>
                <w:sz w:val="16"/>
                <w:szCs w:val="16"/>
              </w:rPr>
            </w:pPr>
            <w:r w:rsidRPr="00B41143">
              <w:rPr>
                <w:sz w:val="16"/>
                <w:szCs w:val="16"/>
              </w:rPr>
              <w:t>39,93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A30" w:rsidRPr="00B41143" w:rsidRDefault="00935A30">
            <w:pPr>
              <w:jc w:val="center"/>
              <w:rPr>
                <w:sz w:val="16"/>
                <w:szCs w:val="16"/>
              </w:rPr>
            </w:pPr>
            <w:r w:rsidRPr="00B41143">
              <w:rPr>
                <w:sz w:val="16"/>
                <w:szCs w:val="16"/>
              </w:rPr>
              <w:t>38,50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A30" w:rsidRPr="00B41143" w:rsidRDefault="00935A30">
            <w:pPr>
              <w:jc w:val="center"/>
              <w:rPr>
                <w:sz w:val="16"/>
                <w:szCs w:val="16"/>
              </w:rPr>
            </w:pPr>
            <w:r w:rsidRPr="00B41143">
              <w:rPr>
                <w:sz w:val="16"/>
                <w:szCs w:val="16"/>
              </w:rPr>
              <w:t>96,42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A30" w:rsidRPr="00935A30" w:rsidRDefault="00935A30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A30" w:rsidRPr="00935A30" w:rsidRDefault="00935A30">
            <w:pPr>
              <w:rPr>
                <w:color w:val="00B05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A30" w:rsidRPr="00935A30" w:rsidRDefault="00935A3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A30" w:rsidRPr="00935A30" w:rsidRDefault="00935A30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A30" w:rsidRPr="00935A30" w:rsidRDefault="00935A30">
            <w:pPr>
              <w:jc w:val="center"/>
              <w:rPr>
                <w:sz w:val="16"/>
                <w:szCs w:val="16"/>
              </w:rPr>
            </w:pPr>
            <w:r w:rsidRPr="00935A30">
              <w:rPr>
                <w:sz w:val="16"/>
                <w:szCs w:val="16"/>
              </w:rPr>
              <w:t> </w:t>
            </w:r>
          </w:p>
        </w:tc>
      </w:tr>
      <w:tr w:rsidR="00935A30" w:rsidRPr="00935A30" w:rsidTr="00820BFC">
        <w:trPr>
          <w:trHeight w:val="499"/>
        </w:trPr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A30" w:rsidRPr="00935A30" w:rsidRDefault="00935A30">
            <w:pPr>
              <w:jc w:val="center"/>
              <w:rPr>
                <w:b/>
                <w:bCs/>
                <w:sz w:val="16"/>
                <w:szCs w:val="16"/>
              </w:rPr>
            </w:pPr>
            <w:r w:rsidRPr="00935A30">
              <w:rPr>
                <w:b/>
                <w:bCs/>
                <w:sz w:val="16"/>
                <w:szCs w:val="16"/>
              </w:rPr>
              <w:lastRenderedPageBreak/>
              <w:t> </w:t>
            </w:r>
          </w:p>
        </w:tc>
        <w:tc>
          <w:tcPr>
            <w:tcW w:w="3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A30" w:rsidRPr="00935A30" w:rsidRDefault="00935A30">
            <w:pPr>
              <w:rPr>
                <w:b/>
                <w:bCs/>
                <w:sz w:val="16"/>
                <w:szCs w:val="16"/>
              </w:rPr>
            </w:pPr>
            <w:r w:rsidRPr="00935A30">
              <w:rPr>
                <w:b/>
                <w:bCs/>
                <w:sz w:val="16"/>
                <w:szCs w:val="16"/>
              </w:rPr>
              <w:t>Всего по подпрограмме 2:</w:t>
            </w:r>
          </w:p>
        </w:tc>
        <w:tc>
          <w:tcPr>
            <w:tcW w:w="85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35A30" w:rsidRPr="00935A30" w:rsidRDefault="00935A3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A30" w:rsidRPr="00935A30" w:rsidRDefault="00935A30">
            <w:pPr>
              <w:rPr>
                <w:b/>
                <w:bCs/>
                <w:sz w:val="16"/>
                <w:szCs w:val="16"/>
              </w:rPr>
            </w:pPr>
            <w:r w:rsidRPr="00935A30">
              <w:rPr>
                <w:b/>
                <w:bCs/>
                <w:sz w:val="16"/>
                <w:szCs w:val="16"/>
              </w:rPr>
              <w:t xml:space="preserve">Всего, в </w:t>
            </w:r>
            <w:proofErr w:type="spellStart"/>
            <w:r w:rsidRPr="00935A30">
              <w:rPr>
                <w:b/>
                <w:bCs/>
                <w:sz w:val="16"/>
                <w:szCs w:val="16"/>
              </w:rPr>
              <w:t>т.ч</w:t>
            </w:r>
            <w:proofErr w:type="spellEnd"/>
            <w:r w:rsidRPr="00935A30">
              <w:rPr>
                <w:b/>
                <w:bCs/>
                <w:sz w:val="16"/>
                <w:szCs w:val="16"/>
              </w:rPr>
              <w:t>.: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A30" w:rsidRPr="00B41143" w:rsidRDefault="00935A30">
            <w:pPr>
              <w:jc w:val="center"/>
              <w:rPr>
                <w:b/>
                <w:bCs/>
                <w:sz w:val="16"/>
                <w:szCs w:val="16"/>
              </w:rPr>
            </w:pPr>
            <w:r w:rsidRPr="00B41143">
              <w:rPr>
                <w:b/>
                <w:bCs/>
                <w:sz w:val="16"/>
                <w:szCs w:val="16"/>
              </w:rPr>
              <w:t>61 925,04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A30" w:rsidRPr="00B41143" w:rsidRDefault="00935A30">
            <w:pPr>
              <w:jc w:val="center"/>
              <w:rPr>
                <w:b/>
                <w:bCs/>
                <w:sz w:val="16"/>
                <w:szCs w:val="16"/>
              </w:rPr>
            </w:pPr>
            <w:r w:rsidRPr="00B41143">
              <w:rPr>
                <w:b/>
                <w:bCs/>
                <w:sz w:val="16"/>
                <w:szCs w:val="16"/>
              </w:rPr>
              <w:t>59 362,92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A30" w:rsidRPr="00B41143" w:rsidRDefault="00935A30">
            <w:pPr>
              <w:jc w:val="center"/>
              <w:rPr>
                <w:b/>
                <w:bCs/>
                <w:sz w:val="16"/>
                <w:szCs w:val="16"/>
              </w:rPr>
            </w:pPr>
            <w:r w:rsidRPr="00B41143">
              <w:rPr>
                <w:b/>
                <w:bCs/>
                <w:sz w:val="16"/>
                <w:szCs w:val="16"/>
              </w:rPr>
              <w:t>95,86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5A30" w:rsidRPr="00935A30" w:rsidRDefault="00935A30">
            <w:pPr>
              <w:jc w:val="center"/>
              <w:rPr>
                <w:b/>
                <w:bCs/>
                <w:sz w:val="16"/>
                <w:szCs w:val="16"/>
              </w:rPr>
            </w:pPr>
            <w:r w:rsidRPr="00935A3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30" w:rsidRPr="00935A30" w:rsidRDefault="00935A30">
            <w:pPr>
              <w:jc w:val="center"/>
              <w:rPr>
                <w:b/>
                <w:bCs/>
                <w:sz w:val="16"/>
                <w:szCs w:val="16"/>
              </w:rPr>
            </w:pPr>
            <w:r w:rsidRPr="00935A3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5A30" w:rsidRPr="00935A30" w:rsidRDefault="00935A30">
            <w:pPr>
              <w:jc w:val="center"/>
              <w:rPr>
                <w:b/>
                <w:bCs/>
                <w:sz w:val="16"/>
                <w:szCs w:val="16"/>
              </w:rPr>
            </w:pPr>
            <w:r w:rsidRPr="00935A3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30" w:rsidRPr="00935A30" w:rsidRDefault="00935A30">
            <w:pPr>
              <w:jc w:val="center"/>
              <w:rPr>
                <w:b/>
                <w:bCs/>
                <w:sz w:val="16"/>
                <w:szCs w:val="16"/>
              </w:rPr>
            </w:pPr>
            <w:r w:rsidRPr="00935A3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A30" w:rsidRPr="00935A30" w:rsidRDefault="00935A30">
            <w:pPr>
              <w:jc w:val="center"/>
              <w:rPr>
                <w:b/>
                <w:bCs/>
                <w:sz w:val="16"/>
                <w:szCs w:val="16"/>
              </w:rPr>
            </w:pPr>
            <w:r w:rsidRPr="00935A30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935A30" w:rsidRPr="00935A30" w:rsidTr="00820BFC">
        <w:trPr>
          <w:trHeight w:val="499"/>
        </w:trPr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A30" w:rsidRPr="00935A30" w:rsidRDefault="00935A3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A30" w:rsidRPr="00935A30" w:rsidRDefault="00935A3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35A30" w:rsidRPr="00935A30" w:rsidRDefault="00935A3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A30" w:rsidRPr="00935A30" w:rsidRDefault="00935A30">
            <w:pPr>
              <w:rPr>
                <w:b/>
                <w:bCs/>
                <w:sz w:val="16"/>
                <w:szCs w:val="16"/>
              </w:rPr>
            </w:pPr>
            <w:r w:rsidRPr="00935A30">
              <w:rPr>
                <w:b/>
                <w:bCs/>
                <w:sz w:val="16"/>
                <w:szCs w:val="16"/>
              </w:rPr>
              <w:t>МБ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A30" w:rsidRPr="00B41143" w:rsidRDefault="00935A30">
            <w:pPr>
              <w:jc w:val="center"/>
              <w:rPr>
                <w:b/>
                <w:bCs/>
                <w:sz w:val="16"/>
                <w:szCs w:val="16"/>
              </w:rPr>
            </w:pPr>
            <w:r w:rsidRPr="00B41143">
              <w:rPr>
                <w:b/>
                <w:bCs/>
                <w:sz w:val="16"/>
                <w:szCs w:val="16"/>
              </w:rPr>
              <w:t>13 896,64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A30" w:rsidRPr="00B41143" w:rsidRDefault="00935A30">
            <w:pPr>
              <w:jc w:val="center"/>
              <w:rPr>
                <w:b/>
                <w:bCs/>
                <w:sz w:val="16"/>
                <w:szCs w:val="16"/>
              </w:rPr>
            </w:pPr>
            <w:r w:rsidRPr="00B41143">
              <w:rPr>
                <w:b/>
                <w:bCs/>
                <w:sz w:val="16"/>
                <w:szCs w:val="16"/>
              </w:rPr>
              <w:t>12 625,68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A30" w:rsidRPr="00B41143" w:rsidRDefault="00935A30">
            <w:pPr>
              <w:jc w:val="center"/>
              <w:rPr>
                <w:b/>
                <w:bCs/>
                <w:sz w:val="16"/>
                <w:szCs w:val="16"/>
              </w:rPr>
            </w:pPr>
            <w:r w:rsidRPr="00B41143">
              <w:rPr>
                <w:b/>
                <w:bCs/>
                <w:sz w:val="16"/>
                <w:szCs w:val="16"/>
              </w:rPr>
              <w:t>90,85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35A30" w:rsidRPr="00935A30" w:rsidRDefault="00935A3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A30" w:rsidRPr="00935A30" w:rsidRDefault="00935A3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35A30" w:rsidRPr="00935A30" w:rsidRDefault="00935A3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A30" w:rsidRPr="00935A30" w:rsidRDefault="00935A3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A30" w:rsidRPr="00935A30" w:rsidRDefault="00935A30">
            <w:pPr>
              <w:rPr>
                <w:b/>
                <w:bCs/>
                <w:sz w:val="16"/>
                <w:szCs w:val="16"/>
              </w:rPr>
            </w:pPr>
          </w:p>
        </w:tc>
      </w:tr>
      <w:tr w:rsidR="00935A30" w:rsidRPr="00935A30" w:rsidTr="00820BFC">
        <w:trPr>
          <w:trHeight w:val="499"/>
        </w:trPr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A30" w:rsidRPr="00935A30" w:rsidRDefault="00935A3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A30" w:rsidRPr="00935A30" w:rsidRDefault="00935A3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35A30" w:rsidRPr="00935A30" w:rsidRDefault="00935A3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A30" w:rsidRPr="00935A30" w:rsidRDefault="00935A30">
            <w:pPr>
              <w:rPr>
                <w:b/>
                <w:bCs/>
                <w:sz w:val="16"/>
                <w:szCs w:val="16"/>
              </w:rPr>
            </w:pPr>
            <w:r w:rsidRPr="00935A30">
              <w:rPr>
                <w:b/>
                <w:bCs/>
                <w:sz w:val="16"/>
                <w:szCs w:val="16"/>
              </w:rPr>
              <w:t xml:space="preserve">ОБ                                         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A30" w:rsidRPr="00935A30" w:rsidRDefault="00935A30">
            <w:pPr>
              <w:jc w:val="center"/>
              <w:rPr>
                <w:b/>
                <w:bCs/>
                <w:sz w:val="16"/>
                <w:szCs w:val="16"/>
              </w:rPr>
            </w:pPr>
            <w:r w:rsidRPr="00935A30">
              <w:rPr>
                <w:b/>
                <w:bCs/>
                <w:sz w:val="16"/>
                <w:szCs w:val="16"/>
              </w:rPr>
              <w:t>29 973,20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A30" w:rsidRPr="00935A30" w:rsidRDefault="00935A30">
            <w:pPr>
              <w:jc w:val="center"/>
              <w:rPr>
                <w:b/>
                <w:bCs/>
                <w:sz w:val="16"/>
                <w:szCs w:val="16"/>
              </w:rPr>
            </w:pPr>
            <w:r w:rsidRPr="00935A30">
              <w:rPr>
                <w:b/>
                <w:bCs/>
                <w:sz w:val="16"/>
                <w:szCs w:val="16"/>
              </w:rPr>
              <w:t>28 887,06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A30" w:rsidRPr="00935A30" w:rsidRDefault="00935A30">
            <w:pPr>
              <w:jc w:val="center"/>
              <w:rPr>
                <w:b/>
                <w:bCs/>
                <w:sz w:val="16"/>
                <w:szCs w:val="16"/>
              </w:rPr>
            </w:pPr>
            <w:r w:rsidRPr="00935A30">
              <w:rPr>
                <w:b/>
                <w:bCs/>
                <w:sz w:val="16"/>
                <w:szCs w:val="16"/>
              </w:rPr>
              <w:t>96,38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35A30" w:rsidRPr="00935A30" w:rsidRDefault="00935A3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A30" w:rsidRPr="00935A30" w:rsidRDefault="00935A3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35A30" w:rsidRPr="00935A30" w:rsidRDefault="00935A3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A30" w:rsidRPr="00935A30" w:rsidRDefault="00935A3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A30" w:rsidRPr="00935A30" w:rsidRDefault="00935A30">
            <w:pPr>
              <w:rPr>
                <w:b/>
                <w:bCs/>
                <w:sz w:val="16"/>
                <w:szCs w:val="16"/>
              </w:rPr>
            </w:pPr>
          </w:p>
        </w:tc>
      </w:tr>
      <w:tr w:rsidR="00935A30" w:rsidRPr="00935A30" w:rsidTr="00820BFC">
        <w:trPr>
          <w:trHeight w:val="308"/>
        </w:trPr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A30" w:rsidRPr="00935A30" w:rsidRDefault="00935A3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A30" w:rsidRPr="00935A30" w:rsidRDefault="00935A3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A30" w:rsidRPr="00935A30" w:rsidRDefault="00935A3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A30" w:rsidRPr="00935A30" w:rsidRDefault="00935A30">
            <w:pPr>
              <w:rPr>
                <w:b/>
                <w:bCs/>
                <w:sz w:val="16"/>
                <w:szCs w:val="16"/>
              </w:rPr>
            </w:pPr>
            <w:r w:rsidRPr="00935A30">
              <w:rPr>
                <w:b/>
                <w:bCs/>
                <w:sz w:val="16"/>
                <w:szCs w:val="16"/>
              </w:rPr>
              <w:t>ФБ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A30" w:rsidRPr="00935A30" w:rsidRDefault="00935A30">
            <w:pPr>
              <w:jc w:val="center"/>
              <w:rPr>
                <w:b/>
                <w:bCs/>
                <w:sz w:val="16"/>
                <w:szCs w:val="16"/>
              </w:rPr>
            </w:pPr>
            <w:r w:rsidRPr="00935A30">
              <w:rPr>
                <w:b/>
                <w:bCs/>
                <w:sz w:val="16"/>
                <w:szCs w:val="16"/>
              </w:rPr>
              <w:t>18 055,20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A30" w:rsidRPr="00935A30" w:rsidRDefault="00935A30">
            <w:pPr>
              <w:jc w:val="center"/>
              <w:rPr>
                <w:b/>
                <w:bCs/>
                <w:sz w:val="16"/>
                <w:szCs w:val="16"/>
              </w:rPr>
            </w:pPr>
            <w:r w:rsidRPr="00935A30">
              <w:rPr>
                <w:b/>
                <w:bCs/>
                <w:sz w:val="16"/>
                <w:szCs w:val="16"/>
              </w:rPr>
              <w:t>17 850,18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A30" w:rsidRPr="00935A30" w:rsidRDefault="00935A30">
            <w:pPr>
              <w:jc w:val="center"/>
              <w:rPr>
                <w:b/>
                <w:bCs/>
                <w:sz w:val="16"/>
                <w:szCs w:val="16"/>
              </w:rPr>
            </w:pPr>
            <w:r w:rsidRPr="00935A30">
              <w:rPr>
                <w:b/>
                <w:bCs/>
                <w:sz w:val="16"/>
                <w:szCs w:val="16"/>
              </w:rPr>
              <w:t>98,86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A30" w:rsidRPr="00935A30" w:rsidRDefault="00935A3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A30" w:rsidRPr="00935A30" w:rsidRDefault="00935A3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A30" w:rsidRPr="00935A30" w:rsidRDefault="00935A3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A30" w:rsidRPr="00935A30" w:rsidRDefault="00935A3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A30" w:rsidRPr="00935A30" w:rsidRDefault="00935A30">
            <w:pPr>
              <w:rPr>
                <w:b/>
                <w:bCs/>
                <w:sz w:val="16"/>
                <w:szCs w:val="16"/>
              </w:rPr>
            </w:pPr>
          </w:p>
        </w:tc>
      </w:tr>
    </w:tbl>
    <w:p w:rsidR="00FD4B45" w:rsidRPr="00935A30" w:rsidRDefault="00FD4B45" w:rsidP="002378D8">
      <w:pPr>
        <w:autoSpaceDE w:val="0"/>
        <w:autoSpaceDN w:val="0"/>
        <w:adjustRightInd w:val="0"/>
        <w:ind w:left="720"/>
        <w:jc w:val="center"/>
        <w:rPr>
          <w:b/>
          <w:bCs/>
          <w:sz w:val="16"/>
          <w:szCs w:val="16"/>
        </w:rPr>
      </w:pPr>
    </w:p>
    <w:p w:rsidR="00F16367" w:rsidRPr="00F50639" w:rsidRDefault="00F16367" w:rsidP="00F16367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50639">
        <w:rPr>
          <w:rFonts w:ascii="Times New Roman" w:hAnsi="Times New Roman" w:cs="Times New Roman"/>
          <w:sz w:val="24"/>
          <w:szCs w:val="24"/>
        </w:rPr>
        <w:t>Оценка эффективности реализации подпрограммы</w:t>
      </w:r>
      <w:r w:rsidRPr="00F50639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F16367" w:rsidRPr="00F50639" w:rsidRDefault="00F16367" w:rsidP="00F16367">
      <w:pPr>
        <w:pStyle w:val="ConsPlusNonformat"/>
        <w:widowControl/>
        <w:numPr>
          <w:ilvl w:val="0"/>
          <w:numId w:val="36"/>
        </w:numPr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50639">
        <w:rPr>
          <w:rFonts w:ascii="Times New Roman" w:hAnsi="Times New Roman" w:cs="Times New Roman"/>
          <w:sz w:val="24"/>
          <w:szCs w:val="24"/>
        </w:rPr>
        <w:t xml:space="preserve">    Оценка достижения плановых значений индикаторов</w:t>
      </w:r>
    </w:p>
    <w:tbl>
      <w:tblPr>
        <w:tblW w:w="11159" w:type="dxa"/>
        <w:tblInd w:w="3461" w:type="dxa"/>
        <w:tblLook w:val="04A0" w:firstRow="1" w:lastRow="0" w:firstColumn="1" w:lastColumn="0" w:noHBand="0" w:noVBand="1"/>
      </w:tblPr>
      <w:tblGrid>
        <w:gridCol w:w="960"/>
        <w:gridCol w:w="3442"/>
        <w:gridCol w:w="336"/>
        <w:gridCol w:w="6521"/>
      </w:tblGrid>
      <w:tr w:rsidR="00F50639" w:rsidRPr="00F50639" w:rsidTr="00F16367">
        <w:trPr>
          <w:trHeight w:val="315"/>
        </w:trPr>
        <w:tc>
          <w:tcPr>
            <w:tcW w:w="960" w:type="dxa"/>
            <w:vMerge w:val="restart"/>
            <w:shd w:val="clear" w:color="auto" w:fill="auto"/>
            <w:noWrap/>
            <w:vAlign w:val="center"/>
            <w:hideMark/>
          </w:tcPr>
          <w:p w:rsidR="00F16367" w:rsidRPr="00F50639" w:rsidRDefault="00F16367" w:rsidP="00F16367">
            <w:pPr>
              <w:jc w:val="center"/>
              <w:rPr>
                <w:rFonts w:ascii="Calibri" w:hAnsi="Calibri"/>
              </w:rPr>
            </w:pPr>
            <w:r w:rsidRPr="00F50639">
              <w:t>ДИП =</w:t>
            </w:r>
          </w:p>
        </w:tc>
        <w:tc>
          <w:tcPr>
            <w:tcW w:w="344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367" w:rsidRPr="00F50639" w:rsidRDefault="00F50639" w:rsidP="00F50639">
            <w:pPr>
              <w:jc w:val="center"/>
            </w:pPr>
            <w:r w:rsidRPr="00F50639">
              <w:t>4</w:t>
            </w:r>
            <w:r w:rsidR="00EF3712" w:rsidRPr="00F50639">
              <w:t>,</w:t>
            </w:r>
            <w:r w:rsidRPr="00F50639">
              <w:t>07</w:t>
            </w:r>
            <w:r w:rsidR="00F16367" w:rsidRPr="00F50639">
              <w:t xml:space="preserve"> (степень решения задач)</w:t>
            </w:r>
          </w:p>
        </w:tc>
        <w:tc>
          <w:tcPr>
            <w:tcW w:w="236" w:type="dxa"/>
            <w:vMerge w:val="restart"/>
            <w:shd w:val="clear" w:color="auto" w:fill="auto"/>
            <w:noWrap/>
            <w:vAlign w:val="center"/>
            <w:hideMark/>
          </w:tcPr>
          <w:p w:rsidR="00F16367" w:rsidRPr="00F50639" w:rsidRDefault="00F16367" w:rsidP="00F16367">
            <w:pPr>
              <w:rPr>
                <w:rFonts w:ascii="Calibri" w:hAnsi="Calibri"/>
              </w:rPr>
            </w:pPr>
            <w:r w:rsidRPr="00F50639">
              <w:rPr>
                <w:rFonts w:ascii="Calibri" w:hAnsi="Calibri"/>
              </w:rPr>
              <w:t>=</w:t>
            </w:r>
          </w:p>
        </w:tc>
        <w:tc>
          <w:tcPr>
            <w:tcW w:w="6521" w:type="dxa"/>
            <w:vMerge w:val="restart"/>
            <w:shd w:val="clear" w:color="auto" w:fill="auto"/>
            <w:noWrap/>
            <w:vAlign w:val="center"/>
            <w:hideMark/>
          </w:tcPr>
          <w:p w:rsidR="00F16367" w:rsidRPr="00F50639" w:rsidRDefault="00F50639" w:rsidP="00F50639">
            <w:pPr>
              <w:rPr>
                <w:rFonts w:ascii="Calibri" w:hAnsi="Calibri"/>
              </w:rPr>
            </w:pPr>
            <w:r w:rsidRPr="00F50639">
              <w:rPr>
                <w:b/>
              </w:rPr>
              <w:t>1</w:t>
            </w:r>
            <w:r w:rsidR="00F16367" w:rsidRPr="00F50639">
              <w:rPr>
                <w:b/>
              </w:rPr>
              <w:t>,</w:t>
            </w:r>
            <w:r w:rsidRPr="00F50639">
              <w:rPr>
                <w:b/>
              </w:rPr>
              <w:t>02</w:t>
            </w:r>
            <w:r w:rsidR="00F16367" w:rsidRPr="00F50639">
              <w:rPr>
                <w:b/>
              </w:rPr>
              <w:t xml:space="preserve"> высокая результативность</w:t>
            </w:r>
          </w:p>
        </w:tc>
      </w:tr>
      <w:tr w:rsidR="00F16367" w:rsidRPr="00F50639" w:rsidTr="00F16367">
        <w:trPr>
          <w:trHeight w:val="300"/>
        </w:trPr>
        <w:tc>
          <w:tcPr>
            <w:tcW w:w="960" w:type="dxa"/>
            <w:vMerge/>
            <w:vAlign w:val="center"/>
            <w:hideMark/>
          </w:tcPr>
          <w:p w:rsidR="00F16367" w:rsidRPr="00F50639" w:rsidRDefault="00F16367" w:rsidP="00F16367">
            <w:pPr>
              <w:rPr>
                <w:rFonts w:ascii="Calibri" w:hAnsi="Calibri"/>
              </w:rPr>
            </w:pPr>
          </w:p>
        </w:tc>
        <w:tc>
          <w:tcPr>
            <w:tcW w:w="344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367" w:rsidRPr="00F50639" w:rsidRDefault="00F50639" w:rsidP="00F16367">
            <w:pPr>
              <w:jc w:val="center"/>
            </w:pPr>
            <w:r w:rsidRPr="00F50639">
              <w:t>4</w:t>
            </w:r>
          </w:p>
        </w:tc>
        <w:tc>
          <w:tcPr>
            <w:tcW w:w="236" w:type="dxa"/>
            <w:vMerge/>
            <w:vAlign w:val="center"/>
            <w:hideMark/>
          </w:tcPr>
          <w:p w:rsidR="00F16367" w:rsidRPr="00F50639" w:rsidRDefault="00F16367" w:rsidP="00F16367">
            <w:pPr>
              <w:rPr>
                <w:rFonts w:ascii="Calibri" w:hAnsi="Calibri"/>
              </w:rPr>
            </w:pPr>
          </w:p>
        </w:tc>
        <w:tc>
          <w:tcPr>
            <w:tcW w:w="6521" w:type="dxa"/>
            <w:vMerge/>
            <w:vAlign w:val="center"/>
            <w:hideMark/>
          </w:tcPr>
          <w:p w:rsidR="00F16367" w:rsidRPr="00F50639" w:rsidRDefault="00F16367" w:rsidP="00F16367">
            <w:pPr>
              <w:rPr>
                <w:rFonts w:ascii="Calibri" w:hAnsi="Calibri"/>
              </w:rPr>
            </w:pPr>
          </w:p>
        </w:tc>
      </w:tr>
    </w:tbl>
    <w:p w:rsidR="00F16367" w:rsidRPr="000E11DD" w:rsidRDefault="00F16367" w:rsidP="00F16367">
      <w:pPr>
        <w:pStyle w:val="ConsPlusNonformat"/>
        <w:widowControl/>
        <w:numPr>
          <w:ilvl w:val="0"/>
          <w:numId w:val="36"/>
        </w:numPr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E11DD">
        <w:rPr>
          <w:rFonts w:ascii="Times New Roman" w:hAnsi="Times New Roman" w:cs="Times New Roman"/>
          <w:sz w:val="24"/>
          <w:szCs w:val="24"/>
        </w:rPr>
        <w:t xml:space="preserve"> Оценка полноты финансирования</w:t>
      </w:r>
      <w:r w:rsidRPr="000E11DD">
        <w:rPr>
          <w:rFonts w:ascii="Times New Roman" w:hAnsi="Times New Roman" w:cs="Times New Roman"/>
          <w:sz w:val="24"/>
          <w:szCs w:val="24"/>
          <w:lang w:val="en-US"/>
        </w:rPr>
        <w:t>:</w:t>
      </w:r>
      <w:r w:rsidRPr="000E11DD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F16367" w:rsidRPr="000E11DD" w:rsidRDefault="00F16367" w:rsidP="00F16367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E11DD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F16367" w:rsidRPr="000E11DD" w:rsidRDefault="00F16367" w:rsidP="00F16367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E11DD">
        <w:rPr>
          <w:rFonts w:ascii="Times New Roman" w:hAnsi="Times New Roman" w:cs="Times New Roman"/>
          <w:sz w:val="24"/>
          <w:szCs w:val="24"/>
        </w:rPr>
        <w:t xml:space="preserve">                                         ПФ </w:t>
      </w:r>
      <w:proofErr w:type="gramStart"/>
      <w:r w:rsidRPr="000E11DD">
        <w:rPr>
          <w:rFonts w:ascii="Times New Roman" w:hAnsi="Times New Roman" w:cs="Times New Roman"/>
          <w:sz w:val="24"/>
          <w:szCs w:val="24"/>
        </w:rPr>
        <w:t xml:space="preserve">=  </w:t>
      </w:r>
      <w:r w:rsidR="001E2CA0" w:rsidRPr="000E11DD">
        <w:rPr>
          <w:rFonts w:ascii="Times New Roman" w:hAnsi="Times New Roman" w:cs="Times New Roman"/>
          <w:b/>
          <w:sz w:val="24"/>
          <w:szCs w:val="24"/>
        </w:rPr>
        <w:t>0</w:t>
      </w:r>
      <w:proofErr w:type="gramEnd"/>
      <w:r w:rsidRPr="000E11DD">
        <w:rPr>
          <w:rFonts w:ascii="Times New Roman" w:hAnsi="Times New Roman" w:cs="Times New Roman"/>
          <w:b/>
          <w:sz w:val="24"/>
          <w:szCs w:val="24"/>
        </w:rPr>
        <w:t>,</w:t>
      </w:r>
      <w:r w:rsidR="001E2CA0" w:rsidRPr="000E11DD">
        <w:rPr>
          <w:rFonts w:ascii="Times New Roman" w:hAnsi="Times New Roman" w:cs="Times New Roman"/>
          <w:b/>
          <w:sz w:val="24"/>
          <w:szCs w:val="24"/>
        </w:rPr>
        <w:t>9</w:t>
      </w:r>
      <w:r w:rsidR="00F50639">
        <w:rPr>
          <w:rFonts w:ascii="Times New Roman" w:hAnsi="Times New Roman" w:cs="Times New Roman"/>
          <w:b/>
          <w:sz w:val="24"/>
          <w:szCs w:val="24"/>
        </w:rPr>
        <w:t>6</w:t>
      </w:r>
      <w:r w:rsidRPr="000E11DD">
        <w:rPr>
          <w:rFonts w:ascii="Times New Roman" w:hAnsi="Times New Roman" w:cs="Times New Roman"/>
          <w:sz w:val="24"/>
          <w:szCs w:val="24"/>
        </w:rPr>
        <w:t xml:space="preserve"> - </w:t>
      </w:r>
      <w:r w:rsidRPr="000E11DD">
        <w:rPr>
          <w:rFonts w:ascii="Times New Roman" w:hAnsi="Times New Roman" w:cs="Times New Roman"/>
          <w:b/>
          <w:sz w:val="24"/>
          <w:szCs w:val="24"/>
        </w:rPr>
        <w:t>полное финансирование</w:t>
      </w:r>
      <w:r w:rsidRPr="000E11DD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F16367" w:rsidRPr="000E11DD" w:rsidRDefault="00F16367" w:rsidP="00F16367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E11DD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:rsidR="00F16367" w:rsidRPr="000E11DD" w:rsidRDefault="00F16367" w:rsidP="00F16367">
      <w:pPr>
        <w:autoSpaceDE w:val="0"/>
        <w:autoSpaceDN w:val="0"/>
        <w:adjustRightInd w:val="0"/>
        <w:rPr>
          <w:b/>
        </w:rPr>
      </w:pPr>
      <w:r w:rsidRPr="000E11DD">
        <w:t xml:space="preserve"> </w:t>
      </w:r>
      <w:r w:rsidRPr="000E11DD">
        <w:rPr>
          <w:b/>
        </w:rPr>
        <w:t>Общая оценка эффективности реализации подпрограммы- 5 высокая эффективность</w:t>
      </w:r>
    </w:p>
    <w:p w:rsidR="00F16367" w:rsidRPr="000E11DD" w:rsidRDefault="00F16367" w:rsidP="00F16367">
      <w:pPr>
        <w:rPr>
          <w:b/>
        </w:rPr>
      </w:pPr>
      <w:r w:rsidRPr="000E11DD">
        <w:rPr>
          <w:b/>
        </w:rPr>
        <w:br w:type="page"/>
      </w:r>
    </w:p>
    <w:p w:rsidR="004D7C62" w:rsidRPr="000E11DD" w:rsidRDefault="00FF1108" w:rsidP="002378D8">
      <w:pPr>
        <w:autoSpaceDE w:val="0"/>
        <w:autoSpaceDN w:val="0"/>
        <w:adjustRightInd w:val="0"/>
        <w:ind w:left="720"/>
        <w:jc w:val="center"/>
        <w:rPr>
          <w:b/>
        </w:rPr>
      </w:pPr>
      <w:r w:rsidRPr="000E11DD">
        <w:rPr>
          <w:b/>
        </w:rPr>
        <w:lastRenderedPageBreak/>
        <w:t xml:space="preserve">Подпрограмма 3 </w:t>
      </w:r>
      <w:r w:rsidR="00F54B09" w:rsidRPr="000E11DD">
        <w:rPr>
          <w:b/>
        </w:rPr>
        <w:t>«</w:t>
      </w:r>
      <w:r w:rsidRPr="000E11DD">
        <w:rPr>
          <w:b/>
        </w:rPr>
        <w:t>Североморск-город без сирот</w:t>
      </w:r>
      <w:r w:rsidR="00F54B09" w:rsidRPr="000E11DD">
        <w:rPr>
          <w:b/>
        </w:rPr>
        <w:t>» на 2014-2020 годы</w:t>
      </w:r>
    </w:p>
    <w:p w:rsidR="00FF1108" w:rsidRPr="000E11DD" w:rsidRDefault="00FF1108" w:rsidP="002378D8">
      <w:pPr>
        <w:autoSpaceDE w:val="0"/>
        <w:autoSpaceDN w:val="0"/>
        <w:adjustRightInd w:val="0"/>
        <w:ind w:left="720"/>
        <w:jc w:val="center"/>
        <w:rPr>
          <w:b/>
          <w:sz w:val="16"/>
          <w:szCs w:val="16"/>
        </w:rPr>
      </w:pPr>
    </w:p>
    <w:tbl>
      <w:tblPr>
        <w:tblW w:w="1574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4111"/>
        <w:gridCol w:w="709"/>
        <w:gridCol w:w="855"/>
        <w:gridCol w:w="1130"/>
        <w:gridCol w:w="1134"/>
        <w:gridCol w:w="993"/>
        <w:gridCol w:w="2842"/>
        <w:gridCol w:w="567"/>
        <w:gridCol w:w="568"/>
        <w:gridCol w:w="708"/>
        <w:gridCol w:w="1421"/>
      </w:tblGrid>
      <w:tr w:rsidR="00DA3DBD" w:rsidRPr="000E11DD" w:rsidTr="003B37FE">
        <w:trPr>
          <w:trHeight w:val="38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DBD" w:rsidRPr="000E11DD" w:rsidRDefault="00DA3DBD" w:rsidP="00F16367">
            <w:pPr>
              <w:jc w:val="center"/>
              <w:rPr>
                <w:b/>
                <w:bCs/>
                <w:sz w:val="16"/>
                <w:szCs w:val="16"/>
              </w:rPr>
            </w:pPr>
            <w:r w:rsidRPr="000E11DD">
              <w:rPr>
                <w:b/>
                <w:bCs/>
                <w:sz w:val="16"/>
                <w:szCs w:val="16"/>
              </w:rPr>
              <w:t>№ п/п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DBD" w:rsidRPr="000E11DD" w:rsidRDefault="00DA3DBD" w:rsidP="00F16367">
            <w:pPr>
              <w:jc w:val="center"/>
              <w:rPr>
                <w:b/>
                <w:bCs/>
                <w:sz w:val="16"/>
                <w:szCs w:val="16"/>
              </w:rPr>
            </w:pPr>
            <w:r w:rsidRPr="000E11DD">
              <w:rPr>
                <w:b/>
                <w:bCs/>
                <w:sz w:val="16"/>
                <w:szCs w:val="16"/>
              </w:rPr>
              <w:t>Цель, задачи, основные мероприятия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DBD" w:rsidRPr="000E11DD" w:rsidRDefault="00DA3DBD" w:rsidP="00F16367">
            <w:pPr>
              <w:jc w:val="center"/>
              <w:rPr>
                <w:b/>
                <w:bCs/>
                <w:sz w:val="16"/>
                <w:szCs w:val="16"/>
              </w:rPr>
            </w:pPr>
            <w:r w:rsidRPr="000E11DD">
              <w:rPr>
                <w:b/>
                <w:bCs/>
                <w:sz w:val="16"/>
                <w:szCs w:val="16"/>
              </w:rPr>
              <w:t>Срок выполнения (квартал, год)</w:t>
            </w:r>
          </w:p>
        </w:tc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DBD" w:rsidRPr="000E11DD" w:rsidRDefault="00DA3DBD" w:rsidP="00F16367">
            <w:pPr>
              <w:jc w:val="center"/>
              <w:rPr>
                <w:b/>
                <w:bCs/>
                <w:sz w:val="16"/>
                <w:szCs w:val="16"/>
              </w:rPr>
            </w:pPr>
            <w:r w:rsidRPr="000E11DD">
              <w:rPr>
                <w:b/>
                <w:bCs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22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DBD" w:rsidRPr="000E11DD" w:rsidRDefault="00DA3DBD" w:rsidP="00F16367">
            <w:pPr>
              <w:jc w:val="center"/>
              <w:rPr>
                <w:b/>
                <w:bCs/>
                <w:sz w:val="16"/>
                <w:szCs w:val="16"/>
              </w:rPr>
            </w:pPr>
            <w:r w:rsidRPr="000E11DD">
              <w:rPr>
                <w:b/>
                <w:color w:val="000000"/>
                <w:sz w:val="16"/>
                <w:szCs w:val="16"/>
              </w:rPr>
              <w:t>Объемы финансирования, тыс. руб.</w:t>
            </w:r>
            <w:r w:rsidRPr="000E11DD">
              <w:rPr>
                <w:b/>
                <w:bCs/>
                <w:sz w:val="16"/>
                <w:szCs w:val="16"/>
              </w:rPr>
              <w:t>  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A3DBD" w:rsidRPr="000E11DD" w:rsidRDefault="00DA3DBD" w:rsidP="00F16367">
            <w:pPr>
              <w:jc w:val="center"/>
              <w:rPr>
                <w:b/>
                <w:bCs/>
                <w:sz w:val="16"/>
                <w:szCs w:val="16"/>
              </w:rPr>
            </w:pPr>
            <w:r w:rsidRPr="000E11DD">
              <w:rPr>
                <w:b/>
                <w:bCs/>
                <w:sz w:val="16"/>
                <w:szCs w:val="16"/>
              </w:rPr>
              <w:t>процент освоения, %(гр.7/6гр.)</w:t>
            </w:r>
          </w:p>
        </w:tc>
        <w:tc>
          <w:tcPr>
            <w:tcW w:w="46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DBD" w:rsidRPr="000E11DD" w:rsidRDefault="00DA3DBD" w:rsidP="00F16367">
            <w:pPr>
              <w:jc w:val="center"/>
              <w:rPr>
                <w:b/>
                <w:bCs/>
                <w:sz w:val="16"/>
                <w:szCs w:val="16"/>
              </w:rPr>
            </w:pPr>
            <w:r w:rsidRPr="000E11DD">
              <w:rPr>
                <w:b/>
                <w:bCs/>
                <w:sz w:val="16"/>
                <w:szCs w:val="16"/>
              </w:rPr>
              <w:t>Показатели (индикаторы) результативности выполнения основных мероприятий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DBD" w:rsidRPr="000E11DD" w:rsidRDefault="00DA3DBD" w:rsidP="00F16367">
            <w:pPr>
              <w:jc w:val="center"/>
              <w:rPr>
                <w:b/>
                <w:bCs/>
                <w:sz w:val="16"/>
                <w:szCs w:val="16"/>
              </w:rPr>
            </w:pPr>
            <w:r w:rsidRPr="000E11DD">
              <w:rPr>
                <w:b/>
                <w:bCs/>
                <w:sz w:val="16"/>
                <w:szCs w:val="16"/>
              </w:rPr>
              <w:t>Исполнители, перечень организаций, участвующих в реализации основных мероприятий</w:t>
            </w:r>
          </w:p>
        </w:tc>
      </w:tr>
      <w:tr w:rsidR="00DA3DBD" w:rsidRPr="000E11DD" w:rsidTr="003B37FE">
        <w:trPr>
          <w:trHeight w:val="994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DBD" w:rsidRPr="000E11DD" w:rsidRDefault="00DA3DBD" w:rsidP="00F1636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3DBD" w:rsidRPr="000E11DD" w:rsidRDefault="00DA3DBD" w:rsidP="00F1636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DBD" w:rsidRPr="000E11DD" w:rsidRDefault="00DA3DBD" w:rsidP="00F1636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DBD" w:rsidRPr="000E11DD" w:rsidRDefault="00DA3DBD" w:rsidP="00F1636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DBD" w:rsidRPr="000E11DD" w:rsidRDefault="00DA3DBD" w:rsidP="00F16367">
            <w:pPr>
              <w:jc w:val="center"/>
              <w:rPr>
                <w:b/>
                <w:bCs/>
                <w:sz w:val="16"/>
                <w:szCs w:val="16"/>
              </w:rPr>
            </w:pPr>
            <w:r w:rsidRPr="002030F6">
              <w:rPr>
                <w:b/>
                <w:sz w:val="16"/>
                <w:szCs w:val="16"/>
              </w:rPr>
              <w:t>Уточненные бюджетные ассигнования</w:t>
            </w:r>
            <w:r w:rsidR="00CD270C" w:rsidRPr="00A844CA">
              <w:rPr>
                <w:b/>
                <w:sz w:val="16"/>
                <w:szCs w:val="16"/>
              </w:rPr>
              <w:t xml:space="preserve"> на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DBD" w:rsidRPr="000E11DD" w:rsidRDefault="00DA3DBD" w:rsidP="00F16367">
            <w:pPr>
              <w:jc w:val="center"/>
              <w:rPr>
                <w:b/>
                <w:bCs/>
                <w:sz w:val="16"/>
                <w:szCs w:val="16"/>
              </w:rPr>
            </w:pPr>
            <w:r w:rsidRPr="000E11DD">
              <w:rPr>
                <w:b/>
                <w:bCs/>
                <w:sz w:val="16"/>
                <w:szCs w:val="16"/>
              </w:rPr>
              <w:t>кассовый расход</w:t>
            </w: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DBD" w:rsidRPr="000E11DD" w:rsidRDefault="00DA3DBD" w:rsidP="00F1636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DBD" w:rsidRPr="000E11DD" w:rsidRDefault="00DA3DBD" w:rsidP="00F16367">
            <w:pPr>
              <w:jc w:val="center"/>
              <w:rPr>
                <w:b/>
                <w:bCs/>
                <w:sz w:val="16"/>
                <w:szCs w:val="16"/>
              </w:rPr>
            </w:pPr>
            <w:r w:rsidRPr="000E11DD">
              <w:rPr>
                <w:b/>
                <w:bCs/>
                <w:sz w:val="16"/>
                <w:szCs w:val="16"/>
              </w:rPr>
              <w:t>Наименование ед. измерения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DBD" w:rsidRPr="000E11DD" w:rsidRDefault="00DA3DBD" w:rsidP="00F1636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План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DBD" w:rsidRPr="000E11DD" w:rsidRDefault="00DA3DBD" w:rsidP="00F16367">
            <w:pPr>
              <w:jc w:val="center"/>
              <w:rPr>
                <w:b/>
                <w:bCs/>
                <w:sz w:val="16"/>
                <w:szCs w:val="16"/>
              </w:rPr>
            </w:pPr>
            <w:r w:rsidRPr="000E11DD">
              <w:rPr>
                <w:b/>
                <w:bCs/>
                <w:sz w:val="16"/>
                <w:szCs w:val="16"/>
              </w:rPr>
              <w:t>факт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DBD" w:rsidRPr="000E11DD" w:rsidRDefault="00DA3DBD" w:rsidP="00F16367">
            <w:pPr>
              <w:jc w:val="center"/>
              <w:rPr>
                <w:b/>
                <w:bCs/>
                <w:sz w:val="16"/>
                <w:szCs w:val="16"/>
              </w:rPr>
            </w:pPr>
            <w:r w:rsidRPr="000E11DD">
              <w:rPr>
                <w:b/>
                <w:bCs/>
                <w:sz w:val="16"/>
                <w:szCs w:val="16"/>
              </w:rPr>
              <w:t>процент исполнения</w:t>
            </w:r>
          </w:p>
        </w:tc>
        <w:tc>
          <w:tcPr>
            <w:tcW w:w="1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DBD" w:rsidRPr="000E11DD" w:rsidRDefault="00DA3DBD" w:rsidP="00F16367">
            <w:pPr>
              <w:rPr>
                <w:b/>
                <w:bCs/>
                <w:sz w:val="16"/>
                <w:szCs w:val="16"/>
              </w:rPr>
            </w:pPr>
          </w:p>
        </w:tc>
      </w:tr>
      <w:tr w:rsidR="00F16367" w:rsidRPr="000E11DD" w:rsidTr="003B37FE">
        <w:trPr>
          <w:trHeight w:val="21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367" w:rsidRPr="000E11DD" w:rsidRDefault="00F16367" w:rsidP="00F16367">
            <w:pPr>
              <w:jc w:val="center"/>
              <w:rPr>
                <w:b/>
                <w:bCs/>
                <w:sz w:val="16"/>
                <w:szCs w:val="16"/>
              </w:rPr>
            </w:pPr>
            <w:r w:rsidRPr="000E11DD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367" w:rsidRPr="000E11DD" w:rsidRDefault="00F16367" w:rsidP="00F16367">
            <w:pPr>
              <w:jc w:val="center"/>
              <w:rPr>
                <w:b/>
                <w:bCs/>
                <w:sz w:val="16"/>
                <w:szCs w:val="16"/>
              </w:rPr>
            </w:pPr>
            <w:r w:rsidRPr="000E11DD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367" w:rsidRPr="000E11DD" w:rsidRDefault="00F16367" w:rsidP="00F16367">
            <w:pPr>
              <w:jc w:val="center"/>
              <w:rPr>
                <w:b/>
                <w:bCs/>
                <w:sz w:val="16"/>
                <w:szCs w:val="16"/>
              </w:rPr>
            </w:pPr>
            <w:r w:rsidRPr="000E11DD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367" w:rsidRPr="000E11DD" w:rsidRDefault="00F16367" w:rsidP="00F16367">
            <w:pPr>
              <w:jc w:val="center"/>
              <w:rPr>
                <w:b/>
                <w:bCs/>
                <w:sz w:val="16"/>
                <w:szCs w:val="16"/>
              </w:rPr>
            </w:pPr>
            <w:r w:rsidRPr="000E11DD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367" w:rsidRPr="000E11DD" w:rsidRDefault="00F16367" w:rsidP="00F16367">
            <w:pPr>
              <w:jc w:val="center"/>
              <w:rPr>
                <w:b/>
                <w:bCs/>
                <w:sz w:val="16"/>
                <w:szCs w:val="16"/>
              </w:rPr>
            </w:pPr>
            <w:r w:rsidRPr="000E11DD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367" w:rsidRPr="000E11DD" w:rsidRDefault="00F16367" w:rsidP="00F16367">
            <w:pPr>
              <w:jc w:val="center"/>
              <w:rPr>
                <w:b/>
                <w:bCs/>
                <w:sz w:val="16"/>
                <w:szCs w:val="16"/>
              </w:rPr>
            </w:pPr>
            <w:r w:rsidRPr="000E11DD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367" w:rsidRPr="000E11DD" w:rsidRDefault="00F16367" w:rsidP="00F16367">
            <w:pPr>
              <w:jc w:val="center"/>
              <w:rPr>
                <w:b/>
                <w:bCs/>
                <w:sz w:val="16"/>
                <w:szCs w:val="16"/>
              </w:rPr>
            </w:pPr>
            <w:r w:rsidRPr="000E11DD"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367" w:rsidRPr="000E11DD" w:rsidRDefault="00F16367" w:rsidP="00F16367">
            <w:pPr>
              <w:jc w:val="center"/>
              <w:rPr>
                <w:b/>
                <w:bCs/>
                <w:sz w:val="16"/>
                <w:szCs w:val="16"/>
              </w:rPr>
            </w:pPr>
            <w:r w:rsidRPr="000E11DD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367" w:rsidRPr="000E11DD" w:rsidRDefault="00F16367" w:rsidP="00F16367">
            <w:pPr>
              <w:jc w:val="center"/>
              <w:rPr>
                <w:b/>
                <w:bCs/>
                <w:sz w:val="16"/>
                <w:szCs w:val="16"/>
              </w:rPr>
            </w:pPr>
            <w:r w:rsidRPr="000E11DD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367" w:rsidRPr="000E11DD" w:rsidRDefault="00F16367" w:rsidP="00F16367">
            <w:pPr>
              <w:jc w:val="center"/>
              <w:rPr>
                <w:b/>
                <w:bCs/>
                <w:sz w:val="16"/>
                <w:szCs w:val="16"/>
              </w:rPr>
            </w:pPr>
            <w:r w:rsidRPr="000E11DD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367" w:rsidRPr="000E11DD" w:rsidRDefault="00F16367" w:rsidP="00F16367">
            <w:pPr>
              <w:jc w:val="center"/>
              <w:rPr>
                <w:b/>
                <w:bCs/>
                <w:sz w:val="16"/>
                <w:szCs w:val="16"/>
              </w:rPr>
            </w:pPr>
            <w:r w:rsidRPr="000E11DD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367" w:rsidRPr="000E11DD" w:rsidRDefault="00F16367" w:rsidP="00F16367">
            <w:pPr>
              <w:jc w:val="center"/>
              <w:rPr>
                <w:b/>
                <w:bCs/>
                <w:sz w:val="16"/>
                <w:szCs w:val="16"/>
              </w:rPr>
            </w:pPr>
            <w:r w:rsidRPr="000E11DD">
              <w:rPr>
                <w:b/>
                <w:bCs/>
                <w:sz w:val="16"/>
                <w:szCs w:val="16"/>
              </w:rPr>
              <w:t>13</w:t>
            </w:r>
          </w:p>
        </w:tc>
      </w:tr>
      <w:tr w:rsidR="004B2EC9" w:rsidRPr="004B2EC9" w:rsidTr="003B37FE">
        <w:trPr>
          <w:trHeight w:val="135"/>
        </w:trPr>
        <w:tc>
          <w:tcPr>
            <w:tcW w:w="1574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2EC9" w:rsidRPr="004B2EC9" w:rsidRDefault="004B2EC9" w:rsidP="004B2EC9">
            <w:pPr>
              <w:rPr>
                <w:b/>
                <w:bCs/>
                <w:sz w:val="16"/>
                <w:szCs w:val="16"/>
              </w:rPr>
            </w:pPr>
            <w:r w:rsidRPr="004B2EC9">
              <w:rPr>
                <w:b/>
                <w:bCs/>
                <w:sz w:val="16"/>
                <w:szCs w:val="16"/>
              </w:rPr>
              <w:t> Цель: Устройство детей-сирот и детей, оставшихся без попечения родителей в замещающие семьи</w:t>
            </w:r>
          </w:p>
        </w:tc>
      </w:tr>
      <w:tr w:rsidR="004B2EC9" w:rsidRPr="004B2EC9" w:rsidTr="003B37FE">
        <w:trPr>
          <w:trHeight w:val="223"/>
        </w:trPr>
        <w:tc>
          <w:tcPr>
            <w:tcW w:w="1574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2EC9" w:rsidRPr="004B2EC9" w:rsidRDefault="004B2EC9" w:rsidP="00DA3DBD">
            <w:pPr>
              <w:rPr>
                <w:b/>
                <w:bCs/>
                <w:sz w:val="16"/>
                <w:szCs w:val="16"/>
              </w:rPr>
            </w:pPr>
            <w:r w:rsidRPr="004B2EC9">
              <w:rPr>
                <w:b/>
                <w:bCs/>
                <w:sz w:val="16"/>
                <w:szCs w:val="16"/>
              </w:rPr>
              <w:t> Задача: Создание эффективной системы по обеспечению исполнения законным представителям детей-сирот и детей, оставшихся без попечения родителей исполнения своих обязанностей должным образом</w:t>
            </w:r>
          </w:p>
        </w:tc>
      </w:tr>
      <w:tr w:rsidR="00AC3AFC" w:rsidRPr="004B2EC9" w:rsidTr="003B37FE">
        <w:trPr>
          <w:trHeight w:val="322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AFC" w:rsidRPr="004B2EC9" w:rsidRDefault="00AC3AFC" w:rsidP="00AC3AFC">
            <w:pPr>
              <w:jc w:val="center"/>
              <w:rPr>
                <w:b/>
                <w:bCs/>
                <w:sz w:val="16"/>
                <w:szCs w:val="16"/>
              </w:rPr>
            </w:pPr>
            <w:r w:rsidRPr="004B2EC9">
              <w:rPr>
                <w:b/>
                <w:bCs/>
                <w:sz w:val="16"/>
                <w:szCs w:val="16"/>
              </w:rPr>
              <w:t>3.1</w:t>
            </w:r>
          </w:p>
        </w:tc>
        <w:tc>
          <w:tcPr>
            <w:tcW w:w="41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AFC" w:rsidRPr="004B2EC9" w:rsidRDefault="00AC3AFC" w:rsidP="00AC3AFC">
            <w:pPr>
              <w:rPr>
                <w:b/>
                <w:bCs/>
                <w:sz w:val="16"/>
                <w:szCs w:val="16"/>
              </w:rPr>
            </w:pPr>
            <w:r w:rsidRPr="004B2EC9">
              <w:rPr>
                <w:b/>
                <w:bCs/>
                <w:sz w:val="16"/>
                <w:szCs w:val="16"/>
              </w:rPr>
              <w:t>Основное мероприятие 1.  Социальная поддержка граждан, принявших на воспитание в семью детей-сирот и детей, оставшихся без попечения родителей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AC3AFC" w:rsidRPr="004B2EC9" w:rsidRDefault="00AC3AFC" w:rsidP="00AC3AFC">
            <w:pPr>
              <w:jc w:val="center"/>
              <w:rPr>
                <w:b/>
                <w:bCs/>
                <w:sz w:val="16"/>
                <w:szCs w:val="16"/>
              </w:rPr>
            </w:pPr>
            <w:r w:rsidRPr="004B2EC9">
              <w:rPr>
                <w:b/>
                <w:bCs/>
                <w:sz w:val="16"/>
                <w:szCs w:val="16"/>
              </w:rPr>
              <w:t>2014-2020 годы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AFC" w:rsidRPr="004B2EC9" w:rsidRDefault="00AC3AFC" w:rsidP="00AC3AFC">
            <w:pPr>
              <w:rPr>
                <w:b/>
                <w:bCs/>
                <w:sz w:val="16"/>
                <w:szCs w:val="16"/>
              </w:rPr>
            </w:pPr>
            <w:r w:rsidRPr="004B2EC9">
              <w:rPr>
                <w:b/>
                <w:bCs/>
                <w:sz w:val="16"/>
                <w:szCs w:val="16"/>
              </w:rPr>
              <w:t xml:space="preserve">Всего, в </w:t>
            </w:r>
            <w:proofErr w:type="spellStart"/>
            <w:r w:rsidRPr="004B2EC9">
              <w:rPr>
                <w:b/>
                <w:bCs/>
                <w:sz w:val="16"/>
                <w:szCs w:val="16"/>
              </w:rPr>
              <w:t>т.ч</w:t>
            </w:r>
            <w:proofErr w:type="spellEnd"/>
            <w:r w:rsidRPr="004B2EC9">
              <w:rPr>
                <w:b/>
                <w:bCs/>
                <w:sz w:val="16"/>
                <w:szCs w:val="16"/>
              </w:rPr>
              <w:t>.: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AFC" w:rsidRPr="004B2EC9" w:rsidRDefault="00AC3AFC" w:rsidP="00AC3AFC">
            <w:pPr>
              <w:jc w:val="center"/>
              <w:rPr>
                <w:b/>
                <w:bCs/>
                <w:sz w:val="16"/>
                <w:szCs w:val="16"/>
              </w:rPr>
            </w:pPr>
            <w:r w:rsidRPr="004B2EC9">
              <w:rPr>
                <w:b/>
                <w:bCs/>
                <w:sz w:val="16"/>
                <w:szCs w:val="16"/>
              </w:rPr>
              <w:t>42 447,00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AFC" w:rsidRPr="004B2EC9" w:rsidRDefault="00AC3AFC" w:rsidP="00AC3AFC">
            <w:pPr>
              <w:jc w:val="center"/>
              <w:rPr>
                <w:b/>
                <w:bCs/>
                <w:sz w:val="16"/>
                <w:szCs w:val="16"/>
              </w:rPr>
            </w:pPr>
            <w:r w:rsidRPr="004B2EC9">
              <w:rPr>
                <w:b/>
                <w:bCs/>
                <w:sz w:val="16"/>
                <w:szCs w:val="16"/>
              </w:rPr>
              <w:t>31 458,17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3AFC" w:rsidRPr="004B2EC9" w:rsidRDefault="00AC3AFC" w:rsidP="00AC3AFC">
            <w:pPr>
              <w:jc w:val="center"/>
              <w:rPr>
                <w:b/>
                <w:bCs/>
                <w:sz w:val="16"/>
                <w:szCs w:val="16"/>
              </w:rPr>
            </w:pPr>
            <w:r w:rsidRPr="004B2EC9">
              <w:rPr>
                <w:b/>
                <w:bCs/>
                <w:sz w:val="16"/>
                <w:szCs w:val="16"/>
              </w:rPr>
              <w:t>74,11</w:t>
            </w:r>
          </w:p>
        </w:tc>
        <w:tc>
          <w:tcPr>
            <w:tcW w:w="28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AFC" w:rsidRPr="004B2EC9" w:rsidRDefault="00AC3AFC" w:rsidP="00AC3AFC">
            <w:pPr>
              <w:jc w:val="center"/>
              <w:rPr>
                <w:sz w:val="16"/>
                <w:szCs w:val="16"/>
              </w:rPr>
            </w:pPr>
            <w:r w:rsidRPr="004B2EC9">
              <w:rPr>
                <w:sz w:val="16"/>
                <w:szCs w:val="16"/>
              </w:rPr>
              <w:t>снижение численности детей, возвращённых из замещающих семей в государственные учреждения для детей сирот и детей, оставшихся без попечения родителей, по отношению к предыдущему году, %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AFC" w:rsidRPr="00B41143" w:rsidRDefault="00AC3AFC" w:rsidP="00AC3AFC">
            <w:pPr>
              <w:jc w:val="center"/>
              <w:rPr>
                <w:sz w:val="16"/>
                <w:szCs w:val="16"/>
              </w:rPr>
            </w:pPr>
            <w:r w:rsidRPr="00B41143">
              <w:rPr>
                <w:sz w:val="16"/>
                <w:szCs w:val="16"/>
              </w:rPr>
              <w:t>1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AFC" w:rsidRPr="00B41143" w:rsidRDefault="00AC3AFC" w:rsidP="00AC3AFC">
            <w:pPr>
              <w:jc w:val="center"/>
              <w:rPr>
                <w:sz w:val="16"/>
                <w:szCs w:val="16"/>
              </w:rPr>
            </w:pPr>
            <w:r w:rsidRPr="00B4114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AFC" w:rsidRPr="004B2EC9" w:rsidRDefault="00AC3AFC" w:rsidP="00AC3AFC">
            <w:pPr>
              <w:jc w:val="center"/>
              <w:rPr>
                <w:sz w:val="16"/>
                <w:szCs w:val="16"/>
              </w:rPr>
            </w:pPr>
            <w:r w:rsidRPr="004B2EC9">
              <w:rPr>
                <w:sz w:val="16"/>
                <w:szCs w:val="16"/>
              </w:rPr>
              <w:t>100</w:t>
            </w:r>
          </w:p>
        </w:tc>
        <w:tc>
          <w:tcPr>
            <w:tcW w:w="14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AFC" w:rsidRPr="004B2EC9" w:rsidRDefault="00AC3AFC" w:rsidP="00AC3AFC">
            <w:pPr>
              <w:jc w:val="center"/>
              <w:rPr>
                <w:b/>
                <w:bCs/>
                <w:sz w:val="16"/>
                <w:szCs w:val="16"/>
              </w:rPr>
            </w:pPr>
            <w:r w:rsidRPr="004B2EC9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4B2EC9" w:rsidRPr="004B2EC9" w:rsidTr="003B37FE">
        <w:trPr>
          <w:trHeight w:val="273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EC9" w:rsidRPr="004B2EC9" w:rsidRDefault="004B2EC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EC9" w:rsidRPr="004B2EC9" w:rsidRDefault="004B2EC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2EC9" w:rsidRPr="004B2EC9" w:rsidRDefault="004B2EC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2EC9" w:rsidRPr="004B2EC9" w:rsidRDefault="004B2EC9">
            <w:pPr>
              <w:rPr>
                <w:b/>
                <w:bCs/>
                <w:sz w:val="16"/>
                <w:szCs w:val="16"/>
              </w:rPr>
            </w:pPr>
            <w:r w:rsidRPr="004B2EC9">
              <w:rPr>
                <w:b/>
                <w:bCs/>
                <w:sz w:val="16"/>
                <w:szCs w:val="16"/>
              </w:rPr>
              <w:t>ОБ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2EC9" w:rsidRPr="004B2EC9" w:rsidRDefault="004B2EC9">
            <w:pPr>
              <w:jc w:val="center"/>
              <w:rPr>
                <w:b/>
                <w:bCs/>
                <w:sz w:val="16"/>
                <w:szCs w:val="16"/>
              </w:rPr>
            </w:pPr>
            <w:r w:rsidRPr="004B2EC9">
              <w:rPr>
                <w:b/>
                <w:bCs/>
                <w:sz w:val="16"/>
                <w:szCs w:val="16"/>
              </w:rPr>
              <w:t>42 447,00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2EC9" w:rsidRPr="004B2EC9" w:rsidRDefault="004B2EC9">
            <w:pPr>
              <w:jc w:val="center"/>
              <w:rPr>
                <w:b/>
                <w:bCs/>
                <w:sz w:val="16"/>
                <w:szCs w:val="16"/>
              </w:rPr>
            </w:pPr>
            <w:r w:rsidRPr="004B2EC9">
              <w:rPr>
                <w:b/>
                <w:bCs/>
                <w:sz w:val="16"/>
                <w:szCs w:val="16"/>
              </w:rPr>
              <w:t>31 458,17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2EC9" w:rsidRPr="004B2EC9" w:rsidRDefault="004B2EC9">
            <w:pPr>
              <w:jc w:val="center"/>
              <w:rPr>
                <w:b/>
                <w:bCs/>
                <w:sz w:val="16"/>
                <w:szCs w:val="16"/>
              </w:rPr>
            </w:pPr>
            <w:r w:rsidRPr="004B2EC9">
              <w:rPr>
                <w:b/>
                <w:bCs/>
                <w:sz w:val="16"/>
                <w:szCs w:val="16"/>
              </w:rPr>
              <w:t>74,11</w:t>
            </w: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2EC9" w:rsidRPr="004B2EC9" w:rsidRDefault="004B2EC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EC9" w:rsidRPr="004B2EC9" w:rsidRDefault="004B2EC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2EC9" w:rsidRPr="004B2EC9" w:rsidRDefault="004B2EC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EC9" w:rsidRPr="004B2EC9" w:rsidRDefault="004B2EC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EC9" w:rsidRPr="004B2EC9" w:rsidRDefault="004B2EC9">
            <w:pPr>
              <w:rPr>
                <w:b/>
                <w:bCs/>
                <w:sz w:val="16"/>
                <w:szCs w:val="16"/>
              </w:rPr>
            </w:pPr>
          </w:p>
        </w:tc>
      </w:tr>
      <w:tr w:rsidR="004B2EC9" w:rsidRPr="004B2EC9" w:rsidTr="003B37FE">
        <w:trPr>
          <w:trHeight w:val="405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EC9" w:rsidRPr="004B2EC9" w:rsidRDefault="004B2EC9">
            <w:pPr>
              <w:jc w:val="center"/>
              <w:rPr>
                <w:sz w:val="16"/>
                <w:szCs w:val="16"/>
              </w:rPr>
            </w:pPr>
            <w:r w:rsidRPr="004B2EC9">
              <w:rPr>
                <w:sz w:val="16"/>
                <w:szCs w:val="16"/>
              </w:rPr>
              <w:t>3.1.1</w:t>
            </w:r>
          </w:p>
        </w:tc>
        <w:tc>
          <w:tcPr>
            <w:tcW w:w="41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2EC9" w:rsidRPr="003B37FE" w:rsidRDefault="004B2EC9">
            <w:pPr>
              <w:rPr>
                <w:sz w:val="16"/>
                <w:szCs w:val="16"/>
              </w:rPr>
            </w:pPr>
            <w:r w:rsidRPr="003B37FE">
              <w:rPr>
                <w:sz w:val="16"/>
                <w:szCs w:val="16"/>
              </w:rPr>
              <w:t>Субвенция на содержание ребенка в семье опекуна (попечителя) и приемной семье, а также вознаграждение, причитающееся приемному родителю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2EC9" w:rsidRPr="003B37FE" w:rsidRDefault="004B2EC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EC9" w:rsidRPr="003B37FE" w:rsidRDefault="004B2EC9">
            <w:pPr>
              <w:rPr>
                <w:sz w:val="16"/>
                <w:szCs w:val="16"/>
              </w:rPr>
            </w:pPr>
            <w:r w:rsidRPr="003B37FE">
              <w:rPr>
                <w:sz w:val="16"/>
                <w:szCs w:val="16"/>
              </w:rPr>
              <w:t xml:space="preserve">Всего, в </w:t>
            </w:r>
            <w:proofErr w:type="spellStart"/>
            <w:r w:rsidRPr="003B37FE">
              <w:rPr>
                <w:sz w:val="16"/>
                <w:szCs w:val="16"/>
              </w:rPr>
              <w:t>т.ч</w:t>
            </w:r>
            <w:proofErr w:type="spellEnd"/>
            <w:r w:rsidRPr="003B37FE">
              <w:rPr>
                <w:sz w:val="16"/>
                <w:szCs w:val="16"/>
              </w:rPr>
              <w:t>.: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2EC9" w:rsidRPr="003B37FE" w:rsidRDefault="004B2EC9">
            <w:pPr>
              <w:jc w:val="center"/>
              <w:rPr>
                <w:sz w:val="16"/>
                <w:szCs w:val="16"/>
              </w:rPr>
            </w:pPr>
            <w:r w:rsidRPr="003B37FE">
              <w:rPr>
                <w:sz w:val="16"/>
                <w:szCs w:val="16"/>
              </w:rPr>
              <w:t>35 755,60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2EC9" w:rsidRPr="003B37FE" w:rsidRDefault="004B2EC9">
            <w:pPr>
              <w:jc w:val="center"/>
              <w:rPr>
                <w:sz w:val="16"/>
                <w:szCs w:val="16"/>
              </w:rPr>
            </w:pPr>
            <w:r w:rsidRPr="003B37FE">
              <w:rPr>
                <w:sz w:val="16"/>
                <w:szCs w:val="16"/>
              </w:rPr>
              <w:t>24 848,43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2EC9" w:rsidRPr="003B37FE" w:rsidRDefault="004B2EC9">
            <w:pPr>
              <w:jc w:val="center"/>
              <w:rPr>
                <w:sz w:val="16"/>
                <w:szCs w:val="16"/>
              </w:rPr>
            </w:pPr>
            <w:r w:rsidRPr="003B37FE">
              <w:rPr>
                <w:sz w:val="16"/>
                <w:szCs w:val="16"/>
              </w:rPr>
              <w:t>69,50</w:t>
            </w:r>
          </w:p>
        </w:tc>
        <w:tc>
          <w:tcPr>
            <w:tcW w:w="284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2EC9" w:rsidRPr="004B2EC9" w:rsidRDefault="004B2EC9">
            <w:pPr>
              <w:jc w:val="center"/>
              <w:rPr>
                <w:sz w:val="16"/>
                <w:szCs w:val="16"/>
              </w:rPr>
            </w:pPr>
            <w:r w:rsidRPr="004B2EC9">
              <w:rPr>
                <w:sz w:val="16"/>
                <w:szCs w:val="16"/>
              </w:rPr>
              <w:t>снижение численности детей, возвращённых из замещающих семей в государственные учреждения для детей сирот и детей, оставшихся без попечения родителей, %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EC9" w:rsidRPr="003B37FE" w:rsidRDefault="004B2EC9">
            <w:pPr>
              <w:jc w:val="center"/>
              <w:rPr>
                <w:sz w:val="16"/>
                <w:szCs w:val="16"/>
              </w:rPr>
            </w:pPr>
            <w:r w:rsidRPr="003B37FE">
              <w:rPr>
                <w:sz w:val="16"/>
                <w:szCs w:val="16"/>
              </w:rPr>
              <w:t>1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EC9" w:rsidRPr="004B2EC9" w:rsidRDefault="004B2EC9">
            <w:pPr>
              <w:jc w:val="center"/>
              <w:rPr>
                <w:sz w:val="16"/>
                <w:szCs w:val="16"/>
              </w:rPr>
            </w:pPr>
            <w:r w:rsidRPr="004B2EC9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EC9" w:rsidRPr="004B2EC9" w:rsidRDefault="004B2EC9">
            <w:pPr>
              <w:jc w:val="center"/>
              <w:rPr>
                <w:sz w:val="16"/>
                <w:szCs w:val="16"/>
              </w:rPr>
            </w:pPr>
            <w:r w:rsidRPr="004B2EC9">
              <w:rPr>
                <w:sz w:val="16"/>
                <w:szCs w:val="16"/>
              </w:rPr>
              <w:t>100</w:t>
            </w:r>
          </w:p>
        </w:tc>
        <w:tc>
          <w:tcPr>
            <w:tcW w:w="14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2EC9" w:rsidRPr="004B2EC9" w:rsidRDefault="004B2EC9">
            <w:pPr>
              <w:jc w:val="center"/>
              <w:rPr>
                <w:sz w:val="16"/>
                <w:szCs w:val="16"/>
              </w:rPr>
            </w:pPr>
            <w:r w:rsidRPr="004B2EC9">
              <w:rPr>
                <w:sz w:val="16"/>
                <w:szCs w:val="16"/>
              </w:rPr>
              <w:t>УО, ГОАУСОН "</w:t>
            </w:r>
            <w:proofErr w:type="gramStart"/>
            <w:r w:rsidRPr="004B2EC9">
              <w:rPr>
                <w:sz w:val="16"/>
                <w:szCs w:val="16"/>
              </w:rPr>
              <w:t>КЦСОН</w:t>
            </w:r>
            <w:proofErr w:type="gramEnd"/>
            <w:r w:rsidRPr="004B2EC9">
              <w:rPr>
                <w:sz w:val="16"/>
                <w:szCs w:val="16"/>
              </w:rPr>
              <w:t xml:space="preserve"> ЗАТО г.Североморск", ВСОШ №1</w:t>
            </w:r>
          </w:p>
        </w:tc>
      </w:tr>
      <w:tr w:rsidR="004B2EC9" w:rsidRPr="004B2EC9" w:rsidTr="003B37FE">
        <w:trPr>
          <w:trHeight w:val="543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2EC9" w:rsidRPr="004B2EC9" w:rsidRDefault="004B2EC9">
            <w:pPr>
              <w:rPr>
                <w:sz w:val="16"/>
                <w:szCs w:val="16"/>
              </w:rPr>
            </w:pPr>
          </w:p>
        </w:tc>
        <w:tc>
          <w:tcPr>
            <w:tcW w:w="41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2EC9" w:rsidRPr="003B37FE" w:rsidRDefault="004B2EC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2EC9" w:rsidRPr="003B37FE" w:rsidRDefault="004B2EC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2EC9" w:rsidRPr="003B37FE" w:rsidRDefault="004B2EC9">
            <w:pPr>
              <w:rPr>
                <w:sz w:val="16"/>
                <w:szCs w:val="16"/>
              </w:rPr>
            </w:pPr>
            <w:r w:rsidRPr="003B37FE">
              <w:rPr>
                <w:sz w:val="16"/>
                <w:szCs w:val="16"/>
              </w:rPr>
              <w:t>ОБ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2EC9" w:rsidRPr="003B37FE" w:rsidRDefault="004B2EC9">
            <w:pPr>
              <w:jc w:val="center"/>
              <w:rPr>
                <w:sz w:val="16"/>
                <w:szCs w:val="16"/>
              </w:rPr>
            </w:pPr>
            <w:r w:rsidRPr="003B37FE">
              <w:rPr>
                <w:sz w:val="16"/>
                <w:szCs w:val="16"/>
              </w:rPr>
              <w:t>35 755,60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2EC9" w:rsidRPr="003B37FE" w:rsidRDefault="004B2EC9">
            <w:pPr>
              <w:jc w:val="center"/>
              <w:rPr>
                <w:sz w:val="16"/>
                <w:szCs w:val="16"/>
              </w:rPr>
            </w:pPr>
            <w:r w:rsidRPr="003B37FE">
              <w:rPr>
                <w:sz w:val="16"/>
                <w:szCs w:val="16"/>
              </w:rPr>
              <w:t>24 848,43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2EC9" w:rsidRPr="003B37FE" w:rsidRDefault="004B2EC9">
            <w:pPr>
              <w:jc w:val="center"/>
              <w:rPr>
                <w:sz w:val="16"/>
                <w:szCs w:val="16"/>
              </w:rPr>
            </w:pPr>
            <w:r w:rsidRPr="003B37FE">
              <w:rPr>
                <w:sz w:val="16"/>
                <w:szCs w:val="16"/>
              </w:rPr>
              <w:t>69,50</w:t>
            </w: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2EC9" w:rsidRPr="004B2EC9" w:rsidRDefault="004B2EC9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2EC9" w:rsidRPr="004B2EC9" w:rsidRDefault="004B2EC9">
            <w:pPr>
              <w:rPr>
                <w:color w:val="00B050"/>
                <w:sz w:val="16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2EC9" w:rsidRPr="004B2EC9" w:rsidRDefault="004B2EC9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2EC9" w:rsidRPr="004B2EC9" w:rsidRDefault="004B2EC9">
            <w:pPr>
              <w:rPr>
                <w:sz w:val="16"/>
                <w:szCs w:val="16"/>
              </w:rPr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2EC9" w:rsidRPr="004B2EC9" w:rsidRDefault="004B2EC9">
            <w:pPr>
              <w:rPr>
                <w:sz w:val="16"/>
                <w:szCs w:val="16"/>
              </w:rPr>
            </w:pPr>
          </w:p>
        </w:tc>
      </w:tr>
      <w:tr w:rsidR="004B2EC9" w:rsidRPr="004B2EC9" w:rsidTr="00AC3AFC">
        <w:trPr>
          <w:trHeight w:val="389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EC9" w:rsidRPr="00AC3AFC" w:rsidRDefault="004B2EC9">
            <w:pPr>
              <w:jc w:val="center"/>
              <w:rPr>
                <w:iCs/>
                <w:sz w:val="16"/>
                <w:szCs w:val="16"/>
              </w:rPr>
            </w:pPr>
            <w:r w:rsidRPr="00AC3AFC">
              <w:rPr>
                <w:iCs/>
                <w:sz w:val="16"/>
                <w:szCs w:val="16"/>
              </w:rPr>
              <w:t>3.1.1.1</w:t>
            </w:r>
          </w:p>
        </w:tc>
        <w:tc>
          <w:tcPr>
            <w:tcW w:w="41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2EC9" w:rsidRPr="003B37FE" w:rsidRDefault="004B2EC9">
            <w:pPr>
              <w:rPr>
                <w:iCs/>
                <w:sz w:val="16"/>
                <w:szCs w:val="16"/>
              </w:rPr>
            </w:pPr>
            <w:r w:rsidRPr="003B37FE">
              <w:rPr>
                <w:iCs/>
                <w:sz w:val="16"/>
                <w:szCs w:val="16"/>
              </w:rPr>
              <w:t>Субвенция на содержание ребёнка в семье опекуна (попечителя) и приёмной семье, в части выплаты опекуну и приёмным родителям на содержание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2EC9" w:rsidRPr="003B37FE" w:rsidRDefault="004B2EC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EC9" w:rsidRPr="003B37FE" w:rsidRDefault="004B2EC9">
            <w:pPr>
              <w:rPr>
                <w:iCs/>
                <w:sz w:val="16"/>
                <w:szCs w:val="16"/>
              </w:rPr>
            </w:pPr>
            <w:r w:rsidRPr="003B37FE">
              <w:rPr>
                <w:iCs/>
                <w:sz w:val="16"/>
                <w:szCs w:val="16"/>
              </w:rPr>
              <w:t xml:space="preserve">Всего, в </w:t>
            </w:r>
            <w:proofErr w:type="spellStart"/>
            <w:r w:rsidRPr="003B37FE">
              <w:rPr>
                <w:iCs/>
                <w:sz w:val="16"/>
                <w:szCs w:val="16"/>
              </w:rPr>
              <w:t>т.ч</w:t>
            </w:r>
            <w:proofErr w:type="spellEnd"/>
            <w:r w:rsidRPr="003B37FE">
              <w:rPr>
                <w:iCs/>
                <w:sz w:val="16"/>
                <w:szCs w:val="16"/>
              </w:rPr>
              <w:t>.: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EC9" w:rsidRPr="003B37FE" w:rsidRDefault="004B2EC9">
            <w:pPr>
              <w:jc w:val="center"/>
              <w:rPr>
                <w:iCs/>
                <w:sz w:val="16"/>
                <w:szCs w:val="16"/>
              </w:rPr>
            </w:pPr>
            <w:r w:rsidRPr="003B37FE">
              <w:rPr>
                <w:iCs/>
                <w:sz w:val="16"/>
                <w:szCs w:val="16"/>
              </w:rPr>
              <w:t>24 374,80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EC9" w:rsidRPr="003B37FE" w:rsidRDefault="004B2EC9">
            <w:pPr>
              <w:jc w:val="center"/>
              <w:rPr>
                <w:iCs/>
                <w:sz w:val="16"/>
                <w:szCs w:val="16"/>
              </w:rPr>
            </w:pPr>
            <w:r w:rsidRPr="003B37FE">
              <w:rPr>
                <w:iCs/>
                <w:sz w:val="16"/>
                <w:szCs w:val="16"/>
              </w:rPr>
              <w:t>16 299,93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2EC9" w:rsidRPr="003B37FE" w:rsidRDefault="004B2EC9">
            <w:pPr>
              <w:jc w:val="center"/>
              <w:rPr>
                <w:sz w:val="16"/>
                <w:szCs w:val="16"/>
              </w:rPr>
            </w:pPr>
            <w:r w:rsidRPr="003B37FE">
              <w:rPr>
                <w:sz w:val="16"/>
                <w:szCs w:val="16"/>
              </w:rPr>
              <w:t>66,87</w:t>
            </w:r>
          </w:p>
        </w:tc>
        <w:tc>
          <w:tcPr>
            <w:tcW w:w="2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B2EC9" w:rsidRPr="004B2EC9" w:rsidRDefault="004B2E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2EC9" w:rsidRPr="00B41143" w:rsidRDefault="004B2E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2EC9" w:rsidRPr="00B41143" w:rsidRDefault="004B2E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2EC9" w:rsidRPr="004B2EC9" w:rsidRDefault="004B2E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2EC9" w:rsidRPr="004B2EC9" w:rsidRDefault="004B2EC9">
            <w:pPr>
              <w:rPr>
                <w:sz w:val="16"/>
                <w:szCs w:val="16"/>
              </w:rPr>
            </w:pPr>
          </w:p>
        </w:tc>
      </w:tr>
      <w:tr w:rsidR="004B2EC9" w:rsidRPr="004B2EC9" w:rsidTr="00AC3AFC">
        <w:trPr>
          <w:trHeight w:val="283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2EC9" w:rsidRPr="00AC3AFC" w:rsidRDefault="004B2EC9">
            <w:pPr>
              <w:rPr>
                <w:iCs/>
                <w:sz w:val="16"/>
                <w:szCs w:val="16"/>
              </w:rPr>
            </w:pPr>
          </w:p>
        </w:tc>
        <w:tc>
          <w:tcPr>
            <w:tcW w:w="41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2EC9" w:rsidRPr="003B37FE" w:rsidRDefault="004B2EC9">
            <w:pPr>
              <w:rPr>
                <w:i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2EC9" w:rsidRPr="003B37FE" w:rsidRDefault="004B2EC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2EC9" w:rsidRPr="003B37FE" w:rsidRDefault="004B2EC9">
            <w:pPr>
              <w:rPr>
                <w:iCs/>
                <w:sz w:val="16"/>
                <w:szCs w:val="16"/>
              </w:rPr>
            </w:pPr>
            <w:r w:rsidRPr="003B37FE">
              <w:rPr>
                <w:iCs/>
                <w:sz w:val="16"/>
                <w:szCs w:val="16"/>
              </w:rPr>
              <w:t>ОБ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EC9" w:rsidRPr="003B37FE" w:rsidRDefault="004B2EC9">
            <w:pPr>
              <w:jc w:val="center"/>
              <w:rPr>
                <w:iCs/>
                <w:sz w:val="16"/>
                <w:szCs w:val="16"/>
              </w:rPr>
            </w:pPr>
            <w:r w:rsidRPr="003B37FE">
              <w:rPr>
                <w:iCs/>
                <w:sz w:val="16"/>
                <w:szCs w:val="16"/>
              </w:rPr>
              <w:t>24 374,80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EC9" w:rsidRPr="003B37FE" w:rsidRDefault="004B2EC9">
            <w:pPr>
              <w:jc w:val="center"/>
              <w:rPr>
                <w:iCs/>
                <w:sz w:val="16"/>
                <w:szCs w:val="16"/>
              </w:rPr>
            </w:pPr>
            <w:r w:rsidRPr="003B37FE">
              <w:rPr>
                <w:iCs/>
                <w:sz w:val="16"/>
                <w:szCs w:val="16"/>
              </w:rPr>
              <w:t>16 299,93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2EC9" w:rsidRPr="003B37FE" w:rsidRDefault="004B2EC9">
            <w:pPr>
              <w:jc w:val="center"/>
              <w:rPr>
                <w:sz w:val="16"/>
                <w:szCs w:val="16"/>
              </w:rPr>
            </w:pPr>
            <w:r w:rsidRPr="003B37FE">
              <w:rPr>
                <w:sz w:val="16"/>
                <w:szCs w:val="16"/>
              </w:rPr>
              <w:t>66,87</w:t>
            </w:r>
          </w:p>
        </w:tc>
        <w:tc>
          <w:tcPr>
            <w:tcW w:w="2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B2EC9" w:rsidRPr="004B2EC9" w:rsidRDefault="004B2EC9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C9" w:rsidRPr="00B41143" w:rsidRDefault="004B2EC9">
            <w:pPr>
              <w:rPr>
                <w:sz w:val="16"/>
                <w:szCs w:val="16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C9" w:rsidRPr="00B41143" w:rsidRDefault="004B2EC9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C9" w:rsidRPr="004B2EC9" w:rsidRDefault="004B2EC9">
            <w:pPr>
              <w:rPr>
                <w:sz w:val="16"/>
                <w:szCs w:val="16"/>
              </w:rPr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2EC9" w:rsidRPr="004B2EC9" w:rsidRDefault="004B2EC9">
            <w:pPr>
              <w:rPr>
                <w:sz w:val="16"/>
                <w:szCs w:val="16"/>
              </w:rPr>
            </w:pPr>
          </w:p>
        </w:tc>
      </w:tr>
      <w:tr w:rsidR="004B2EC9" w:rsidRPr="004B2EC9" w:rsidTr="00AC3AFC">
        <w:trPr>
          <w:trHeight w:val="389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EC9" w:rsidRPr="00AC3AFC" w:rsidRDefault="004B2EC9">
            <w:pPr>
              <w:jc w:val="center"/>
              <w:rPr>
                <w:iCs/>
                <w:sz w:val="16"/>
                <w:szCs w:val="16"/>
              </w:rPr>
            </w:pPr>
            <w:r w:rsidRPr="00AC3AFC">
              <w:rPr>
                <w:iCs/>
                <w:sz w:val="16"/>
                <w:szCs w:val="16"/>
              </w:rPr>
              <w:t>3.1.1.2</w:t>
            </w:r>
          </w:p>
        </w:tc>
        <w:tc>
          <w:tcPr>
            <w:tcW w:w="41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2EC9" w:rsidRPr="003B37FE" w:rsidRDefault="004B2EC9">
            <w:pPr>
              <w:rPr>
                <w:iCs/>
                <w:sz w:val="16"/>
                <w:szCs w:val="16"/>
              </w:rPr>
            </w:pPr>
            <w:r w:rsidRPr="003B37FE">
              <w:rPr>
                <w:iCs/>
                <w:sz w:val="16"/>
                <w:szCs w:val="16"/>
              </w:rPr>
              <w:t>Субвенция на содержание ребёнка в приёмной семье, в части выплаты вознаграждения приёмным родителям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2EC9" w:rsidRPr="003B37FE" w:rsidRDefault="004B2EC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EC9" w:rsidRPr="003B37FE" w:rsidRDefault="004B2EC9">
            <w:pPr>
              <w:rPr>
                <w:iCs/>
                <w:sz w:val="16"/>
                <w:szCs w:val="16"/>
              </w:rPr>
            </w:pPr>
            <w:r w:rsidRPr="003B37FE">
              <w:rPr>
                <w:iCs/>
                <w:sz w:val="16"/>
                <w:szCs w:val="16"/>
              </w:rPr>
              <w:t xml:space="preserve">Всего, в </w:t>
            </w:r>
            <w:proofErr w:type="spellStart"/>
            <w:r w:rsidRPr="003B37FE">
              <w:rPr>
                <w:iCs/>
                <w:sz w:val="16"/>
                <w:szCs w:val="16"/>
              </w:rPr>
              <w:t>т.ч</w:t>
            </w:r>
            <w:proofErr w:type="spellEnd"/>
            <w:r w:rsidRPr="003B37FE">
              <w:rPr>
                <w:iCs/>
                <w:sz w:val="16"/>
                <w:szCs w:val="16"/>
              </w:rPr>
              <w:t>.: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EC9" w:rsidRPr="003B37FE" w:rsidRDefault="004B2EC9">
            <w:pPr>
              <w:jc w:val="center"/>
              <w:rPr>
                <w:iCs/>
                <w:sz w:val="16"/>
                <w:szCs w:val="16"/>
              </w:rPr>
            </w:pPr>
            <w:r w:rsidRPr="003B37FE">
              <w:rPr>
                <w:iCs/>
                <w:sz w:val="16"/>
                <w:szCs w:val="16"/>
              </w:rPr>
              <w:t>11 380,80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EC9" w:rsidRPr="003B37FE" w:rsidRDefault="004B2EC9">
            <w:pPr>
              <w:jc w:val="center"/>
              <w:rPr>
                <w:iCs/>
                <w:sz w:val="16"/>
                <w:szCs w:val="16"/>
              </w:rPr>
            </w:pPr>
            <w:r w:rsidRPr="003B37FE">
              <w:rPr>
                <w:iCs/>
                <w:sz w:val="16"/>
                <w:szCs w:val="16"/>
              </w:rPr>
              <w:t>8 548,50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2EC9" w:rsidRPr="003B37FE" w:rsidRDefault="004B2EC9">
            <w:pPr>
              <w:jc w:val="center"/>
              <w:rPr>
                <w:sz w:val="16"/>
                <w:szCs w:val="16"/>
              </w:rPr>
            </w:pPr>
            <w:r w:rsidRPr="003B37FE">
              <w:rPr>
                <w:sz w:val="16"/>
                <w:szCs w:val="16"/>
              </w:rPr>
              <w:t>75,11</w:t>
            </w:r>
          </w:p>
        </w:tc>
        <w:tc>
          <w:tcPr>
            <w:tcW w:w="2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B2EC9" w:rsidRPr="004B2EC9" w:rsidRDefault="004B2EC9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C9" w:rsidRPr="00B41143" w:rsidRDefault="004B2EC9">
            <w:pPr>
              <w:rPr>
                <w:sz w:val="16"/>
                <w:szCs w:val="16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C9" w:rsidRPr="00B41143" w:rsidRDefault="004B2EC9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C9" w:rsidRPr="004B2EC9" w:rsidRDefault="004B2EC9">
            <w:pPr>
              <w:rPr>
                <w:sz w:val="16"/>
                <w:szCs w:val="16"/>
              </w:rPr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2EC9" w:rsidRPr="004B2EC9" w:rsidRDefault="004B2EC9">
            <w:pPr>
              <w:rPr>
                <w:sz w:val="16"/>
                <w:szCs w:val="16"/>
              </w:rPr>
            </w:pPr>
          </w:p>
        </w:tc>
      </w:tr>
      <w:tr w:rsidR="004B2EC9" w:rsidRPr="004B2EC9" w:rsidTr="00AC3AFC">
        <w:trPr>
          <w:trHeight w:val="318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2EC9" w:rsidRPr="004B2EC9" w:rsidRDefault="004B2EC9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41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2EC9" w:rsidRPr="003B37FE" w:rsidRDefault="004B2EC9">
            <w:pPr>
              <w:rPr>
                <w:i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2EC9" w:rsidRPr="003B37FE" w:rsidRDefault="004B2EC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2EC9" w:rsidRPr="003B37FE" w:rsidRDefault="004B2EC9">
            <w:pPr>
              <w:rPr>
                <w:iCs/>
                <w:sz w:val="16"/>
                <w:szCs w:val="16"/>
              </w:rPr>
            </w:pPr>
            <w:r w:rsidRPr="003B37FE">
              <w:rPr>
                <w:iCs/>
                <w:sz w:val="16"/>
                <w:szCs w:val="16"/>
              </w:rPr>
              <w:t>ОБ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EC9" w:rsidRPr="003B37FE" w:rsidRDefault="004B2EC9">
            <w:pPr>
              <w:jc w:val="center"/>
              <w:rPr>
                <w:iCs/>
                <w:sz w:val="16"/>
                <w:szCs w:val="16"/>
              </w:rPr>
            </w:pPr>
            <w:r w:rsidRPr="003B37FE">
              <w:rPr>
                <w:iCs/>
                <w:sz w:val="16"/>
                <w:szCs w:val="16"/>
              </w:rPr>
              <w:t>11 380,80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EC9" w:rsidRPr="003B37FE" w:rsidRDefault="004B2EC9">
            <w:pPr>
              <w:jc w:val="center"/>
              <w:rPr>
                <w:iCs/>
                <w:sz w:val="16"/>
                <w:szCs w:val="16"/>
              </w:rPr>
            </w:pPr>
            <w:r w:rsidRPr="003B37FE">
              <w:rPr>
                <w:iCs/>
                <w:sz w:val="16"/>
                <w:szCs w:val="16"/>
              </w:rPr>
              <w:t>8 548,50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2EC9" w:rsidRPr="003B37FE" w:rsidRDefault="004B2EC9">
            <w:pPr>
              <w:jc w:val="center"/>
              <w:rPr>
                <w:sz w:val="16"/>
                <w:szCs w:val="16"/>
              </w:rPr>
            </w:pPr>
            <w:r w:rsidRPr="003B37FE">
              <w:rPr>
                <w:sz w:val="16"/>
                <w:szCs w:val="16"/>
              </w:rPr>
              <w:t>75,11</w:t>
            </w:r>
          </w:p>
        </w:tc>
        <w:tc>
          <w:tcPr>
            <w:tcW w:w="2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B2EC9" w:rsidRPr="004B2EC9" w:rsidRDefault="004B2EC9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C9" w:rsidRPr="00B41143" w:rsidRDefault="004B2EC9">
            <w:pPr>
              <w:rPr>
                <w:sz w:val="16"/>
                <w:szCs w:val="16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C9" w:rsidRPr="00B41143" w:rsidRDefault="004B2EC9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C9" w:rsidRPr="004B2EC9" w:rsidRDefault="004B2EC9">
            <w:pPr>
              <w:rPr>
                <w:sz w:val="16"/>
                <w:szCs w:val="16"/>
              </w:rPr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2EC9" w:rsidRPr="004B2EC9" w:rsidRDefault="004B2EC9">
            <w:pPr>
              <w:rPr>
                <w:sz w:val="16"/>
                <w:szCs w:val="16"/>
              </w:rPr>
            </w:pPr>
          </w:p>
        </w:tc>
      </w:tr>
      <w:tr w:rsidR="004B2EC9" w:rsidRPr="004B2EC9" w:rsidTr="003B37FE">
        <w:trPr>
          <w:trHeight w:val="538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EC9" w:rsidRPr="004B2EC9" w:rsidRDefault="004B2EC9">
            <w:pPr>
              <w:jc w:val="center"/>
              <w:rPr>
                <w:sz w:val="16"/>
                <w:szCs w:val="16"/>
              </w:rPr>
            </w:pPr>
            <w:r w:rsidRPr="004B2EC9">
              <w:rPr>
                <w:sz w:val="16"/>
                <w:szCs w:val="16"/>
              </w:rPr>
              <w:t>3.1.2</w:t>
            </w:r>
          </w:p>
        </w:tc>
        <w:tc>
          <w:tcPr>
            <w:tcW w:w="41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2EC9" w:rsidRPr="003B37FE" w:rsidRDefault="004B2EC9">
            <w:pPr>
              <w:rPr>
                <w:sz w:val="16"/>
                <w:szCs w:val="16"/>
              </w:rPr>
            </w:pPr>
            <w:r w:rsidRPr="003B37FE">
              <w:rPr>
                <w:sz w:val="16"/>
                <w:szCs w:val="16"/>
              </w:rPr>
              <w:t>Субвенция на реализацию Закона Мурманской области "О наделении органов местного самоуправления муниципальных образований со статусом городского округа и муниципального района отдельными государственными полномочиями по опеке и попечительству в отношении несовершеннолетних"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2EC9" w:rsidRPr="003B37FE" w:rsidRDefault="004B2EC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EC9" w:rsidRPr="003B37FE" w:rsidRDefault="004B2EC9">
            <w:pPr>
              <w:rPr>
                <w:sz w:val="16"/>
                <w:szCs w:val="16"/>
              </w:rPr>
            </w:pPr>
            <w:r w:rsidRPr="003B37FE">
              <w:rPr>
                <w:sz w:val="16"/>
                <w:szCs w:val="16"/>
              </w:rPr>
              <w:t xml:space="preserve">Всего, в </w:t>
            </w:r>
            <w:proofErr w:type="spellStart"/>
            <w:r w:rsidRPr="003B37FE">
              <w:rPr>
                <w:sz w:val="16"/>
                <w:szCs w:val="16"/>
              </w:rPr>
              <w:t>т.ч</w:t>
            </w:r>
            <w:proofErr w:type="spellEnd"/>
            <w:r w:rsidRPr="003B37FE">
              <w:rPr>
                <w:sz w:val="16"/>
                <w:szCs w:val="16"/>
              </w:rPr>
              <w:t>.: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2EC9" w:rsidRPr="003B37FE" w:rsidRDefault="004B2EC9">
            <w:pPr>
              <w:jc w:val="center"/>
              <w:rPr>
                <w:sz w:val="16"/>
                <w:szCs w:val="16"/>
              </w:rPr>
            </w:pPr>
            <w:r w:rsidRPr="003B37FE">
              <w:rPr>
                <w:sz w:val="16"/>
                <w:szCs w:val="16"/>
              </w:rPr>
              <w:t>6 608,00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2EC9" w:rsidRPr="003B37FE" w:rsidRDefault="004B2EC9">
            <w:pPr>
              <w:jc w:val="center"/>
              <w:rPr>
                <w:sz w:val="16"/>
                <w:szCs w:val="16"/>
              </w:rPr>
            </w:pPr>
            <w:r w:rsidRPr="003B37FE">
              <w:rPr>
                <w:sz w:val="16"/>
                <w:szCs w:val="16"/>
              </w:rPr>
              <w:t>6 571,48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2EC9" w:rsidRPr="003B37FE" w:rsidRDefault="004B2EC9">
            <w:pPr>
              <w:jc w:val="center"/>
              <w:rPr>
                <w:sz w:val="16"/>
                <w:szCs w:val="16"/>
              </w:rPr>
            </w:pPr>
            <w:r w:rsidRPr="003B37FE">
              <w:rPr>
                <w:sz w:val="16"/>
                <w:szCs w:val="16"/>
              </w:rPr>
              <w:t>99,45</w:t>
            </w:r>
          </w:p>
        </w:tc>
        <w:tc>
          <w:tcPr>
            <w:tcW w:w="2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2EC9" w:rsidRPr="004B2EC9" w:rsidRDefault="004B2EC9">
            <w:pPr>
              <w:jc w:val="center"/>
              <w:rPr>
                <w:sz w:val="16"/>
                <w:szCs w:val="16"/>
              </w:rPr>
            </w:pPr>
            <w:r w:rsidRPr="004B2EC9">
              <w:rPr>
                <w:sz w:val="16"/>
                <w:szCs w:val="16"/>
              </w:rPr>
              <w:t>удельный вес детей-сирот и детей, оставшихся без попечения родителей, переданных на воспитание в семьи, в общей численности детей-сирот и детей, оставшихся без попечения родителей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EC9" w:rsidRPr="00B41143" w:rsidRDefault="004B2EC9">
            <w:pPr>
              <w:jc w:val="center"/>
              <w:rPr>
                <w:sz w:val="16"/>
                <w:szCs w:val="16"/>
              </w:rPr>
            </w:pPr>
            <w:r w:rsidRPr="00B41143">
              <w:rPr>
                <w:sz w:val="16"/>
                <w:szCs w:val="16"/>
              </w:rPr>
              <w:t>95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EC9" w:rsidRPr="00B41143" w:rsidRDefault="004B2EC9">
            <w:pPr>
              <w:jc w:val="center"/>
              <w:rPr>
                <w:sz w:val="16"/>
                <w:szCs w:val="16"/>
              </w:rPr>
            </w:pPr>
            <w:r w:rsidRPr="00B41143">
              <w:rPr>
                <w:sz w:val="16"/>
                <w:szCs w:val="16"/>
              </w:rPr>
              <w:t>94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EC9" w:rsidRPr="004B2EC9" w:rsidRDefault="004B2EC9">
            <w:pPr>
              <w:jc w:val="center"/>
              <w:rPr>
                <w:sz w:val="16"/>
                <w:szCs w:val="16"/>
              </w:rPr>
            </w:pPr>
            <w:r w:rsidRPr="004B2EC9">
              <w:rPr>
                <w:sz w:val="16"/>
                <w:szCs w:val="16"/>
              </w:rPr>
              <w:t>99</w:t>
            </w:r>
          </w:p>
        </w:tc>
        <w:tc>
          <w:tcPr>
            <w:tcW w:w="14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2EC9" w:rsidRPr="004B2EC9" w:rsidRDefault="004B2EC9">
            <w:pPr>
              <w:rPr>
                <w:sz w:val="16"/>
                <w:szCs w:val="16"/>
              </w:rPr>
            </w:pPr>
          </w:p>
        </w:tc>
      </w:tr>
      <w:tr w:rsidR="004B2EC9" w:rsidRPr="004B2EC9" w:rsidTr="003B37FE">
        <w:trPr>
          <w:trHeight w:val="691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EC9" w:rsidRPr="004B2EC9" w:rsidRDefault="004B2EC9">
            <w:pPr>
              <w:rPr>
                <w:sz w:val="16"/>
                <w:szCs w:val="16"/>
              </w:rPr>
            </w:pPr>
          </w:p>
        </w:tc>
        <w:tc>
          <w:tcPr>
            <w:tcW w:w="41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EC9" w:rsidRPr="003B37FE" w:rsidRDefault="004B2EC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EC9" w:rsidRPr="003B37FE" w:rsidRDefault="004B2EC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2EC9" w:rsidRPr="003B37FE" w:rsidRDefault="004B2EC9">
            <w:pPr>
              <w:rPr>
                <w:sz w:val="16"/>
                <w:szCs w:val="16"/>
              </w:rPr>
            </w:pPr>
            <w:r w:rsidRPr="003B37FE">
              <w:rPr>
                <w:sz w:val="16"/>
                <w:szCs w:val="16"/>
              </w:rPr>
              <w:t>ОБ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2EC9" w:rsidRPr="003B37FE" w:rsidRDefault="004B2EC9">
            <w:pPr>
              <w:jc w:val="center"/>
              <w:rPr>
                <w:sz w:val="16"/>
                <w:szCs w:val="16"/>
              </w:rPr>
            </w:pPr>
            <w:r w:rsidRPr="003B37FE">
              <w:rPr>
                <w:sz w:val="16"/>
                <w:szCs w:val="16"/>
              </w:rPr>
              <w:t>6 608,00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2EC9" w:rsidRPr="003B37FE" w:rsidRDefault="004B2EC9">
            <w:pPr>
              <w:jc w:val="center"/>
              <w:rPr>
                <w:sz w:val="16"/>
                <w:szCs w:val="16"/>
              </w:rPr>
            </w:pPr>
            <w:r w:rsidRPr="003B37FE">
              <w:rPr>
                <w:sz w:val="16"/>
                <w:szCs w:val="16"/>
              </w:rPr>
              <w:t>6 571,48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2EC9" w:rsidRPr="003B37FE" w:rsidRDefault="004B2EC9">
            <w:pPr>
              <w:jc w:val="center"/>
              <w:rPr>
                <w:sz w:val="16"/>
                <w:szCs w:val="16"/>
              </w:rPr>
            </w:pPr>
            <w:r w:rsidRPr="003B37FE">
              <w:rPr>
                <w:sz w:val="16"/>
                <w:szCs w:val="16"/>
              </w:rPr>
              <w:t>99,45</w:t>
            </w: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EC9" w:rsidRPr="004B2EC9" w:rsidRDefault="004B2EC9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EC9" w:rsidRPr="00B41143" w:rsidRDefault="004B2EC9">
            <w:pPr>
              <w:rPr>
                <w:sz w:val="16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EC9" w:rsidRPr="00B41143" w:rsidRDefault="004B2EC9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EC9" w:rsidRPr="004B2EC9" w:rsidRDefault="004B2EC9">
            <w:pPr>
              <w:rPr>
                <w:sz w:val="16"/>
                <w:szCs w:val="16"/>
              </w:rPr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EC9" w:rsidRPr="004B2EC9" w:rsidRDefault="004B2EC9">
            <w:pPr>
              <w:rPr>
                <w:sz w:val="16"/>
                <w:szCs w:val="16"/>
              </w:rPr>
            </w:pPr>
          </w:p>
        </w:tc>
      </w:tr>
      <w:tr w:rsidR="004B2EC9" w:rsidRPr="004B2EC9" w:rsidTr="003B37FE">
        <w:trPr>
          <w:trHeight w:val="414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EC9" w:rsidRPr="004B2EC9" w:rsidRDefault="004B2EC9">
            <w:pPr>
              <w:jc w:val="center"/>
              <w:rPr>
                <w:sz w:val="16"/>
                <w:szCs w:val="16"/>
              </w:rPr>
            </w:pPr>
            <w:r w:rsidRPr="004B2EC9">
              <w:rPr>
                <w:sz w:val="16"/>
                <w:szCs w:val="16"/>
              </w:rPr>
              <w:t>3.1.3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2EC9" w:rsidRPr="003B37FE" w:rsidRDefault="004B2EC9">
            <w:pPr>
              <w:rPr>
                <w:sz w:val="16"/>
                <w:szCs w:val="16"/>
              </w:rPr>
            </w:pPr>
            <w:r w:rsidRPr="003B37FE">
              <w:rPr>
                <w:sz w:val="16"/>
                <w:szCs w:val="16"/>
              </w:rPr>
              <w:t xml:space="preserve">Субвенция на реализацию Закона Мурманской области "О патронате" в части финансирования расходов по выплате денежного вознаграждения лицам, осуществляющим </w:t>
            </w:r>
            <w:proofErr w:type="spellStart"/>
            <w:r w:rsidRPr="003B37FE">
              <w:rPr>
                <w:sz w:val="16"/>
                <w:szCs w:val="16"/>
              </w:rPr>
              <w:t>постинтернатный</w:t>
            </w:r>
            <w:proofErr w:type="spellEnd"/>
            <w:r w:rsidRPr="003B37FE">
              <w:rPr>
                <w:sz w:val="16"/>
                <w:szCs w:val="16"/>
              </w:rPr>
              <w:t xml:space="preserve"> патронат в отношении несовершеннолетних и социальный патронат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EC9" w:rsidRPr="003B37FE" w:rsidRDefault="004B2EC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EC9" w:rsidRPr="003B37FE" w:rsidRDefault="004B2EC9">
            <w:pPr>
              <w:rPr>
                <w:sz w:val="16"/>
                <w:szCs w:val="16"/>
              </w:rPr>
            </w:pPr>
            <w:r w:rsidRPr="003B37FE">
              <w:rPr>
                <w:sz w:val="16"/>
                <w:szCs w:val="16"/>
              </w:rPr>
              <w:t xml:space="preserve">Всего, в </w:t>
            </w:r>
            <w:proofErr w:type="spellStart"/>
            <w:r w:rsidRPr="003B37FE">
              <w:rPr>
                <w:sz w:val="16"/>
                <w:szCs w:val="16"/>
              </w:rPr>
              <w:t>т.ч</w:t>
            </w:r>
            <w:proofErr w:type="spellEnd"/>
            <w:r w:rsidRPr="003B37FE">
              <w:rPr>
                <w:sz w:val="16"/>
                <w:szCs w:val="16"/>
              </w:rPr>
              <w:t>.: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2EC9" w:rsidRPr="003B37FE" w:rsidRDefault="004B2EC9">
            <w:pPr>
              <w:jc w:val="center"/>
              <w:rPr>
                <w:sz w:val="16"/>
                <w:szCs w:val="16"/>
              </w:rPr>
            </w:pPr>
            <w:r w:rsidRPr="003B37FE">
              <w:rPr>
                <w:sz w:val="16"/>
                <w:szCs w:val="16"/>
              </w:rPr>
              <w:t>83,40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2EC9" w:rsidRPr="003B37FE" w:rsidRDefault="004B2EC9">
            <w:pPr>
              <w:jc w:val="center"/>
              <w:rPr>
                <w:sz w:val="16"/>
                <w:szCs w:val="16"/>
              </w:rPr>
            </w:pPr>
            <w:r w:rsidRPr="003B37FE">
              <w:rPr>
                <w:sz w:val="16"/>
                <w:szCs w:val="16"/>
              </w:rPr>
              <w:t>38,26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2EC9" w:rsidRPr="003B37FE" w:rsidRDefault="004B2EC9">
            <w:pPr>
              <w:jc w:val="center"/>
              <w:rPr>
                <w:sz w:val="16"/>
                <w:szCs w:val="16"/>
              </w:rPr>
            </w:pPr>
            <w:r w:rsidRPr="003B37FE">
              <w:rPr>
                <w:sz w:val="16"/>
                <w:szCs w:val="16"/>
              </w:rPr>
              <w:t>45,88</w:t>
            </w:r>
          </w:p>
        </w:tc>
        <w:tc>
          <w:tcPr>
            <w:tcW w:w="2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2EC9" w:rsidRPr="004B2EC9" w:rsidRDefault="004B2EC9">
            <w:pPr>
              <w:jc w:val="center"/>
              <w:rPr>
                <w:sz w:val="16"/>
                <w:szCs w:val="16"/>
              </w:rPr>
            </w:pPr>
            <w:r w:rsidRPr="004B2EC9">
              <w:rPr>
                <w:sz w:val="16"/>
                <w:szCs w:val="16"/>
              </w:rPr>
              <w:t>доля детей, в отношении которых установлен социальный патронат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EC9" w:rsidRPr="00AC3AFC" w:rsidRDefault="004B2EC9">
            <w:pPr>
              <w:jc w:val="center"/>
              <w:rPr>
                <w:sz w:val="16"/>
                <w:szCs w:val="16"/>
                <w:highlight w:val="yellow"/>
              </w:rPr>
            </w:pPr>
            <w:r w:rsidRPr="00AC3AFC">
              <w:rPr>
                <w:sz w:val="16"/>
                <w:szCs w:val="16"/>
                <w:highlight w:val="yellow"/>
              </w:rPr>
              <w:t>3,8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EC9" w:rsidRPr="00AC3AFC" w:rsidRDefault="004B2EC9">
            <w:pPr>
              <w:jc w:val="center"/>
              <w:rPr>
                <w:sz w:val="16"/>
                <w:szCs w:val="16"/>
                <w:highlight w:val="yellow"/>
              </w:rPr>
            </w:pPr>
            <w:r w:rsidRPr="00AC3AFC">
              <w:rPr>
                <w:sz w:val="16"/>
                <w:szCs w:val="16"/>
                <w:highlight w:val="yellow"/>
              </w:rPr>
              <w:t>2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EC9" w:rsidRPr="00AC3AFC" w:rsidRDefault="004B2EC9">
            <w:pPr>
              <w:jc w:val="center"/>
              <w:rPr>
                <w:sz w:val="16"/>
                <w:szCs w:val="16"/>
                <w:highlight w:val="yellow"/>
              </w:rPr>
            </w:pPr>
            <w:r w:rsidRPr="00AC3AFC">
              <w:rPr>
                <w:sz w:val="16"/>
                <w:szCs w:val="16"/>
                <w:highlight w:val="yellow"/>
              </w:rPr>
              <w:t>53</w:t>
            </w: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EC9" w:rsidRPr="004B2EC9" w:rsidRDefault="004B2EC9">
            <w:pPr>
              <w:rPr>
                <w:sz w:val="16"/>
                <w:szCs w:val="16"/>
              </w:rPr>
            </w:pPr>
          </w:p>
        </w:tc>
      </w:tr>
      <w:tr w:rsidR="004B2EC9" w:rsidRPr="004B2EC9" w:rsidTr="00AC3AFC">
        <w:trPr>
          <w:trHeight w:val="704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EC9" w:rsidRPr="004B2EC9" w:rsidRDefault="004B2EC9">
            <w:pPr>
              <w:rPr>
                <w:sz w:val="16"/>
                <w:szCs w:val="16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EC9" w:rsidRPr="003B37FE" w:rsidRDefault="004B2EC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EC9" w:rsidRPr="003B37FE" w:rsidRDefault="004B2EC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2EC9" w:rsidRPr="003B37FE" w:rsidRDefault="004B2EC9">
            <w:pPr>
              <w:rPr>
                <w:sz w:val="16"/>
                <w:szCs w:val="16"/>
              </w:rPr>
            </w:pPr>
            <w:r w:rsidRPr="003B37FE">
              <w:rPr>
                <w:sz w:val="16"/>
                <w:szCs w:val="16"/>
              </w:rPr>
              <w:t>ОБ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2EC9" w:rsidRPr="003B37FE" w:rsidRDefault="004B2EC9">
            <w:pPr>
              <w:jc w:val="center"/>
              <w:rPr>
                <w:sz w:val="16"/>
                <w:szCs w:val="16"/>
              </w:rPr>
            </w:pPr>
            <w:r w:rsidRPr="003B37FE">
              <w:rPr>
                <w:sz w:val="16"/>
                <w:szCs w:val="16"/>
              </w:rPr>
              <w:t>83,40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2EC9" w:rsidRPr="003B37FE" w:rsidRDefault="004B2EC9">
            <w:pPr>
              <w:jc w:val="center"/>
              <w:rPr>
                <w:sz w:val="16"/>
                <w:szCs w:val="16"/>
              </w:rPr>
            </w:pPr>
            <w:r w:rsidRPr="003B37FE">
              <w:rPr>
                <w:sz w:val="16"/>
                <w:szCs w:val="16"/>
              </w:rPr>
              <w:t>38,26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2EC9" w:rsidRPr="003B37FE" w:rsidRDefault="004B2EC9">
            <w:pPr>
              <w:jc w:val="center"/>
              <w:rPr>
                <w:sz w:val="16"/>
                <w:szCs w:val="16"/>
              </w:rPr>
            </w:pPr>
            <w:r w:rsidRPr="003B37FE">
              <w:rPr>
                <w:sz w:val="16"/>
                <w:szCs w:val="16"/>
              </w:rPr>
              <w:t>45,88</w:t>
            </w:r>
          </w:p>
        </w:tc>
        <w:tc>
          <w:tcPr>
            <w:tcW w:w="2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EC9" w:rsidRPr="004B2EC9" w:rsidRDefault="004B2EC9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EC9" w:rsidRPr="004B2EC9" w:rsidRDefault="004B2EC9">
            <w:pPr>
              <w:rPr>
                <w:color w:val="00B050"/>
                <w:sz w:val="16"/>
                <w:szCs w:val="16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EC9" w:rsidRPr="004B2EC9" w:rsidRDefault="004B2EC9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EC9" w:rsidRPr="004B2EC9" w:rsidRDefault="004B2EC9">
            <w:pPr>
              <w:rPr>
                <w:sz w:val="16"/>
                <w:szCs w:val="16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EC9" w:rsidRPr="004B2EC9" w:rsidRDefault="004B2EC9">
            <w:pPr>
              <w:rPr>
                <w:sz w:val="16"/>
                <w:szCs w:val="16"/>
              </w:rPr>
            </w:pPr>
          </w:p>
        </w:tc>
      </w:tr>
      <w:tr w:rsidR="003B37FE" w:rsidRPr="004B2EC9" w:rsidTr="003B37FE">
        <w:trPr>
          <w:trHeight w:val="53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7FE" w:rsidRPr="004B2EC9" w:rsidRDefault="003B37FE" w:rsidP="003B37FE">
            <w:pPr>
              <w:jc w:val="center"/>
              <w:rPr>
                <w:b/>
                <w:bCs/>
                <w:sz w:val="16"/>
                <w:szCs w:val="16"/>
              </w:rPr>
            </w:pPr>
            <w:r w:rsidRPr="004B2EC9">
              <w:rPr>
                <w:b/>
                <w:bCs/>
                <w:sz w:val="16"/>
                <w:szCs w:val="16"/>
              </w:rPr>
              <w:t>3.2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7FE" w:rsidRPr="004B2EC9" w:rsidRDefault="003B37FE" w:rsidP="003B37FE">
            <w:pPr>
              <w:rPr>
                <w:b/>
                <w:bCs/>
                <w:sz w:val="16"/>
                <w:szCs w:val="16"/>
              </w:rPr>
            </w:pPr>
            <w:r w:rsidRPr="004B2EC9">
              <w:rPr>
                <w:b/>
                <w:bCs/>
                <w:sz w:val="16"/>
                <w:szCs w:val="16"/>
              </w:rPr>
              <w:t>Основное мероприятие 2. Социальное обеспечение детей-сирот и детей, оставшихся без попечения родителей, лиц из их числа, проживающих в организациях, профилактика социального сиротства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3B37FE" w:rsidRPr="004B2EC9" w:rsidRDefault="003B37FE" w:rsidP="003B37FE">
            <w:pPr>
              <w:jc w:val="center"/>
              <w:rPr>
                <w:b/>
                <w:bCs/>
                <w:sz w:val="16"/>
                <w:szCs w:val="16"/>
              </w:rPr>
            </w:pPr>
            <w:r w:rsidRPr="004B2EC9">
              <w:rPr>
                <w:b/>
                <w:bCs/>
                <w:sz w:val="16"/>
                <w:szCs w:val="16"/>
              </w:rPr>
              <w:t>2014-2020 годы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37FE" w:rsidRPr="004B2EC9" w:rsidRDefault="003B37FE" w:rsidP="003B37FE">
            <w:pPr>
              <w:rPr>
                <w:b/>
                <w:bCs/>
                <w:sz w:val="16"/>
                <w:szCs w:val="16"/>
              </w:rPr>
            </w:pPr>
            <w:r w:rsidRPr="004B2EC9">
              <w:rPr>
                <w:b/>
                <w:bCs/>
                <w:sz w:val="16"/>
                <w:szCs w:val="16"/>
              </w:rPr>
              <w:t xml:space="preserve">Всего, в </w:t>
            </w:r>
            <w:proofErr w:type="spellStart"/>
            <w:r w:rsidRPr="004B2EC9">
              <w:rPr>
                <w:b/>
                <w:bCs/>
                <w:sz w:val="16"/>
                <w:szCs w:val="16"/>
              </w:rPr>
              <w:t>т.ч</w:t>
            </w:r>
            <w:proofErr w:type="spellEnd"/>
            <w:r w:rsidRPr="004B2EC9">
              <w:rPr>
                <w:b/>
                <w:bCs/>
                <w:sz w:val="16"/>
                <w:szCs w:val="16"/>
              </w:rPr>
              <w:t>.: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37FE" w:rsidRPr="00B41143" w:rsidRDefault="003B37FE" w:rsidP="003B37FE">
            <w:pPr>
              <w:jc w:val="center"/>
              <w:rPr>
                <w:b/>
                <w:bCs/>
                <w:sz w:val="16"/>
                <w:szCs w:val="16"/>
              </w:rPr>
            </w:pPr>
            <w:r w:rsidRPr="00B41143">
              <w:rPr>
                <w:b/>
                <w:bCs/>
                <w:sz w:val="16"/>
                <w:szCs w:val="16"/>
              </w:rPr>
              <w:t>3 072,70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37FE" w:rsidRPr="00B41143" w:rsidRDefault="003B37FE" w:rsidP="003B37FE">
            <w:pPr>
              <w:jc w:val="center"/>
              <w:rPr>
                <w:b/>
                <w:bCs/>
                <w:sz w:val="16"/>
                <w:szCs w:val="16"/>
              </w:rPr>
            </w:pPr>
            <w:r w:rsidRPr="00B41143">
              <w:rPr>
                <w:b/>
                <w:bCs/>
                <w:sz w:val="16"/>
                <w:szCs w:val="16"/>
              </w:rPr>
              <w:t>2 747,00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37FE" w:rsidRPr="004B2EC9" w:rsidRDefault="003B37FE" w:rsidP="003B37FE">
            <w:pPr>
              <w:jc w:val="center"/>
              <w:rPr>
                <w:b/>
                <w:bCs/>
                <w:sz w:val="16"/>
                <w:szCs w:val="16"/>
              </w:rPr>
            </w:pPr>
            <w:r w:rsidRPr="004B2EC9">
              <w:rPr>
                <w:b/>
                <w:bCs/>
                <w:sz w:val="16"/>
                <w:szCs w:val="16"/>
              </w:rPr>
              <w:t>89,40</w:t>
            </w:r>
          </w:p>
        </w:tc>
        <w:tc>
          <w:tcPr>
            <w:tcW w:w="2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7FE" w:rsidRPr="004B2EC9" w:rsidRDefault="003B37FE" w:rsidP="003B37FE">
            <w:pPr>
              <w:jc w:val="center"/>
              <w:rPr>
                <w:sz w:val="16"/>
                <w:szCs w:val="16"/>
              </w:rPr>
            </w:pPr>
            <w:r w:rsidRPr="004B2EC9">
              <w:rPr>
                <w:sz w:val="16"/>
                <w:szCs w:val="16"/>
              </w:rPr>
              <w:t>снижение численности детей, возвращённых из замещающих семей в государственные учреждения для детей сирот и детей, оставшихся без попечения родителей по отношению к предыдущему году, %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7FE" w:rsidRPr="00B41143" w:rsidRDefault="003B37FE" w:rsidP="003B37FE">
            <w:pPr>
              <w:jc w:val="center"/>
              <w:rPr>
                <w:sz w:val="16"/>
                <w:szCs w:val="16"/>
              </w:rPr>
            </w:pPr>
            <w:r w:rsidRPr="00B41143">
              <w:rPr>
                <w:sz w:val="16"/>
                <w:szCs w:val="16"/>
              </w:rPr>
              <w:t>1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7FE" w:rsidRPr="004B2EC9" w:rsidRDefault="003B37FE" w:rsidP="003B37FE">
            <w:pPr>
              <w:jc w:val="center"/>
              <w:rPr>
                <w:sz w:val="16"/>
                <w:szCs w:val="16"/>
              </w:rPr>
            </w:pPr>
            <w:r w:rsidRPr="004B2EC9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7FE" w:rsidRPr="004B2EC9" w:rsidRDefault="003B37FE" w:rsidP="003B37FE">
            <w:pPr>
              <w:jc w:val="center"/>
              <w:rPr>
                <w:sz w:val="16"/>
                <w:szCs w:val="16"/>
              </w:rPr>
            </w:pPr>
            <w:r w:rsidRPr="004B2EC9">
              <w:rPr>
                <w:sz w:val="16"/>
                <w:szCs w:val="16"/>
              </w:rPr>
              <w:t>100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7FE" w:rsidRPr="004B2EC9" w:rsidRDefault="003B37FE" w:rsidP="003B37FE">
            <w:pPr>
              <w:jc w:val="center"/>
              <w:rPr>
                <w:b/>
                <w:bCs/>
                <w:sz w:val="16"/>
                <w:szCs w:val="16"/>
              </w:rPr>
            </w:pPr>
            <w:r w:rsidRPr="004B2EC9">
              <w:rPr>
                <w:sz w:val="16"/>
                <w:szCs w:val="16"/>
              </w:rPr>
              <w:t>УО, ГОАУСОН "</w:t>
            </w:r>
            <w:proofErr w:type="gramStart"/>
            <w:r w:rsidRPr="004B2EC9">
              <w:rPr>
                <w:sz w:val="16"/>
                <w:szCs w:val="16"/>
              </w:rPr>
              <w:t>КЦСОН</w:t>
            </w:r>
            <w:proofErr w:type="gramEnd"/>
            <w:r w:rsidRPr="004B2EC9">
              <w:rPr>
                <w:sz w:val="16"/>
                <w:szCs w:val="16"/>
              </w:rPr>
              <w:t xml:space="preserve"> ЗАТО г.Североморск", ВСОШ №1</w:t>
            </w:r>
          </w:p>
        </w:tc>
      </w:tr>
      <w:tr w:rsidR="004B2EC9" w:rsidRPr="004B2EC9" w:rsidTr="00AC3AFC">
        <w:trPr>
          <w:trHeight w:val="54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EC9" w:rsidRPr="004B2EC9" w:rsidRDefault="004B2EC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EC9" w:rsidRPr="004B2EC9" w:rsidRDefault="004B2EC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EC9" w:rsidRPr="004B2EC9" w:rsidRDefault="004B2EC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2EC9" w:rsidRPr="004B2EC9" w:rsidRDefault="004B2EC9">
            <w:pPr>
              <w:rPr>
                <w:b/>
                <w:bCs/>
                <w:sz w:val="16"/>
                <w:szCs w:val="16"/>
              </w:rPr>
            </w:pPr>
            <w:r w:rsidRPr="004B2EC9">
              <w:rPr>
                <w:b/>
                <w:bCs/>
                <w:sz w:val="16"/>
                <w:szCs w:val="16"/>
              </w:rPr>
              <w:t>ОБ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2EC9" w:rsidRPr="00B41143" w:rsidRDefault="004B2EC9">
            <w:pPr>
              <w:jc w:val="center"/>
              <w:rPr>
                <w:b/>
                <w:bCs/>
                <w:sz w:val="16"/>
                <w:szCs w:val="16"/>
              </w:rPr>
            </w:pPr>
            <w:r w:rsidRPr="00B41143">
              <w:rPr>
                <w:b/>
                <w:bCs/>
                <w:sz w:val="16"/>
                <w:szCs w:val="16"/>
              </w:rPr>
              <w:t>3 072,70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2EC9" w:rsidRPr="00B41143" w:rsidRDefault="004B2EC9">
            <w:pPr>
              <w:jc w:val="center"/>
              <w:rPr>
                <w:b/>
                <w:bCs/>
                <w:sz w:val="16"/>
                <w:szCs w:val="16"/>
              </w:rPr>
            </w:pPr>
            <w:r w:rsidRPr="00B41143">
              <w:rPr>
                <w:b/>
                <w:bCs/>
                <w:sz w:val="16"/>
                <w:szCs w:val="16"/>
              </w:rPr>
              <w:t>2 747,00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2EC9" w:rsidRPr="00B41143" w:rsidRDefault="004B2EC9">
            <w:pPr>
              <w:jc w:val="center"/>
              <w:rPr>
                <w:b/>
                <w:bCs/>
                <w:sz w:val="16"/>
                <w:szCs w:val="16"/>
              </w:rPr>
            </w:pPr>
            <w:r w:rsidRPr="00B41143">
              <w:rPr>
                <w:b/>
                <w:bCs/>
                <w:sz w:val="16"/>
                <w:szCs w:val="16"/>
              </w:rPr>
              <w:t>89,40</w:t>
            </w:r>
          </w:p>
        </w:tc>
        <w:tc>
          <w:tcPr>
            <w:tcW w:w="2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EC9" w:rsidRPr="004B2EC9" w:rsidRDefault="004B2EC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B2EC9" w:rsidRPr="004B2EC9" w:rsidRDefault="004B2EC9">
            <w:pPr>
              <w:rPr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EC9" w:rsidRPr="004B2EC9" w:rsidRDefault="004B2EC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EC9" w:rsidRPr="004B2EC9" w:rsidRDefault="004B2EC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EC9" w:rsidRPr="004B2EC9" w:rsidRDefault="004B2EC9">
            <w:pPr>
              <w:rPr>
                <w:b/>
                <w:bCs/>
                <w:sz w:val="16"/>
                <w:szCs w:val="16"/>
              </w:rPr>
            </w:pPr>
          </w:p>
        </w:tc>
      </w:tr>
      <w:tr w:rsidR="004B2EC9" w:rsidRPr="004B2EC9" w:rsidTr="00AC3AFC">
        <w:trPr>
          <w:trHeight w:val="558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EC9" w:rsidRPr="004B2EC9" w:rsidRDefault="004B2EC9">
            <w:pPr>
              <w:jc w:val="center"/>
              <w:rPr>
                <w:sz w:val="16"/>
                <w:szCs w:val="16"/>
              </w:rPr>
            </w:pPr>
            <w:r w:rsidRPr="004B2EC9">
              <w:rPr>
                <w:sz w:val="16"/>
                <w:szCs w:val="16"/>
              </w:rPr>
              <w:lastRenderedPageBreak/>
              <w:t>3.2.1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2EC9" w:rsidRPr="004B2EC9" w:rsidRDefault="004B2EC9">
            <w:pPr>
              <w:rPr>
                <w:sz w:val="16"/>
                <w:szCs w:val="16"/>
              </w:rPr>
            </w:pPr>
            <w:r w:rsidRPr="004B2EC9">
              <w:rPr>
                <w:sz w:val="16"/>
                <w:szCs w:val="16"/>
              </w:rPr>
              <w:t>Субвенция на предоставление мер социальной поддержки по оплате жилого помещения и коммунальных услуг детям-сиротам и детям, оставшимся без попечения родителей, лицам из числа детей-сирот и детей, оставшихся без попечения родителей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EC9" w:rsidRPr="004B2EC9" w:rsidRDefault="004B2EC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EC9" w:rsidRPr="004B2EC9" w:rsidRDefault="004B2EC9">
            <w:pPr>
              <w:rPr>
                <w:sz w:val="16"/>
                <w:szCs w:val="16"/>
              </w:rPr>
            </w:pPr>
            <w:r w:rsidRPr="004B2EC9">
              <w:rPr>
                <w:sz w:val="16"/>
                <w:szCs w:val="16"/>
              </w:rPr>
              <w:t xml:space="preserve">Всего, в </w:t>
            </w:r>
            <w:proofErr w:type="spellStart"/>
            <w:r w:rsidRPr="004B2EC9">
              <w:rPr>
                <w:sz w:val="16"/>
                <w:szCs w:val="16"/>
              </w:rPr>
              <w:t>т.ч</w:t>
            </w:r>
            <w:proofErr w:type="spellEnd"/>
            <w:r w:rsidRPr="004B2EC9">
              <w:rPr>
                <w:sz w:val="16"/>
                <w:szCs w:val="16"/>
              </w:rPr>
              <w:t>.: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2EC9" w:rsidRPr="00B41143" w:rsidRDefault="004B2EC9">
            <w:pPr>
              <w:jc w:val="center"/>
              <w:rPr>
                <w:sz w:val="16"/>
                <w:szCs w:val="16"/>
              </w:rPr>
            </w:pPr>
            <w:r w:rsidRPr="00B41143">
              <w:rPr>
                <w:sz w:val="16"/>
                <w:szCs w:val="16"/>
              </w:rPr>
              <w:t>2 507,70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2EC9" w:rsidRPr="00B41143" w:rsidRDefault="004B2EC9">
            <w:pPr>
              <w:jc w:val="center"/>
              <w:rPr>
                <w:sz w:val="16"/>
                <w:szCs w:val="16"/>
              </w:rPr>
            </w:pPr>
            <w:r w:rsidRPr="00B41143">
              <w:rPr>
                <w:sz w:val="16"/>
                <w:szCs w:val="16"/>
              </w:rPr>
              <w:t>2 182,00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2EC9" w:rsidRPr="00B41143" w:rsidRDefault="004B2EC9">
            <w:pPr>
              <w:jc w:val="center"/>
              <w:rPr>
                <w:sz w:val="16"/>
                <w:szCs w:val="16"/>
              </w:rPr>
            </w:pPr>
            <w:r w:rsidRPr="00B41143">
              <w:rPr>
                <w:sz w:val="16"/>
                <w:szCs w:val="16"/>
              </w:rPr>
              <w:t>87,01</w:t>
            </w:r>
          </w:p>
        </w:tc>
        <w:tc>
          <w:tcPr>
            <w:tcW w:w="2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EC9" w:rsidRPr="004B2EC9" w:rsidRDefault="004B2E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2EC9" w:rsidRPr="00B41143" w:rsidRDefault="004B2E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2EC9" w:rsidRPr="004B2EC9" w:rsidRDefault="004B2E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2EC9" w:rsidRPr="004B2EC9" w:rsidRDefault="004B2E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2EC9" w:rsidRPr="004B2EC9" w:rsidRDefault="004B2EC9">
            <w:pPr>
              <w:jc w:val="center"/>
              <w:rPr>
                <w:sz w:val="16"/>
                <w:szCs w:val="16"/>
              </w:rPr>
            </w:pPr>
            <w:r w:rsidRPr="004B2EC9">
              <w:rPr>
                <w:sz w:val="16"/>
                <w:szCs w:val="16"/>
              </w:rPr>
              <w:t>УО, ГОАУСОН "</w:t>
            </w:r>
            <w:proofErr w:type="gramStart"/>
            <w:r w:rsidRPr="004B2EC9">
              <w:rPr>
                <w:sz w:val="16"/>
                <w:szCs w:val="16"/>
              </w:rPr>
              <w:t>КЦСОН</w:t>
            </w:r>
            <w:proofErr w:type="gramEnd"/>
            <w:r w:rsidRPr="004B2EC9">
              <w:rPr>
                <w:sz w:val="16"/>
                <w:szCs w:val="16"/>
              </w:rPr>
              <w:t xml:space="preserve"> ЗАТО г.Североморск", ВСОШ №1</w:t>
            </w:r>
          </w:p>
        </w:tc>
      </w:tr>
      <w:tr w:rsidR="004B2EC9" w:rsidRPr="004B2EC9" w:rsidTr="00AC3AFC">
        <w:trPr>
          <w:trHeight w:val="693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2EC9" w:rsidRPr="004B2EC9" w:rsidRDefault="004B2EC9">
            <w:pPr>
              <w:rPr>
                <w:sz w:val="16"/>
                <w:szCs w:val="16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B2EC9" w:rsidRPr="004B2EC9" w:rsidRDefault="004B2EC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2EC9" w:rsidRPr="004B2EC9" w:rsidRDefault="004B2EC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2EC9" w:rsidRPr="004B2EC9" w:rsidRDefault="004B2EC9">
            <w:pPr>
              <w:rPr>
                <w:sz w:val="16"/>
                <w:szCs w:val="16"/>
              </w:rPr>
            </w:pPr>
            <w:r w:rsidRPr="004B2EC9">
              <w:rPr>
                <w:sz w:val="16"/>
                <w:szCs w:val="16"/>
              </w:rPr>
              <w:t>ОБ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2EC9" w:rsidRPr="00B41143" w:rsidRDefault="004B2EC9">
            <w:pPr>
              <w:jc w:val="center"/>
              <w:rPr>
                <w:sz w:val="16"/>
                <w:szCs w:val="16"/>
              </w:rPr>
            </w:pPr>
            <w:r w:rsidRPr="00B41143">
              <w:rPr>
                <w:sz w:val="16"/>
                <w:szCs w:val="16"/>
              </w:rPr>
              <w:t>2 507,70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2EC9" w:rsidRPr="00B41143" w:rsidRDefault="004B2EC9">
            <w:pPr>
              <w:jc w:val="center"/>
              <w:rPr>
                <w:sz w:val="16"/>
                <w:szCs w:val="16"/>
              </w:rPr>
            </w:pPr>
            <w:r w:rsidRPr="00B41143">
              <w:rPr>
                <w:sz w:val="16"/>
                <w:szCs w:val="16"/>
              </w:rPr>
              <w:t>2 182,00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2EC9" w:rsidRPr="00B41143" w:rsidRDefault="004B2EC9">
            <w:pPr>
              <w:jc w:val="center"/>
              <w:rPr>
                <w:sz w:val="16"/>
                <w:szCs w:val="16"/>
              </w:rPr>
            </w:pPr>
            <w:r w:rsidRPr="00B41143">
              <w:rPr>
                <w:sz w:val="16"/>
                <w:szCs w:val="16"/>
              </w:rPr>
              <w:t>87,01</w:t>
            </w:r>
          </w:p>
        </w:tc>
        <w:tc>
          <w:tcPr>
            <w:tcW w:w="2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C9" w:rsidRPr="004B2EC9" w:rsidRDefault="004B2EC9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C9" w:rsidRPr="00B41143" w:rsidRDefault="004B2EC9">
            <w:pPr>
              <w:rPr>
                <w:sz w:val="16"/>
                <w:szCs w:val="16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C9" w:rsidRPr="004B2EC9" w:rsidRDefault="004B2EC9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C9" w:rsidRPr="004B2EC9" w:rsidRDefault="004B2EC9">
            <w:pPr>
              <w:rPr>
                <w:sz w:val="16"/>
                <w:szCs w:val="16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2EC9" w:rsidRPr="004B2EC9" w:rsidRDefault="004B2EC9">
            <w:pPr>
              <w:rPr>
                <w:sz w:val="16"/>
                <w:szCs w:val="16"/>
              </w:rPr>
            </w:pPr>
          </w:p>
        </w:tc>
      </w:tr>
      <w:tr w:rsidR="004B2EC9" w:rsidRPr="004B2EC9" w:rsidTr="00AC3AFC">
        <w:trPr>
          <w:trHeight w:val="375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EC9" w:rsidRPr="004B2EC9" w:rsidRDefault="004B2EC9">
            <w:pPr>
              <w:jc w:val="center"/>
              <w:rPr>
                <w:sz w:val="16"/>
                <w:szCs w:val="16"/>
              </w:rPr>
            </w:pPr>
            <w:r w:rsidRPr="004B2EC9">
              <w:rPr>
                <w:sz w:val="16"/>
                <w:szCs w:val="16"/>
              </w:rPr>
              <w:t>3.2.2</w:t>
            </w:r>
          </w:p>
        </w:tc>
        <w:tc>
          <w:tcPr>
            <w:tcW w:w="41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4B2EC9" w:rsidRPr="004B2EC9" w:rsidRDefault="004B2EC9">
            <w:pPr>
              <w:rPr>
                <w:sz w:val="16"/>
                <w:szCs w:val="16"/>
              </w:rPr>
            </w:pPr>
            <w:r w:rsidRPr="004B2EC9">
              <w:rPr>
                <w:sz w:val="16"/>
                <w:szCs w:val="16"/>
              </w:rPr>
              <w:t>Субвенция на организацию предоставления мер социальной поддержки по оплате жилого помещения и коммунальных услуг детям-сиротам и детям, оставшимся без попечения родителей, лицам из числа детей-сирот и детей, оставшихся без попечения родителей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2EC9" w:rsidRPr="004B2EC9" w:rsidRDefault="004B2EC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EC9" w:rsidRPr="004B2EC9" w:rsidRDefault="004B2EC9">
            <w:pPr>
              <w:rPr>
                <w:sz w:val="16"/>
                <w:szCs w:val="16"/>
              </w:rPr>
            </w:pPr>
            <w:r w:rsidRPr="004B2EC9">
              <w:rPr>
                <w:sz w:val="16"/>
                <w:szCs w:val="16"/>
              </w:rPr>
              <w:t xml:space="preserve">Всего, в </w:t>
            </w:r>
            <w:proofErr w:type="spellStart"/>
            <w:r w:rsidRPr="004B2EC9">
              <w:rPr>
                <w:sz w:val="16"/>
                <w:szCs w:val="16"/>
              </w:rPr>
              <w:t>т.ч</w:t>
            </w:r>
            <w:proofErr w:type="spellEnd"/>
            <w:r w:rsidRPr="004B2EC9">
              <w:rPr>
                <w:sz w:val="16"/>
                <w:szCs w:val="16"/>
              </w:rPr>
              <w:t>.: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2EC9" w:rsidRPr="00B41143" w:rsidRDefault="004B2EC9">
            <w:pPr>
              <w:jc w:val="center"/>
              <w:rPr>
                <w:sz w:val="16"/>
                <w:szCs w:val="16"/>
              </w:rPr>
            </w:pPr>
            <w:r w:rsidRPr="00B41143">
              <w:rPr>
                <w:sz w:val="16"/>
                <w:szCs w:val="16"/>
              </w:rPr>
              <w:t>41,60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2EC9" w:rsidRPr="00B41143" w:rsidRDefault="004B2EC9">
            <w:pPr>
              <w:jc w:val="center"/>
              <w:rPr>
                <w:sz w:val="16"/>
                <w:szCs w:val="16"/>
              </w:rPr>
            </w:pPr>
            <w:r w:rsidRPr="00B41143">
              <w:rPr>
                <w:sz w:val="16"/>
                <w:szCs w:val="16"/>
              </w:rPr>
              <w:t>41,60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2EC9" w:rsidRPr="00B41143" w:rsidRDefault="004B2EC9">
            <w:pPr>
              <w:jc w:val="center"/>
              <w:rPr>
                <w:sz w:val="16"/>
                <w:szCs w:val="16"/>
              </w:rPr>
            </w:pPr>
            <w:r w:rsidRPr="00B41143">
              <w:rPr>
                <w:sz w:val="16"/>
                <w:szCs w:val="16"/>
              </w:rPr>
              <w:t>100,00</w:t>
            </w:r>
          </w:p>
        </w:tc>
        <w:tc>
          <w:tcPr>
            <w:tcW w:w="28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B2EC9" w:rsidRPr="004B2EC9" w:rsidRDefault="004B2E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2EC9" w:rsidRPr="00B41143" w:rsidRDefault="004B2E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2EC9" w:rsidRPr="004B2EC9" w:rsidRDefault="004B2E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2EC9" w:rsidRPr="004B2EC9" w:rsidRDefault="004B2E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2EC9" w:rsidRPr="004B2EC9" w:rsidRDefault="004B2EC9">
            <w:pPr>
              <w:rPr>
                <w:sz w:val="16"/>
                <w:szCs w:val="16"/>
              </w:rPr>
            </w:pPr>
          </w:p>
        </w:tc>
      </w:tr>
      <w:tr w:rsidR="004B2EC9" w:rsidRPr="004B2EC9" w:rsidTr="00AC3AFC">
        <w:trPr>
          <w:trHeight w:val="788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2EC9" w:rsidRPr="004B2EC9" w:rsidRDefault="004B2EC9">
            <w:pPr>
              <w:rPr>
                <w:sz w:val="16"/>
                <w:szCs w:val="16"/>
              </w:rPr>
            </w:pPr>
          </w:p>
        </w:tc>
        <w:tc>
          <w:tcPr>
            <w:tcW w:w="41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B2EC9" w:rsidRPr="004B2EC9" w:rsidRDefault="004B2EC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2EC9" w:rsidRPr="004B2EC9" w:rsidRDefault="004B2EC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2EC9" w:rsidRPr="004B2EC9" w:rsidRDefault="004B2EC9">
            <w:pPr>
              <w:rPr>
                <w:sz w:val="16"/>
                <w:szCs w:val="16"/>
              </w:rPr>
            </w:pPr>
            <w:r w:rsidRPr="004B2EC9">
              <w:rPr>
                <w:sz w:val="16"/>
                <w:szCs w:val="16"/>
              </w:rPr>
              <w:t>ОБ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2EC9" w:rsidRPr="00B41143" w:rsidRDefault="004B2EC9">
            <w:pPr>
              <w:jc w:val="center"/>
              <w:rPr>
                <w:sz w:val="16"/>
                <w:szCs w:val="16"/>
              </w:rPr>
            </w:pPr>
            <w:r w:rsidRPr="00B41143">
              <w:rPr>
                <w:sz w:val="16"/>
                <w:szCs w:val="16"/>
              </w:rPr>
              <w:t>41,60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2EC9" w:rsidRPr="00B41143" w:rsidRDefault="004B2EC9">
            <w:pPr>
              <w:jc w:val="center"/>
              <w:rPr>
                <w:sz w:val="16"/>
                <w:szCs w:val="16"/>
              </w:rPr>
            </w:pPr>
            <w:r w:rsidRPr="00B41143">
              <w:rPr>
                <w:sz w:val="16"/>
                <w:szCs w:val="16"/>
              </w:rPr>
              <w:t>41,60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2EC9" w:rsidRPr="00B41143" w:rsidRDefault="004B2EC9">
            <w:pPr>
              <w:jc w:val="center"/>
              <w:rPr>
                <w:sz w:val="16"/>
                <w:szCs w:val="16"/>
              </w:rPr>
            </w:pPr>
            <w:r w:rsidRPr="00B41143">
              <w:rPr>
                <w:sz w:val="16"/>
                <w:szCs w:val="16"/>
              </w:rPr>
              <w:t>100,00</w:t>
            </w: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B2EC9" w:rsidRPr="004B2EC9" w:rsidRDefault="004B2EC9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B2EC9" w:rsidRPr="00B41143" w:rsidRDefault="004B2EC9">
            <w:pPr>
              <w:rPr>
                <w:sz w:val="16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B2EC9" w:rsidRPr="004B2EC9" w:rsidRDefault="004B2EC9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B2EC9" w:rsidRPr="004B2EC9" w:rsidRDefault="004B2EC9">
            <w:pPr>
              <w:rPr>
                <w:sz w:val="16"/>
                <w:szCs w:val="16"/>
              </w:rPr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2EC9" w:rsidRPr="004B2EC9" w:rsidRDefault="004B2EC9">
            <w:pPr>
              <w:rPr>
                <w:sz w:val="16"/>
                <w:szCs w:val="16"/>
              </w:rPr>
            </w:pPr>
          </w:p>
        </w:tc>
      </w:tr>
      <w:tr w:rsidR="004B2EC9" w:rsidRPr="004B2EC9" w:rsidTr="00AC3AFC">
        <w:trPr>
          <w:trHeight w:val="456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EC9" w:rsidRPr="004B2EC9" w:rsidRDefault="004B2EC9">
            <w:pPr>
              <w:jc w:val="center"/>
              <w:rPr>
                <w:sz w:val="16"/>
                <w:szCs w:val="16"/>
              </w:rPr>
            </w:pPr>
            <w:r w:rsidRPr="004B2EC9">
              <w:rPr>
                <w:sz w:val="16"/>
                <w:szCs w:val="16"/>
              </w:rPr>
              <w:t>3.2.4</w:t>
            </w:r>
          </w:p>
        </w:tc>
        <w:tc>
          <w:tcPr>
            <w:tcW w:w="41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2EC9" w:rsidRPr="004B2EC9" w:rsidRDefault="004B2EC9" w:rsidP="004B2EC9">
            <w:pPr>
              <w:rPr>
                <w:sz w:val="16"/>
                <w:szCs w:val="16"/>
              </w:rPr>
            </w:pPr>
            <w:r w:rsidRPr="004B2EC9">
              <w:rPr>
                <w:sz w:val="16"/>
                <w:szCs w:val="16"/>
              </w:rPr>
              <w:t>Субвенция на осуществление ремонта жилых помещений, собственниками которых являются дети сироты и дети, оставшиеся без попечения родителей, лица из числа детей-сирот и детей,</w:t>
            </w:r>
            <w:r>
              <w:rPr>
                <w:sz w:val="16"/>
                <w:szCs w:val="16"/>
              </w:rPr>
              <w:t xml:space="preserve"> </w:t>
            </w:r>
            <w:r w:rsidRPr="004B2EC9">
              <w:rPr>
                <w:sz w:val="16"/>
                <w:szCs w:val="16"/>
              </w:rPr>
              <w:t>оставши</w:t>
            </w:r>
            <w:r>
              <w:rPr>
                <w:sz w:val="16"/>
                <w:szCs w:val="16"/>
              </w:rPr>
              <w:t>х</w:t>
            </w:r>
            <w:r w:rsidRPr="004B2EC9">
              <w:rPr>
                <w:sz w:val="16"/>
                <w:szCs w:val="16"/>
              </w:rPr>
              <w:t>ся без попечения родителей, либо текущего ремонта жилых помещений, право пользования которыми сохранено за детьми сиротами и детьми, оставшимися без попечения родителей, лицами из числа детей-сирот и детей, оставшиеся без попечения родителей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2EC9" w:rsidRPr="004B2EC9" w:rsidRDefault="004B2EC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EC9" w:rsidRPr="004B2EC9" w:rsidRDefault="004B2EC9">
            <w:pPr>
              <w:rPr>
                <w:sz w:val="16"/>
                <w:szCs w:val="16"/>
              </w:rPr>
            </w:pPr>
            <w:r w:rsidRPr="004B2EC9">
              <w:rPr>
                <w:sz w:val="16"/>
                <w:szCs w:val="16"/>
              </w:rPr>
              <w:t xml:space="preserve">Всего, в </w:t>
            </w:r>
            <w:proofErr w:type="spellStart"/>
            <w:r w:rsidRPr="004B2EC9">
              <w:rPr>
                <w:sz w:val="16"/>
                <w:szCs w:val="16"/>
              </w:rPr>
              <w:t>т.ч</w:t>
            </w:r>
            <w:proofErr w:type="spellEnd"/>
            <w:r w:rsidRPr="004B2EC9">
              <w:rPr>
                <w:sz w:val="16"/>
                <w:szCs w:val="16"/>
              </w:rPr>
              <w:t>.: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2EC9" w:rsidRPr="00B41143" w:rsidRDefault="004B2EC9">
            <w:pPr>
              <w:jc w:val="center"/>
              <w:rPr>
                <w:sz w:val="16"/>
                <w:szCs w:val="16"/>
              </w:rPr>
            </w:pPr>
            <w:r w:rsidRPr="00B41143">
              <w:rPr>
                <w:sz w:val="16"/>
                <w:szCs w:val="16"/>
              </w:rPr>
              <w:t>523,40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2EC9" w:rsidRPr="00B41143" w:rsidRDefault="004B2EC9">
            <w:pPr>
              <w:jc w:val="center"/>
              <w:rPr>
                <w:sz w:val="16"/>
                <w:szCs w:val="16"/>
              </w:rPr>
            </w:pPr>
            <w:r w:rsidRPr="00B41143">
              <w:rPr>
                <w:sz w:val="16"/>
                <w:szCs w:val="16"/>
              </w:rPr>
              <w:t>523,40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2EC9" w:rsidRPr="00B41143" w:rsidRDefault="004B2EC9">
            <w:pPr>
              <w:jc w:val="center"/>
              <w:rPr>
                <w:sz w:val="16"/>
                <w:szCs w:val="16"/>
              </w:rPr>
            </w:pPr>
            <w:r w:rsidRPr="00B41143">
              <w:rPr>
                <w:sz w:val="16"/>
                <w:szCs w:val="16"/>
              </w:rPr>
              <w:t>100,00</w:t>
            </w:r>
          </w:p>
        </w:tc>
        <w:tc>
          <w:tcPr>
            <w:tcW w:w="28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B2EC9" w:rsidRPr="004B2EC9" w:rsidRDefault="004B2E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2EC9" w:rsidRPr="00B41143" w:rsidRDefault="004B2E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2EC9" w:rsidRPr="004B2EC9" w:rsidRDefault="004B2E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2EC9" w:rsidRPr="004B2EC9" w:rsidRDefault="004B2E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2EC9" w:rsidRPr="004B2EC9" w:rsidRDefault="004B2EC9">
            <w:pPr>
              <w:rPr>
                <w:sz w:val="16"/>
                <w:szCs w:val="16"/>
              </w:rPr>
            </w:pPr>
          </w:p>
        </w:tc>
      </w:tr>
      <w:tr w:rsidR="004B2EC9" w:rsidRPr="004B2EC9" w:rsidTr="003B37FE">
        <w:trPr>
          <w:trHeight w:val="111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EC9" w:rsidRPr="004B2EC9" w:rsidRDefault="004B2EC9">
            <w:pPr>
              <w:rPr>
                <w:sz w:val="16"/>
                <w:szCs w:val="16"/>
              </w:rPr>
            </w:pPr>
          </w:p>
        </w:tc>
        <w:tc>
          <w:tcPr>
            <w:tcW w:w="41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EC9" w:rsidRPr="004B2EC9" w:rsidRDefault="004B2EC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2EC9" w:rsidRPr="004B2EC9" w:rsidRDefault="004B2EC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2EC9" w:rsidRPr="004B2EC9" w:rsidRDefault="004B2EC9">
            <w:pPr>
              <w:rPr>
                <w:sz w:val="16"/>
                <w:szCs w:val="16"/>
              </w:rPr>
            </w:pPr>
            <w:r w:rsidRPr="004B2EC9">
              <w:rPr>
                <w:sz w:val="16"/>
                <w:szCs w:val="16"/>
              </w:rPr>
              <w:t>ОБ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2EC9" w:rsidRPr="00B41143" w:rsidRDefault="004B2EC9">
            <w:pPr>
              <w:jc w:val="center"/>
              <w:rPr>
                <w:sz w:val="16"/>
                <w:szCs w:val="16"/>
              </w:rPr>
            </w:pPr>
            <w:r w:rsidRPr="00B41143">
              <w:rPr>
                <w:sz w:val="16"/>
                <w:szCs w:val="16"/>
              </w:rPr>
              <w:t>523,40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2EC9" w:rsidRPr="00B41143" w:rsidRDefault="004B2EC9">
            <w:pPr>
              <w:jc w:val="center"/>
              <w:rPr>
                <w:sz w:val="16"/>
                <w:szCs w:val="16"/>
              </w:rPr>
            </w:pPr>
            <w:r w:rsidRPr="00B41143">
              <w:rPr>
                <w:sz w:val="16"/>
                <w:szCs w:val="16"/>
              </w:rPr>
              <w:t>523,40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2EC9" w:rsidRPr="00B41143" w:rsidRDefault="004B2EC9">
            <w:pPr>
              <w:jc w:val="center"/>
              <w:rPr>
                <w:sz w:val="16"/>
                <w:szCs w:val="16"/>
              </w:rPr>
            </w:pPr>
            <w:r w:rsidRPr="00B41143">
              <w:rPr>
                <w:sz w:val="16"/>
                <w:szCs w:val="16"/>
              </w:rPr>
              <w:t>100,00</w:t>
            </w: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B2EC9" w:rsidRPr="004B2EC9" w:rsidRDefault="004B2EC9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B2EC9" w:rsidRPr="004B2EC9" w:rsidRDefault="004B2EC9">
            <w:pPr>
              <w:rPr>
                <w:color w:val="00B050"/>
                <w:sz w:val="16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B2EC9" w:rsidRPr="004B2EC9" w:rsidRDefault="004B2EC9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B2EC9" w:rsidRPr="004B2EC9" w:rsidRDefault="004B2EC9">
            <w:pPr>
              <w:rPr>
                <w:sz w:val="16"/>
                <w:szCs w:val="16"/>
              </w:rPr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2EC9" w:rsidRPr="004B2EC9" w:rsidRDefault="004B2EC9">
            <w:pPr>
              <w:rPr>
                <w:sz w:val="16"/>
                <w:szCs w:val="16"/>
              </w:rPr>
            </w:pPr>
          </w:p>
        </w:tc>
      </w:tr>
      <w:tr w:rsidR="004B2EC9" w:rsidRPr="004B2EC9" w:rsidTr="003B37FE">
        <w:trPr>
          <w:trHeight w:val="409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4B2EC9" w:rsidRPr="004B2EC9" w:rsidRDefault="004B2EC9">
            <w:pPr>
              <w:jc w:val="center"/>
              <w:rPr>
                <w:b/>
                <w:bCs/>
                <w:sz w:val="16"/>
                <w:szCs w:val="16"/>
              </w:rPr>
            </w:pPr>
            <w:r w:rsidRPr="004B2EC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B2EC9" w:rsidRPr="004B2EC9" w:rsidRDefault="004B2EC9">
            <w:pPr>
              <w:rPr>
                <w:b/>
                <w:bCs/>
                <w:sz w:val="16"/>
                <w:szCs w:val="16"/>
              </w:rPr>
            </w:pPr>
            <w:r w:rsidRPr="004B2EC9">
              <w:rPr>
                <w:b/>
                <w:bCs/>
                <w:sz w:val="16"/>
                <w:szCs w:val="16"/>
              </w:rPr>
              <w:t>Всего по подпрограмме 3: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B2EC9" w:rsidRPr="004B2EC9" w:rsidRDefault="004B2EC9">
            <w:pPr>
              <w:jc w:val="center"/>
              <w:rPr>
                <w:b/>
                <w:bCs/>
                <w:sz w:val="16"/>
                <w:szCs w:val="16"/>
              </w:rPr>
            </w:pPr>
            <w:r w:rsidRPr="004B2EC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EC9" w:rsidRPr="004B2EC9" w:rsidRDefault="004B2EC9">
            <w:pPr>
              <w:rPr>
                <w:b/>
                <w:bCs/>
                <w:sz w:val="16"/>
                <w:szCs w:val="16"/>
              </w:rPr>
            </w:pPr>
            <w:r w:rsidRPr="004B2EC9">
              <w:rPr>
                <w:b/>
                <w:bCs/>
                <w:sz w:val="16"/>
                <w:szCs w:val="16"/>
              </w:rPr>
              <w:t xml:space="preserve">Всего, в </w:t>
            </w:r>
            <w:proofErr w:type="spellStart"/>
            <w:r w:rsidRPr="004B2EC9">
              <w:rPr>
                <w:b/>
                <w:bCs/>
                <w:sz w:val="16"/>
                <w:szCs w:val="16"/>
              </w:rPr>
              <w:t>т.ч</w:t>
            </w:r>
            <w:proofErr w:type="spellEnd"/>
            <w:r w:rsidRPr="004B2EC9">
              <w:rPr>
                <w:b/>
                <w:bCs/>
                <w:sz w:val="16"/>
                <w:szCs w:val="16"/>
              </w:rPr>
              <w:t>.: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2EC9" w:rsidRPr="004B2EC9" w:rsidRDefault="004B2EC9">
            <w:pPr>
              <w:jc w:val="center"/>
              <w:rPr>
                <w:b/>
                <w:bCs/>
                <w:sz w:val="16"/>
                <w:szCs w:val="16"/>
              </w:rPr>
            </w:pPr>
            <w:r w:rsidRPr="004B2EC9">
              <w:rPr>
                <w:b/>
                <w:bCs/>
                <w:sz w:val="16"/>
                <w:szCs w:val="16"/>
              </w:rPr>
              <w:t>45 519,70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2EC9" w:rsidRPr="004B2EC9" w:rsidRDefault="004B2EC9">
            <w:pPr>
              <w:jc w:val="center"/>
              <w:rPr>
                <w:b/>
                <w:bCs/>
                <w:sz w:val="16"/>
                <w:szCs w:val="16"/>
              </w:rPr>
            </w:pPr>
            <w:r w:rsidRPr="004B2EC9">
              <w:rPr>
                <w:b/>
                <w:bCs/>
                <w:sz w:val="16"/>
                <w:szCs w:val="16"/>
              </w:rPr>
              <w:t>34 205,17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2EC9" w:rsidRPr="004B2EC9" w:rsidRDefault="004B2EC9">
            <w:pPr>
              <w:jc w:val="center"/>
              <w:rPr>
                <w:b/>
                <w:bCs/>
                <w:sz w:val="16"/>
                <w:szCs w:val="16"/>
              </w:rPr>
            </w:pPr>
            <w:r w:rsidRPr="004B2EC9">
              <w:rPr>
                <w:b/>
                <w:bCs/>
                <w:sz w:val="16"/>
                <w:szCs w:val="16"/>
              </w:rPr>
              <w:t>75,14</w:t>
            </w:r>
          </w:p>
        </w:tc>
        <w:tc>
          <w:tcPr>
            <w:tcW w:w="28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2EC9" w:rsidRPr="004B2EC9" w:rsidRDefault="004B2EC9">
            <w:pPr>
              <w:jc w:val="center"/>
              <w:rPr>
                <w:b/>
                <w:bCs/>
                <w:sz w:val="16"/>
                <w:szCs w:val="16"/>
              </w:rPr>
            </w:pPr>
            <w:r w:rsidRPr="004B2EC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EC9" w:rsidRPr="004B2EC9" w:rsidRDefault="004B2EC9">
            <w:pPr>
              <w:jc w:val="center"/>
              <w:rPr>
                <w:b/>
                <w:bCs/>
                <w:sz w:val="16"/>
                <w:szCs w:val="16"/>
              </w:rPr>
            </w:pPr>
            <w:r w:rsidRPr="004B2EC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EC9" w:rsidRPr="004B2EC9" w:rsidRDefault="004B2EC9">
            <w:pPr>
              <w:jc w:val="center"/>
              <w:rPr>
                <w:b/>
                <w:bCs/>
                <w:sz w:val="16"/>
                <w:szCs w:val="16"/>
              </w:rPr>
            </w:pPr>
            <w:r w:rsidRPr="004B2EC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EC9" w:rsidRPr="004B2EC9" w:rsidRDefault="004B2EC9">
            <w:pPr>
              <w:jc w:val="center"/>
              <w:rPr>
                <w:b/>
                <w:bCs/>
                <w:sz w:val="16"/>
                <w:szCs w:val="16"/>
              </w:rPr>
            </w:pPr>
            <w:r w:rsidRPr="004B2EC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2EC9" w:rsidRPr="004B2EC9" w:rsidRDefault="004B2EC9">
            <w:pPr>
              <w:jc w:val="center"/>
              <w:rPr>
                <w:b/>
                <w:bCs/>
                <w:sz w:val="16"/>
                <w:szCs w:val="16"/>
              </w:rPr>
            </w:pPr>
            <w:r w:rsidRPr="004B2EC9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4B2EC9" w:rsidRPr="004B2EC9" w:rsidTr="003B37FE">
        <w:trPr>
          <w:trHeight w:val="37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2EC9" w:rsidRPr="004B2EC9" w:rsidRDefault="004B2EC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2EC9" w:rsidRPr="004B2EC9" w:rsidRDefault="004B2EC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B2EC9" w:rsidRPr="004B2EC9" w:rsidRDefault="004B2EC9">
            <w:pPr>
              <w:jc w:val="center"/>
              <w:rPr>
                <w:b/>
                <w:bCs/>
                <w:sz w:val="16"/>
                <w:szCs w:val="16"/>
              </w:rPr>
            </w:pPr>
            <w:r w:rsidRPr="004B2EC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EC9" w:rsidRPr="004B2EC9" w:rsidRDefault="004B2EC9">
            <w:pPr>
              <w:rPr>
                <w:b/>
                <w:bCs/>
                <w:sz w:val="16"/>
                <w:szCs w:val="16"/>
              </w:rPr>
            </w:pPr>
            <w:r w:rsidRPr="004B2EC9">
              <w:rPr>
                <w:b/>
                <w:bCs/>
                <w:sz w:val="16"/>
                <w:szCs w:val="16"/>
              </w:rPr>
              <w:t xml:space="preserve">ОБ                                          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2EC9" w:rsidRPr="004B2EC9" w:rsidRDefault="004B2EC9">
            <w:pPr>
              <w:jc w:val="center"/>
              <w:rPr>
                <w:b/>
                <w:bCs/>
                <w:sz w:val="16"/>
                <w:szCs w:val="16"/>
              </w:rPr>
            </w:pPr>
            <w:r w:rsidRPr="004B2EC9">
              <w:rPr>
                <w:b/>
                <w:bCs/>
                <w:sz w:val="16"/>
                <w:szCs w:val="16"/>
              </w:rPr>
              <w:t>45 519,70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2EC9" w:rsidRPr="004B2EC9" w:rsidRDefault="004B2EC9">
            <w:pPr>
              <w:jc w:val="center"/>
              <w:rPr>
                <w:b/>
                <w:bCs/>
                <w:sz w:val="16"/>
                <w:szCs w:val="16"/>
              </w:rPr>
            </w:pPr>
            <w:r w:rsidRPr="004B2EC9">
              <w:rPr>
                <w:b/>
                <w:bCs/>
                <w:sz w:val="16"/>
                <w:szCs w:val="16"/>
              </w:rPr>
              <w:t>34 205,17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2EC9" w:rsidRPr="004B2EC9" w:rsidRDefault="004B2EC9">
            <w:pPr>
              <w:jc w:val="center"/>
              <w:rPr>
                <w:b/>
                <w:bCs/>
                <w:sz w:val="16"/>
                <w:szCs w:val="16"/>
              </w:rPr>
            </w:pPr>
            <w:r w:rsidRPr="004B2EC9">
              <w:rPr>
                <w:b/>
                <w:bCs/>
                <w:sz w:val="16"/>
                <w:szCs w:val="16"/>
              </w:rPr>
              <w:t>75,14</w:t>
            </w:r>
          </w:p>
        </w:tc>
        <w:tc>
          <w:tcPr>
            <w:tcW w:w="2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2EC9" w:rsidRPr="004B2EC9" w:rsidRDefault="004B2EC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2EC9" w:rsidRPr="004B2EC9" w:rsidRDefault="004B2EC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2EC9" w:rsidRPr="004B2EC9" w:rsidRDefault="004B2EC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2EC9" w:rsidRPr="004B2EC9" w:rsidRDefault="004B2EC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2EC9" w:rsidRPr="004B2EC9" w:rsidRDefault="004B2EC9">
            <w:pPr>
              <w:rPr>
                <w:b/>
                <w:bCs/>
                <w:sz w:val="16"/>
                <w:szCs w:val="16"/>
              </w:rPr>
            </w:pPr>
          </w:p>
        </w:tc>
      </w:tr>
    </w:tbl>
    <w:p w:rsidR="00F16367" w:rsidRPr="004B2EC9" w:rsidRDefault="00F16367" w:rsidP="002378D8">
      <w:pPr>
        <w:autoSpaceDE w:val="0"/>
        <w:autoSpaceDN w:val="0"/>
        <w:adjustRightInd w:val="0"/>
        <w:ind w:left="720"/>
        <w:jc w:val="center"/>
        <w:rPr>
          <w:b/>
          <w:sz w:val="16"/>
          <w:szCs w:val="16"/>
        </w:rPr>
      </w:pPr>
    </w:p>
    <w:p w:rsidR="004B682D" w:rsidRPr="00640F61" w:rsidRDefault="004B682D" w:rsidP="004B682D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40F61">
        <w:rPr>
          <w:rFonts w:ascii="Times New Roman" w:hAnsi="Times New Roman" w:cs="Times New Roman"/>
          <w:sz w:val="24"/>
          <w:szCs w:val="24"/>
        </w:rPr>
        <w:t>Оценка эффективности реализации подпрограммы</w:t>
      </w:r>
      <w:r w:rsidRPr="00640F61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4B682D" w:rsidRPr="00640F61" w:rsidRDefault="004B682D" w:rsidP="004B682D">
      <w:pPr>
        <w:pStyle w:val="ConsPlusNonformat"/>
        <w:widowControl/>
        <w:numPr>
          <w:ilvl w:val="0"/>
          <w:numId w:val="37"/>
        </w:numPr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40F61">
        <w:rPr>
          <w:rFonts w:ascii="Times New Roman" w:hAnsi="Times New Roman" w:cs="Times New Roman"/>
          <w:sz w:val="24"/>
          <w:szCs w:val="24"/>
        </w:rPr>
        <w:t>Оценка достижения плановых значений индикаторов</w:t>
      </w:r>
    </w:p>
    <w:tbl>
      <w:tblPr>
        <w:tblW w:w="12819" w:type="dxa"/>
        <w:tblInd w:w="2031" w:type="dxa"/>
        <w:tblLook w:val="04A0" w:firstRow="1" w:lastRow="0" w:firstColumn="1" w:lastColumn="0" w:noHBand="0" w:noVBand="1"/>
      </w:tblPr>
      <w:tblGrid>
        <w:gridCol w:w="960"/>
        <w:gridCol w:w="3442"/>
        <w:gridCol w:w="336"/>
        <w:gridCol w:w="8081"/>
      </w:tblGrid>
      <w:tr w:rsidR="00640F61" w:rsidRPr="00640F61" w:rsidTr="00012520">
        <w:trPr>
          <w:trHeight w:val="315"/>
        </w:trPr>
        <w:tc>
          <w:tcPr>
            <w:tcW w:w="960" w:type="dxa"/>
            <w:vMerge w:val="restart"/>
            <w:shd w:val="clear" w:color="auto" w:fill="auto"/>
            <w:noWrap/>
            <w:vAlign w:val="center"/>
            <w:hideMark/>
          </w:tcPr>
          <w:p w:rsidR="004B682D" w:rsidRPr="00640F61" w:rsidRDefault="004B682D" w:rsidP="00956A9A">
            <w:pPr>
              <w:jc w:val="center"/>
              <w:rPr>
                <w:rFonts w:ascii="Calibri" w:hAnsi="Calibri"/>
              </w:rPr>
            </w:pPr>
            <w:r w:rsidRPr="00640F61">
              <w:t>ДИП =</w:t>
            </w:r>
          </w:p>
        </w:tc>
        <w:tc>
          <w:tcPr>
            <w:tcW w:w="344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82D" w:rsidRPr="00640F61" w:rsidRDefault="00012520" w:rsidP="00640F61">
            <w:pPr>
              <w:jc w:val="center"/>
            </w:pPr>
            <w:r w:rsidRPr="00640F61">
              <w:t>2,</w:t>
            </w:r>
            <w:r w:rsidR="00640F61" w:rsidRPr="00640F61">
              <w:t>52</w:t>
            </w:r>
            <w:r w:rsidRPr="00640F61">
              <w:t xml:space="preserve"> </w:t>
            </w:r>
            <w:r w:rsidR="004B682D" w:rsidRPr="00640F61">
              <w:t>(степень решения задач)</w:t>
            </w:r>
          </w:p>
        </w:tc>
        <w:tc>
          <w:tcPr>
            <w:tcW w:w="336" w:type="dxa"/>
            <w:vMerge w:val="restart"/>
            <w:shd w:val="clear" w:color="auto" w:fill="auto"/>
            <w:noWrap/>
            <w:vAlign w:val="center"/>
            <w:hideMark/>
          </w:tcPr>
          <w:p w:rsidR="004B682D" w:rsidRPr="00640F61" w:rsidRDefault="004B682D" w:rsidP="00956A9A">
            <w:pPr>
              <w:rPr>
                <w:rFonts w:ascii="Calibri" w:hAnsi="Calibri"/>
              </w:rPr>
            </w:pPr>
            <w:r w:rsidRPr="00640F61">
              <w:rPr>
                <w:rFonts w:ascii="Calibri" w:hAnsi="Calibri"/>
              </w:rPr>
              <w:t>=</w:t>
            </w:r>
          </w:p>
        </w:tc>
        <w:tc>
          <w:tcPr>
            <w:tcW w:w="8081" w:type="dxa"/>
            <w:vMerge w:val="restart"/>
            <w:shd w:val="clear" w:color="auto" w:fill="auto"/>
            <w:noWrap/>
            <w:vAlign w:val="center"/>
            <w:hideMark/>
          </w:tcPr>
          <w:p w:rsidR="004B682D" w:rsidRPr="00640F61" w:rsidRDefault="00012520" w:rsidP="00640F61">
            <w:pPr>
              <w:rPr>
                <w:rFonts w:ascii="Calibri" w:hAnsi="Calibri"/>
              </w:rPr>
            </w:pPr>
            <w:r w:rsidRPr="00640F61">
              <w:rPr>
                <w:b/>
              </w:rPr>
              <w:t>0,</w:t>
            </w:r>
            <w:r w:rsidR="00640F61" w:rsidRPr="00640F61">
              <w:rPr>
                <w:b/>
              </w:rPr>
              <w:t>84</w:t>
            </w:r>
            <w:r w:rsidR="004B682D" w:rsidRPr="00640F61">
              <w:rPr>
                <w:b/>
              </w:rPr>
              <w:t xml:space="preserve"> </w:t>
            </w:r>
            <w:r w:rsidR="00925000" w:rsidRPr="00640F61">
              <w:rPr>
                <w:b/>
              </w:rPr>
              <w:t>средняя</w:t>
            </w:r>
            <w:r w:rsidR="004B682D" w:rsidRPr="00640F61">
              <w:rPr>
                <w:b/>
              </w:rPr>
              <w:t xml:space="preserve"> результативность </w:t>
            </w:r>
            <w:r w:rsidR="00925000" w:rsidRPr="00640F61">
              <w:t>(</w:t>
            </w:r>
            <w:r w:rsidRPr="00640F61">
              <w:t>недовыполнение плана)</w:t>
            </w:r>
          </w:p>
        </w:tc>
      </w:tr>
      <w:tr w:rsidR="004B682D" w:rsidRPr="00640F61" w:rsidTr="00012520">
        <w:trPr>
          <w:trHeight w:val="300"/>
        </w:trPr>
        <w:tc>
          <w:tcPr>
            <w:tcW w:w="960" w:type="dxa"/>
            <w:vMerge/>
            <w:vAlign w:val="center"/>
            <w:hideMark/>
          </w:tcPr>
          <w:p w:rsidR="004B682D" w:rsidRPr="00640F61" w:rsidRDefault="004B682D" w:rsidP="00956A9A">
            <w:pPr>
              <w:rPr>
                <w:rFonts w:ascii="Calibri" w:hAnsi="Calibri"/>
              </w:rPr>
            </w:pPr>
          </w:p>
        </w:tc>
        <w:tc>
          <w:tcPr>
            <w:tcW w:w="344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82D" w:rsidRPr="00640F61" w:rsidRDefault="00640F61" w:rsidP="00956A9A">
            <w:pPr>
              <w:jc w:val="center"/>
            </w:pPr>
            <w:r w:rsidRPr="00640F61">
              <w:t>3</w:t>
            </w:r>
          </w:p>
        </w:tc>
        <w:tc>
          <w:tcPr>
            <w:tcW w:w="336" w:type="dxa"/>
            <w:vMerge/>
            <w:vAlign w:val="center"/>
            <w:hideMark/>
          </w:tcPr>
          <w:p w:rsidR="004B682D" w:rsidRPr="00640F61" w:rsidRDefault="004B682D" w:rsidP="00956A9A">
            <w:pPr>
              <w:rPr>
                <w:rFonts w:ascii="Calibri" w:hAnsi="Calibri"/>
              </w:rPr>
            </w:pPr>
          </w:p>
        </w:tc>
        <w:tc>
          <w:tcPr>
            <w:tcW w:w="8081" w:type="dxa"/>
            <w:vMerge/>
            <w:vAlign w:val="center"/>
            <w:hideMark/>
          </w:tcPr>
          <w:p w:rsidR="004B682D" w:rsidRPr="00640F61" w:rsidRDefault="004B682D" w:rsidP="00956A9A">
            <w:pPr>
              <w:rPr>
                <w:rFonts w:ascii="Calibri" w:hAnsi="Calibri"/>
              </w:rPr>
            </w:pPr>
          </w:p>
        </w:tc>
      </w:tr>
    </w:tbl>
    <w:p w:rsidR="004B682D" w:rsidRPr="00640F61" w:rsidRDefault="004B682D" w:rsidP="004B682D">
      <w:pPr>
        <w:pStyle w:val="ConsPlusNonformat"/>
        <w:widowControl/>
        <w:numPr>
          <w:ilvl w:val="0"/>
          <w:numId w:val="37"/>
        </w:numPr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40F61">
        <w:rPr>
          <w:rFonts w:ascii="Times New Roman" w:hAnsi="Times New Roman" w:cs="Times New Roman"/>
          <w:sz w:val="24"/>
          <w:szCs w:val="24"/>
        </w:rPr>
        <w:t>Оценка полноты финансирования</w:t>
      </w:r>
      <w:r w:rsidRPr="00640F61">
        <w:rPr>
          <w:rFonts w:ascii="Times New Roman" w:hAnsi="Times New Roman" w:cs="Times New Roman"/>
          <w:sz w:val="24"/>
          <w:szCs w:val="24"/>
          <w:lang w:val="en-US"/>
        </w:rPr>
        <w:t>:</w:t>
      </w:r>
      <w:r w:rsidRPr="00640F61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4B682D" w:rsidRPr="000E11DD" w:rsidRDefault="004B682D" w:rsidP="00640F61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  <w:r w:rsidRPr="00640F61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0E11DD">
        <w:rPr>
          <w:rFonts w:ascii="Times New Roman" w:hAnsi="Times New Roman" w:cs="Times New Roman"/>
          <w:sz w:val="24"/>
          <w:szCs w:val="24"/>
        </w:rPr>
        <w:t xml:space="preserve"> ПФ = </w:t>
      </w:r>
      <w:r w:rsidRPr="000E11DD">
        <w:rPr>
          <w:rFonts w:ascii="Times New Roman" w:hAnsi="Times New Roman" w:cs="Times New Roman"/>
          <w:b/>
          <w:sz w:val="24"/>
          <w:szCs w:val="24"/>
        </w:rPr>
        <w:t>0,</w:t>
      </w:r>
      <w:r w:rsidR="00AC3AFC">
        <w:rPr>
          <w:rFonts w:ascii="Times New Roman" w:hAnsi="Times New Roman" w:cs="Times New Roman"/>
          <w:b/>
          <w:sz w:val="24"/>
          <w:szCs w:val="24"/>
        </w:rPr>
        <w:t xml:space="preserve">82 </w:t>
      </w:r>
      <w:r w:rsidR="00AC3AFC" w:rsidRPr="00AC3AFC">
        <w:rPr>
          <w:rFonts w:ascii="Times New Roman" w:hAnsi="Times New Roman" w:cs="Times New Roman"/>
          <w:b/>
          <w:sz w:val="24"/>
          <w:szCs w:val="24"/>
        </w:rPr>
        <w:t>–</w:t>
      </w:r>
      <w:r w:rsidRPr="00AC3AF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3AFC" w:rsidRPr="00AC3AFC">
        <w:rPr>
          <w:rFonts w:ascii="Times New Roman" w:hAnsi="Times New Roman" w:cs="Times New Roman"/>
          <w:b/>
          <w:sz w:val="24"/>
          <w:szCs w:val="24"/>
        </w:rPr>
        <w:t>не</w:t>
      </w:r>
      <w:r w:rsidR="00AC3AFC">
        <w:rPr>
          <w:rFonts w:ascii="Times New Roman" w:hAnsi="Times New Roman" w:cs="Times New Roman"/>
          <w:sz w:val="24"/>
          <w:szCs w:val="24"/>
        </w:rPr>
        <w:t xml:space="preserve"> </w:t>
      </w:r>
      <w:r w:rsidRPr="000E11DD">
        <w:rPr>
          <w:rFonts w:ascii="Times New Roman" w:hAnsi="Times New Roman" w:cs="Times New Roman"/>
          <w:b/>
          <w:sz w:val="24"/>
          <w:szCs w:val="24"/>
        </w:rPr>
        <w:t>полное финансирование</w:t>
      </w:r>
      <w:r w:rsidRPr="000E11DD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4B682D" w:rsidRPr="000E11DD" w:rsidRDefault="004B682D" w:rsidP="004B682D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E11DD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:rsidR="00AC3AFC" w:rsidRDefault="004B682D" w:rsidP="004B682D">
      <w:r w:rsidRPr="000E11DD">
        <w:t xml:space="preserve"> </w:t>
      </w:r>
      <w:r w:rsidRPr="000E11DD">
        <w:rPr>
          <w:b/>
        </w:rPr>
        <w:t xml:space="preserve">Общая оценка эффективности реализации подпрограммы - </w:t>
      </w:r>
      <w:r w:rsidR="00AC3AFC">
        <w:rPr>
          <w:b/>
        </w:rPr>
        <w:t>4</w:t>
      </w:r>
      <w:r w:rsidRPr="000E11DD">
        <w:rPr>
          <w:b/>
        </w:rPr>
        <w:t xml:space="preserve"> </w:t>
      </w:r>
      <w:r w:rsidR="00AC3AFC">
        <w:rPr>
          <w:b/>
        </w:rPr>
        <w:t>приемлемый</w:t>
      </w:r>
      <w:r w:rsidR="00024004" w:rsidRPr="000E11DD">
        <w:rPr>
          <w:b/>
        </w:rPr>
        <w:t xml:space="preserve"> уровень</w:t>
      </w:r>
      <w:r w:rsidRPr="000E11DD">
        <w:rPr>
          <w:b/>
        </w:rPr>
        <w:t xml:space="preserve"> эффективност</w:t>
      </w:r>
      <w:r w:rsidR="00024004" w:rsidRPr="000E11DD">
        <w:rPr>
          <w:b/>
        </w:rPr>
        <w:t>и</w:t>
      </w:r>
      <w:r w:rsidR="00024004" w:rsidRPr="000E11DD">
        <w:t xml:space="preserve"> </w:t>
      </w:r>
      <w:r w:rsidR="0074303E">
        <w:t>(необходим контроль выполнения</w:t>
      </w:r>
      <w:r w:rsidR="00FA5BC1" w:rsidRPr="00FA5BC1">
        <w:t xml:space="preserve"> </w:t>
      </w:r>
      <w:r w:rsidR="00FA5BC1" w:rsidRPr="005A731E">
        <w:t>показателей (индикаторов)</w:t>
      </w:r>
      <w:r w:rsidR="00822280" w:rsidRPr="00822280">
        <w:t xml:space="preserve"> и контроль за объемом финансирования подпрограммы</w:t>
      </w:r>
      <w:r w:rsidR="00FA5BC1" w:rsidRPr="005A731E">
        <w:t>)</w:t>
      </w:r>
    </w:p>
    <w:p w:rsidR="004B682D" w:rsidRPr="000E11DD" w:rsidRDefault="004B682D" w:rsidP="004B682D">
      <w:pPr>
        <w:rPr>
          <w:b/>
        </w:rPr>
      </w:pPr>
      <w:r w:rsidRPr="000E11DD">
        <w:rPr>
          <w:b/>
        </w:rPr>
        <w:br w:type="page"/>
      </w:r>
    </w:p>
    <w:p w:rsidR="000470E8" w:rsidRPr="000E11DD" w:rsidRDefault="006A1544" w:rsidP="00C83DDE">
      <w:pPr>
        <w:autoSpaceDE w:val="0"/>
        <w:autoSpaceDN w:val="0"/>
        <w:adjustRightInd w:val="0"/>
        <w:jc w:val="center"/>
        <w:rPr>
          <w:b/>
        </w:rPr>
      </w:pPr>
      <w:r w:rsidRPr="000E11DD">
        <w:rPr>
          <w:b/>
        </w:rPr>
        <w:lastRenderedPageBreak/>
        <w:t xml:space="preserve">Подпрограмма 4 </w:t>
      </w:r>
      <w:r w:rsidR="00F54B09" w:rsidRPr="000E11DD">
        <w:rPr>
          <w:b/>
        </w:rPr>
        <w:t>«</w:t>
      </w:r>
      <w:r w:rsidRPr="000E11DD">
        <w:rPr>
          <w:b/>
        </w:rPr>
        <w:t>Отдых и оздоровление детей</w:t>
      </w:r>
      <w:r w:rsidR="00F54B09" w:rsidRPr="000E11DD">
        <w:rPr>
          <w:b/>
        </w:rPr>
        <w:t>» на 2014-2020 годы</w:t>
      </w:r>
    </w:p>
    <w:p w:rsidR="0055452E" w:rsidRDefault="0055452E" w:rsidP="00CB0B0B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59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1"/>
        <w:gridCol w:w="2838"/>
        <w:gridCol w:w="849"/>
        <w:gridCol w:w="1135"/>
        <w:gridCol w:w="1134"/>
        <w:gridCol w:w="1276"/>
        <w:gridCol w:w="1417"/>
        <w:gridCol w:w="2692"/>
        <w:gridCol w:w="709"/>
        <w:gridCol w:w="853"/>
        <w:gridCol w:w="852"/>
        <w:gridCol w:w="1276"/>
      </w:tblGrid>
      <w:tr w:rsidR="005A3204" w:rsidRPr="000E11DD" w:rsidTr="00FB65CA">
        <w:trPr>
          <w:trHeight w:val="380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062" w:rsidRPr="000E11DD" w:rsidRDefault="00862062" w:rsidP="00780700">
            <w:pPr>
              <w:jc w:val="center"/>
              <w:rPr>
                <w:b/>
                <w:bCs/>
                <w:sz w:val="16"/>
                <w:szCs w:val="16"/>
              </w:rPr>
            </w:pPr>
            <w:r w:rsidRPr="000E11DD">
              <w:rPr>
                <w:b/>
                <w:bCs/>
                <w:sz w:val="16"/>
                <w:szCs w:val="16"/>
              </w:rPr>
              <w:t>№ п/п</w:t>
            </w:r>
          </w:p>
        </w:tc>
        <w:tc>
          <w:tcPr>
            <w:tcW w:w="2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062" w:rsidRPr="000E11DD" w:rsidRDefault="00862062" w:rsidP="00780700">
            <w:pPr>
              <w:jc w:val="center"/>
              <w:rPr>
                <w:b/>
                <w:bCs/>
                <w:sz w:val="16"/>
                <w:szCs w:val="16"/>
              </w:rPr>
            </w:pPr>
            <w:r w:rsidRPr="000E11DD">
              <w:rPr>
                <w:b/>
                <w:bCs/>
                <w:sz w:val="16"/>
                <w:szCs w:val="16"/>
              </w:rPr>
              <w:t>Цель, задачи, основные мероприятия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062" w:rsidRPr="000E11DD" w:rsidRDefault="00862062" w:rsidP="00780700">
            <w:pPr>
              <w:jc w:val="center"/>
              <w:rPr>
                <w:b/>
                <w:bCs/>
                <w:sz w:val="16"/>
                <w:szCs w:val="16"/>
              </w:rPr>
            </w:pPr>
            <w:r w:rsidRPr="000E11DD">
              <w:rPr>
                <w:b/>
                <w:bCs/>
                <w:sz w:val="16"/>
                <w:szCs w:val="16"/>
              </w:rPr>
              <w:t>Срок выполнения (квартал, год)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062" w:rsidRPr="000E11DD" w:rsidRDefault="00862062" w:rsidP="00780700">
            <w:pPr>
              <w:jc w:val="center"/>
              <w:rPr>
                <w:b/>
                <w:bCs/>
                <w:sz w:val="16"/>
                <w:szCs w:val="16"/>
              </w:rPr>
            </w:pPr>
            <w:r w:rsidRPr="000E11DD">
              <w:rPr>
                <w:b/>
                <w:bCs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062" w:rsidRPr="000E11DD" w:rsidRDefault="00862062" w:rsidP="00780700">
            <w:pPr>
              <w:jc w:val="center"/>
              <w:rPr>
                <w:b/>
                <w:bCs/>
                <w:sz w:val="16"/>
                <w:szCs w:val="16"/>
              </w:rPr>
            </w:pPr>
            <w:r w:rsidRPr="000E11DD">
              <w:rPr>
                <w:b/>
                <w:color w:val="000000"/>
                <w:sz w:val="16"/>
                <w:szCs w:val="16"/>
              </w:rPr>
              <w:t>Объемы финансирования, тыс. руб.</w:t>
            </w:r>
            <w:r w:rsidRPr="000E11DD">
              <w:rPr>
                <w:b/>
                <w:bCs/>
                <w:sz w:val="16"/>
                <w:szCs w:val="16"/>
              </w:rPr>
              <w:t>  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62062" w:rsidRPr="000E11DD" w:rsidRDefault="00862062" w:rsidP="00780700">
            <w:pPr>
              <w:jc w:val="center"/>
              <w:rPr>
                <w:b/>
                <w:bCs/>
                <w:sz w:val="16"/>
                <w:szCs w:val="16"/>
              </w:rPr>
            </w:pPr>
            <w:r w:rsidRPr="000E11DD">
              <w:rPr>
                <w:b/>
                <w:bCs/>
                <w:sz w:val="16"/>
                <w:szCs w:val="16"/>
              </w:rPr>
              <w:t>процент освоения, %(гр.7/6гр.)</w:t>
            </w:r>
          </w:p>
        </w:tc>
        <w:tc>
          <w:tcPr>
            <w:tcW w:w="51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062" w:rsidRPr="000E11DD" w:rsidRDefault="00862062" w:rsidP="00780700">
            <w:pPr>
              <w:jc w:val="center"/>
              <w:rPr>
                <w:b/>
                <w:bCs/>
                <w:sz w:val="16"/>
                <w:szCs w:val="16"/>
              </w:rPr>
            </w:pPr>
            <w:r w:rsidRPr="000E11DD">
              <w:rPr>
                <w:b/>
                <w:bCs/>
                <w:sz w:val="16"/>
                <w:szCs w:val="16"/>
              </w:rPr>
              <w:t>Показатели (индикаторы) результативности выполнения основных мероприятий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062" w:rsidRPr="000E11DD" w:rsidRDefault="00862062" w:rsidP="00780700">
            <w:pPr>
              <w:jc w:val="center"/>
              <w:rPr>
                <w:b/>
                <w:bCs/>
                <w:sz w:val="16"/>
                <w:szCs w:val="16"/>
              </w:rPr>
            </w:pPr>
            <w:r w:rsidRPr="000E11DD">
              <w:rPr>
                <w:b/>
                <w:bCs/>
                <w:sz w:val="16"/>
                <w:szCs w:val="16"/>
              </w:rPr>
              <w:t>Исполнители, перечень организаций, участвующих в реализации основных мероприятий</w:t>
            </w:r>
          </w:p>
        </w:tc>
      </w:tr>
      <w:tr w:rsidR="005A3204" w:rsidRPr="000E11DD" w:rsidTr="00FB65CA">
        <w:trPr>
          <w:trHeight w:val="994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062" w:rsidRPr="000E11DD" w:rsidRDefault="00862062" w:rsidP="0078070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2062" w:rsidRPr="000E11DD" w:rsidRDefault="00862062" w:rsidP="0078070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062" w:rsidRPr="000E11DD" w:rsidRDefault="00862062" w:rsidP="0078070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062" w:rsidRPr="000E11DD" w:rsidRDefault="00862062" w:rsidP="0078070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062" w:rsidRPr="000E11DD" w:rsidRDefault="00862062" w:rsidP="00780700">
            <w:pPr>
              <w:jc w:val="center"/>
              <w:rPr>
                <w:b/>
                <w:bCs/>
                <w:sz w:val="16"/>
                <w:szCs w:val="16"/>
              </w:rPr>
            </w:pPr>
            <w:r w:rsidRPr="002030F6">
              <w:rPr>
                <w:b/>
                <w:sz w:val="16"/>
                <w:szCs w:val="16"/>
              </w:rPr>
              <w:t>Уточненные бюджетные ассигнования</w:t>
            </w:r>
            <w:r w:rsidR="00CD270C">
              <w:rPr>
                <w:b/>
                <w:sz w:val="16"/>
                <w:szCs w:val="16"/>
              </w:rPr>
              <w:t xml:space="preserve"> </w:t>
            </w:r>
            <w:r w:rsidR="00CD270C" w:rsidRPr="00A844CA">
              <w:rPr>
                <w:b/>
                <w:sz w:val="16"/>
                <w:szCs w:val="16"/>
              </w:rPr>
              <w:t>на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062" w:rsidRPr="000E11DD" w:rsidRDefault="00862062" w:rsidP="00780700">
            <w:pPr>
              <w:jc w:val="center"/>
              <w:rPr>
                <w:b/>
                <w:bCs/>
                <w:sz w:val="16"/>
                <w:szCs w:val="16"/>
              </w:rPr>
            </w:pPr>
            <w:r w:rsidRPr="000E11DD">
              <w:rPr>
                <w:b/>
                <w:bCs/>
                <w:sz w:val="16"/>
                <w:szCs w:val="16"/>
              </w:rPr>
              <w:t>кассовый расход</w:t>
            </w: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062" w:rsidRPr="000E11DD" w:rsidRDefault="00862062" w:rsidP="00780700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062" w:rsidRPr="000E11DD" w:rsidRDefault="00862062" w:rsidP="00780700">
            <w:pPr>
              <w:jc w:val="center"/>
              <w:rPr>
                <w:b/>
                <w:bCs/>
                <w:sz w:val="16"/>
                <w:szCs w:val="16"/>
              </w:rPr>
            </w:pPr>
            <w:r w:rsidRPr="000E11DD">
              <w:rPr>
                <w:b/>
                <w:bCs/>
                <w:sz w:val="16"/>
                <w:szCs w:val="16"/>
              </w:rPr>
              <w:t>Наименование ед. измерения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062" w:rsidRPr="000E11DD" w:rsidRDefault="00862062" w:rsidP="0078070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План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062" w:rsidRPr="000E11DD" w:rsidRDefault="00862062" w:rsidP="00780700">
            <w:pPr>
              <w:jc w:val="center"/>
              <w:rPr>
                <w:b/>
                <w:bCs/>
                <w:sz w:val="16"/>
                <w:szCs w:val="16"/>
              </w:rPr>
            </w:pPr>
            <w:r w:rsidRPr="000E11DD">
              <w:rPr>
                <w:b/>
                <w:bCs/>
                <w:sz w:val="16"/>
                <w:szCs w:val="16"/>
              </w:rPr>
              <w:t>факт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062" w:rsidRPr="000E11DD" w:rsidRDefault="00862062" w:rsidP="00780700">
            <w:pPr>
              <w:jc w:val="center"/>
              <w:rPr>
                <w:b/>
                <w:bCs/>
                <w:sz w:val="16"/>
                <w:szCs w:val="16"/>
              </w:rPr>
            </w:pPr>
            <w:r w:rsidRPr="000E11DD">
              <w:rPr>
                <w:b/>
                <w:bCs/>
                <w:sz w:val="16"/>
                <w:szCs w:val="16"/>
              </w:rPr>
              <w:t>процент исполнения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062" w:rsidRPr="000E11DD" w:rsidRDefault="00862062" w:rsidP="00780700">
            <w:pPr>
              <w:rPr>
                <w:b/>
                <w:bCs/>
                <w:sz w:val="16"/>
                <w:szCs w:val="16"/>
              </w:rPr>
            </w:pPr>
          </w:p>
        </w:tc>
      </w:tr>
      <w:tr w:rsidR="005A3204" w:rsidRPr="000E11DD" w:rsidTr="00FB65CA">
        <w:trPr>
          <w:trHeight w:val="216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062" w:rsidRPr="000E11DD" w:rsidRDefault="00862062" w:rsidP="00780700">
            <w:pPr>
              <w:jc w:val="center"/>
              <w:rPr>
                <w:b/>
                <w:bCs/>
                <w:sz w:val="16"/>
                <w:szCs w:val="16"/>
              </w:rPr>
            </w:pPr>
            <w:r w:rsidRPr="000E11DD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062" w:rsidRPr="000E11DD" w:rsidRDefault="00862062" w:rsidP="00780700">
            <w:pPr>
              <w:jc w:val="center"/>
              <w:rPr>
                <w:b/>
                <w:bCs/>
                <w:sz w:val="16"/>
                <w:szCs w:val="16"/>
              </w:rPr>
            </w:pPr>
            <w:r w:rsidRPr="000E11DD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062" w:rsidRPr="000E11DD" w:rsidRDefault="00862062" w:rsidP="00780700">
            <w:pPr>
              <w:jc w:val="center"/>
              <w:rPr>
                <w:b/>
                <w:bCs/>
                <w:sz w:val="16"/>
                <w:szCs w:val="16"/>
              </w:rPr>
            </w:pPr>
            <w:r w:rsidRPr="000E11DD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062" w:rsidRPr="000E11DD" w:rsidRDefault="00862062" w:rsidP="00780700">
            <w:pPr>
              <w:jc w:val="center"/>
              <w:rPr>
                <w:b/>
                <w:bCs/>
                <w:sz w:val="16"/>
                <w:szCs w:val="16"/>
              </w:rPr>
            </w:pPr>
            <w:r w:rsidRPr="000E11DD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062" w:rsidRPr="000E11DD" w:rsidRDefault="00862062" w:rsidP="00780700">
            <w:pPr>
              <w:jc w:val="center"/>
              <w:rPr>
                <w:b/>
                <w:bCs/>
                <w:sz w:val="16"/>
                <w:szCs w:val="16"/>
              </w:rPr>
            </w:pPr>
            <w:r w:rsidRPr="000E11DD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062" w:rsidRPr="000E11DD" w:rsidRDefault="00862062" w:rsidP="00780700">
            <w:pPr>
              <w:jc w:val="center"/>
              <w:rPr>
                <w:b/>
                <w:bCs/>
                <w:sz w:val="16"/>
                <w:szCs w:val="16"/>
              </w:rPr>
            </w:pPr>
            <w:r w:rsidRPr="000E11DD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062" w:rsidRPr="000E11DD" w:rsidRDefault="00862062" w:rsidP="00780700">
            <w:pPr>
              <w:jc w:val="center"/>
              <w:rPr>
                <w:b/>
                <w:bCs/>
                <w:sz w:val="16"/>
                <w:szCs w:val="16"/>
              </w:rPr>
            </w:pPr>
            <w:r w:rsidRPr="000E11DD"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062" w:rsidRPr="000E11DD" w:rsidRDefault="00862062" w:rsidP="00780700">
            <w:pPr>
              <w:jc w:val="center"/>
              <w:rPr>
                <w:b/>
                <w:bCs/>
                <w:sz w:val="16"/>
                <w:szCs w:val="16"/>
              </w:rPr>
            </w:pPr>
            <w:r w:rsidRPr="000E11DD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062" w:rsidRPr="000E11DD" w:rsidRDefault="00862062" w:rsidP="00780700">
            <w:pPr>
              <w:jc w:val="center"/>
              <w:rPr>
                <w:b/>
                <w:bCs/>
                <w:sz w:val="16"/>
                <w:szCs w:val="16"/>
              </w:rPr>
            </w:pPr>
            <w:r w:rsidRPr="000E11DD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062" w:rsidRPr="000E11DD" w:rsidRDefault="00862062" w:rsidP="00780700">
            <w:pPr>
              <w:jc w:val="center"/>
              <w:rPr>
                <w:b/>
                <w:bCs/>
                <w:sz w:val="16"/>
                <w:szCs w:val="16"/>
              </w:rPr>
            </w:pPr>
            <w:r w:rsidRPr="000E11DD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062" w:rsidRPr="000E11DD" w:rsidRDefault="00862062" w:rsidP="00780700">
            <w:pPr>
              <w:jc w:val="center"/>
              <w:rPr>
                <w:b/>
                <w:bCs/>
                <w:sz w:val="16"/>
                <w:szCs w:val="16"/>
              </w:rPr>
            </w:pPr>
            <w:r w:rsidRPr="000E11DD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062" w:rsidRPr="000E11DD" w:rsidRDefault="00862062" w:rsidP="00780700">
            <w:pPr>
              <w:jc w:val="center"/>
              <w:rPr>
                <w:b/>
                <w:bCs/>
                <w:sz w:val="16"/>
                <w:szCs w:val="16"/>
              </w:rPr>
            </w:pPr>
            <w:r w:rsidRPr="000E11DD">
              <w:rPr>
                <w:b/>
                <w:bCs/>
                <w:sz w:val="16"/>
                <w:szCs w:val="16"/>
              </w:rPr>
              <w:t>13</w:t>
            </w:r>
          </w:p>
        </w:tc>
      </w:tr>
      <w:tr w:rsidR="003465B1" w:rsidRPr="005A3204" w:rsidTr="003465B1">
        <w:trPr>
          <w:trHeight w:val="233"/>
        </w:trPr>
        <w:tc>
          <w:tcPr>
            <w:tcW w:w="155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65B1" w:rsidRPr="005A3204" w:rsidRDefault="003465B1" w:rsidP="003465B1">
            <w:pPr>
              <w:rPr>
                <w:b/>
                <w:bCs/>
                <w:sz w:val="16"/>
                <w:szCs w:val="16"/>
              </w:rPr>
            </w:pPr>
            <w:r w:rsidRPr="005A3204">
              <w:rPr>
                <w:b/>
                <w:bCs/>
                <w:sz w:val="16"/>
                <w:szCs w:val="16"/>
              </w:rPr>
              <w:t xml:space="preserve"> Цель: обеспечение отдыха и оздоровления </w:t>
            </w:r>
            <w:proofErr w:type="gramStart"/>
            <w:r w:rsidRPr="005A3204">
              <w:rPr>
                <w:b/>
                <w:bCs/>
                <w:sz w:val="16"/>
                <w:szCs w:val="16"/>
              </w:rPr>
              <w:t>детей</w:t>
            </w:r>
            <w:proofErr w:type="gramEnd"/>
            <w:r w:rsidRPr="005A3204">
              <w:rPr>
                <w:b/>
                <w:bCs/>
                <w:sz w:val="16"/>
                <w:szCs w:val="16"/>
              </w:rPr>
              <w:t xml:space="preserve"> ЗАТО г.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Pr="005A3204">
              <w:rPr>
                <w:b/>
                <w:bCs/>
                <w:sz w:val="16"/>
                <w:szCs w:val="16"/>
              </w:rPr>
              <w:t>Североморск</w:t>
            </w:r>
          </w:p>
        </w:tc>
      </w:tr>
      <w:tr w:rsidR="003465B1" w:rsidRPr="005A3204" w:rsidTr="003465B1">
        <w:trPr>
          <w:trHeight w:val="137"/>
        </w:trPr>
        <w:tc>
          <w:tcPr>
            <w:tcW w:w="15592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465B1" w:rsidRPr="005A3204" w:rsidRDefault="003465B1" w:rsidP="003465B1">
            <w:pPr>
              <w:rPr>
                <w:b/>
                <w:bCs/>
                <w:sz w:val="16"/>
                <w:szCs w:val="16"/>
              </w:rPr>
            </w:pPr>
            <w:r w:rsidRPr="005A3204">
              <w:rPr>
                <w:b/>
                <w:bCs/>
                <w:sz w:val="16"/>
                <w:szCs w:val="16"/>
              </w:rPr>
              <w:t xml:space="preserve"> Задача </w:t>
            </w:r>
            <w:proofErr w:type="gramStart"/>
            <w:r w:rsidRPr="005A3204">
              <w:rPr>
                <w:b/>
                <w:bCs/>
                <w:sz w:val="16"/>
                <w:szCs w:val="16"/>
              </w:rPr>
              <w:t>1:  Совершенствование</w:t>
            </w:r>
            <w:proofErr w:type="gramEnd"/>
            <w:r w:rsidRPr="005A3204">
              <w:rPr>
                <w:b/>
                <w:bCs/>
                <w:sz w:val="16"/>
                <w:szCs w:val="16"/>
              </w:rPr>
              <w:t xml:space="preserve"> и развитие системы отдыха и оздоровления детей</w:t>
            </w:r>
          </w:p>
        </w:tc>
      </w:tr>
      <w:tr w:rsidR="00FB65CA" w:rsidRPr="005A3204" w:rsidTr="00FB65CA">
        <w:trPr>
          <w:trHeight w:val="301"/>
        </w:trPr>
        <w:tc>
          <w:tcPr>
            <w:tcW w:w="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5CA" w:rsidRPr="005A3204" w:rsidRDefault="00FB65CA" w:rsidP="00FB65CA">
            <w:pPr>
              <w:jc w:val="center"/>
              <w:rPr>
                <w:b/>
                <w:bCs/>
                <w:sz w:val="16"/>
                <w:szCs w:val="16"/>
              </w:rPr>
            </w:pPr>
            <w:r w:rsidRPr="005A3204">
              <w:rPr>
                <w:b/>
                <w:bCs/>
                <w:sz w:val="16"/>
                <w:szCs w:val="16"/>
              </w:rPr>
              <w:t>4.1</w:t>
            </w:r>
          </w:p>
        </w:tc>
        <w:tc>
          <w:tcPr>
            <w:tcW w:w="28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65CA" w:rsidRPr="005A3204" w:rsidRDefault="00FB65CA" w:rsidP="00FB65CA">
            <w:pPr>
              <w:rPr>
                <w:b/>
                <w:bCs/>
                <w:sz w:val="16"/>
                <w:szCs w:val="16"/>
              </w:rPr>
            </w:pPr>
            <w:r w:rsidRPr="005A3204">
              <w:rPr>
                <w:b/>
                <w:bCs/>
                <w:sz w:val="16"/>
                <w:szCs w:val="16"/>
              </w:rPr>
              <w:t>Основное мероприятие 1. Организация и финансовое обеспечение отдыха и оздоровления детей</w:t>
            </w:r>
          </w:p>
        </w:tc>
        <w:tc>
          <w:tcPr>
            <w:tcW w:w="8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FB65CA" w:rsidRPr="005A3204" w:rsidRDefault="00FB65CA" w:rsidP="00FB65CA">
            <w:pPr>
              <w:jc w:val="center"/>
              <w:rPr>
                <w:b/>
                <w:bCs/>
                <w:sz w:val="16"/>
                <w:szCs w:val="16"/>
              </w:rPr>
            </w:pPr>
            <w:r w:rsidRPr="005A3204">
              <w:rPr>
                <w:b/>
                <w:bCs/>
                <w:sz w:val="16"/>
                <w:szCs w:val="16"/>
              </w:rPr>
              <w:t>2014-2020 годы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5CA" w:rsidRPr="005A3204" w:rsidRDefault="00FB65CA" w:rsidP="00FB65CA">
            <w:pPr>
              <w:rPr>
                <w:b/>
                <w:bCs/>
                <w:sz w:val="16"/>
                <w:szCs w:val="16"/>
              </w:rPr>
            </w:pPr>
            <w:r w:rsidRPr="005A3204">
              <w:rPr>
                <w:b/>
                <w:bCs/>
                <w:sz w:val="16"/>
                <w:szCs w:val="16"/>
              </w:rPr>
              <w:t xml:space="preserve">Всего, в </w:t>
            </w:r>
            <w:proofErr w:type="spellStart"/>
            <w:r w:rsidRPr="005A3204">
              <w:rPr>
                <w:b/>
                <w:bCs/>
                <w:sz w:val="16"/>
                <w:szCs w:val="16"/>
              </w:rPr>
              <w:t>т.ч</w:t>
            </w:r>
            <w:proofErr w:type="spellEnd"/>
            <w:r w:rsidRPr="005A3204">
              <w:rPr>
                <w:b/>
                <w:bCs/>
                <w:sz w:val="16"/>
                <w:szCs w:val="16"/>
              </w:rPr>
              <w:t>.: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5CA" w:rsidRPr="00B41143" w:rsidRDefault="00FB65CA" w:rsidP="00FB65CA">
            <w:pPr>
              <w:jc w:val="center"/>
              <w:rPr>
                <w:b/>
                <w:bCs/>
                <w:sz w:val="16"/>
                <w:szCs w:val="16"/>
              </w:rPr>
            </w:pPr>
            <w:r w:rsidRPr="00B41143">
              <w:rPr>
                <w:b/>
                <w:bCs/>
                <w:sz w:val="16"/>
                <w:szCs w:val="16"/>
              </w:rPr>
              <w:t>4 958,03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5CA" w:rsidRPr="00B41143" w:rsidRDefault="00FB65CA" w:rsidP="00FB65CA">
            <w:pPr>
              <w:jc w:val="center"/>
              <w:rPr>
                <w:b/>
                <w:bCs/>
                <w:sz w:val="16"/>
                <w:szCs w:val="16"/>
              </w:rPr>
            </w:pPr>
            <w:r w:rsidRPr="00B41143">
              <w:rPr>
                <w:b/>
                <w:bCs/>
                <w:sz w:val="16"/>
                <w:szCs w:val="16"/>
              </w:rPr>
              <w:t>3 423,77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65CA" w:rsidRPr="005A3204" w:rsidRDefault="00FB65CA" w:rsidP="00FB65CA">
            <w:pPr>
              <w:jc w:val="center"/>
              <w:rPr>
                <w:b/>
                <w:bCs/>
                <w:sz w:val="16"/>
                <w:szCs w:val="16"/>
              </w:rPr>
            </w:pPr>
            <w:r w:rsidRPr="005A3204">
              <w:rPr>
                <w:b/>
                <w:bCs/>
                <w:sz w:val="16"/>
                <w:szCs w:val="16"/>
              </w:rPr>
              <w:t>69,06</w:t>
            </w:r>
          </w:p>
        </w:tc>
        <w:tc>
          <w:tcPr>
            <w:tcW w:w="26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5CA" w:rsidRPr="005A3204" w:rsidRDefault="00FB65CA" w:rsidP="00FB65CA">
            <w:pPr>
              <w:rPr>
                <w:sz w:val="16"/>
                <w:szCs w:val="16"/>
              </w:rPr>
            </w:pPr>
            <w:r w:rsidRPr="005A3204">
              <w:rPr>
                <w:sz w:val="16"/>
                <w:szCs w:val="16"/>
              </w:rPr>
              <w:t>доля отдохнувших и оздоровленных детей в возрасте от 6 до 18 лет в оздоровительных учреждениях от общего количества детей данной категории (%)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B65CA" w:rsidRPr="00BD15E2" w:rsidRDefault="00FB65CA" w:rsidP="00FB65CA">
            <w:pPr>
              <w:jc w:val="center"/>
              <w:rPr>
                <w:sz w:val="16"/>
                <w:szCs w:val="16"/>
              </w:rPr>
            </w:pPr>
            <w:r w:rsidRPr="00BD15E2">
              <w:rPr>
                <w:sz w:val="16"/>
                <w:szCs w:val="16"/>
              </w:rPr>
              <w:t>6</w:t>
            </w:r>
          </w:p>
        </w:tc>
        <w:tc>
          <w:tcPr>
            <w:tcW w:w="8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B65CA" w:rsidRPr="00116230" w:rsidRDefault="00A47E13" w:rsidP="00FB65C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6,38</w:t>
            </w:r>
          </w:p>
        </w:tc>
        <w:tc>
          <w:tcPr>
            <w:tcW w:w="8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B65CA" w:rsidRPr="00BD15E2" w:rsidRDefault="00A47E13" w:rsidP="00FB65C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1,06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5CA" w:rsidRPr="005A3204" w:rsidRDefault="00FB65CA" w:rsidP="00FB65C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FB65CA" w:rsidRPr="005A3204" w:rsidTr="00FB65CA">
        <w:trPr>
          <w:trHeight w:val="187"/>
        </w:trPr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65CA" w:rsidRPr="005A3204" w:rsidRDefault="00FB65CA" w:rsidP="00FB65C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B65CA" w:rsidRPr="005A3204" w:rsidRDefault="00FB65CA" w:rsidP="00FB65C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65CA" w:rsidRPr="005A3204" w:rsidRDefault="00FB65CA" w:rsidP="00FB65C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65CA" w:rsidRPr="005A3204" w:rsidRDefault="00FB65CA" w:rsidP="00FB65CA">
            <w:pPr>
              <w:rPr>
                <w:b/>
                <w:bCs/>
                <w:sz w:val="16"/>
                <w:szCs w:val="16"/>
              </w:rPr>
            </w:pPr>
            <w:r w:rsidRPr="005A3204">
              <w:rPr>
                <w:b/>
                <w:bCs/>
                <w:sz w:val="16"/>
                <w:szCs w:val="16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5CA" w:rsidRPr="00B41143" w:rsidRDefault="00FB65CA" w:rsidP="00FB65CA">
            <w:pPr>
              <w:jc w:val="center"/>
              <w:rPr>
                <w:b/>
                <w:bCs/>
                <w:sz w:val="16"/>
                <w:szCs w:val="16"/>
              </w:rPr>
            </w:pPr>
            <w:r w:rsidRPr="00B41143">
              <w:rPr>
                <w:b/>
                <w:bCs/>
                <w:sz w:val="16"/>
                <w:szCs w:val="16"/>
              </w:rPr>
              <w:t>2 744,17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5CA" w:rsidRPr="00B41143" w:rsidRDefault="00FB65CA" w:rsidP="00FB65CA">
            <w:pPr>
              <w:jc w:val="center"/>
              <w:rPr>
                <w:b/>
                <w:bCs/>
                <w:sz w:val="16"/>
                <w:szCs w:val="16"/>
              </w:rPr>
            </w:pPr>
            <w:r w:rsidRPr="00B41143">
              <w:rPr>
                <w:b/>
                <w:bCs/>
                <w:sz w:val="16"/>
                <w:szCs w:val="16"/>
              </w:rPr>
              <w:t>2 512,83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65CA" w:rsidRPr="005A3204" w:rsidRDefault="00FB65CA" w:rsidP="00FB65CA">
            <w:pPr>
              <w:jc w:val="center"/>
              <w:rPr>
                <w:b/>
                <w:bCs/>
                <w:sz w:val="16"/>
                <w:szCs w:val="16"/>
              </w:rPr>
            </w:pPr>
            <w:r w:rsidRPr="005A3204">
              <w:rPr>
                <w:b/>
                <w:bCs/>
                <w:sz w:val="16"/>
                <w:szCs w:val="16"/>
              </w:rPr>
              <w:t>91,57</w:t>
            </w:r>
          </w:p>
        </w:tc>
        <w:tc>
          <w:tcPr>
            <w:tcW w:w="26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65CA" w:rsidRPr="005A3204" w:rsidRDefault="00FB65CA" w:rsidP="00FB65C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B65CA" w:rsidRPr="005A3204" w:rsidRDefault="00FB65CA" w:rsidP="00FB65C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B65CA" w:rsidRPr="005A3204" w:rsidRDefault="00FB65CA" w:rsidP="00FB65C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B65CA" w:rsidRPr="005A3204" w:rsidRDefault="00FB65CA" w:rsidP="00FB65C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65CA" w:rsidRPr="005A3204" w:rsidRDefault="00FB65CA" w:rsidP="00FB65CA">
            <w:pPr>
              <w:rPr>
                <w:b/>
                <w:bCs/>
                <w:sz w:val="16"/>
                <w:szCs w:val="16"/>
              </w:rPr>
            </w:pPr>
          </w:p>
        </w:tc>
      </w:tr>
      <w:tr w:rsidR="00FB65CA" w:rsidRPr="005A3204" w:rsidTr="00FB65CA">
        <w:trPr>
          <w:trHeight w:val="335"/>
        </w:trPr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65CA" w:rsidRPr="005A3204" w:rsidRDefault="00FB65CA" w:rsidP="00FB65C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B65CA" w:rsidRPr="005A3204" w:rsidRDefault="00FB65CA" w:rsidP="00FB65C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65CA" w:rsidRPr="005A3204" w:rsidRDefault="00FB65CA" w:rsidP="00FB65C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5CA" w:rsidRPr="005A3204" w:rsidRDefault="00FB65CA" w:rsidP="00FB65CA">
            <w:pPr>
              <w:rPr>
                <w:b/>
                <w:bCs/>
                <w:sz w:val="16"/>
                <w:szCs w:val="16"/>
              </w:rPr>
            </w:pPr>
            <w:r w:rsidRPr="005A3204">
              <w:rPr>
                <w:b/>
                <w:bCs/>
                <w:sz w:val="16"/>
                <w:szCs w:val="16"/>
              </w:rPr>
              <w:t xml:space="preserve">ОБ                       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5CA" w:rsidRPr="00B41143" w:rsidRDefault="00FB65CA" w:rsidP="00FB65CA">
            <w:pPr>
              <w:jc w:val="center"/>
              <w:rPr>
                <w:b/>
                <w:bCs/>
                <w:sz w:val="16"/>
                <w:szCs w:val="16"/>
              </w:rPr>
            </w:pPr>
            <w:r w:rsidRPr="00B41143">
              <w:rPr>
                <w:b/>
                <w:bCs/>
                <w:sz w:val="16"/>
                <w:szCs w:val="16"/>
              </w:rPr>
              <w:t>2 213,86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5CA" w:rsidRPr="00B41143" w:rsidRDefault="00FB65CA" w:rsidP="00FB65CA">
            <w:pPr>
              <w:jc w:val="center"/>
              <w:rPr>
                <w:b/>
                <w:bCs/>
                <w:sz w:val="16"/>
                <w:szCs w:val="16"/>
              </w:rPr>
            </w:pPr>
            <w:r w:rsidRPr="00B41143">
              <w:rPr>
                <w:b/>
                <w:bCs/>
                <w:sz w:val="16"/>
                <w:szCs w:val="16"/>
              </w:rPr>
              <w:t>910,94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65CA" w:rsidRPr="005A3204" w:rsidRDefault="00FB65CA" w:rsidP="00FB65CA">
            <w:pPr>
              <w:jc w:val="center"/>
              <w:rPr>
                <w:b/>
                <w:bCs/>
                <w:sz w:val="16"/>
                <w:szCs w:val="16"/>
              </w:rPr>
            </w:pPr>
            <w:r w:rsidRPr="005A3204">
              <w:rPr>
                <w:b/>
                <w:bCs/>
                <w:sz w:val="16"/>
                <w:szCs w:val="16"/>
              </w:rPr>
              <w:t>41,15</w:t>
            </w:r>
          </w:p>
        </w:tc>
        <w:tc>
          <w:tcPr>
            <w:tcW w:w="26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5CA" w:rsidRPr="005A3204" w:rsidRDefault="00FB65CA" w:rsidP="00FB65C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65CA" w:rsidRPr="005A3204" w:rsidRDefault="00FB65CA" w:rsidP="00FB65C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65CA" w:rsidRPr="005A3204" w:rsidRDefault="00FB65CA" w:rsidP="00FB65C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65CA" w:rsidRPr="005A3204" w:rsidRDefault="00FB65CA" w:rsidP="00FB65C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65CA" w:rsidRPr="005A3204" w:rsidRDefault="00FB65CA" w:rsidP="00FB65CA">
            <w:pPr>
              <w:rPr>
                <w:b/>
                <w:bCs/>
                <w:sz w:val="16"/>
                <w:szCs w:val="16"/>
              </w:rPr>
            </w:pPr>
          </w:p>
        </w:tc>
      </w:tr>
      <w:tr w:rsidR="00FB65CA" w:rsidRPr="005A3204" w:rsidTr="00FB65CA">
        <w:trPr>
          <w:trHeight w:val="799"/>
        </w:trPr>
        <w:tc>
          <w:tcPr>
            <w:tcW w:w="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5CA" w:rsidRPr="005A3204" w:rsidRDefault="00FB65CA" w:rsidP="00FB65CA">
            <w:pPr>
              <w:jc w:val="center"/>
              <w:rPr>
                <w:sz w:val="16"/>
                <w:szCs w:val="16"/>
              </w:rPr>
            </w:pPr>
            <w:r w:rsidRPr="005A3204">
              <w:rPr>
                <w:sz w:val="16"/>
                <w:szCs w:val="16"/>
              </w:rPr>
              <w:t>4.1.1</w:t>
            </w:r>
          </w:p>
        </w:tc>
        <w:tc>
          <w:tcPr>
            <w:tcW w:w="28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65CA" w:rsidRPr="005A3204" w:rsidRDefault="00FB65CA" w:rsidP="00FB65CA">
            <w:pPr>
              <w:rPr>
                <w:sz w:val="16"/>
                <w:szCs w:val="16"/>
              </w:rPr>
            </w:pPr>
            <w:r w:rsidRPr="005A3204">
              <w:rPr>
                <w:sz w:val="16"/>
                <w:szCs w:val="16"/>
              </w:rPr>
              <w:t xml:space="preserve">Софинансирование расходов на организацию отдыха </w:t>
            </w:r>
            <w:proofErr w:type="gramStart"/>
            <w:r w:rsidRPr="005A3204">
              <w:rPr>
                <w:sz w:val="16"/>
                <w:szCs w:val="16"/>
              </w:rPr>
              <w:t>детей  Мурманской</w:t>
            </w:r>
            <w:proofErr w:type="gramEnd"/>
            <w:r w:rsidRPr="005A3204">
              <w:rPr>
                <w:sz w:val="16"/>
                <w:szCs w:val="16"/>
              </w:rPr>
              <w:t xml:space="preserve"> области в  муниципальных образовательных учреждениях</w:t>
            </w:r>
          </w:p>
        </w:tc>
        <w:tc>
          <w:tcPr>
            <w:tcW w:w="8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65CA" w:rsidRPr="005A3204" w:rsidRDefault="00FB65CA" w:rsidP="00FB65C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5CA" w:rsidRPr="005A3204" w:rsidRDefault="00FB65CA" w:rsidP="00FB65CA">
            <w:pPr>
              <w:rPr>
                <w:sz w:val="16"/>
                <w:szCs w:val="16"/>
              </w:rPr>
            </w:pPr>
            <w:r w:rsidRPr="005A3204">
              <w:rPr>
                <w:sz w:val="16"/>
                <w:szCs w:val="16"/>
              </w:rPr>
              <w:t xml:space="preserve">Всего, в </w:t>
            </w:r>
            <w:proofErr w:type="spellStart"/>
            <w:r w:rsidRPr="005A3204">
              <w:rPr>
                <w:sz w:val="16"/>
                <w:szCs w:val="16"/>
              </w:rPr>
              <w:t>т.ч</w:t>
            </w:r>
            <w:proofErr w:type="spellEnd"/>
            <w:r w:rsidRPr="005A3204">
              <w:rPr>
                <w:sz w:val="16"/>
                <w:szCs w:val="16"/>
              </w:rPr>
              <w:t>.: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65CA" w:rsidRPr="00B41143" w:rsidRDefault="00FB65CA" w:rsidP="00FB65CA">
            <w:pPr>
              <w:jc w:val="center"/>
              <w:rPr>
                <w:sz w:val="16"/>
                <w:szCs w:val="16"/>
              </w:rPr>
            </w:pPr>
            <w:r w:rsidRPr="00B41143">
              <w:rPr>
                <w:sz w:val="16"/>
                <w:szCs w:val="16"/>
              </w:rPr>
              <w:t>459,88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65CA" w:rsidRPr="00B41143" w:rsidRDefault="00FB65CA" w:rsidP="00FB65CA">
            <w:pPr>
              <w:jc w:val="center"/>
              <w:rPr>
                <w:sz w:val="16"/>
                <w:szCs w:val="16"/>
              </w:rPr>
            </w:pPr>
            <w:r w:rsidRPr="00B41143">
              <w:rPr>
                <w:sz w:val="16"/>
                <w:szCs w:val="16"/>
              </w:rPr>
              <w:t>228,54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65CA" w:rsidRPr="005A3204" w:rsidRDefault="00FB65CA" w:rsidP="00FB65CA">
            <w:pPr>
              <w:jc w:val="center"/>
              <w:rPr>
                <w:sz w:val="16"/>
                <w:szCs w:val="16"/>
              </w:rPr>
            </w:pPr>
            <w:r w:rsidRPr="005A3204">
              <w:rPr>
                <w:sz w:val="16"/>
                <w:szCs w:val="16"/>
              </w:rPr>
              <w:t>49,70</w:t>
            </w:r>
          </w:p>
        </w:tc>
        <w:tc>
          <w:tcPr>
            <w:tcW w:w="26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5CA" w:rsidRPr="005A3204" w:rsidRDefault="00FB65CA" w:rsidP="00FB65CA">
            <w:pPr>
              <w:rPr>
                <w:sz w:val="16"/>
                <w:szCs w:val="16"/>
              </w:rPr>
            </w:pPr>
            <w:r w:rsidRPr="005A3204">
              <w:rPr>
                <w:sz w:val="16"/>
                <w:szCs w:val="16"/>
              </w:rPr>
              <w:t>доля детей-сирот и детей, оставшихся без попечения родителей, а также детей, находящихся в трудной жизненной ситуации, обеспеченных отдыхом и оздоровлением, из числа детей этой категории (%)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5CA" w:rsidRPr="00C2137D" w:rsidRDefault="00FB65CA" w:rsidP="00FB65CA">
            <w:pPr>
              <w:jc w:val="center"/>
              <w:rPr>
                <w:sz w:val="16"/>
                <w:szCs w:val="16"/>
                <w:highlight w:val="yellow"/>
              </w:rPr>
            </w:pPr>
            <w:r w:rsidRPr="00C2137D">
              <w:rPr>
                <w:sz w:val="16"/>
                <w:szCs w:val="16"/>
                <w:highlight w:val="yellow"/>
              </w:rPr>
              <w:t>100</w:t>
            </w:r>
          </w:p>
        </w:tc>
        <w:tc>
          <w:tcPr>
            <w:tcW w:w="8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5CA" w:rsidRPr="00C2137D" w:rsidRDefault="00FB65CA" w:rsidP="00FB65CA">
            <w:pPr>
              <w:jc w:val="center"/>
              <w:rPr>
                <w:sz w:val="16"/>
                <w:szCs w:val="16"/>
                <w:highlight w:val="yellow"/>
              </w:rPr>
            </w:pPr>
            <w:r w:rsidRPr="00C2137D">
              <w:rPr>
                <w:sz w:val="16"/>
                <w:szCs w:val="16"/>
                <w:highlight w:val="yellow"/>
              </w:rPr>
              <w:t>51</w:t>
            </w:r>
          </w:p>
        </w:tc>
        <w:tc>
          <w:tcPr>
            <w:tcW w:w="8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5CA" w:rsidRPr="00C2137D" w:rsidRDefault="00FB65CA" w:rsidP="00FB65CA">
            <w:pPr>
              <w:jc w:val="center"/>
              <w:rPr>
                <w:sz w:val="16"/>
                <w:szCs w:val="16"/>
                <w:highlight w:val="yellow"/>
              </w:rPr>
            </w:pPr>
            <w:r w:rsidRPr="00C2137D">
              <w:rPr>
                <w:sz w:val="16"/>
                <w:szCs w:val="16"/>
                <w:highlight w:val="yellow"/>
              </w:rPr>
              <w:t>51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5CA" w:rsidRPr="005A3204" w:rsidRDefault="00FB65CA" w:rsidP="00FB65CA">
            <w:pPr>
              <w:jc w:val="center"/>
              <w:rPr>
                <w:sz w:val="16"/>
                <w:szCs w:val="16"/>
              </w:rPr>
            </w:pPr>
            <w:r w:rsidRPr="005A3204">
              <w:rPr>
                <w:sz w:val="16"/>
                <w:szCs w:val="16"/>
              </w:rPr>
              <w:t>ОО, МАУ "ЦЗП"</w:t>
            </w:r>
          </w:p>
        </w:tc>
      </w:tr>
      <w:tr w:rsidR="00FB65CA" w:rsidRPr="005A3204" w:rsidTr="00FB65CA">
        <w:trPr>
          <w:trHeight w:val="678"/>
        </w:trPr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65CA" w:rsidRPr="005A3204" w:rsidRDefault="00FB65CA" w:rsidP="00FB65CA">
            <w:pPr>
              <w:rPr>
                <w:sz w:val="16"/>
                <w:szCs w:val="16"/>
              </w:rPr>
            </w:pPr>
          </w:p>
        </w:tc>
        <w:tc>
          <w:tcPr>
            <w:tcW w:w="28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B65CA" w:rsidRPr="005A3204" w:rsidRDefault="00FB65CA" w:rsidP="00FB65CA">
            <w:pPr>
              <w:rPr>
                <w:sz w:val="16"/>
                <w:szCs w:val="16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65CA" w:rsidRPr="005A3204" w:rsidRDefault="00FB65CA" w:rsidP="00FB65C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65CA" w:rsidRPr="005A3204" w:rsidRDefault="00FB65CA" w:rsidP="00FB65CA">
            <w:pPr>
              <w:rPr>
                <w:sz w:val="16"/>
                <w:szCs w:val="16"/>
              </w:rPr>
            </w:pPr>
            <w:r w:rsidRPr="005A3204">
              <w:rPr>
                <w:sz w:val="16"/>
                <w:szCs w:val="16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65CA" w:rsidRPr="00B41143" w:rsidRDefault="00FB65CA" w:rsidP="00FB65CA">
            <w:pPr>
              <w:jc w:val="center"/>
              <w:rPr>
                <w:sz w:val="16"/>
                <w:szCs w:val="16"/>
              </w:rPr>
            </w:pPr>
            <w:r w:rsidRPr="00B41143">
              <w:rPr>
                <w:sz w:val="16"/>
                <w:szCs w:val="16"/>
              </w:rPr>
              <w:t>459,88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65CA" w:rsidRPr="00B41143" w:rsidRDefault="00FB65CA" w:rsidP="00FB65CA">
            <w:pPr>
              <w:jc w:val="center"/>
              <w:rPr>
                <w:sz w:val="16"/>
                <w:szCs w:val="16"/>
              </w:rPr>
            </w:pPr>
            <w:r w:rsidRPr="00B41143">
              <w:rPr>
                <w:sz w:val="16"/>
                <w:szCs w:val="16"/>
              </w:rPr>
              <w:t>228,54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65CA" w:rsidRPr="005A3204" w:rsidRDefault="00FB65CA" w:rsidP="00FB65CA">
            <w:pPr>
              <w:jc w:val="center"/>
              <w:rPr>
                <w:sz w:val="16"/>
                <w:szCs w:val="16"/>
              </w:rPr>
            </w:pPr>
            <w:r w:rsidRPr="005A3204">
              <w:rPr>
                <w:sz w:val="16"/>
                <w:szCs w:val="16"/>
              </w:rPr>
              <w:t>49,70</w:t>
            </w:r>
          </w:p>
        </w:tc>
        <w:tc>
          <w:tcPr>
            <w:tcW w:w="26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65CA" w:rsidRPr="005A3204" w:rsidRDefault="00FB65CA" w:rsidP="00FB65C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65CA" w:rsidRPr="00B41143" w:rsidRDefault="00FB65CA" w:rsidP="00FB65CA">
            <w:pPr>
              <w:rPr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65CA" w:rsidRPr="00B41143" w:rsidRDefault="00FB65CA" w:rsidP="00FB65CA">
            <w:pPr>
              <w:rPr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65CA" w:rsidRPr="00B41143" w:rsidRDefault="00FB65CA" w:rsidP="00FB65CA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5CA" w:rsidRPr="005A3204" w:rsidRDefault="00FB65CA" w:rsidP="00FB65CA">
            <w:pPr>
              <w:rPr>
                <w:sz w:val="16"/>
                <w:szCs w:val="16"/>
              </w:rPr>
            </w:pPr>
          </w:p>
        </w:tc>
      </w:tr>
      <w:tr w:rsidR="00FB65CA" w:rsidRPr="005A3204" w:rsidTr="00FB65CA">
        <w:trPr>
          <w:trHeight w:val="600"/>
        </w:trPr>
        <w:tc>
          <w:tcPr>
            <w:tcW w:w="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5CA" w:rsidRPr="005A3204" w:rsidRDefault="00FB65CA" w:rsidP="00FB65CA">
            <w:pPr>
              <w:jc w:val="center"/>
              <w:rPr>
                <w:sz w:val="16"/>
                <w:szCs w:val="16"/>
              </w:rPr>
            </w:pPr>
            <w:r w:rsidRPr="005A3204">
              <w:rPr>
                <w:sz w:val="16"/>
                <w:szCs w:val="16"/>
              </w:rPr>
              <w:t>4.1.2</w:t>
            </w:r>
          </w:p>
        </w:tc>
        <w:tc>
          <w:tcPr>
            <w:tcW w:w="28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65CA" w:rsidRPr="005A3204" w:rsidRDefault="00FB65CA" w:rsidP="00FB65CA">
            <w:pPr>
              <w:rPr>
                <w:sz w:val="16"/>
                <w:szCs w:val="16"/>
              </w:rPr>
            </w:pPr>
            <w:r w:rsidRPr="005A3204">
              <w:rPr>
                <w:sz w:val="16"/>
                <w:szCs w:val="16"/>
              </w:rPr>
              <w:t xml:space="preserve">Субсидия на организацию отдыха детей Мурманской области </w:t>
            </w:r>
            <w:proofErr w:type="gramStart"/>
            <w:r w:rsidRPr="005A3204">
              <w:rPr>
                <w:sz w:val="16"/>
                <w:szCs w:val="16"/>
              </w:rPr>
              <w:t>в  муниципальных</w:t>
            </w:r>
            <w:proofErr w:type="gramEnd"/>
            <w:r w:rsidRPr="005A3204">
              <w:rPr>
                <w:sz w:val="16"/>
                <w:szCs w:val="16"/>
              </w:rPr>
              <w:t xml:space="preserve"> образовательных учреждениях</w:t>
            </w:r>
          </w:p>
        </w:tc>
        <w:tc>
          <w:tcPr>
            <w:tcW w:w="8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65CA" w:rsidRPr="005A3204" w:rsidRDefault="00FB65CA" w:rsidP="00FB65C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5CA" w:rsidRPr="005A3204" w:rsidRDefault="00FB65CA" w:rsidP="00FB65CA">
            <w:pPr>
              <w:rPr>
                <w:sz w:val="16"/>
                <w:szCs w:val="16"/>
              </w:rPr>
            </w:pPr>
            <w:r w:rsidRPr="005A3204">
              <w:rPr>
                <w:sz w:val="16"/>
                <w:szCs w:val="16"/>
              </w:rPr>
              <w:t xml:space="preserve">Всего, в </w:t>
            </w:r>
            <w:proofErr w:type="spellStart"/>
            <w:r w:rsidRPr="005A3204">
              <w:rPr>
                <w:sz w:val="16"/>
                <w:szCs w:val="16"/>
              </w:rPr>
              <w:t>т.ч</w:t>
            </w:r>
            <w:proofErr w:type="spellEnd"/>
            <w:r w:rsidRPr="005A3204">
              <w:rPr>
                <w:sz w:val="16"/>
                <w:szCs w:val="16"/>
              </w:rPr>
              <w:t>.: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65CA" w:rsidRPr="00B41143" w:rsidRDefault="00FB65CA" w:rsidP="00FB65CA">
            <w:pPr>
              <w:jc w:val="center"/>
              <w:rPr>
                <w:sz w:val="16"/>
                <w:szCs w:val="16"/>
              </w:rPr>
            </w:pPr>
            <w:r w:rsidRPr="00B41143">
              <w:rPr>
                <w:sz w:val="16"/>
                <w:szCs w:val="16"/>
              </w:rPr>
              <w:t>2 213,86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65CA" w:rsidRPr="00B41143" w:rsidRDefault="00FB65CA" w:rsidP="00FB65CA">
            <w:pPr>
              <w:jc w:val="center"/>
              <w:rPr>
                <w:sz w:val="16"/>
                <w:szCs w:val="16"/>
              </w:rPr>
            </w:pPr>
            <w:r w:rsidRPr="00B41143">
              <w:rPr>
                <w:sz w:val="16"/>
                <w:szCs w:val="16"/>
              </w:rPr>
              <w:t>910,94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65CA" w:rsidRPr="005A3204" w:rsidRDefault="00FB65CA" w:rsidP="00FB65CA">
            <w:pPr>
              <w:jc w:val="center"/>
              <w:rPr>
                <w:sz w:val="16"/>
                <w:szCs w:val="16"/>
              </w:rPr>
            </w:pPr>
            <w:r w:rsidRPr="005A3204">
              <w:rPr>
                <w:sz w:val="16"/>
                <w:szCs w:val="16"/>
              </w:rPr>
              <w:t>41,15</w:t>
            </w:r>
          </w:p>
        </w:tc>
        <w:tc>
          <w:tcPr>
            <w:tcW w:w="26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B65CA" w:rsidRPr="005A3204" w:rsidRDefault="00FB65CA" w:rsidP="00FB65C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CA" w:rsidRPr="00B41143" w:rsidRDefault="00FB65CA" w:rsidP="00FB65C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CA" w:rsidRPr="00B41143" w:rsidRDefault="00FB65CA" w:rsidP="00FB65C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CA" w:rsidRPr="00B41143" w:rsidRDefault="00FB65CA" w:rsidP="00FB65C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5CA" w:rsidRPr="005A3204" w:rsidRDefault="00FB65CA" w:rsidP="00FB65CA">
            <w:pPr>
              <w:jc w:val="center"/>
              <w:rPr>
                <w:sz w:val="16"/>
                <w:szCs w:val="16"/>
              </w:rPr>
            </w:pPr>
            <w:r w:rsidRPr="005A3204">
              <w:rPr>
                <w:sz w:val="16"/>
                <w:szCs w:val="16"/>
              </w:rPr>
              <w:t>ОО, МАУ "ЦЗП"</w:t>
            </w:r>
          </w:p>
        </w:tc>
      </w:tr>
      <w:tr w:rsidR="00FB65CA" w:rsidRPr="005A3204" w:rsidTr="00FB65CA">
        <w:trPr>
          <w:trHeight w:val="371"/>
        </w:trPr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65CA" w:rsidRPr="005A3204" w:rsidRDefault="00FB65CA" w:rsidP="00FB65CA">
            <w:pPr>
              <w:rPr>
                <w:sz w:val="16"/>
                <w:szCs w:val="16"/>
              </w:rPr>
            </w:pPr>
          </w:p>
        </w:tc>
        <w:tc>
          <w:tcPr>
            <w:tcW w:w="28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B65CA" w:rsidRPr="005A3204" w:rsidRDefault="00FB65CA" w:rsidP="00FB65CA">
            <w:pPr>
              <w:rPr>
                <w:sz w:val="16"/>
                <w:szCs w:val="16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65CA" w:rsidRPr="005A3204" w:rsidRDefault="00FB65CA" w:rsidP="00FB65C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65CA" w:rsidRPr="005A3204" w:rsidRDefault="00FB65CA" w:rsidP="00FB65CA">
            <w:pPr>
              <w:rPr>
                <w:sz w:val="16"/>
                <w:szCs w:val="16"/>
              </w:rPr>
            </w:pPr>
            <w:r w:rsidRPr="005A3204">
              <w:rPr>
                <w:sz w:val="16"/>
                <w:szCs w:val="16"/>
              </w:rPr>
              <w:t>ОБ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65CA" w:rsidRPr="00B41143" w:rsidRDefault="00FB65CA" w:rsidP="00FB65CA">
            <w:pPr>
              <w:jc w:val="center"/>
              <w:rPr>
                <w:sz w:val="16"/>
                <w:szCs w:val="16"/>
              </w:rPr>
            </w:pPr>
            <w:r w:rsidRPr="00B41143">
              <w:rPr>
                <w:sz w:val="16"/>
                <w:szCs w:val="16"/>
              </w:rPr>
              <w:t>2 213,86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65CA" w:rsidRPr="00B41143" w:rsidRDefault="00FB65CA" w:rsidP="00FB65CA">
            <w:pPr>
              <w:jc w:val="center"/>
              <w:rPr>
                <w:sz w:val="16"/>
                <w:szCs w:val="16"/>
              </w:rPr>
            </w:pPr>
            <w:r w:rsidRPr="00B41143">
              <w:rPr>
                <w:sz w:val="16"/>
                <w:szCs w:val="16"/>
              </w:rPr>
              <w:t>910,94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65CA" w:rsidRPr="005A3204" w:rsidRDefault="00FB65CA" w:rsidP="00FB65CA">
            <w:pPr>
              <w:jc w:val="center"/>
              <w:rPr>
                <w:sz w:val="16"/>
                <w:szCs w:val="16"/>
              </w:rPr>
            </w:pPr>
            <w:r w:rsidRPr="005A3204">
              <w:rPr>
                <w:sz w:val="16"/>
                <w:szCs w:val="16"/>
              </w:rPr>
              <w:t>41,15</w:t>
            </w:r>
          </w:p>
        </w:tc>
        <w:tc>
          <w:tcPr>
            <w:tcW w:w="26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B65CA" w:rsidRPr="005A3204" w:rsidRDefault="00FB65CA" w:rsidP="00FB65C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B65CA" w:rsidRPr="00B41143" w:rsidRDefault="00FB65CA" w:rsidP="00FB65CA">
            <w:pPr>
              <w:rPr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B65CA" w:rsidRPr="00B41143" w:rsidRDefault="00FB65CA" w:rsidP="00FB65CA">
            <w:pPr>
              <w:rPr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B65CA" w:rsidRPr="00B41143" w:rsidRDefault="00FB65CA" w:rsidP="00FB65CA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5CA" w:rsidRPr="005A3204" w:rsidRDefault="00FB65CA" w:rsidP="00FB65CA">
            <w:pPr>
              <w:rPr>
                <w:sz w:val="16"/>
                <w:szCs w:val="16"/>
              </w:rPr>
            </w:pPr>
          </w:p>
        </w:tc>
      </w:tr>
      <w:tr w:rsidR="00FB65CA" w:rsidRPr="005A3204" w:rsidTr="00FB65CA">
        <w:trPr>
          <w:trHeight w:val="600"/>
        </w:trPr>
        <w:tc>
          <w:tcPr>
            <w:tcW w:w="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5CA" w:rsidRPr="005A3204" w:rsidRDefault="00FB65CA" w:rsidP="00FB65CA">
            <w:pPr>
              <w:jc w:val="center"/>
              <w:rPr>
                <w:sz w:val="16"/>
                <w:szCs w:val="16"/>
              </w:rPr>
            </w:pPr>
            <w:r w:rsidRPr="005A3204">
              <w:rPr>
                <w:sz w:val="16"/>
                <w:szCs w:val="16"/>
              </w:rPr>
              <w:t>4.1.3</w:t>
            </w:r>
          </w:p>
        </w:tc>
        <w:tc>
          <w:tcPr>
            <w:tcW w:w="28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65CA" w:rsidRPr="005A3204" w:rsidRDefault="00FB65CA" w:rsidP="00FB65CA">
            <w:pPr>
              <w:rPr>
                <w:sz w:val="16"/>
                <w:szCs w:val="16"/>
              </w:rPr>
            </w:pPr>
            <w:r w:rsidRPr="005A3204">
              <w:rPr>
                <w:sz w:val="16"/>
                <w:szCs w:val="16"/>
              </w:rPr>
              <w:t>Отдых и оздоровление детей за пределами Мурманской области</w:t>
            </w:r>
          </w:p>
        </w:tc>
        <w:tc>
          <w:tcPr>
            <w:tcW w:w="8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65CA" w:rsidRPr="005A3204" w:rsidRDefault="00FB65CA" w:rsidP="00FB65C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5CA" w:rsidRPr="005A3204" w:rsidRDefault="00FB65CA" w:rsidP="00FB65CA">
            <w:pPr>
              <w:rPr>
                <w:sz w:val="16"/>
                <w:szCs w:val="16"/>
              </w:rPr>
            </w:pPr>
            <w:r w:rsidRPr="005A3204">
              <w:rPr>
                <w:sz w:val="16"/>
                <w:szCs w:val="16"/>
              </w:rPr>
              <w:t xml:space="preserve">Всего, в </w:t>
            </w:r>
            <w:proofErr w:type="spellStart"/>
            <w:r w:rsidRPr="005A3204">
              <w:rPr>
                <w:sz w:val="16"/>
                <w:szCs w:val="16"/>
              </w:rPr>
              <w:t>т.ч</w:t>
            </w:r>
            <w:proofErr w:type="spellEnd"/>
            <w:r w:rsidRPr="005A3204">
              <w:rPr>
                <w:sz w:val="16"/>
                <w:szCs w:val="16"/>
              </w:rPr>
              <w:t>.: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65CA" w:rsidRPr="00B41143" w:rsidRDefault="00FB65CA" w:rsidP="00FB65CA">
            <w:pPr>
              <w:jc w:val="center"/>
              <w:rPr>
                <w:sz w:val="16"/>
                <w:szCs w:val="16"/>
              </w:rPr>
            </w:pPr>
            <w:r w:rsidRPr="00B41143">
              <w:rPr>
                <w:sz w:val="16"/>
                <w:szCs w:val="16"/>
              </w:rPr>
              <w:t>56,00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65CA" w:rsidRPr="00B41143" w:rsidRDefault="00FB65CA" w:rsidP="00FB65CA">
            <w:pPr>
              <w:jc w:val="center"/>
              <w:rPr>
                <w:sz w:val="16"/>
                <w:szCs w:val="16"/>
              </w:rPr>
            </w:pPr>
            <w:r w:rsidRPr="00B41143">
              <w:rPr>
                <w:sz w:val="16"/>
                <w:szCs w:val="16"/>
              </w:rPr>
              <w:t>56,00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65CA" w:rsidRPr="005A3204" w:rsidRDefault="00FB65CA" w:rsidP="00FB65CA">
            <w:pPr>
              <w:jc w:val="center"/>
              <w:rPr>
                <w:sz w:val="16"/>
                <w:szCs w:val="16"/>
              </w:rPr>
            </w:pPr>
            <w:r w:rsidRPr="005A3204">
              <w:rPr>
                <w:sz w:val="16"/>
                <w:szCs w:val="16"/>
              </w:rPr>
              <w:t>100,00</w:t>
            </w:r>
          </w:p>
        </w:tc>
        <w:tc>
          <w:tcPr>
            <w:tcW w:w="26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B65CA" w:rsidRPr="005A3204" w:rsidRDefault="00FB65CA" w:rsidP="00FB65C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CA" w:rsidRPr="00B41143" w:rsidRDefault="00FB65CA" w:rsidP="00FB65C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CA" w:rsidRPr="00B41143" w:rsidRDefault="00FB65CA" w:rsidP="00FB65C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CA" w:rsidRPr="00B41143" w:rsidRDefault="00FB65CA" w:rsidP="00FB65C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5CA" w:rsidRPr="005A3204" w:rsidRDefault="00FB65CA" w:rsidP="00FB65CA">
            <w:pPr>
              <w:jc w:val="center"/>
              <w:rPr>
                <w:sz w:val="16"/>
                <w:szCs w:val="16"/>
              </w:rPr>
            </w:pPr>
            <w:r w:rsidRPr="005A3204">
              <w:rPr>
                <w:sz w:val="16"/>
                <w:szCs w:val="16"/>
              </w:rPr>
              <w:t>ОО, ЦБ, МБУДО ДДТ</w:t>
            </w:r>
          </w:p>
        </w:tc>
      </w:tr>
      <w:tr w:rsidR="00FB65CA" w:rsidRPr="005A3204" w:rsidTr="00FB65CA">
        <w:trPr>
          <w:trHeight w:val="460"/>
        </w:trPr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65CA" w:rsidRPr="005A3204" w:rsidRDefault="00FB65CA" w:rsidP="00FB65CA">
            <w:pPr>
              <w:rPr>
                <w:sz w:val="16"/>
                <w:szCs w:val="16"/>
              </w:rPr>
            </w:pPr>
          </w:p>
        </w:tc>
        <w:tc>
          <w:tcPr>
            <w:tcW w:w="28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B65CA" w:rsidRPr="005A3204" w:rsidRDefault="00FB65CA" w:rsidP="00FB65CA">
            <w:pPr>
              <w:rPr>
                <w:sz w:val="16"/>
                <w:szCs w:val="16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65CA" w:rsidRPr="005A3204" w:rsidRDefault="00FB65CA" w:rsidP="00FB65C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65CA" w:rsidRPr="005A3204" w:rsidRDefault="00FB65CA" w:rsidP="00FB65CA">
            <w:pPr>
              <w:rPr>
                <w:sz w:val="16"/>
                <w:szCs w:val="16"/>
              </w:rPr>
            </w:pPr>
            <w:r w:rsidRPr="005A3204">
              <w:rPr>
                <w:sz w:val="16"/>
                <w:szCs w:val="16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65CA" w:rsidRPr="00B41143" w:rsidRDefault="00FB65CA" w:rsidP="00FB65CA">
            <w:pPr>
              <w:jc w:val="center"/>
              <w:rPr>
                <w:sz w:val="16"/>
                <w:szCs w:val="16"/>
              </w:rPr>
            </w:pPr>
            <w:r w:rsidRPr="00B41143">
              <w:rPr>
                <w:sz w:val="16"/>
                <w:szCs w:val="16"/>
              </w:rPr>
              <w:t>56,00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65CA" w:rsidRPr="00B41143" w:rsidRDefault="00FB65CA" w:rsidP="00FB65CA">
            <w:pPr>
              <w:jc w:val="center"/>
              <w:rPr>
                <w:sz w:val="16"/>
                <w:szCs w:val="16"/>
              </w:rPr>
            </w:pPr>
            <w:r w:rsidRPr="00B41143">
              <w:rPr>
                <w:sz w:val="16"/>
                <w:szCs w:val="16"/>
              </w:rPr>
              <w:t>56,00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65CA" w:rsidRPr="005A3204" w:rsidRDefault="00FB65CA" w:rsidP="00FB65CA">
            <w:pPr>
              <w:jc w:val="center"/>
              <w:rPr>
                <w:sz w:val="16"/>
                <w:szCs w:val="16"/>
              </w:rPr>
            </w:pPr>
            <w:r w:rsidRPr="005A3204">
              <w:rPr>
                <w:sz w:val="16"/>
                <w:szCs w:val="16"/>
              </w:rPr>
              <w:t>100,00</w:t>
            </w:r>
          </w:p>
        </w:tc>
        <w:tc>
          <w:tcPr>
            <w:tcW w:w="26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B65CA" w:rsidRPr="005A3204" w:rsidRDefault="00FB65CA" w:rsidP="00FB65C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B65CA" w:rsidRPr="00B41143" w:rsidRDefault="00FB65CA" w:rsidP="00FB65CA">
            <w:pPr>
              <w:rPr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B65CA" w:rsidRPr="00B41143" w:rsidRDefault="00FB65CA" w:rsidP="00FB65CA">
            <w:pPr>
              <w:rPr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B65CA" w:rsidRPr="00B41143" w:rsidRDefault="00FB65CA" w:rsidP="00FB65CA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65CA" w:rsidRPr="005A3204" w:rsidRDefault="00FB65CA" w:rsidP="00FB65CA">
            <w:pPr>
              <w:rPr>
                <w:sz w:val="16"/>
                <w:szCs w:val="16"/>
              </w:rPr>
            </w:pPr>
          </w:p>
        </w:tc>
      </w:tr>
      <w:tr w:rsidR="00FB65CA" w:rsidRPr="005A3204" w:rsidTr="00FB65CA">
        <w:trPr>
          <w:trHeight w:val="600"/>
        </w:trPr>
        <w:tc>
          <w:tcPr>
            <w:tcW w:w="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5CA" w:rsidRPr="005A3204" w:rsidRDefault="00FB65CA" w:rsidP="00FB65CA">
            <w:pPr>
              <w:jc w:val="center"/>
              <w:rPr>
                <w:sz w:val="16"/>
                <w:szCs w:val="16"/>
              </w:rPr>
            </w:pPr>
            <w:r w:rsidRPr="005A3204">
              <w:rPr>
                <w:sz w:val="16"/>
                <w:szCs w:val="16"/>
              </w:rPr>
              <w:t>4.1.4</w:t>
            </w:r>
          </w:p>
        </w:tc>
        <w:tc>
          <w:tcPr>
            <w:tcW w:w="28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65CA" w:rsidRPr="005A3204" w:rsidRDefault="00FB65CA" w:rsidP="00FB65CA">
            <w:pPr>
              <w:rPr>
                <w:sz w:val="16"/>
                <w:szCs w:val="16"/>
              </w:rPr>
            </w:pPr>
            <w:r w:rsidRPr="005A3204">
              <w:rPr>
                <w:sz w:val="16"/>
                <w:szCs w:val="16"/>
              </w:rPr>
              <w:t>Отдых и оздоровление детей в оздоровительных организациях, расположенных на территории Мурманской области</w:t>
            </w:r>
          </w:p>
        </w:tc>
        <w:tc>
          <w:tcPr>
            <w:tcW w:w="8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65CA" w:rsidRPr="005A3204" w:rsidRDefault="00FB65CA" w:rsidP="00FB65C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5CA" w:rsidRPr="005A3204" w:rsidRDefault="00FB65CA" w:rsidP="00FB65CA">
            <w:pPr>
              <w:rPr>
                <w:sz w:val="16"/>
                <w:szCs w:val="16"/>
              </w:rPr>
            </w:pPr>
            <w:r w:rsidRPr="005A3204">
              <w:rPr>
                <w:sz w:val="16"/>
                <w:szCs w:val="16"/>
              </w:rPr>
              <w:t xml:space="preserve">Всего, в </w:t>
            </w:r>
            <w:proofErr w:type="spellStart"/>
            <w:r w:rsidRPr="005A3204">
              <w:rPr>
                <w:sz w:val="16"/>
                <w:szCs w:val="16"/>
              </w:rPr>
              <w:t>т.ч</w:t>
            </w:r>
            <w:proofErr w:type="spellEnd"/>
            <w:r w:rsidRPr="005A3204">
              <w:rPr>
                <w:sz w:val="16"/>
                <w:szCs w:val="16"/>
              </w:rPr>
              <w:t>.: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65CA" w:rsidRPr="00B41143" w:rsidRDefault="00FB65CA" w:rsidP="00FB65CA">
            <w:pPr>
              <w:jc w:val="center"/>
              <w:rPr>
                <w:sz w:val="16"/>
                <w:szCs w:val="16"/>
              </w:rPr>
            </w:pPr>
            <w:r w:rsidRPr="00B41143">
              <w:rPr>
                <w:sz w:val="16"/>
                <w:szCs w:val="16"/>
              </w:rPr>
              <w:t>7,75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65CA" w:rsidRPr="00B41143" w:rsidRDefault="00FB65CA" w:rsidP="00FB65CA">
            <w:pPr>
              <w:jc w:val="center"/>
              <w:rPr>
                <w:sz w:val="16"/>
                <w:szCs w:val="16"/>
              </w:rPr>
            </w:pPr>
            <w:r w:rsidRPr="00B41143">
              <w:rPr>
                <w:sz w:val="16"/>
                <w:szCs w:val="16"/>
              </w:rPr>
              <w:t>7,75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65CA" w:rsidRPr="005A3204" w:rsidRDefault="00FB65CA" w:rsidP="00FB65CA">
            <w:pPr>
              <w:jc w:val="center"/>
              <w:rPr>
                <w:sz w:val="16"/>
                <w:szCs w:val="16"/>
              </w:rPr>
            </w:pPr>
            <w:r w:rsidRPr="005A3204">
              <w:rPr>
                <w:sz w:val="16"/>
                <w:szCs w:val="16"/>
              </w:rPr>
              <w:t>100,00</w:t>
            </w:r>
          </w:p>
        </w:tc>
        <w:tc>
          <w:tcPr>
            <w:tcW w:w="26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B65CA" w:rsidRPr="005A3204" w:rsidRDefault="00FB65CA" w:rsidP="00FB65C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CA" w:rsidRPr="00B41143" w:rsidRDefault="00FB65CA" w:rsidP="00FB65C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CA" w:rsidRPr="00B41143" w:rsidRDefault="00FB65CA" w:rsidP="00FB65C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5CA" w:rsidRPr="00B41143" w:rsidRDefault="00FB65CA" w:rsidP="00FB65C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5CA" w:rsidRPr="005A3204" w:rsidRDefault="00FB65CA" w:rsidP="00FB65CA">
            <w:pPr>
              <w:jc w:val="center"/>
              <w:rPr>
                <w:sz w:val="16"/>
                <w:szCs w:val="16"/>
              </w:rPr>
            </w:pPr>
            <w:r w:rsidRPr="005A3204">
              <w:rPr>
                <w:sz w:val="16"/>
                <w:szCs w:val="16"/>
              </w:rPr>
              <w:t>ОО, ЦБ, МБУДО ДДТ</w:t>
            </w:r>
          </w:p>
        </w:tc>
      </w:tr>
      <w:tr w:rsidR="00FB65CA" w:rsidRPr="005A3204" w:rsidTr="00FB65CA">
        <w:trPr>
          <w:trHeight w:val="346"/>
        </w:trPr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65CA" w:rsidRPr="005A3204" w:rsidRDefault="00FB65CA" w:rsidP="00FB65CA">
            <w:pPr>
              <w:rPr>
                <w:sz w:val="16"/>
                <w:szCs w:val="16"/>
              </w:rPr>
            </w:pPr>
          </w:p>
        </w:tc>
        <w:tc>
          <w:tcPr>
            <w:tcW w:w="28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B65CA" w:rsidRPr="005A3204" w:rsidRDefault="00FB65CA" w:rsidP="00FB65CA">
            <w:pPr>
              <w:rPr>
                <w:sz w:val="16"/>
                <w:szCs w:val="16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65CA" w:rsidRPr="005A3204" w:rsidRDefault="00FB65CA" w:rsidP="00FB65C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65CA" w:rsidRPr="005A3204" w:rsidRDefault="00FB65CA" w:rsidP="00FB65CA">
            <w:pPr>
              <w:rPr>
                <w:sz w:val="16"/>
                <w:szCs w:val="16"/>
              </w:rPr>
            </w:pPr>
            <w:r w:rsidRPr="005A3204">
              <w:rPr>
                <w:sz w:val="16"/>
                <w:szCs w:val="16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65CA" w:rsidRPr="00B41143" w:rsidRDefault="00FB65CA" w:rsidP="00FB65CA">
            <w:pPr>
              <w:jc w:val="center"/>
              <w:rPr>
                <w:sz w:val="16"/>
                <w:szCs w:val="16"/>
              </w:rPr>
            </w:pPr>
            <w:r w:rsidRPr="00B41143">
              <w:rPr>
                <w:sz w:val="16"/>
                <w:szCs w:val="16"/>
              </w:rPr>
              <w:t>7,75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65CA" w:rsidRPr="00B41143" w:rsidRDefault="00FB65CA" w:rsidP="00FB65CA">
            <w:pPr>
              <w:jc w:val="center"/>
              <w:rPr>
                <w:sz w:val="16"/>
                <w:szCs w:val="16"/>
              </w:rPr>
            </w:pPr>
            <w:r w:rsidRPr="00B41143">
              <w:rPr>
                <w:sz w:val="16"/>
                <w:szCs w:val="16"/>
              </w:rPr>
              <w:t>7,75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65CA" w:rsidRPr="005A3204" w:rsidRDefault="00FB65CA" w:rsidP="00FB65CA">
            <w:pPr>
              <w:jc w:val="center"/>
              <w:rPr>
                <w:sz w:val="16"/>
                <w:szCs w:val="16"/>
              </w:rPr>
            </w:pPr>
            <w:r w:rsidRPr="005A3204">
              <w:rPr>
                <w:sz w:val="16"/>
                <w:szCs w:val="16"/>
              </w:rPr>
              <w:t>100,00</w:t>
            </w:r>
          </w:p>
        </w:tc>
        <w:tc>
          <w:tcPr>
            <w:tcW w:w="26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B65CA" w:rsidRPr="005A3204" w:rsidRDefault="00FB65CA" w:rsidP="00FB65C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B65CA" w:rsidRPr="00B41143" w:rsidRDefault="00FB65CA" w:rsidP="00FB65CA">
            <w:pPr>
              <w:rPr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B65CA" w:rsidRPr="00B41143" w:rsidRDefault="00FB65CA" w:rsidP="00FB65CA">
            <w:pPr>
              <w:rPr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B65CA" w:rsidRPr="00B41143" w:rsidRDefault="00FB65CA" w:rsidP="00FB65CA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65CA" w:rsidRPr="005A3204" w:rsidRDefault="00FB65CA" w:rsidP="00FB65CA">
            <w:pPr>
              <w:rPr>
                <w:sz w:val="16"/>
                <w:szCs w:val="16"/>
              </w:rPr>
            </w:pPr>
          </w:p>
        </w:tc>
      </w:tr>
      <w:tr w:rsidR="00FB65CA" w:rsidRPr="005A3204" w:rsidTr="00FB65CA">
        <w:trPr>
          <w:trHeight w:val="416"/>
        </w:trPr>
        <w:tc>
          <w:tcPr>
            <w:tcW w:w="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5CA" w:rsidRPr="005A3204" w:rsidRDefault="00FB65CA" w:rsidP="00FB65CA">
            <w:pPr>
              <w:jc w:val="center"/>
              <w:rPr>
                <w:sz w:val="16"/>
                <w:szCs w:val="16"/>
              </w:rPr>
            </w:pPr>
            <w:r w:rsidRPr="005A3204">
              <w:rPr>
                <w:sz w:val="16"/>
                <w:szCs w:val="16"/>
              </w:rPr>
              <w:t>4.1.5</w:t>
            </w:r>
          </w:p>
        </w:tc>
        <w:tc>
          <w:tcPr>
            <w:tcW w:w="28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65CA" w:rsidRPr="005A3204" w:rsidRDefault="00FB65CA" w:rsidP="00FB65CA">
            <w:pPr>
              <w:rPr>
                <w:sz w:val="16"/>
                <w:szCs w:val="16"/>
              </w:rPr>
            </w:pPr>
            <w:r w:rsidRPr="005A3204">
              <w:rPr>
                <w:sz w:val="16"/>
                <w:szCs w:val="16"/>
              </w:rPr>
              <w:t>Организация и финансовое обеспечение трудовых бригад школьников</w:t>
            </w:r>
          </w:p>
        </w:tc>
        <w:tc>
          <w:tcPr>
            <w:tcW w:w="8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65CA" w:rsidRPr="005A3204" w:rsidRDefault="00FB65CA" w:rsidP="00FB65C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5CA" w:rsidRPr="005A3204" w:rsidRDefault="00FB65CA" w:rsidP="00FB65CA">
            <w:pPr>
              <w:rPr>
                <w:sz w:val="16"/>
                <w:szCs w:val="16"/>
              </w:rPr>
            </w:pPr>
            <w:r w:rsidRPr="005A3204">
              <w:rPr>
                <w:sz w:val="16"/>
                <w:szCs w:val="16"/>
              </w:rPr>
              <w:t xml:space="preserve">Всего, в </w:t>
            </w:r>
            <w:proofErr w:type="spellStart"/>
            <w:r w:rsidRPr="005A3204">
              <w:rPr>
                <w:sz w:val="16"/>
                <w:szCs w:val="16"/>
              </w:rPr>
              <w:t>т.ч</w:t>
            </w:r>
            <w:proofErr w:type="spellEnd"/>
            <w:r w:rsidRPr="005A3204">
              <w:rPr>
                <w:sz w:val="16"/>
                <w:szCs w:val="16"/>
              </w:rPr>
              <w:t>.: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65CA" w:rsidRPr="00B41143" w:rsidRDefault="00FB65CA" w:rsidP="00FB65CA">
            <w:pPr>
              <w:jc w:val="center"/>
              <w:rPr>
                <w:sz w:val="16"/>
                <w:szCs w:val="16"/>
              </w:rPr>
            </w:pPr>
            <w:r w:rsidRPr="00B41143">
              <w:rPr>
                <w:sz w:val="16"/>
                <w:szCs w:val="16"/>
              </w:rPr>
              <w:t>1 441,97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65CA" w:rsidRPr="00B41143" w:rsidRDefault="00FB65CA" w:rsidP="00FB65CA">
            <w:pPr>
              <w:jc w:val="center"/>
              <w:rPr>
                <w:sz w:val="16"/>
                <w:szCs w:val="16"/>
              </w:rPr>
            </w:pPr>
            <w:r w:rsidRPr="00B41143">
              <w:rPr>
                <w:sz w:val="16"/>
                <w:szCs w:val="16"/>
              </w:rPr>
              <w:t>1 441,97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65CA" w:rsidRPr="005A3204" w:rsidRDefault="00FB65CA" w:rsidP="00FB65CA">
            <w:pPr>
              <w:jc w:val="center"/>
              <w:rPr>
                <w:sz w:val="16"/>
                <w:szCs w:val="16"/>
              </w:rPr>
            </w:pPr>
            <w:r w:rsidRPr="005A3204">
              <w:rPr>
                <w:sz w:val="16"/>
                <w:szCs w:val="16"/>
              </w:rPr>
              <w:t>100,00</w:t>
            </w:r>
          </w:p>
        </w:tc>
        <w:tc>
          <w:tcPr>
            <w:tcW w:w="26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5CA" w:rsidRPr="005A3204" w:rsidRDefault="00FB65CA" w:rsidP="00FB65CA">
            <w:pPr>
              <w:rPr>
                <w:sz w:val="16"/>
                <w:szCs w:val="16"/>
              </w:rPr>
            </w:pPr>
            <w:r w:rsidRPr="005A3204">
              <w:rPr>
                <w:sz w:val="16"/>
                <w:szCs w:val="16"/>
              </w:rPr>
              <w:t>количество учреждений, заключивших договора с учащимися ОУ по созданию временных рабочих мест для несовершеннолетних (ед.)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5CA" w:rsidRPr="00B41143" w:rsidRDefault="00FB65CA" w:rsidP="00FB65CA">
            <w:pPr>
              <w:jc w:val="center"/>
              <w:rPr>
                <w:sz w:val="16"/>
                <w:szCs w:val="16"/>
              </w:rPr>
            </w:pPr>
            <w:r w:rsidRPr="00B41143">
              <w:rPr>
                <w:sz w:val="16"/>
                <w:szCs w:val="16"/>
              </w:rPr>
              <w:t>12</w:t>
            </w:r>
          </w:p>
        </w:tc>
        <w:tc>
          <w:tcPr>
            <w:tcW w:w="8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5CA" w:rsidRPr="00B41143" w:rsidRDefault="00FB65CA" w:rsidP="00FB65CA">
            <w:pPr>
              <w:jc w:val="center"/>
              <w:rPr>
                <w:sz w:val="16"/>
                <w:szCs w:val="16"/>
              </w:rPr>
            </w:pPr>
            <w:r w:rsidRPr="00B41143">
              <w:rPr>
                <w:sz w:val="16"/>
                <w:szCs w:val="16"/>
              </w:rPr>
              <w:t>12</w:t>
            </w:r>
          </w:p>
        </w:tc>
        <w:tc>
          <w:tcPr>
            <w:tcW w:w="8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5CA" w:rsidRPr="00B41143" w:rsidRDefault="00FB65CA" w:rsidP="00FB65CA">
            <w:pPr>
              <w:jc w:val="center"/>
              <w:rPr>
                <w:sz w:val="16"/>
                <w:szCs w:val="16"/>
              </w:rPr>
            </w:pPr>
            <w:r w:rsidRPr="00B41143">
              <w:rPr>
                <w:sz w:val="16"/>
                <w:szCs w:val="16"/>
              </w:rPr>
              <w:t>100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5CA" w:rsidRPr="005A3204" w:rsidRDefault="00FB65CA" w:rsidP="00FB65CA">
            <w:pPr>
              <w:jc w:val="center"/>
              <w:rPr>
                <w:sz w:val="16"/>
                <w:szCs w:val="16"/>
              </w:rPr>
            </w:pPr>
            <w:r w:rsidRPr="005A3204">
              <w:rPr>
                <w:sz w:val="16"/>
                <w:szCs w:val="16"/>
              </w:rPr>
              <w:t>школы № 1,2,5,6,7,8,9,10,11,12, Гимназия №1, СШПД</w:t>
            </w:r>
          </w:p>
        </w:tc>
      </w:tr>
      <w:tr w:rsidR="00FB65CA" w:rsidRPr="005A3204" w:rsidTr="00FB65CA">
        <w:trPr>
          <w:trHeight w:val="415"/>
        </w:trPr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5CA" w:rsidRPr="005A3204" w:rsidRDefault="00FB65CA" w:rsidP="00FB65CA">
            <w:pPr>
              <w:rPr>
                <w:sz w:val="16"/>
                <w:szCs w:val="16"/>
              </w:rPr>
            </w:pPr>
          </w:p>
        </w:tc>
        <w:tc>
          <w:tcPr>
            <w:tcW w:w="2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B65CA" w:rsidRPr="005A3204" w:rsidRDefault="00FB65CA" w:rsidP="00FB65CA">
            <w:pPr>
              <w:rPr>
                <w:sz w:val="16"/>
                <w:szCs w:val="16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5CA" w:rsidRPr="005A3204" w:rsidRDefault="00FB65CA" w:rsidP="00FB65C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65CA" w:rsidRPr="005A3204" w:rsidRDefault="00FB65CA" w:rsidP="00FB65CA">
            <w:pPr>
              <w:rPr>
                <w:sz w:val="16"/>
                <w:szCs w:val="16"/>
              </w:rPr>
            </w:pPr>
            <w:r w:rsidRPr="005A3204">
              <w:rPr>
                <w:sz w:val="16"/>
                <w:szCs w:val="16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65CA" w:rsidRPr="00B41143" w:rsidRDefault="00FB65CA" w:rsidP="00FB65CA">
            <w:pPr>
              <w:jc w:val="center"/>
              <w:rPr>
                <w:sz w:val="16"/>
                <w:szCs w:val="16"/>
              </w:rPr>
            </w:pPr>
            <w:r w:rsidRPr="00B41143">
              <w:rPr>
                <w:sz w:val="16"/>
                <w:szCs w:val="16"/>
              </w:rPr>
              <w:t>1 441,97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65CA" w:rsidRPr="00B41143" w:rsidRDefault="00FB65CA" w:rsidP="00FB65CA">
            <w:pPr>
              <w:jc w:val="center"/>
              <w:rPr>
                <w:sz w:val="16"/>
                <w:szCs w:val="16"/>
              </w:rPr>
            </w:pPr>
            <w:r w:rsidRPr="00B41143">
              <w:rPr>
                <w:sz w:val="16"/>
                <w:szCs w:val="16"/>
              </w:rPr>
              <w:t>1 441,97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65CA" w:rsidRPr="005A3204" w:rsidRDefault="00FB65CA" w:rsidP="00FB65CA">
            <w:pPr>
              <w:jc w:val="center"/>
              <w:rPr>
                <w:sz w:val="16"/>
                <w:szCs w:val="16"/>
              </w:rPr>
            </w:pPr>
            <w:r w:rsidRPr="005A3204">
              <w:rPr>
                <w:sz w:val="16"/>
                <w:szCs w:val="16"/>
              </w:rPr>
              <w:t>100,00</w:t>
            </w:r>
          </w:p>
        </w:tc>
        <w:tc>
          <w:tcPr>
            <w:tcW w:w="26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5CA" w:rsidRPr="005A3204" w:rsidRDefault="00FB65CA" w:rsidP="00FB65C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5CA" w:rsidRPr="00B41143" w:rsidRDefault="00FB65CA" w:rsidP="00FB65CA">
            <w:pPr>
              <w:rPr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5CA" w:rsidRPr="00B41143" w:rsidRDefault="00FB65CA" w:rsidP="00FB65CA">
            <w:pPr>
              <w:rPr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5CA" w:rsidRPr="00B41143" w:rsidRDefault="00FB65CA" w:rsidP="00FB65CA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5CA" w:rsidRPr="005A3204" w:rsidRDefault="00FB65CA" w:rsidP="00FB65CA">
            <w:pPr>
              <w:rPr>
                <w:sz w:val="16"/>
                <w:szCs w:val="16"/>
              </w:rPr>
            </w:pPr>
          </w:p>
        </w:tc>
      </w:tr>
      <w:tr w:rsidR="00FB65CA" w:rsidRPr="005A3204" w:rsidTr="00FB65CA">
        <w:trPr>
          <w:trHeight w:val="665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5CA" w:rsidRPr="005A3204" w:rsidRDefault="00FB65CA" w:rsidP="00FB65CA">
            <w:pPr>
              <w:jc w:val="center"/>
              <w:rPr>
                <w:sz w:val="16"/>
                <w:szCs w:val="16"/>
              </w:rPr>
            </w:pPr>
            <w:r w:rsidRPr="005A3204">
              <w:rPr>
                <w:sz w:val="16"/>
                <w:szCs w:val="16"/>
              </w:rPr>
              <w:t>4.1.6</w:t>
            </w:r>
          </w:p>
        </w:tc>
        <w:tc>
          <w:tcPr>
            <w:tcW w:w="2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65CA" w:rsidRPr="005A3204" w:rsidRDefault="00FB65CA" w:rsidP="00FB65CA">
            <w:pPr>
              <w:rPr>
                <w:sz w:val="16"/>
                <w:szCs w:val="16"/>
              </w:rPr>
            </w:pPr>
            <w:r w:rsidRPr="005A3204">
              <w:rPr>
                <w:sz w:val="16"/>
                <w:szCs w:val="16"/>
              </w:rPr>
              <w:t xml:space="preserve">Отдых и оздоровление детей в лагерях дневного пребывания, организованных на базе </w:t>
            </w:r>
            <w:r w:rsidRPr="005A3204">
              <w:rPr>
                <w:sz w:val="16"/>
                <w:szCs w:val="16"/>
              </w:rPr>
              <w:lastRenderedPageBreak/>
              <w:t>муниципальных учреждениях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5CA" w:rsidRPr="005A3204" w:rsidRDefault="00FB65CA" w:rsidP="00FB65C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5CA" w:rsidRPr="005A3204" w:rsidRDefault="00FB65CA" w:rsidP="00FB65CA">
            <w:pPr>
              <w:rPr>
                <w:sz w:val="16"/>
                <w:szCs w:val="16"/>
              </w:rPr>
            </w:pPr>
            <w:r w:rsidRPr="005A3204">
              <w:rPr>
                <w:sz w:val="16"/>
                <w:szCs w:val="16"/>
              </w:rPr>
              <w:t xml:space="preserve">Всего, в </w:t>
            </w:r>
            <w:proofErr w:type="spellStart"/>
            <w:r w:rsidRPr="005A3204">
              <w:rPr>
                <w:sz w:val="16"/>
                <w:szCs w:val="16"/>
              </w:rPr>
              <w:t>т.ч</w:t>
            </w:r>
            <w:proofErr w:type="spellEnd"/>
            <w:r w:rsidRPr="005A3204">
              <w:rPr>
                <w:sz w:val="16"/>
                <w:szCs w:val="16"/>
              </w:rPr>
              <w:t>.: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65CA" w:rsidRPr="00B41143" w:rsidRDefault="00FB65CA" w:rsidP="00FB65CA">
            <w:pPr>
              <w:jc w:val="center"/>
              <w:rPr>
                <w:sz w:val="16"/>
                <w:szCs w:val="16"/>
              </w:rPr>
            </w:pPr>
            <w:r w:rsidRPr="00B41143">
              <w:rPr>
                <w:sz w:val="16"/>
                <w:szCs w:val="16"/>
              </w:rPr>
              <w:t>778,57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65CA" w:rsidRPr="00B41143" w:rsidRDefault="00FB65CA" w:rsidP="00FB65CA">
            <w:pPr>
              <w:jc w:val="center"/>
              <w:rPr>
                <w:sz w:val="16"/>
                <w:szCs w:val="16"/>
              </w:rPr>
            </w:pPr>
            <w:r w:rsidRPr="00B41143">
              <w:rPr>
                <w:sz w:val="16"/>
                <w:szCs w:val="16"/>
              </w:rPr>
              <w:t>778,57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65CA" w:rsidRPr="005A3204" w:rsidRDefault="00FB65CA" w:rsidP="00FB65CA">
            <w:pPr>
              <w:jc w:val="center"/>
              <w:rPr>
                <w:sz w:val="16"/>
                <w:szCs w:val="16"/>
              </w:rPr>
            </w:pPr>
            <w:r w:rsidRPr="005A3204">
              <w:rPr>
                <w:sz w:val="16"/>
                <w:szCs w:val="16"/>
              </w:rPr>
              <w:t>100,00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5CA" w:rsidRPr="005A3204" w:rsidRDefault="00FB65CA" w:rsidP="00FB65CA">
            <w:pPr>
              <w:rPr>
                <w:sz w:val="16"/>
                <w:szCs w:val="16"/>
              </w:rPr>
            </w:pPr>
            <w:r w:rsidRPr="005A3204">
              <w:rPr>
                <w:sz w:val="16"/>
                <w:szCs w:val="16"/>
              </w:rPr>
              <w:t xml:space="preserve">доля детей-сирот и детей, оставшихся без попечения родителей, а также детей, </w:t>
            </w:r>
            <w:r w:rsidRPr="005A3204">
              <w:rPr>
                <w:sz w:val="16"/>
                <w:szCs w:val="16"/>
              </w:rPr>
              <w:lastRenderedPageBreak/>
              <w:t>находящихся в трудной жизненной ситуации, обеспеченных отдыхом и оздоровлением, из числа детей этой категории (%)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5CA" w:rsidRPr="00B41143" w:rsidRDefault="00FB65CA" w:rsidP="00FB65CA">
            <w:pPr>
              <w:jc w:val="center"/>
              <w:rPr>
                <w:sz w:val="16"/>
                <w:szCs w:val="16"/>
              </w:rPr>
            </w:pPr>
            <w:r w:rsidRPr="00B41143">
              <w:rPr>
                <w:sz w:val="16"/>
                <w:szCs w:val="16"/>
              </w:rPr>
              <w:lastRenderedPageBreak/>
              <w:t>100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5CA" w:rsidRPr="00B41143" w:rsidRDefault="00FB65CA" w:rsidP="00FB65CA">
            <w:pPr>
              <w:jc w:val="center"/>
              <w:rPr>
                <w:sz w:val="16"/>
                <w:szCs w:val="16"/>
              </w:rPr>
            </w:pPr>
            <w:r w:rsidRPr="00B41143">
              <w:rPr>
                <w:sz w:val="16"/>
                <w:szCs w:val="16"/>
              </w:rPr>
              <w:t>51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5CA" w:rsidRPr="00B41143" w:rsidRDefault="00FB65CA" w:rsidP="00FB65CA">
            <w:pPr>
              <w:jc w:val="center"/>
              <w:rPr>
                <w:sz w:val="16"/>
                <w:szCs w:val="16"/>
              </w:rPr>
            </w:pPr>
            <w:r w:rsidRPr="00B41143">
              <w:rPr>
                <w:sz w:val="16"/>
                <w:szCs w:val="16"/>
              </w:rPr>
              <w:t>51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5CA" w:rsidRPr="005A3204" w:rsidRDefault="00FB65CA" w:rsidP="00FB65CA">
            <w:pPr>
              <w:jc w:val="center"/>
              <w:rPr>
                <w:sz w:val="16"/>
                <w:szCs w:val="16"/>
              </w:rPr>
            </w:pPr>
            <w:r w:rsidRPr="005A3204">
              <w:rPr>
                <w:sz w:val="16"/>
                <w:szCs w:val="16"/>
              </w:rPr>
              <w:t>ОО, ЦБ</w:t>
            </w:r>
          </w:p>
        </w:tc>
      </w:tr>
      <w:tr w:rsidR="00FB65CA" w:rsidRPr="005A3204" w:rsidTr="00FB65CA">
        <w:trPr>
          <w:trHeight w:val="609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5CA" w:rsidRPr="005A3204" w:rsidRDefault="00FB65CA" w:rsidP="00FB65CA">
            <w:pPr>
              <w:rPr>
                <w:sz w:val="16"/>
                <w:szCs w:val="16"/>
              </w:rPr>
            </w:pPr>
          </w:p>
        </w:tc>
        <w:tc>
          <w:tcPr>
            <w:tcW w:w="2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B65CA" w:rsidRPr="005A3204" w:rsidRDefault="00FB65CA" w:rsidP="00FB65CA">
            <w:pPr>
              <w:rPr>
                <w:sz w:val="16"/>
                <w:szCs w:val="16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5CA" w:rsidRPr="005A3204" w:rsidRDefault="00FB65CA" w:rsidP="00FB65C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65CA" w:rsidRPr="005A3204" w:rsidRDefault="00FB65CA" w:rsidP="00FB65CA">
            <w:pPr>
              <w:rPr>
                <w:sz w:val="16"/>
                <w:szCs w:val="16"/>
              </w:rPr>
            </w:pPr>
            <w:r w:rsidRPr="005A3204">
              <w:rPr>
                <w:sz w:val="16"/>
                <w:szCs w:val="16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65CA" w:rsidRPr="00B41143" w:rsidRDefault="00FB65CA" w:rsidP="00FB65CA">
            <w:pPr>
              <w:jc w:val="center"/>
              <w:rPr>
                <w:sz w:val="16"/>
                <w:szCs w:val="16"/>
              </w:rPr>
            </w:pPr>
            <w:r w:rsidRPr="00B41143">
              <w:rPr>
                <w:sz w:val="16"/>
                <w:szCs w:val="16"/>
              </w:rPr>
              <w:t>778,57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65CA" w:rsidRPr="00B41143" w:rsidRDefault="00FB65CA" w:rsidP="00FB65CA">
            <w:pPr>
              <w:jc w:val="center"/>
              <w:rPr>
                <w:sz w:val="16"/>
                <w:szCs w:val="16"/>
              </w:rPr>
            </w:pPr>
            <w:r w:rsidRPr="00B41143">
              <w:rPr>
                <w:sz w:val="16"/>
                <w:szCs w:val="16"/>
              </w:rPr>
              <w:t>778,57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65CA" w:rsidRPr="005A3204" w:rsidRDefault="00FB65CA" w:rsidP="00FB65CA">
            <w:pPr>
              <w:jc w:val="center"/>
              <w:rPr>
                <w:sz w:val="16"/>
                <w:szCs w:val="16"/>
              </w:rPr>
            </w:pPr>
            <w:r w:rsidRPr="005A3204">
              <w:rPr>
                <w:sz w:val="16"/>
                <w:szCs w:val="16"/>
              </w:rPr>
              <w:t>100,00</w:t>
            </w: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5CA" w:rsidRPr="005A3204" w:rsidRDefault="00FB65CA" w:rsidP="00FB65C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5CA" w:rsidRPr="00B41143" w:rsidRDefault="00FB65CA" w:rsidP="00FB65CA">
            <w:pPr>
              <w:rPr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5CA" w:rsidRPr="00B41143" w:rsidRDefault="00FB65CA" w:rsidP="00FB65CA">
            <w:pPr>
              <w:rPr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5CA" w:rsidRPr="00B41143" w:rsidRDefault="00FB65CA" w:rsidP="00FB65CA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5CA" w:rsidRPr="005A3204" w:rsidRDefault="00FB65CA" w:rsidP="00FB65CA">
            <w:pPr>
              <w:rPr>
                <w:sz w:val="16"/>
                <w:szCs w:val="16"/>
              </w:rPr>
            </w:pPr>
          </w:p>
        </w:tc>
      </w:tr>
      <w:tr w:rsidR="00FB65CA" w:rsidRPr="005A3204" w:rsidTr="00FB65CA">
        <w:trPr>
          <w:trHeight w:val="263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65CA" w:rsidRPr="005A3204" w:rsidRDefault="00FB65CA" w:rsidP="00FB65CA">
            <w:pPr>
              <w:jc w:val="center"/>
              <w:rPr>
                <w:b/>
                <w:bCs/>
                <w:sz w:val="16"/>
                <w:szCs w:val="16"/>
              </w:rPr>
            </w:pPr>
            <w:r w:rsidRPr="005A320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B65CA" w:rsidRPr="005A3204" w:rsidRDefault="00FB65CA" w:rsidP="00FB65CA">
            <w:pPr>
              <w:rPr>
                <w:b/>
                <w:bCs/>
                <w:sz w:val="16"/>
                <w:szCs w:val="16"/>
              </w:rPr>
            </w:pPr>
            <w:r w:rsidRPr="005A3204">
              <w:rPr>
                <w:b/>
                <w:bCs/>
                <w:sz w:val="16"/>
                <w:szCs w:val="16"/>
              </w:rPr>
              <w:t>Всего по подпрограмме 4: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65CA" w:rsidRPr="005A3204" w:rsidRDefault="00FB65CA" w:rsidP="00FB65CA">
            <w:pPr>
              <w:jc w:val="center"/>
              <w:rPr>
                <w:b/>
                <w:bCs/>
                <w:sz w:val="16"/>
                <w:szCs w:val="16"/>
              </w:rPr>
            </w:pPr>
            <w:r w:rsidRPr="005A320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5CA" w:rsidRPr="005A3204" w:rsidRDefault="00FB65CA" w:rsidP="00FB65CA">
            <w:pPr>
              <w:rPr>
                <w:b/>
                <w:bCs/>
                <w:sz w:val="16"/>
                <w:szCs w:val="16"/>
              </w:rPr>
            </w:pPr>
            <w:r w:rsidRPr="005A3204">
              <w:rPr>
                <w:b/>
                <w:bCs/>
                <w:sz w:val="16"/>
                <w:szCs w:val="16"/>
              </w:rPr>
              <w:t xml:space="preserve">Всего, в </w:t>
            </w:r>
            <w:proofErr w:type="spellStart"/>
            <w:r w:rsidRPr="005A3204">
              <w:rPr>
                <w:b/>
                <w:bCs/>
                <w:sz w:val="16"/>
                <w:szCs w:val="16"/>
              </w:rPr>
              <w:t>т.ч</w:t>
            </w:r>
            <w:proofErr w:type="spellEnd"/>
            <w:r w:rsidRPr="005A3204">
              <w:rPr>
                <w:b/>
                <w:bCs/>
                <w:sz w:val="16"/>
                <w:szCs w:val="16"/>
              </w:rPr>
              <w:t>.: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65CA" w:rsidRPr="00B41143" w:rsidRDefault="00FB65CA" w:rsidP="00FB65CA">
            <w:pPr>
              <w:jc w:val="center"/>
              <w:rPr>
                <w:b/>
                <w:bCs/>
                <w:sz w:val="16"/>
                <w:szCs w:val="16"/>
              </w:rPr>
            </w:pPr>
            <w:r w:rsidRPr="00B41143">
              <w:rPr>
                <w:b/>
                <w:bCs/>
                <w:sz w:val="16"/>
                <w:szCs w:val="16"/>
              </w:rPr>
              <w:t>4 958,03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65CA" w:rsidRPr="00B41143" w:rsidRDefault="00FB65CA" w:rsidP="00E72BC4">
            <w:pPr>
              <w:jc w:val="center"/>
              <w:rPr>
                <w:b/>
                <w:bCs/>
                <w:sz w:val="16"/>
                <w:szCs w:val="16"/>
              </w:rPr>
            </w:pPr>
            <w:r w:rsidRPr="00B41143">
              <w:rPr>
                <w:b/>
                <w:bCs/>
                <w:sz w:val="16"/>
                <w:szCs w:val="16"/>
              </w:rPr>
              <w:t>3 423,7</w:t>
            </w:r>
            <w:r w:rsidR="00E72BC4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65CA" w:rsidRPr="005A3204" w:rsidRDefault="00FB65CA" w:rsidP="00E72BC4">
            <w:pPr>
              <w:jc w:val="center"/>
              <w:rPr>
                <w:b/>
                <w:bCs/>
                <w:sz w:val="16"/>
                <w:szCs w:val="16"/>
              </w:rPr>
            </w:pPr>
            <w:r w:rsidRPr="005A3204">
              <w:rPr>
                <w:b/>
                <w:bCs/>
                <w:sz w:val="16"/>
                <w:szCs w:val="16"/>
              </w:rPr>
              <w:t>69,0</w:t>
            </w:r>
            <w:r w:rsidR="00E72BC4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5CA" w:rsidRPr="005A3204" w:rsidRDefault="00FB65CA" w:rsidP="00FB65CA">
            <w:pPr>
              <w:rPr>
                <w:b/>
                <w:bCs/>
                <w:sz w:val="16"/>
                <w:szCs w:val="16"/>
              </w:rPr>
            </w:pPr>
            <w:r w:rsidRPr="005A320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5CA" w:rsidRPr="00B41143" w:rsidRDefault="00FB65CA" w:rsidP="00FB65CA">
            <w:pPr>
              <w:rPr>
                <w:b/>
                <w:bCs/>
                <w:sz w:val="16"/>
                <w:szCs w:val="16"/>
              </w:rPr>
            </w:pPr>
            <w:r w:rsidRPr="00B4114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5CA" w:rsidRPr="00B41143" w:rsidRDefault="00FB65CA" w:rsidP="00FB65CA">
            <w:pPr>
              <w:rPr>
                <w:b/>
                <w:bCs/>
                <w:sz w:val="16"/>
                <w:szCs w:val="16"/>
              </w:rPr>
            </w:pPr>
            <w:r w:rsidRPr="00B4114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5CA" w:rsidRPr="00B41143" w:rsidRDefault="00FB65CA" w:rsidP="00FB65CA">
            <w:pPr>
              <w:rPr>
                <w:b/>
                <w:bCs/>
                <w:sz w:val="16"/>
                <w:szCs w:val="16"/>
              </w:rPr>
            </w:pPr>
            <w:r w:rsidRPr="00B4114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5CA" w:rsidRPr="005A3204" w:rsidRDefault="00FB65CA" w:rsidP="00FB65CA">
            <w:pPr>
              <w:rPr>
                <w:b/>
                <w:bCs/>
                <w:sz w:val="16"/>
                <w:szCs w:val="16"/>
              </w:rPr>
            </w:pPr>
            <w:r w:rsidRPr="005A3204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FB65CA" w:rsidRPr="005A3204" w:rsidTr="00FB65CA">
        <w:trPr>
          <w:trHeight w:val="402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65CA" w:rsidRPr="005A3204" w:rsidRDefault="00FB65CA" w:rsidP="00FB65C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B65CA" w:rsidRPr="005A3204" w:rsidRDefault="00FB65CA" w:rsidP="00FB65C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5CA" w:rsidRPr="005A3204" w:rsidRDefault="00FB65CA" w:rsidP="00FB65C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5CA" w:rsidRPr="005A3204" w:rsidRDefault="00FB65CA" w:rsidP="00FB65CA">
            <w:pPr>
              <w:rPr>
                <w:b/>
                <w:bCs/>
                <w:sz w:val="16"/>
                <w:szCs w:val="16"/>
              </w:rPr>
            </w:pPr>
            <w:r w:rsidRPr="005A3204">
              <w:rPr>
                <w:b/>
                <w:bCs/>
                <w:sz w:val="16"/>
                <w:szCs w:val="16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65CA" w:rsidRPr="00B41143" w:rsidRDefault="00FB65CA" w:rsidP="00FB65CA">
            <w:pPr>
              <w:jc w:val="center"/>
              <w:rPr>
                <w:b/>
                <w:bCs/>
                <w:sz w:val="16"/>
                <w:szCs w:val="16"/>
              </w:rPr>
            </w:pPr>
            <w:r w:rsidRPr="00B41143">
              <w:rPr>
                <w:b/>
                <w:bCs/>
                <w:sz w:val="16"/>
                <w:szCs w:val="16"/>
              </w:rPr>
              <w:t>2 744,17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65CA" w:rsidRPr="00B41143" w:rsidRDefault="00FB65CA" w:rsidP="00FB65CA">
            <w:pPr>
              <w:jc w:val="center"/>
              <w:rPr>
                <w:b/>
                <w:bCs/>
                <w:sz w:val="16"/>
                <w:szCs w:val="16"/>
              </w:rPr>
            </w:pPr>
            <w:r w:rsidRPr="00B41143">
              <w:rPr>
                <w:b/>
                <w:bCs/>
                <w:sz w:val="16"/>
                <w:szCs w:val="16"/>
              </w:rPr>
              <w:t>2 512,83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65CA" w:rsidRPr="005A3204" w:rsidRDefault="00FB65CA" w:rsidP="00FB65CA">
            <w:pPr>
              <w:jc w:val="center"/>
              <w:rPr>
                <w:b/>
                <w:bCs/>
                <w:sz w:val="16"/>
                <w:szCs w:val="16"/>
              </w:rPr>
            </w:pPr>
            <w:r w:rsidRPr="005A3204">
              <w:rPr>
                <w:b/>
                <w:bCs/>
                <w:sz w:val="16"/>
                <w:szCs w:val="16"/>
              </w:rPr>
              <w:t>91,57</w:t>
            </w:r>
          </w:p>
        </w:tc>
        <w:tc>
          <w:tcPr>
            <w:tcW w:w="2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5CA" w:rsidRPr="005A3204" w:rsidRDefault="00FB65CA" w:rsidP="00FB65CA">
            <w:pPr>
              <w:rPr>
                <w:b/>
                <w:bCs/>
                <w:sz w:val="16"/>
                <w:szCs w:val="16"/>
              </w:rPr>
            </w:pPr>
            <w:r w:rsidRPr="005A320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5CA" w:rsidRPr="00B41143" w:rsidRDefault="00FB65CA" w:rsidP="00FB65CA">
            <w:pPr>
              <w:rPr>
                <w:b/>
                <w:bCs/>
                <w:sz w:val="16"/>
                <w:szCs w:val="16"/>
              </w:rPr>
            </w:pPr>
            <w:r w:rsidRPr="00B4114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5CA" w:rsidRPr="00B41143" w:rsidRDefault="00FB65CA" w:rsidP="00FB65CA">
            <w:pPr>
              <w:rPr>
                <w:b/>
                <w:bCs/>
                <w:sz w:val="16"/>
                <w:szCs w:val="16"/>
              </w:rPr>
            </w:pPr>
            <w:r w:rsidRPr="00B4114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5CA" w:rsidRPr="00B41143" w:rsidRDefault="00FB65CA" w:rsidP="00FB65CA">
            <w:pPr>
              <w:rPr>
                <w:b/>
                <w:bCs/>
                <w:sz w:val="16"/>
                <w:szCs w:val="16"/>
              </w:rPr>
            </w:pPr>
            <w:r w:rsidRPr="00B4114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5CA" w:rsidRPr="005A3204" w:rsidRDefault="00FB65CA" w:rsidP="00FB65CA">
            <w:pPr>
              <w:rPr>
                <w:b/>
                <w:bCs/>
                <w:sz w:val="16"/>
                <w:szCs w:val="16"/>
              </w:rPr>
            </w:pPr>
            <w:r w:rsidRPr="005A3204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FB65CA" w:rsidRPr="005A3204" w:rsidTr="00C2137D">
        <w:trPr>
          <w:trHeight w:val="265"/>
        </w:trPr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65CA" w:rsidRPr="005A3204" w:rsidRDefault="00FB65CA" w:rsidP="00FB65C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B65CA" w:rsidRPr="005A3204" w:rsidRDefault="00FB65CA" w:rsidP="00FB65C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5CA" w:rsidRPr="005A3204" w:rsidRDefault="00FB65CA" w:rsidP="00FB65C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5CA" w:rsidRPr="005A3204" w:rsidRDefault="00FB65CA" w:rsidP="00FB65CA">
            <w:pPr>
              <w:rPr>
                <w:b/>
                <w:bCs/>
                <w:sz w:val="16"/>
                <w:szCs w:val="16"/>
              </w:rPr>
            </w:pPr>
            <w:r w:rsidRPr="005A3204">
              <w:rPr>
                <w:b/>
                <w:bCs/>
                <w:sz w:val="16"/>
                <w:szCs w:val="16"/>
              </w:rPr>
              <w:t>ОБ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65CA" w:rsidRPr="00B41143" w:rsidRDefault="00FB65CA" w:rsidP="00FB65CA">
            <w:pPr>
              <w:jc w:val="center"/>
              <w:rPr>
                <w:b/>
                <w:bCs/>
                <w:sz w:val="16"/>
                <w:szCs w:val="16"/>
              </w:rPr>
            </w:pPr>
            <w:r w:rsidRPr="00B41143">
              <w:rPr>
                <w:b/>
                <w:bCs/>
                <w:sz w:val="16"/>
                <w:szCs w:val="16"/>
              </w:rPr>
              <w:t>2 213,86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65CA" w:rsidRPr="00B41143" w:rsidRDefault="00FB65CA" w:rsidP="00FB65CA">
            <w:pPr>
              <w:jc w:val="center"/>
              <w:rPr>
                <w:b/>
                <w:bCs/>
                <w:sz w:val="16"/>
                <w:szCs w:val="16"/>
              </w:rPr>
            </w:pPr>
            <w:r w:rsidRPr="00B41143">
              <w:rPr>
                <w:b/>
                <w:bCs/>
                <w:sz w:val="16"/>
                <w:szCs w:val="16"/>
              </w:rPr>
              <w:t>910,94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65CA" w:rsidRPr="005A3204" w:rsidRDefault="00FB65CA" w:rsidP="00FB65CA">
            <w:pPr>
              <w:jc w:val="center"/>
              <w:rPr>
                <w:b/>
                <w:bCs/>
                <w:sz w:val="16"/>
                <w:szCs w:val="16"/>
              </w:rPr>
            </w:pPr>
            <w:r w:rsidRPr="005A3204">
              <w:rPr>
                <w:b/>
                <w:bCs/>
                <w:sz w:val="16"/>
                <w:szCs w:val="16"/>
              </w:rPr>
              <w:t>41,15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5CA" w:rsidRPr="005A3204" w:rsidRDefault="00FB65CA" w:rsidP="00FB65CA">
            <w:pPr>
              <w:rPr>
                <w:b/>
                <w:bCs/>
                <w:sz w:val="16"/>
                <w:szCs w:val="16"/>
              </w:rPr>
            </w:pPr>
            <w:r w:rsidRPr="005A320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5CA" w:rsidRPr="00B41143" w:rsidRDefault="00FB65CA" w:rsidP="00FB65CA">
            <w:pPr>
              <w:rPr>
                <w:b/>
                <w:bCs/>
                <w:sz w:val="16"/>
                <w:szCs w:val="16"/>
              </w:rPr>
            </w:pPr>
            <w:r w:rsidRPr="00B4114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5CA" w:rsidRPr="00B41143" w:rsidRDefault="00FB65CA" w:rsidP="00FB65CA">
            <w:pPr>
              <w:rPr>
                <w:b/>
                <w:bCs/>
                <w:sz w:val="16"/>
                <w:szCs w:val="16"/>
              </w:rPr>
            </w:pPr>
            <w:r w:rsidRPr="00B4114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5CA" w:rsidRPr="00B41143" w:rsidRDefault="00FB65CA" w:rsidP="00FB65CA">
            <w:pPr>
              <w:rPr>
                <w:sz w:val="16"/>
                <w:szCs w:val="16"/>
              </w:rPr>
            </w:pPr>
            <w:r w:rsidRPr="00B41143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5CA" w:rsidRPr="005A3204" w:rsidRDefault="00FB65CA" w:rsidP="00FB65CA">
            <w:pPr>
              <w:rPr>
                <w:sz w:val="16"/>
                <w:szCs w:val="16"/>
              </w:rPr>
            </w:pPr>
            <w:r w:rsidRPr="005A3204">
              <w:rPr>
                <w:sz w:val="16"/>
                <w:szCs w:val="16"/>
              </w:rPr>
              <w:t> </w:t>
            </w:r>
          </w:p>
        </w:tc>
      </w:tr>
    </w:tbl>
    <w:p w:rsidR="0055452E" w:rsidRPr="005A3204" w:rsidRDefault="0055452E" w:rsidP="00CB0B0B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16"/>
          <w:szCs w:val="16"/>
        </w:rPr>
      </w:pPr>
    </w:p>
    <w:p w:rsidR="0055452E" w:rsidRDefault="0055452E" w:rsidP="00CB0B0B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55452E" w:rsidRDefault="0055452E" w:rsidP="00CB0B0B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CB0B0B" w:rsidRPr="00C2137D" w:rsidRDefault="00CB0B0B" w:rsidP="00CB0B0B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2137D">
        <w:rPr>
          <w:rFonts w:ascii="Times New Roman" w:hAnsi="Times New Roman" w:cs="Times New Roman"/>
          <w:sz w:val="24"/>
          <w:szCs w:val="24"/>
        </w:rPr>
        <w:t>Оценка эффективности реализации подпрограммы</w:t>
      </w:r>
      <w:r w:rsidRPr="00C2137D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CB0B0B" w:rsidRPr="00C2137D" w:rsidRDefault="00CB0B0B" w:rsidP="00CB0B0B">
      <w:pPr>
        <w:pStyle w:val="ConsPlusNonformat"/>
        <w:widowControl/>
        <w:numPr>
          <w:ilvl w:val="0"/>
          <w:numId w:val="38"/>
        </w:numPr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2137D">
        <w:rPr>
          <w:rFonts w:ascii="Times New Roman" w:hAnsi="Times New Roman" w:cs="Times New Roman"/>
          <w:sz w:val="24"/>
          <w:szCs w:val="24"/>
        </w:rPr>
        <w:t>Оценка достижения плановых значений индикаторов</w:t>
      </w:r>
    </w:p>
    <w:tbl>
      <w:tblPr>
        <w:tblW w:w="11159" w:type="dxa"/>
        <w:tblInd w:w="3461" w:type="dxa"/>
        <w:tblLook w:val="04A0" w:firstRow="1" w:lastRow="0" w:firstColumn="1" w:lastColumn="0" w:noHBand="0" w:noVBand="1"/>
      </w:tblPr>
      <w:tblGrid>
        <w:gridCol w:w="960"/>
        <w:gridCol w:w="3442"/>
        <w:gridCol w:w="352"/>
        <w:gridCol w:w="6521"/>
      </w:tblGrid>
      <w:tr w:rsidR="00C2137D" w:rsidRPr="00C2137D" w:rsidTr="00956A9A">
        <w:trPr>
          <w:trHeight w:val="315"/>
        </w:trPr>
        <w:tc>
          <w:tcPr>
            <w:tcW w:w="960" w:type="dxa"/>
            <w:vMerge w:val="restart"/>
            <w:shd w:val="clear" w:color="auto" w:fill="auto"/>
            <w:noWrap/>
            <w:vAlign w:val="center"/>
            <w:hideMark/>
          </w:tcPr>
          <w:p w:rsidR="00CB0B0B" w:rsidRPr="00D34C79" w:rsidRDefault="00CB0B0B" w:rsidP="00956A9A">
            <w:pPr>
              <w:jc w:val="center"/>
            </w:pPr>
            <w:r w:rsidRPr="00D34C79">
              <w:t>ДИП =</w:t>
            </w:r>
          </w:p>
        </w:tc>
        <w:tc>
          <w:tcPr>
            <w:tcW w:w="344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B0B" w:rsidRPr="00D34C79" w:rsidRDefault="00B2118A" w:rsidP="00B2118A">
            <w:pPr>
              <w:jc w:val="center"/>
            </w:pPr>
            <w:r>
              <w:t>2</w:t>
            </w:r>
            <w:r w:rsidR="00CB0B0B" w:rsidRPr="00D34C79">
              <w:t>,</w:t>
            </w:r>
            <w:r>
              <w:t>57</w:t>
            </w:r>
            <w:r w:rsidR="00012520" w:rsidRPr="00D34C79">
              <w:t xml:space="preserve"> </w:t>
            </w:r>
            <w:r w:rsidR="00CB0B0B" w:rsidRPr="00D34C79">
              <w:t>(степень решения задач)</w:t>
            </w:r>
          </w:p>
        </w:tc>
        <w:tc>
          <w:tcPr>
            <w:tcW w:w="236" w:type="dxa"/>
            <w:vMerge w:val="restart"/>
            <w:shd w:val="clear" w:color="auto" w:fill="auto"/>
            <w:noWrap/>
            <w:vAlign w:val="center"/>
            <w:hideMark/>
          </w:tcPr>
          <w:p w:rsidR="00CB0B0B" w:rsidRPr="00C2137D" w:rsidRDefault="00CB0B0B" w:rsidP="00956A9A">
            <w:r w:rsidRPr="00C2137D">
              <w:t>=</w:t>
            </w:r>
          </w:p>
        </w:tc>
        <w:tc>
          <w:tcPr>
            <w:tcW w:w="6521" w:type="dxa"/>
            <w:vMerge w:val="restart"/>
            <w:shd w:val="clear" w:color="auto" w:fill="auto"/>
            <w:noWrap/>
            <w:vAlign w:val="center"/>
            <w:hideMark/>
          </w:tcPr>
          <w:p w:rsidR="00CB0B0B" w:rsidRPr="00C2137D" w:rsidRDefault="00B2118A" w:rsidP="00B2118A">
            <w:r>
              <w:rPr>
                <w:b/>
              </w:rPr>
              <w:t>0</w:t>
            </w:r>
            <w:r w:rsidR="00CB0B0B" w:rsidRPr="00C2137D">
              <w:rPr>
                <w:b/>
              </w:rPr>
              <w:t>,</w:t>
            </w:r>
            <w:r>
              <w:rPr>
                <w:b/>
              </w:rPr>
              <w:t>86</w:t>
            </w:r>
            <w:r w:rsidR="00CB0B0B" w:rsidRPr="00C2137D">
              <w:rPr>
                <w:b/>
              </w:rPr>
              <w:t xml:space="preserve"> </w:t>
            </w:r>
            <w:r>
              <w:rPr>
                <w:b/>
              </w:rPr>
              <w:t>средняя</w:t>
            </w:r>
            <w:r w:rsidR="00CB0B0B" w:rsidRPr="00C2137D">
              <w:rPr>
                <w:b/>
              </w:rPr>
              <w:t xml:space="preserve"> результативность </w:t>
            </w:r>
            <w:r w:rsidRPr="00B2118A">
              <w:t>(недовыполнение плана)</w:t>
            </w:r>
          </w:p>
        </w:tc>
      </w:tr>
      <w:tr w:rsidR="00CB0B0B" w:rsidRPr="00C2137D" w:rsidTr="00956A9A">
        <w:trPr>
          <w:trHeight w:val="300"/>
        </w:trPr>
        <w:tc>
          <w:tcPr>
            <w:tcW w:w="960" w:type="dxa"/>
            <w:vMerge/>
            <w:vAlign w:val="center"/>
            <w:hideMark/>
          </w:tcPr>
          <w:p w:rsidR="00CB0B0B" w:rsidRPr="00D34C79" w:rsidRDefault="00CB0B0B" w:rsidP="00956A9A"/>
        </w:tc>
        <w:tc>
          <w:tcPr>
            <w:tcW w:w="344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B0B" w:rsidRPr="00D34C79" w:rsidRDefault="00D34C79" w:rsidP="00956A9A">
            <w:pPr>
              <w:jc w:val="center"/>
            </w:pPr>
            <w:r>
              <w:t>3</w:t>
            </w:r>
          </w:p>
        </w:tc>
        <w:tc>
          <w:tcPr>
            <w:tcW w:w="236" w:type="dxa"/>
            <w:vMerge/>
            <w:vAlign w:val="center"/>
            <w:hideMark/>
          </w:tcPr>
          <w:p w:rsidR="00CB0B0B" w:rsidRPr="00C2137D" w:rsidRDefault="00CB0B0B" w:rsidP="00956A9A"/>
        </w:tc>
        <w:tc>
          <w:tcPr>
            <w:tcW w:w="6521" w:type="dxa"/>
            <w:vMerge/>
            <w:vAlign w:val="center"/>
            <w:hideMark/>
          </w:tcPr>
          <w:p w:rsidR="00CB0B0B" w:rsidRPr="00C2137D" w:rsidRDefault="00CB0B0B" w:rsidP="00956A9A"/>
        </w:tc>
      </w:tr>
    </w:tbl>
    <w:p w:rsidR="00CB0B0B" w:rsidRPr="00C2137D" w:rsidRDefault="00CB0B0B" w:rsidP="00CB0B0B">
      <w:pPr>
        <w:pStyle w:val="ConsPlusNonformat"/>
        <w:widowControl/>
        <w:numPr>
          <w:ilvl w:val="0"/>
          <w:numId w:val="38"/>
        </w:numPr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2137D">
        <w:rPr>
          <w:rFonts w:ascii="Times New Roman" w:hAnsi="Times New Roman" w:cs="Times New Roman"/>
          <w:sz w:val="24"/>
          <w:szCs w:val="24"/>
        </w:rPr>
        <w:t>Оценка полноты финансирования</w:t>
      </w:r>
      <w:r w:rsidRPr="00C2137D">
        <w:rPr>
          <w:rFonts w:ascii="Times New Roman" w:hAnsi="Times New Roman" w:cs="Times New Roman"/>
          <w:sz w:val="24"/>
          <w:szCs w:val="24"/>
          <w:lang w:val="en-US"/>
        </w:rPr>
        <w:t>:</w:t>
      </w:r>
      <w:r w:rsidRPr="00C2137D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CB0B0B" w:rsidRPr="000E11DD" w:rsidRDefault="00CB0B0B" w:rsidP="00CB0B0B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E11DD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CB0B0B" w:rsidRPr="000E11DD" w:rsidRDefault="00CB0B0B" w:rsidP="00CB0B0B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E11DD">
        <w:rPr>
          <w:rFonts w:ascii="Times New Roman" w:hAnsi="Times New Roman" w:cs="Times New Roman"/>
          <w:sz w:val="24"/>
          <w:szCs w:val="24"/>
        </w:rPr>
        <w:t xml:space="preserve">                                         ПФ = </w:t>
      </w:r>
      <w:r w:rsidR="00271535" w:rsidRPr="000E11DD">
        <w:rPr>
          <w:rFonts w:ascii="Times New Roman" w:hAnsi="Times New Roman" w:cs="Times New Roman"/>
          <w:b/>
          <w:sz w:val="24"/>
          <w:szCs w:val="24"/>
        </w:rPr>
        <w:t>0</w:t>
      </w:r>
      <w:r w:rsidRPr="000E11DD">
        <w:rPr>
          <w:rFonts w:ascii="Times New Roman" w:hAnsi="Times New Roman" w:cs="Times New Roman"/>
          <w:b/>
          <w:sz w:val="24"/>
          <w:szCs w:val="24"/>
        </w:rPr>
        <w:t>,</w:t>
      </w:r>
      <w:r w:rsidR="00C2137D">
        <w:rPr>
          <w:rFonts w:ascii="Times New Roman" w:hAnsi="Times New Roman" w:cs="Times New Roman"/>
          <w:b/>
          <w:sz w:val="24"/>
          <w:szCs w:val="24"/>
        </w:rPr>
        <w:t>69</w:t>
      </w:r>
      <w:r w:rsidRPr="000E11DD">
        <w:rPr>
          <w:rFonts w:ascii="Times New Roman" w:hAnsi="Times New Roman" w:cs="Times New Roman"/>
          <w:sz w:val="24"/>
          <w:szCs w:val="24"/>
        </w:rPr>
        <w:t xml:space="preserve"> </w:t>
      </w:r>
      <w:r w:rsidR="0025382E" w:rsidRPr="000E11DD">
        <w:rPr>
          <w:rFonts w:ascii="Times New Roman" w:hAnsi="Times New Roman" w:cs="Times New Roman"/>
          <w:sz w:val="24"/>
          <w:szCs w:val="24"/>
        </w:rPr>
        <w:t>–</w:t>
      </w:r>
      <w:r w:rsidRPr="000E11DD">
        <w:rPr>
          <w:rFonts w:ascii="Times New Roman" w:hAnsi="Times New Roman" w:cs="Times New Roman"/>
          <w:sz w:val="24"/>
          <w:szCs w:val="24"/>
        </w:rPr>
        <w:t xml:space="preserve"> </w:t>
      </w:r>
      <w:r w:rsidR="0025382E" w:rsidRPr="000E11DD">
        <w:rPr>
          <w:rFonts w:ascii="Times New Roman" w:hAnsi="Times New Roman" w:cs="Times New Roman"/>
          <w:b/>
          <w:sz w:val="24"/>
          <w:szCs w:val="24"/>
        </w:rPr>
        <w:t>не</w:t>
      </w:r>
      <w:r w:rsidR="0025382E" w:rsidRPr="000E11DD">
        <w:rPr>
          <w:rFonts w:ascii="Times New Roman" w:hAnsi="Times New Roman" w:cs="Times New Roman"/>
          <w:sz w:val="24"/>
          <w:szCs w:val="24"/>
        </w:rPr>
        <w:t xml:space="preserve"> </w:t>
      </w:r>
      <w:r w:rsidRPr="000E11DD">
        <w:rPr>
          <w:rFonts w:ascii="Times New Roman" w:hAnsi="Times New Roman" w:cs="Times New Roman"/>
          <w:b/>
          <w:sz w:val="24"/>
          <w:szCs w:val="24"/>
        </w:rPr>
        <w:t>полное финансирование</w:t>
      </w:r>
      <w:r w:rsidRPr="000E11DD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CB0B0B" w:rsidRPr="000E11DD" w:rsidRDefault="00CB0B0B" w:rsidP="00CB0B0B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E11DD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:rsidR="00CB0B0B" w:rsidRPr="000E11DD" w:rsidRDefault="00CB0B0B" w:rsidP="00CB0B0B">
      <w:pPr>
        <w:shd w:val="clear" w:color="auto" w:fill="FFFFFF"/>
        <w:ind w:firstLine="1843"/>
        <w:jc w:val="both"/>
        <w:rPr>
          <w:b/>
        </w:rPr>
      </w:pPr>
      <w:r w:rsidRPr="000E11DD">
        <w:t xml:space="preserve"> </w:t>
      </w:r>
      <w:r w:rsidRPr="000E11DD">
        <w:rPr>
          <w:b/>
        </w:rPr>
        <w:t>Общая оценка эффективности реализации подпрограммы</w:t>
      </w:r>
      <w:r w:rsidR="003554A4" w:rsidRPr="000E11DD">
        <w:rPr>
          <w:b/>
        </w:rPr>
        <w:t xml:space="preserve"> </w:t>
      </w:r>
      <w:r w:rsidRPr="000E11DD">
        <w:rPr>
          <w:b/>
        </w:rPr>
        <w:t>-</w:t>
      </w:r>
      <w:r w:rsidR="003554A4" w:rsidRPr="000E11DD">
        <w:rPr>
          <w:b/>
        </w:rPr>
        <w:t xml:space="preserve"> </w:t>
      </w:r>
      <w:r w:rsidR="00B2118A">
        <w:rPr>
          <w:b/>
        </w:rPr>
        <w:t>4</w:t>
      </w:r>
      <w:r w:rsidRPr="000E11DD">
        <w:rPr>
          <w:b/>
        </w:rPr>
        <w:t xml:space="preserve"> </w:t>
      </w:r>
      <w:r w:rsidR="00B2118A">
        <w:rPr>
          <w:b/>
        </w:rPr>
        <w:t>приемлемый</w:t>
      </w:r>
      <w:r w:rsidRPr="000E11DD">
        <w:rPr>
          <w:b/>
        </w:rPr>
        <w:t xml:space="preserve"> уровень эффективности</w:t>
      </w:r>
      <w:r w:rsidRPr="000E11DD">
        <w:t xml:space="preserve"> (</w:t>
      </w:r>
      <w:r w:rsidRPr="00822280">
        <w:t xml:space="preserve">необходим </w:t>
      </w:r>
      <w:r w:rsidR="00B2118A" w:rsidRPr="00822280">
        <w:t xml:space="preserve">контроль выполнения </w:t>
      </w:r>
      <w:r w:rsidRPr="00822280">
        <w:t>показателей (индикаторов)</w:t>
      </w:r>
      <w:r w:rsidR="00822280" w:rsidRPr="00822280">
        <w:t xml:space="preserve"> и контроль за объемом финансирования подпрограммы</w:t>
      </w:r>
      <w:r w:rsidR="00822280">
        <w:t>)</w:t>
      </w:r>
    </w:p>
    <w:p w:rsidR="00CB0B0B" w:rsidRPr="000E11DD" w:rsidRDefault="00CB0B0B" w:rsidP="00CB0B0B">
      <w:pPr>
        <w:autoSpaceDE w:val="0"/>
        <w:autoSpaceDN w:val="0"/>
        <w:adjustRightInd w:val="0"/>
        <w:rPr>
          <w:b/>
          <w:sz w:val="16"/>
          <w:szCs w:val="16"/>
        </w:rPr>
      </w:pPr>
    </w:p>
    <w:p w:rsidR="00CB0B0B" w:rsidRPr="000E11DD" w:rsidRDefault="00CB0B0B" w:rsidP="00CB0B0B">
      <w:pPr>
        <w:autoSpaceDE w:val="0"/>
        <w:autoSpaceDN w:val="0"/>
        <w:adjustRightInd w:val="0"/>
        <w:rPr>
          <w:b/>
          <w:sz w:val="16"/>
          <w:szCs w:val="16"/>
        </w:rPr>
      </w:pPr>
    </w:p>
    <w:p w:rsidR="00CB0B0B" w:rsidRPr="000E11DD" w:rsidRDefault="00CB0B0B" w:rsidP="00CB0B0B">
      <w:pPr>
        <w:autoSpaceDE w:val="0"/>
        <w:autoSpaceDN w:val="0"/>
        <w:adjustRightInd w:val="0"/>
        <w:rPr>
          <w:b/>
          <w:sz w:val="16"/>
          <w:szCs w:val="16"/>
        </w:rPr>
      </w:pPr>
    </w:p>
    <w:p w:rsidR="004B682D" w:rsidRPr="000E11DD" w:rsidRDefault="004B682D" w:rsidP="00C83DDE">
      <w:pPr>
        <w:autoSpaceDE w:val="0"/>
        <w:autoSpaceDN w:val="0"/>
        <w:adjustRightInd w:val="0"/>
        <w:jc w:val="center"/>
        <w:rPr>
          <w:b/>
        </w:rPr>
      </w:pPr>
    </w:p>
    <w:p w:rsidR="00835A1A" w:rsidRPr="000E11DD" w:rsidRDefault="00835A1A" w:rsidP="006754DA">
      <w:pPr>
        <w:autoSpaceDE w:val="0"/>
        <w:autoSpaceDN w:val="0"/>
        <w:adjustRightInd w:val="0"/>
        <w:rPr>
          <w:b/>
          <w:sz w:val="16"/>
          <w:szCs w:val="16"/>
        </w:rPr>
      </w:pPr>
    </w:p>
    <w:p w:rsidR="00565324" w:rsidRPr="000E11DD" w:rsidRDefault="00565324" w:rsidP="00987908">
      <w:pPr>
        <w:shd w:val="clear" w:color="auto" w:fill="FFFFFF"/>
        <w:jc w:val="center"/>
        <w:rPr>
          <w:b/>
        </w:rPr>
        <w:sectPr w:rsidR="00565324" w:rsidRPr="000E11DD" w:rsidSect="004031A0">
          <w:pgSz w:w="16838" w:h="11906" w:orient="landscape"/>
          <w:pgMar w:top="993" w:right="851" w:bottom="991" w:left="1418" w:header="709" w:footer="709" w:gutter="0"/>
          <w:cols w:space="708"/>
          <w:docGrid w:linePitch="360"/>
        </w:sectPr>
      </w:pPr>
    </w:p>
    <w:p w:rsidR="00AF6A41" w:rsidRPr="000E11DD" w:rsidRDefault="00DD6166" w:rsidP="00987908">
      <w:pPr>
        <w:shd w:val="clear" w:color="auto" w:fill="FFFFFF"/>
        <w:jc w:val="center"/>
        <w:rPr>
          <w:b/>
        </w:rPr>
      </w:pPr>
      <w:r w:rsidRPr="000E11DD">
        <w:rPr>
          <w:b/>
        </w:rPr>
        <w:lastRenderedPageBreak/>
        <w:t>5</w:t>
      </w:r>
      <w:r w:rsidR="00AF6A41" w:rsidRPr="000E11DD">
        <w:rPr>
          <w:b/>
        </w:rPr>
        <w:t>. Отчет о реализации мероприятий</w:t>
      </w:r>
    </w:p>
    <w:p w:rsidR="00AF6A41" w:rsidRPr="000E11DD" w:rsidRDefault="00AF6A41" w:rsidP="00EC2C45">
      <w:pPr>
        <w:pStyle w:val="a6"/>
        <w:widowControl w:val="0"/>
        <w:tabs>
          <w:tab w:val="left" w:pos="709"/>
        </w:tabs>
        <w:suppressAutoHyphens/>
        <w:spacing w:line="240" w:lineRule="auto"/>
        <w:ind w:firstLine="0"/>
        <w:jc w:val="center"/>
        <w:rPr>
          <w:b/>
          <w:sz w:val="24"/>
          <w:szCs w:val="24"/>
        </w:rPr>
      </w:pPr>
      <w:r w:rsidRPr="000E11DD">
        <w:rPr>
          <w:b/>
          <w:sz w:val="24"/>
          <w:szCs w:val="24"/>
        </w:rPr>
        <w:t xml:space="preserve">муниципальной программы </w:t>
      </w:r>
    </w:p>
    <w:p w:rsidR="00665B92" w:rsidRPr="000E11DD" w:rsidRDefault="00AF6A41" w:rsidP="00EC2C45">
      <w:pPr>
        <w:pStyle w:val="a6"/>
        <w:widowControl w:val="0"/>
        <w:tabs>
          <w:tab w:val="left" w:pos="709"/>
        </w:tabs>
        <w:suppressAutoHyphens/>
        <w:spacing w:line="240" w:lineRule="auto"/>
        <w:ind w:firstLine="0"/>
        <w:jc w:val="center"/>
        <w:rPr>
          <w:b/>
          <w:sz w:val="24"/>
          <w:szCs w:val="24"/>
        </w:rPr>
      </w:pPr>
      <w:r w:rsidRPr="000E11DD">
        <w:rPr>
          <w:b/>
          <w:sz w:val="24"/>
          <w:szCs w:val="24"/>
          <w:u w:val="single"/>
        </w:rPr>
        <w:t>«</w:t>
      </w:r>
      <w:proofErr w:type="gramStart"/>
      <w:r w:rsidR="002E2CEE" w:rsidRPr="000E11DD">
        <w:rPr>
          <w:b/>
          <w:sz w:val="24"/>
          <w:szCs w:val="24"/>
          <w:u w:val="single"/>
        </w:rPr>
        <w:t>Культура</w:t>
      </w:r>
      <w:proofErr w:type="gramEnd"/>
      <w:r w:rsidR="002E2CEE" w:rsidRPr="000E11DD">
        <w:rPr>
          <w:b/>
          <w:sz w:val="24"/>
          <w:szCs w:val="24"/>
          <w:u w:val="single"/>
        </w:rPr>
        <w:t xml:space="preserve"> ЗАТО г. Североморск</w:t>
      </w:r>
      <w:r w:rsidR="00EC3AEC">
        <w:rPr>
          <w:b/>
          <w:sz w:val="24"/>
          <w:szCs w:val="24"/>
          <w:u w:val="single"/>
        </w:rPr>
        <w:t>»</w:t>
      </w:r>
      <w:r w:rsidRPr="000E11DD">
        <w:rPr>
          <w:b/>
          <w:sz w:val="24"/>
          <w:szCs w:val="24"/>
          <w:u w:val="single"/>
        </w:rPr>
        <w:t xml:space="preserve"> на 201</w:t>
      </w:r>
      <w:r w:rsidR="00AF0071" w:rsidRPr="000E11DD">
        <w:rPr>
          <w:b/>
          <w:sz w:val="24"/>
          <w:szCs w:val="24"/>
          <w:u w:val="single"/>
        </w:rPr>
        <w:t>6</w:t>
      </w:r>
      <w:r w:rsidRPr="000E11DD">
        <w:rPr>
          <w:b/>
          <w:sz w:val="24"/>
          <w:szCs w:val="24"/>
          <w:u w:val="single"/>
        </w:rPr>
        <w:t>-20</w:t>
      </w:r>
      <w:r w:rsidR="00CB3581" w:rsidRPr="000E11DD">
        <w:rPr>
          <w:b/>
          <w:sz w:val="24"/>
          <w:szCs w:val="24"/>
          <w:u w:val="single"/>
        </w:rPr>
        <w:t>20</w:t>
      </w:r>
      <w:r w:rsidRPr="000E11DD">
        <w:rPr>
          <w:b/>
          <w:sz w:val="24"/>
          <w:szCs w:val="24"/>
          <w:u w:val="single"/>
        </w:rPr>
        <w:t xml:space="preserve"> годы</w:t>
      </w:r>
      <w:r w:rsidR="002E2CEE" w:rsidRPr="000E11DD">
        <w:rPr>
          <w:b/>
          <w:sz w:val="24"/>
          <w:szCs w:val="24"/>
          <w:u w:val="single"/>
        </w:rPr>
        <w:t>.</w:t>
      </w:r>
    </w:p>
    <w:p w:rsidR="000F5A28" w:rsidRPr="000E11DD" w:rsidRDefault="000F5A28" w:rsidP="00EC2C45">
      <w:pPr>
        <w:pStyle w:val="a6"/>
        <w:widowControl w:val="0"/>
        <w:tabs>
          <w:tab w:val="left" w:pos="709"/>
        </w:tabs>
        <w:suppressAutoHyphens/>
        <w:spacing w:line="240" w:lineRule="auto"/>
        <w:ind w:firstLine="0"/>
        <w:jc w:val="center"/>
        <w:rPr>
          <w:b/>
          <w:sz w:val="24"/>
          <w:szCs w:val="24"/>
        </w:rPr>
      </w:pPr>
    </w:p>
    <w:p w:rsidR="004E6807" w:rsidRPr="000E11DD" w:rsidRDefault="00665B92" w:rsidP="000F5A28">
      <w:pPr>
        <w:pStyle w:val="a6"/>
        <w:widowControl w:val="0"/>
        <w:tabs>
          <w:tab w:val="left" w:pos="709"/>
        </w:tabs>
        <w:suppressAutoHyphens/>
        <w:spacing w:line="276" w:lineRule="auto"/>
        <w:ind w:firstLine="709"/>
        <w:rPr>
          <w:b/>
          <w:sz w:val="24"/>
          <w:szCs w:val="24"/>
        </w:rPr>
      </w:pPr>
      <w:r w:rsidRPr="000E11DD">
        <w:rPr>
          <w:b/>
          <w:sz w:val="24"/>
          <w:szCs w:val="24"/>
        </w:rPr>
        <w:t xml:space="preserve">Заказчиком-координатором программы является </w:t>
      </w:r>
      <w:r w:rsidR="00984F9C" w:rsidRPr="000E11DD">
        <w:rPr>
          <w:b/>
          <w:sz w:val="24"/>
          <w:szCs w:val="24"/>
        </w:rPr>
        <w:t>Управление культуры</w:t>
      </w:r>
      <w:r w:rsidR="00CC5DFE" w:rsidRPr="000E11DD">
        <w:rPr>
          <w:b/>
          <w:sz w:val="24"/>
          <w:szCs w:val="24"/>
        </w:rPr>
        <w:t xml:space="preserve"> спорта международной политики</w:t>
      </w:r>
      <w:r w:rsidR="00984F9C" w:rsidRPr="000E11DD">
        <w:rPr>
          <w:b/>
          <w:sz w:val="24"/>
          <w:szCs w:val="24"/>
        </w:rPr>
        <w:t xml:space="preserve"> и международных связей</w:t>
      </w:r>
      <w:r w:rsidRPr="000E11DD">
        <w:rPr>
          <w:b/>
          <w:sz w:val="24"/>
          <w:szCs w:val="24"/>
        </w:rPr>
        <w:t xml:space="preserve"> </w:t>
      </w:r>
      <w:proofErr w:type="gramStart"/>
      <w:r w:rsidR="004E6807" w:rsidRPr="000E11DD">
        <w:rPr>
          <w:b/>
          <w:sz w:val="24"/>
          <w:szCs w:val="24"/>
        </w:rPr>
        <w:t>а</w:t>
      </w:r>
      <w:r w:rsidRPr="000E11DD">
        <w:rPr>
          <w:b/>
          <w:sz w:val="24"/>
          <w:szCs w:val="24"/>
        </w:rPr>
        <w:t>дминистрация</w:t>
      </w:r>
      <w:proofErr w:type="gramEnd"/>
      <w:r w:rsidRPr="000E11DD">
        <w:rPr>
          <w:b/>
          <w:sz w:val="24"/>
          <w:szCs w:val="24"/>
        </w:rPr>
        <w:t xml:space="preserve"> ЗАТО г. Североморск</w:t>
      </w:r>
    </w:p>
    <w:p w:rsidR="00F272F2" w:rsidRPr="000E11DD" w:rsidRDefault="006F01E0" w:rsidP="00F272F2">
      <w:pPr>
        <w:pStyle w:val="Default"/>
        <w:ind w:firstLine="709"/>
        <w:jc w:val="both"/>
        <w:rPr>
          <w:rFonts w:ascii="Times New Roman" w:hAnsi="Times New Roman" w:cs="Times New Roman"/>
          <w:color w:val="auto"/>
        </w:rPr>
      </w:pPr>
      <w:r w:rsidRPr="000E11DD">
        <w:rPr>
          <w:rFonts w:ascii="Times New Roman" w:hAnsi="Times New Roman" w:cs="Times New Roman"/>
          <w:b/>
          <w:color w:val="auto"/>
        </w:rPr>
        <w:t>Цель программы:</w:t>
      </w:r>
      <w:r w:rsidRPr="000E11DD">
        <w:rPr>
          <w:i/>
          <w:color w:val="auto"/>
        </w:rPr>
        <w:t xml:space="preserve"> </w:t>
      </w:r>
      <w:r w:rsidR="00F272F2" w:rsidRPr="000E11DD">
        <w:rPr>
          <w:rFonts w:ascii="Times New Roman" w:hAnsi="Times New Roman" w:cs="Times New Roman"/>
          <w:color w:val="auto"/>
        </w:rPr>
        <w:t xml:space="preserve">Обеспечение права граждан на участие в культурной жизни, равного доступа к культурным ценностям и информационным ресурсам для разностороннего развития личности. </w:t>
      </w:r>
    </w:p>
    <w:p w:rsidR="004E6807" w:rsidRPr="000E11DD" w:rsidRDefault="004E6807" w:rsidP="000F5A28">
      <w:pPr>
        <w:pStyle w:val="a6"/>
        <w:widowControl w:val="0"/>
        <w:tabs>
          <w:tab w:val="left" w:pos="709"/>
        </w:tabs>
        <w:suppressAutoHyphens/>
        <w:spacing w:line="276" w:lineRule="auto"/>
        <w:ind w:firstLine="709"/>
        <w:rPr>
          <w:b/>
          <w:sz w:val="24"/>
          <w:szCs w:val="24"/>
        </w:rPr>
      </w:pPr>
      <w:r w:rsidRPr="000E11DD">
        <w:rPr>
          <w:b/>
          <w:sz w:val="24"/>
          <w:szCs w:val="24"/>
        </w:rPr>
        <w:t>Задачи программы:</w:t>
      </w:r>
    </w:p>
    <w:p w:rsidR="00A55E34" w:rsidRPr="000E11DD" w:rsidRDefault="00A55E34" w:rsidP="00F272F2">
      <w:pPr>
        <w:autoSpaceDE w:val="0"/>
        <w:autoSpaceDN w:val="0"/>
        <w:adjustRightInd w:val="0"/>
        <w:ind w:firstLine="709"/>
        <w:jc w:val="both"/>
      </w:pPr>
      <w:r w:rsidRPr="000E11DD">
        <w:t>1. Обеспечение предоставления услуг дополнительного образования детям в области искусства</w:t>
      </w:r>
      <w:r w:rsidR="00F272F2" w:rsidRPr="000E11DD">
        <w:t>;</w:t>
      </w:r>
      <w:r w:rsidRPr="000E11DD">
        <w:t xml:space="preserve"> </w:t>
      </w:r>
    </w:p>
    <w:p w:rsidR="00A55E34" w:rsidRPr="000E11DD" w:rsidRDefault="00A55E34" w:rsidP="00F272F2">
      <w:pPr>
        <w:autoSpaceDE w:val="0"/>
        <w:autoSpaceDN w:val="0"/>
        <w:adjustRightInd w:val="0"/>
        <w:ind w:firstLine="709"/>
        <w:jc w:val="both"/>
      </w:pPr>
      <w:r w:rsidRPr="000E11DD">
        <w:t>2. Формирование и обеспечение сохранности библиотечного фонда, организация библиотечного, библиографического и информационного обслуживания пользователей</w:t>
      </w:r>
      <w:r w:rsidR="00F272F2" w:rsidRPr="000E11DD">
        <w:t>;</w:t>
      </w:r>
      <w:r w:rsidRPr="000E11DD">
        <w:t xml:space="preserve"> </w:t>
      </w:r>
    </w:p>
    <w:p w:rsidR="00A55E34" w:rsidRPr="000E11DD" w:rsidRDefault="00A55E34" w:rsidP="00F272F2">
      <w:pPr>
        <w:autoSpaceDE w:val="0"/>
        <w:autoSpaceDN w:val="0"/>
        <w:adjustRightInd w:val="0"/>
        <w:ind w:firstLine="709"/>
        <w:jc w:val="both"/>
      </w:pPr>
      <w:r w:rsidRPr="000E11DD">
        <w:t>3. Обеспечение развития творческого потенциала и организация досуга граждан</w:t>
      </w:r>
      <w:r w:rsidR="00F272F2" w:rsidRPr="000E11DD">
        <w:t>;</w:t>
      </w:r>
      <w:r w:rsidRPr="000E11DD">
        <w:t xml:space="preserve"> </w:t>
      </w:r>
    </w:p>
    <w:p w:rsidR="00A55E34" w:rsidRPr="000E11DD" w:rsidRDefault="00A55E34" w:rsidP="00F272F2">
      <w:pPr>
        <w:autoSpaceDE w:val="0"/>
        <w:autoSpaceDN w:val="0"/>
        <w:adjustRightInd w:val="0"/>
        <w:ind w:firstLine="709"/>
        <w:jc w:val="both"/>
      </w:pPr>
      <w:r w:rsidRPr="000E11DD">
        <w:t>4. Формирование и обеспечение сохранности музейного фонда, организация публичного показа музейных предметов и музейных коллекций</w:t>
      </w:r>
      <w:r w:rsidR="00F272F2" w:rsidRPr="000E11DD">
        <w:t>;</w:t>
      </w:r>
      <w:r w:rsidRPr="000E11DD">
        <w:t xml:space="preserve"> </w:t>
      </w:r>
    </w:p>
    <w:p w:rsidR="00A55E34" w:rsidRPr="000E11DD" w:rsidRDefault="00A55E34" w:rsidP="00F272F2">
      <w:pPr>
        <w:autoSpaceDE w:val="0"/>
        <w:autoSpaceDN w:val="0"/>
        <w:adjustRightInd w:val="0"/>
        <w:ind w:firstLine="709"/>
        <w:jc w:val="both"/>
      </w:pPr>
      <w:r w:rsidRPr="000E11DD">
        <w:t>5. Сохранение, использование, популяризация и охрана объектов культурного наследия (памятников истории и культуры) ЗАТО г.Североморск</w:t>
      </w:r>
      <w:r w:rsidR="00F272F2" w:rsidRPr="000E11DD">
        <w:t>;</w:t>
      </w:r>
      <w:r w:rsidRPr="000E11DD">
        <w:t xml:space="preserve"> </w:t>
      </w:r>
    </w:p>
    <w:p w:rsidR="00A55E34" w:rsidRPr="000E11DD" w:rsidRDefault="00A55E34" w:rsidP="00F272F2">
      <w:pPr>
        <w:pStyle w:val="a6"/>
        <w:widowControl w:val="0"/>
        <w:tabs>
          <w:tab w:val="left" w:pos="709"/>
        </w:tabs>
        <w:suppressAutoHyphens/>
        <w:spacing w:line="240" w:lineRule="auto"/>
        <w:ind w:firstLine="709"/>
        <w:rPr>
          <w:sz w:val="24"/>
          <w:szCs w:val="24"/>
        </w:rPr>
      </w:pPr>
      <w:r w:rsidRPr="000E11DD">
        <w:rPr>
          <w:sz w:val="24"/>
          <w:szCs w:val="24"/>
        </w:rPr>
        <w:t xml:space="preserve">6. </w:t>
      </w:r>
      <w:r w:rsidR="00FB66D1" w:rsidRPr="000E11DD">
        <w:rPr>
          <w:sz w:val="24"/>
          <w:szCs w:val="24"/>
        </w:rPr>
        <w:t xml:space="preserve">Обеспечение развития в сфере культуры, спорта и молодежной политики, бухгалтерского учета и отчетности, информационно-методическая деятельность учреждений, подведомственных Управлению культуры, спорта, молодежной политики и международных связей </w:t>
      </w:r>
      <w:proofErr w:type="gramStart"/>
      <w:r w:rsidR="00FB66D1" w:rsidRPr="000E11DD">
        <w:rPr>
          <w:sz w:val="24"/>
          <w:szCs w:val="24"/>
        </w:rPr>
        <w:t>администрации</w:t>
      </w:r>
      <w:proofErr w:type="gramEnd"/>
      <w:r w:rsidR="00FB66D1" w:rsidRPr="000E11DD">
        <w:rPr>
          <w:sz w:val="24"/>
          <w:szCs w:val="24"/>
        </w:rPr>
        <w:t xml:space="preserve"> ЗАТО г.Североморск.</w:t>
      </w:r>
    </w:p>
    <w:p w:rsidR="00A55E34" w:rsidRPr="000E11DD" w:rsidRDefault="00A55E34" w:rsidP="00A55E34">
      <w:pPr>
        <w:autoSpaceDE w:val="0"/>
        <w:autoSpaceDN w:val="0"/>
        <w:adjustRightInd w:val="0"/>
        <w:rPr>
          <w:sz w:val="23"/>
          <w:szCs w:val="23"/>
        </w:rPr>
      </w:pPr>
    </w:p>
    <w:p w:rsidR="00AA3784" w:rsidRPr="000E11DD" w:rsidRDefault="00070A61" w:rsidP="004F7597">
      <w:pPr>
        <w:pStyle w:val="a6"/>
        <w:widowControl w:val="0"/>
        <w:tabs>
          <w:tab w:val="left" w:pos="709"/>
        </w:tabs>
        <w:suppressAutoHyphens/>
        <w:spacing w:line="276" w:lineRule="auto"/>
        <w:ind w:firstLine="0"/>
        <w:jc w:val="left"/>
        <w:rPr>
          <w:rStyle w:val="9pt"/>
          <w:b w:val="0"/>
          <w:bCs w:val="0"/>
          <w:sz w:val="24"/>
          <w:szCs w:val="24"/>
        </w:rPr>
      </w:pPr>
      <w:r w:rsidRPr="000E11DD">
        <w:rPr>
          <w:rStyle w:val="9pt"/>
          <w:bCs w:val="0"/>
          <w:sz w:val="24"/>
          <w:szCs w:val="24"/>
        </w:rPr>
        <w:t>В состав муниципальной программы входят следующие подпро</w:t>
      </w:r>
      <w:r w:rsidR="00AA3784" w:rsidRPr="000E11DD">
        <w:rPr>
          <w:rStyle w:val="9pt"/>
          <w:bCs w:val="0"/>
          <w:sz w:val="24"/>
          <w:szCs w:val="24"/>
        </w:rPr>
        <w:t>граммы:</w:t>
      </w:r>
    </w:p>
    <w:p w:rsidR="00AA3784" w:rsidRPr="000E11DD" w:rsidRDefault="00D80CAE" w:rsidP="00566363">
      <w:pPr>
        <w:pStyle w:val="a6"/>
        <w:widowControl w:val="0"/>
        <w:tabs>
          <w:tab w:val="left" w:pos="709"/>
        </w:tabs>
        <w:suppressAutoHyphens/>
        <w:spacing w:line="240" w:lineRule="auto"/>
        <w:ind w:firstLine="0"/>
        <w:rPr>
          <w:sz w:val="24"/>
          <w:szCs w:val="24"/>
        </w:rPr>
      </w:pPr>
      <w:r w:rsidRPr="000E11DD">
        <w:rPr>
          <w:sz w:val="24"/>
          <w:szCs w:val="24"/>
        </w:rPr>
        <w:t>1.</w:t>
      </w:r>
      <w:r w:rsidR="00AA3784" w:rsidRPr="000E11DD">
        <w:rPr>
          <w:sz w:val="24"/>
          <w:szCs w:val="24"/>
        </w:rPr>
        <w:t>Подпрограмма «Совершенствование предоставления дополнительного образования детям в сфере культуры» на 201</w:t>
      </w:r>
      <w:r w:rsidR="00AF0071" w:rsidRPr="000E11DD">
        <w:rPr>
          <w:sz w:val="24"/>
          <w:szCs w:val="24"/>
        </w:rPr>
        <w:t>6</w:t>
      </w:r>
      <w:r w:rsidR="00AA3784" w:rsidRPr="000E11DD">
        <w:rPr>
          <w:sz w:val="24"/>
          <w:szCs w:val="24"/>
        </w:rPr>
        <w:t>-20</w:t>
      </w:r>
      <w:r w:rsidR="00CB3581" w:rsidRPr="000E11DD">
        <w:rPr>
          <w:sz w:val="24"/>
          <w:szCs w:val="24"/>
        </w:rPr>
        <w:t>20</w:t>
      </w:r>
      <w:r w:rsidR="00AA3784" w:rsidRPr="000E11DD">
        <w:rPr>
          <w:sz w:val="24"/>
          <w:szCs w:val="24"/>
        </w:rPr>
        <w:t xml:space="preserve"> годы</w:t>
      </w:r>
    </w:p>
    <w:p w:rsidR="004F7597" w:rsidRPr="000E11DD" w:rsidRDefault="00D80CAE" w:rsidP="00566363">
      <w:pPr>
        <w:pStyle w:val="a6"/>
        <w:widowControl w:val="0"/>
        <w:tabs>
          <w:tab w:val="left" w:pos="709"/>
        </w:tabs>
        <w:suppressAutoHyphens/>
        <w:spacing w:line="240" w:lineRule="auto"/>
        <w:ind w:firstLine="0"/>
        <w:rPr>
          <w:i/>
          <w:sz w:val="24"/>
          <w:szCs w:val="24"/>
        </w:rPr>
      </w:pPr>
      <w:r w:rsidRPr="000E11DD">
        <w:rPr>
          <w:sz w:val="24"/>
          <w:szCs w:val="24"/>
        </w:rPr>
        <w:t>2.</w:t>
      </w:r>
      <w:r w:rsidR="00AA3784" w:rsidRPr="000E11DD">
        <w:rPr>
          <w:sz w:val="24"/>
          <w:szCs w:val="24"/>
        </w:rPr>
        <w:t>Подпрограмма «Совершенствование библиотечного, библиографического и информационного обслуживания пользователей» на 201</w:t>
      </w:r>
      <w:r w:rsidR="00AF0071" w:rsidRPr="000E11DD">
        <w:rPr>
          <w:sz w:val="24"/>
          <w:szCs w:val="24"/>
        </w:rPr>
        <w:t>6</w:t>
      </w:r>
      <w:r w:rsidR="00AA3784" w:rsidRPr="000E11DD">
        <w:rPr>
          <w:sz w:val="24"/>
          <w:szCs w:val="24"/>
        </w:rPr>
        <w:t>-20</w:t>
      </w:r>
      <w:r w:rsidR="00CB3581" w:rsidRPr="000E11DD">
        <w:rPr>
          <w:sz w:val="24"/>
          <w:szCs w:val="24"/>
        </w:rPr>
        <w:t>20</w:t>
      </w:r>
      <w:r w:rsidR="00AA3784" w:rsidRPr="000E11DD">
        <w:rPr>
          <w:sz w:val="24"/>
          <w:szCs w:val="24"/>
        </w:rPr>
        <w:t xml:space="preserve"> годы</w:t>
      </w:r>
    </w:p>
    <w:p w:rsidR="00D80CAE" w:rsidRPr="000E11DD" w:rsidRDefault="00D80CAE" w:rsidP="00566363">
      <w:pPr>
        <w:pStyle w:val="a6"/>
        <w:widowControl w:val="0"/>
        <w:tabs>
          <w:tab w:val="left" w:pos="709"/>
        </w:tabs>
        <w:suppressAutoHyphens/>
        <w:spacing w:line="240" w:lineRule="auto"/>
        <w:ind w:firstLine="0"/>
        <w:rPr>
          <w:sz w:val="24"/>
          <w:szCs w:val="24"/>
        </w:rPr>
      </w:pPr>
      <w:r w:rsidRPr="000E11DD">
        <w:rPr>
          <w:sz w:val="24"/>
          <w:szCs w:val="24"/>
        </w:rPr>
        <w:t>3.</w:t>
      </w:r>
      <w:r w:rsidR="00AA3784" w:rsidRPr="000E11DD">
        <w:rPr>
          <w:sz w:val="24"/>
          <w:szCs w:val="24"/>
        </w:rPr>
        <w:t>Подпрограмма «Совершенствование организации досуга и развитие</w:t>
      </w:r>
      <w:r w:rsidR="00AA3784" w:rsidRPr="000E11DD">
        <w:t xml:space="preserve"> </w:t>
      </w:r>
      <w:r w:rsidR="00AA3784" w:rsidRPr="000E11DD">
        <w:rPr>
          <w:sz w:val="24"/>
          <w:szCs w:val="24"/>
        </w:rPr>
        <w:t>творческих</w:t>
      </w:r>
      <w:r w:rsidR="00AA3784" w:rsidRPr="000E11DD">
        <w:t xml:space="preserve"> </w:t>
      </w:r>
      <w:r w:rsidR="00AA3784" w:rsidRPr="000E11DD">
        <w:rPr>
          <w:sz w:val="24"/>
          <w:szCs w:val="24"/>
        </w:rPr>
        <w:t>способностей граждан» на 201</w:t>
      </w:r>
      <w:r w:rsidR="00AF0071" w:rsidRPr="000E11DD">
        <w:rPr>
          <w:sz w:val="24"/>
          <w:szCs w:val="24"/>
        </w:rPr>
        <w:t>6</w:t>
      </w:r>
      <w:r w:rsidR="00AA3784" w:rsidRPr="000E11DD">
        <w:rPr>
          <w:sz w:val="24"/>
          <w:szCs w:val="24"/>
        </w:rPr>
        <w:t>-20</w:t>
      </w:r>
      <w:r w:rsidR="00CB3581" w:rsidRPr="000E11DD">
        <w:rPr>
          <w:sz w:val="24"/>
          <w:szCs w:val="24"/>
        </w:rPr>
        <w:t>20</w:t>
      </w:r>
      <w:r w:rsidR="00AA3784" w:rsidRPr="000E11DD">
        <w:rPr>
          <w:sz w:val="24"/>
          <w:szCs w:val="24"/>
        </w:rPr>
        <w:t xml:space="preserve"> годы </w:t>
      </w:r>
    </w:p>
    <w:p w:rsidR="00E1183E" w:rsidRPr="000E11DD" w:rsidRDefault="00E1183E" w:rsidP="00566363">
      <w:pPr>
        <w:pStyle w:val="a6"/>
        <w:widowControl w:val="0"/>
        <w:tabs>
          <w:tab w:val="left" w:pos="709"/>
        </w:tabs>
        <w:suppressAutoHyphens/>
        <w:spacing w:line="240" w:lineRule="auto"/>
        <w:ind w:firstLine="0"/>
        <w:rPr>
          <w:sz w:val="24"/>
          <w:szCs w:val="24"/>
        </w:rPr>
      </w:pPr>
      <w:r w:rsidRPr="000E11DD">
        <w:rPr>
          <w:sz w:val="24"/>
          <w:szCs w:val="24"/>
        </w:rPr>
        <w:t>4.Подпрограмма «Совершенствование музейного обслуживания граждан» на 201</w:t>
      </w:r>
      <w:r w:rsidR="00AF0071" w:rsidRPr="000E11DD">
        <w:rPr>
          <w:sz w:val="24"/>
          <w:szCs w:val="24"/>
        </w:rPr>
        <w:t>6</w:t>
      </w:r>
      <w:r w:rsidRPr="000E11DD">
        <w:rPr>
          <w:sz w:val="24"/>
          <w:szCs w:val="24"/>
        </w:rPr>
        <w:t>-20</w:t>
      </w:r>
      <w:r w:rsidR="00CB3581" w:rsidRPr="000E11DD">
        <w:rPr>
          <w:sz w:val="24"/>
          <w:szCs w:val="24"/>
        </w:rPr>
        <w:t>20</w:t>
      </w:r>
      <w:r w:rsidRPr="000E11DD">
        <w:rPr>
          <w:sz w:val="24"/>
          <w:szCs w:val="24"/>
        </w:rPr>
        <w:t xml:space="preserve"> годы</w:t>
      </w:r>
    </w:p>
    <w:p w:rsidR="00D80CAE" w:rsidRPr="000E11DD" w:rsidRDefault="00E1183E" w:rsidP="00566363">
      <w:pPr>
        <w:pStyle w:val="a6"/>
        <w:widowControl w:val="0"/>
        <w:tabs>
          <w:tab w:val="left" w:pos="709"/>
        </w:tabs>
        <w:suppressAutoHyphens/>
        <w:spacing w:line="240" w:lineRule="auto"/>
        <w:ind w:firstLine="0"/>
        <w:rPr>
          <w:sz w:val="24"/>
          <w:szCs w:val="24"/>
        </w:rPr>
      </w:pPr>
      <w:r w:rsidRPr="000E11DD">
        <w:rPr>
          <w:sz w:val="24"/>
          <w:szCs w:val="24"/>
        </w:rPr>
        <w:t>5</w:t>
      </w:r>
      <w:r w:rsidR="00D80CAE" w:rsidRPr="000E11DD">
        <w:rPr>
          <w:sz w:val="24"/>
          <w:szCs w:val="24"/>
        </w:rPr>
        <w:t>.Подпрограмма «Сохранение, использование, популяризация и охрана объектов культурного наследия (памятников истории и культуры) ЗАТО г.Североморск» на 201</w:t>
      </w:r>
      <w:r w:rsidR="00AF0071" w:rsidRPr="000E11DD">
        <w:rPr>
          <w:sz w:val="24"/>
          <w:szCs w:val="24"/>
        </w:rPr>
        <w:t>6</w:t>
      </w:r>
      <w:r w:rsidR="00D80CAE" w:rsidRPr="000E11DD">
        <w:rPr>
          <w:sz w:val="24"/>
          <w:szCs w:val="24"/>
        </w:rPr>
        <w:t>-20</w:t>
      </w:r>
      <w:r w:rsidR="00CB3581" w:rsidRPr="000E11DD">
        <w:rPr>
          <w:sz w:val="24"/>
          <w:szCs w:val="24"/>
        </w:rPr>
        <w:t>20</w:t>
      </w:r>
      <w:r w:rsidR="00D80CAE" w:rsidRPr="000E11DD">
        <w:rPr>
          <w:sz w:val="24"/>
          <w:szCs w:val="24"/>
        </w:rPr>
        <w:t xml:space="preserve"> годы</w:t>
      </w:r>
    </w:p>
    <w:p w:rsidR="00E1183E" w:rsidRPr="000E11DD" w:rsidRDefault="00E1183E" w:rsidP="00566363">
      <w:pPr>
        <w:pStyle w:val="a6"/>
        <w:widowControl w:val="0"/>
        <w:tabs>
          <w:tab w:val="left" w:pos="709"/>
        </w:tabs>
        <w:suppressAutoHyphens/>
        <w:spacing w:line="240" w:lineRule="auto"/>
        <w:ind w:firstLine="0"/>
        <w:rPr>
          <w:sz w:val="24"/>
          <w:szCs w:val="24"/>
        </w:rPr>
      </w:pPr>
      <w:r w:rsidRPr="000E11DD">
        <w:rPr>
          <w:sz w:val="24"/>
          <w:szCs w:val="24"/>
        </w:rPr>
        <w:t>6.</w:t>
      </w:r>
      <w:r w:rsidR="00D80CAE" w:rsidRPr="000E11DD">
        <w:rPr>
          <w:sz w:val="24"/>
          <w:szCs w:val="24"/>
        </w:rPr>
        <w:t xml:space="preserve">Подпрограмма </w:t>
      </w:r>
      <w:r w:rsidR="00FB66D1" w:rsidRPr="000E11DD">
        <w:rPr>
          <w:sz w:val="24"/>
          <w:szCs w:val="24"/>
        </w:rPr>
        <w:t xml:space="preserve">«Создание условий для обеспечения и развития в сфере культуры, спорта и молодежной политики» на 2016 - 2020 годы. </w:t>
      </w:r>
    </w:p>
    <w:p w:rsidR="006E17D9" w:rsidRPr="00CE34CE" w:rsidRDefault="006E17D9" w:rsidP="006E17D9">
      <w:pPr>
        <w:pStyle w:val="a6"/>
        <w:widowControl w:val="0"/>
        <w:tabs>
          <w:tab w:val="left" w:pos="709"/>
        </w:tabs>
        <w:suppressAutoHyphens/>
        <w:spacing w:line="240" w:lineRule="auto"/>
        <w:ind w:firstLine="709"/>
        <w:rPr>
          <w:b/>
          <w:sz w:val="24"/>
          <w:szCs w:val="24"/>
          <w:highlight w:val="yellow"/>
        </w:rPr>
      </w:pPr>
      <w:r w:rsidRPr="00CE34CE">
        <w:rPr>
          <w:sz w:val="24"/>
          <w:szCs w:val="24"/>
          <w:highlight w:val="yellow"/>
        </w:rPr>
        <w:t>Общий объем финансирования, предусмотренный на реализацию программы на 20</w:t>
      </w:r>
      <w:r w:rsidR="00936C2D" w:rsidRPr="00CE34CE">
        <w:rPr>
          <w:sz w:val="24"/>
          <w:szCs w:val="24"/>
          <w:highlight w:val="yellow"/>
        </w:rPr>
        <w:t>20</w:t>
      </w:r>
      <w:r w:rsidRPr="00CE34CE">
        <w:rPr>
          <w:sz w:val="24"/>
          <w:szCs w:val="24"/>
          <w:highlight w:val="yellow"/>
        </w:rPr>
        <w:t xml:space="preserve"> год составляет</w:t>
      </w:r>
      <w:r w:rsidRPr="00CE34CE">
        <w:rPr>
          <w:b/>
          <w:sz w:val="24"/>
          <w:szCs w:val="24"/>
          <w:highlight w:val="yellow"/>
        </w:rPr>
        <w:t xml:space="preserve"> 3</w:t>
      </w:r>
      <w:r w:rsidR="00936C2D" w:rsidRPr="00CE34CE">
        <w:rPr>
          <w:b/>
          <w:sz w:val="24"/>
          <w:szCs w:val="24"/>
          <w:highlight w:val="yellow"/>
        </w:rPr>
        <w:t>84</w:t>
      </w:r>
      <w:r w:rsidRPr="00CE34CE">
        <w:rPr>
          <w:b/>
          <w:sz w:val="24"/>
          <w:szCs w:val="24"/>
          <w:highlight w:val="yellow"/>
        </w:rPr>
        <w:t> </w:t>
      </w:r>
      <w:r w:rsidR="003A1790" w:rsidRPr="00CE34CE">
        <w:rPr>
          <w:b/>
          <w:sz w:val="24"/>
          <w:szCs w:val="24"/>
          <w:highlight w:val="yellow"/>
        </w:rPr>
        <w:t>2</w:t>
      </w:r>
      <w:r w:rsidR="00936C2D" w:rsidRPr="00CE34CE">
        <w:rPr>
          <w:b/>
          <w:sz w:val="24"/>
          <w:szCs w:val="24"/>
          <w:highlight w:val="yellow"/>
        </w:rPr>
        <w:t>65</w:t>
      </w:r>
      <w:r w:rsidRPr="00CE34CE">
        <w:rPr>
          <w:b/>
          <w:sz w:val="24"/>
          <w:szCs w:val="24"/>
          <w:highlight w:val="yellow"/>
        </w:rPr>
        <w:t>,</w:t>
      </w:r>
      <w:r w:rsidR="00936C2D" w:rsidRPr="00CE34CE">
        <w:rPr>
          <w:b/>
          <w:sz w:val="24"/>
          <w:szCs w:val="24"/>
          <w:highlight w:val="yellow"/>
        </w:rPr>
        <w:t>27</w:t>
      </w:r>
      <w:r w:rsidRPr="00CE34CE">
        <w:rPr>
          <w:b/>
          <w:sz w:val="24"/>
          <w:szCs w:val="24"/>
          <w:highlight w:val="yellow"/>
        </w:rPr>
        <w:t xml:space="preserve"> тыс.</w:t>
      </w:r>
      <w:r w:rsidR="00936C2D" w:rsidRPr="00CE34CE">
        <w:rPr>
          <w:b/>
          <w:sz w:val="24"/>
          <w:szCs w:val="24"/>
          <w:highlight w:val="yellow"/>
        </w:rPr>
        <w:t xml:space="preserve"> </w:t>
      </w:r>
      <w:r w:rsidRPr="00CE34CE">
        <w:rPr>
          <w:b/>
          <w:sz w:val="24"/>
          <w:szCs w:val="24"/>
          <w:highlight w:val="yellow"/>
        </w:rPr>
        <w:t>руб</w:t>
      </w:r>
      <w:r w:rsidRPr="00CE34CE">
        <w:rPr>
          <w:sz w:val="24"/>
          <w:szCs w:val="24"/>
          <w:highlight w:val="yellow"/>
        </w:rPr>
        <w:t>.</w:t>
      </w:r>
    </w:p>
    <w:p w:rsidR="006E17D9" w:rsidRPr="00CE34CE" w:rsidRDefault="006E17D9" w:rsidP="006E17D9">
      <w:pPr>
        <w:pStyle w:val="a6"/>
        <w:widowControl w:val="0"/>
        <w:tabs>
          <w:tab w:val="left" w:pos="709"/>
        </w:tabs>
        <w:suppressAutoHyphens/>
        <w:spacing w:line="240" w:lineRule="auto"/>
        <w:ind w:firstLine="709"/>
        <w:rPr>
          <w:sz w:val="24"/>
          <w:szCs w:val="24"/>
          <w:highlight w:val="yellow"/>
        </w:rPr>
      </w:pPr>
      <w:r w:rsidRPr="00CE34CE">
        <w:rPr>
          <w:b/>
          <w:sz w:val="24"/>
          <w:szCs w:val="24"/>
          <w:highlight w:val="yellow"/>
        </w:rPr>
        <w:t>За 20</w:t>
      </w:r>
      <w:r w:rsidR="00936C2D" w:rsidRPr="00CE34CE">
        <w:rPr>
          <w:b/>
          <w:sz w:val="24"/>
          <w:szCs w:val="24"/>
          <w:highlight w:val="yellow"/>
        </w:rPr>
        <w:t>20</w:t>
      </w:r>
      <w:r w:rsidRPr="00CE34CE">
        <w:rPr>
          <w:b/>
          <w:sz w:val="24"/>
          <w:szCs w:val="24"/>
          <w:highlight w:val="yellow"/>
        </w:rPr>
        <w:t xml:space="preserve"> года</w:t>
      </w:r>
      <w:r w:rsidRPr="00CE34CE">
        <w:rPr>
          <w:sz w:val="24"/>
          <w:szCs w:val="24"/>
          <w:highlight w:val="yellow"/>
        </w:rPr>
        <w:t xml:space="preserve"> были освоены средства в объеме </w:t>
      </w:r>
      <w:r w:rsidR="003A1790" w:rsidRPr="00CE34CE">
        <w:rPr>
          <w:b/>
          <w:sz w:val="24"/>
          <w:szCs w:val="24"/>
          <w:highlight w:val="yellow"/>
        </w:rPr>
        <w:t>3</w:t>
      </w:r>
      <w:r w:rsidR="00936C2D" w:rsidRPr="00CE34CE">
        <w:rPr>
          <w:b/>
          <w:sz w:val="24"/>
          <w:szCs w:val="24"/>
          <w:highlight w:val="yellow"/>
        </w:rPr>
        <w:t>81</w:t>
      </w:r>
      <w:r w:rsidRPr="00CE34CE">
        <w:rPr>
          <w:b/>
          <w:sz w:val="24"/>
          <w:szCs w:val="24"/>
          <w:highlight w:val="yellow"/>
        </w:rPr>
        <w:t> </w:t>
      </w:r>
      <w:r w:rsidR="00936C2D" w:rsidRPr="00CE34CE">
        <w:rPr>
          <w:b/>
          <w:sz w:val="24"/>
          <w:szCs w:val="24"/>
          <w:highlight w:val="yellow"/>
        </w:rPr>
        <w:t>642</w:t>
      </w:r>
      <w:r w:rsidRPr="00CE34CE">
        <w:rPr>
          <w:b/>
          <w:sz w:val="24"/>
          <w:szCs w:val="24"/>
          <w:highlight w:val="yellow"/>
        </w:rPr>
        <w:t>,</w:t>
      </w:r>
      <w:r w:rsidR="00936C2D" w:rsidRPr="00CE34CE">
        <w:rPr>
          <w:b/>
          <w:sz w:val="24"/>
          <w:szCs w:val="24"/>
          <w:highlight w:val="yellow"/>
        </w:rPr>
        <w:t>98</w:t>
      </w:r>
      <w:r w:rsidRPr="00CE34CE">
        <w:rPr>
          <w:b/>
          <w:sz w:val="24"/>
          <w:szCs w:val="24"/>
          <w:highlight w:val="yellow"/>
        </w:rPr>
        <w:t xml:space="preserve"> тыс. руб. </w:t>
      </w:r>
      <w:r w:rsidRPr="00CE34CE">
        <w:rPr>
          <w:sz w:val="24"/>
          <w:szCs w:val="24"/>
          <w:highlight w:val="yellow"/>
        </w:rPr>
        <w:t>или</w:t>
      </w:r>
      <w:r w:rsidRPr="00CE34CE">
        <w:rPr>
          <w:b/>
          <w:sz w:val="24"/>
          <w:szCs w:val="24"/>
          <w:highlight w:val="yellow"/>
        </w:rPr>
        <w:t xml:space="preserve"> </w:t>
      </w:r>
      <w:r w:rsidR="003A1790" w:rsidRPr="00CE34CE">
        <w:rPr>
          <w:b/>
          <w:sz w:val="24"/>
          <w:szCs w:val="24"/>
          <w:highlight w:val="yellow"/>
        </w:rPr>
        <w:t>99</w:t>
      </w:r>
      <w:r w:rsidR="003676C8" w:rsidRPr="00CE34CE">
        <w:rPr>
          <w:b/>
          <w:sz w:val="24"/>
          <w:szCs w:val="24"/>
          <w:highlight w:val="yellow"/>
        </w:rPr>
        <w:t>,</w:t>
      </w:r>
      <w:r w:rsidR="00936C2D" w:rsidRPr="00CE34CE">
        <w:rPr>
          <w:b/>
          <w:sz w:val="24"/>
          <w:szCs w:val="24"/>
          <w:highlight w:val="yellow"/>
        </w:rPr>
        <w:t>32</w:t>
      </w:r>
      <w:r w:rsidRPr="00CE34CE">
        <w:rPr>
          <w:b/>
          <w:sz w:val="24"/>
          <w:szCs w:val="24"/>
          <w:highlight w:val="yellow"/>
        </w:rPr>
        <w:t xml:space="preserve">% </w:t>
      </w:r>
      <w:r w:rsidRPr="00CE34CE">
        <w:rPr>
          <w:sz w:val="24"/>
          <w:szCs w:val="24"/>
          <w:highlight w:val="yellow"/>
        </w:rPr>
        <w:t>предусмотренног</w:t>
      </w:r>
      <w:r w:rsidR="00761355" w:rsidRPr="00CE34CE">
        <w:rPr>
          <w:sz w:val="24"/>
          <w:szCs w:val="24"/>
          <w:highlight w:val="yellow"/>
        </w:rPr>
        <w:t>о на год объема финансирования.</w:t>
      </w:r>
    </w:p>
    <w:p w:rsidR="00936C2D" w:rsidRPr="00936C2D" w:rsidRDefault="001A2F5F" w:rsidP="006E17D9">
      <w:pPr>
        <w:autoSpaceDE w:val="0"/>
        <w:autoSpaceDN w:val="0"/>
        <w:adjustRightInd w:val="0"/>
        <w:ind w:firstLine="720"/>
        <w:jc w:val="both"/>
        <w:rPr>
          <w:b/>
        </w:rPr>
      </w:pPr>
      <w:r w:rsidRPr="00CE34CE">
        <w:rPr>
          <w:highlight w:val="yellow"/>
        </w:rPr>
        <w:t xml:space="preserve">Освоение средств </w:t>
      </w:r>
      <w:r w:rsidRPr="009F53A7">
        <w:rPr>
          <w:highlight w:val="yellow"/>
          <w:u w:val="single"/>
        </w:rPr>
        <w:t xml:space="preserve">по </w:t>
      </w:r>
      <w:r w:rsidR="00936C2D" w:rsidRPr="009F53A7">
        <w:rPr>
          <w:highlight w:val="yellow"/>
          <w:u w:val="single"/>
        </w:rPr>
        <w:t>подпрограмме «Сохранение, использование, популяризация и охрана объектов культурного наследия (памятников истории и культуры) ЗАТО г. Североморск» на 2016-2020 годы</w:t>
      </w:r>
      <w:r w:rsidR="00936C2D" w:rsidRPr="00CE34CE">
        <w:rPr>
          <w:highlight w:val="yellow"/>
        </w:rPr>
        <w:t xml:space="preserve"> составило </w:t>
      </w:r>
      <w:r w:rsidR="00936C2D" w:rsidRPr="00CE34CE">
        <w:rPr>
          <w:b/>
          <w:highlight w:val="yellow"/>
        </w:rPr>
        <w:t>2 995,95 тыс. руб</w:t>
      </w:r>
      <w:r w:rsidR="00936C2D" w:rsidRPr="00CE34CE">
        <w:rPr>
          <w:highlight w:val="yellow"/>
        </w:rPr>
        <w:t xml:space="preserve">. или </w:t>
      </w:r>
      <w:r w:rsidR="00936C2D" w:rsidRPr="00CE34CE">
        <w:rPr>
          <w:b/>
          <w:highlight w:val="yellow"/>
        </w:rPr>
        <w:t xml:space="preserve">73,5%. </w:t>
      </w:r>
      <w:r w:rsidR="00CE34CE" w:rsidRPr="00CE34CE">
        <w:rPr>
          <w:highlight w:val="yellow"/>
        </w:rPr>
        <w:t xml:space="preserve">Это связано с экономией средств </w:t>
      </w:r>
      <w:r w:rsidR="00CE34CE" w:rsidRPr="00CE34CE">
        <w:rPr>
          <w:i/>
          <w:highlight w:val="yellow"/>
        </w:rPr>
        <w:t xml:space="preserve">по мероприятию п. 2.1.2. </w:t>
      </w:r>
      <w:r w:rsidR="00CE34CE" w:rsidRPr="00CE34CE">
        <w:rPr>
          <w:bCs/>
          <w:i/>
          <w:highlight w:val="yellow"/>
        </w:rPr>
        <w:t>Реализация мероприятий федеральной целевой программы "Увековечивание памяти погибших при защите Отечества на 2019-2024 годы</w:t>
      </w:r>
      <w:r w:rsidR="00A76FF2">
        <w:rPr>
          <w:bCs/>
          <w:i/>
          <w:highlight w:val="yellow"/>
        </w:rPr>
        <w:t>.</w:t>
      </w:r>
      <w:r w:rsidR="00CE34CE" w:rsidRPr="00CE34CE">
        <w:rPr>
          <w:bCs/>
          <w:i/>
          <w:highlight w:val="yellow"/>
        </w:rPr>
        <w:t>"</w:t>
      </w:r>
      <w:r w:rsidR="00A76FF2">
        <w:rPr>
          <w:highlight w:val="yellow"/>
        </w:rPr>
        <w:t xml:space="preserve">. </w:t>
      </w:r>
      <w:r w:rsidR="00CE34CE" w:rsidRPr="00CE34CE">
        <w:rPr>
          <w:highlight w:val="yellow"/>
        </w:rPr>
        <w:t>сумма заключенного муниципального контракта</w:t>
      </w:r>
      <w:r w:rsidR="00CE34CE">
        <w:t xml:space="preserve"> составила 2 050,00 тыс. руб. Работы по контракту выполнены в полном объеме.</w:t>
      </w:r>
      <w:r w:rsidR="00C548ED">
        <w:t xml:space="preserve"> Подпрограмма исполнена с приемлемым уровнем эффективности.</w:t>
      </w:r>
    </w:p>
    <w:p w:rsidR="006E17D9" w:rsidRPr="000E11DD" w:rsidRDefault="00CE34CE" w:rsidP="006E17D9">
      <w:pPr>
        <w:autoSpaceDE w:val="0"/>
        <w:autoSpaceDN w:val="0"/>
        <w:adjustRightInd w:val="0"/>
        <w:ind w:firstLine="720"/>
        <w:jc w:val="both"/>
      </w:pPr>
      <w:r>
        <w:t xml:space="preserve">По остальным </w:t>
      </w:r>
      <w:r w:rsidR="006E17D9" w:rsidRPr="000E11DD">
        <w:t>подпрогр</w:t>
      </w:r>
      <w:r w:rsidR="001A2F5F" w:rsidRPr="000E11DD">
        <w:t>аммам, входящих в состав муниципальной программы</w:t>
      </w:r>
      <w:r w:rsidR="006E17D9" w:rsidRPr="000E11DD">
        <w:t xml:space="preserve"> </w:t>
      </w:r>
      <w:r>
        <w:t xml:space="preserve">освоение финансирования составило </w:t>
      </w:r>
      <w:r w:rsidR="006E17D9" w:rsidRPr="000E11DD">
        <w:t xml:space="preserve">от </w:t>
      </w:r>
      <w:r w:rsidR="003A1790" w:rsidRPr="00C548ED">
        <w:rPr>
          <w:b/>
          <w:highlight w:val="yellow"/>
        </w:rPr>
        <w:t>99,</w:t>
      </w:r>
      <w:r w:rsidRPr="00C548ED">
        <w:rPr>
          <w:b/>
          <w:highlight w:val="yellow"/>
        </w:rPr>
        <w:t>02</w:t>
      </w:r>
      <w:r w:rsidR="00761355" w:rsidRPr="00C548ED">
        <w:rPr>
          <w:b/>
          <w:highlight w:val="yellow"/>
        </w:rPr>
        <w:t> </w:t>
      </w:r>
      <w:r w:rsidR="006E17D9" w:rsidRPr="00C548ED">
        <w:rPr>
          <w:b/>
          <w:highlight w:val="yellow"/>
        </w:rPr>
        <w:t>%</w:t>
      </w:r>
      <w:r w:rsidR="006E17D9" w:rsidRPr="00C548ED">
        <w:rPr>
          <w:highlight w:val="yellow"/>
        </w:rPr>
        <w:t xml:space="preserve"> д</w:t>
      </w:r>
      <w:r w:rsidR="006E17D9" w:rsidRPr="000E11DD">
        <w:t xml:space="preserve">о </w:t>
      </w:r>
      <w:r w:rsidR="003A1790" w:rsidRPr="00C548ED">
        <w:rPr>
          <w:b/>
          <w:highlight w:val="yellow"/>
        </w:rPr>
        <w:t>100</w:t>
      </w:r>
      <w:r w:rsidR="006E17D9" w:rsidRPr="00C548ED">
        <w:rPr>
          <w:b/>
          <w:highlight w:val="yellow"/>
        </w:rPr>
        <w:t>%</w:t>
      </w:r>
      <w:r w:rsidR="006E17D9" w:rsidRPr="000E11DD">
        <w:t xml:space="preserve">. </w:t>
      </w:r>
    </w:p>
    <w:p w:rsidR="0053456B" w:rsidRDefault="0053456B" w:rsidP="006C688D">
      <w:pPr>
        <w:autoSpaceDE w:val="0"/>
        <w:autoSpaceDN w:val="0"/>
        <w:adjustRightInd w:val="0"/>
        <w:ind w:firstLine="851"/>
        <w:contextualSpacing/>
        <w:jc w:val="both"/>
      </w:pPr>
      <w:r w:rsidRPr="009F53A7">
        <w:rPr>
          <w:u w:val="single"/>
        </w:rPr>
        <w:lastRenderedPageBreak/>
        <w:t>Подпрограммы «Совершенствование предоставления дополнительного образования детям в сфере культуры» на 2016-2020 годы, «Совершенствование библиотечного, библиографического и информационного обслуживания пользователей» на 2016-2020 годы и «Совершенствование организации досуга и развитие творческих способностей граждан» на 2016-2020 годы</w:t>
      </w:r>
      <w:r>
        <w:t xml:space="preserve"> реализованы со средним уровнем эффективности. Это связано с:</w:t>
      </w:r>
    </w:p>
    <w:p w:rsidR="0053456B" w:rsidRPr="0053456B" w:rsidRDefault="0053456B" w:rsidP="006C688D">
      <w:pPr>
        <w:widowControl w:val="0"/>
        <w:ind w:firstLine="851"/>
        <w:jc w:val="both"/>
      </w:pPr>
      <w:r w:rsidRPr="0053456B">
        <w:t>Неисполнени</w:t>
      </w:r>
      <w:r>
        <w:t>ем</w:t>
      </w:r>
      <w:r w:rsidRPr="0053456B">
        <w:t xml:space="preserve"> показателей: </w:t>
      </w:r>
    </w:p>
    <w:p w:rsidR="0053456B" w:rsidRPr="0053456B" w:rsidRDefault="0053456B" w:rsidP="006C688D">
      <w:pPr>
        <w:widowControl w:val="0"/>
        <w:ind w:firstLine="851"/>
        <w:jc w:val="both"/>
      </w:pPr>
      <w:r w:rsidRPr="0053456B">
        <w:t xml:space="preserve">- </w:t>
      </w:r>
      <w:r w:rsidRPr="0066363D">
        <w:rPr>
          <w:i/>
        </w:rPr>
        <w:t>доля детей, осваивающих дополнительные образовательные общеразвивающие программы, ставших победителями и призерами всероссийск</w:t>
      </w:r>
      <w:r w:rsidR="0066363D" w:rsidRPr="0066363D">
        <w:rPr>
          <w:i/>
        </w:rPr>
        <w:t>их и международных мероприятий</w:t>
      </w:r>
      <w:r w:rsidR="0066363D">
        <w:t xml:space="preserve"> –</w:t>
      </w:r>
      <w:r w:rsidRPr="0053456B">
        <w:t xml:space="preserve"> 16,67 %</w:t>
      </w:r>
    </w:p>
    <w:p w:rsidR="0066363D" w:rsidRDefault="0053456B" w:rsidP="006C688D">
      <w:pPr>
        <w:widowControl w:val="0"/>
        <w:ind w:firstLine="851"/>
        <w:jc w:val="both"/>
      </w:pPr>
      <w:r w:rsidRPr="0053456B">
        <w:t xml:space="preserve">- </w:t>
      </w:r>
      <w:r w:rsidRPr="0066363D">
        <w:rPr>
          <w:i/>
        </w:rPr>
        <w:t>доля детей, осваивающих дополнительные образовательные предпрофессиональные программы, ставших победителями и призерами всероссийск</w:t>
      </w:r>
      <w:r w:rsidR="0066363D" w:rsidRPr="0066363D">
        <w:rPr>
          <w:i/>
        </w:rPr>
        <w:t>их и международных мероприятий</w:t>
      </w:r>
      <w:r w:rsidR="0066363D">
        <w:t xml:space="preserve"> – </w:t>
      </w:r>
      <w:r w:rsidRPr="0053456B">
        <w:t>15,66%</w:t>
      </w:r>
      <w:r w:rsidR="0066363D">
        <w:t>.</w:t>
      </w:r>
      <w:r>
        <w:t xml:space="preserve"> </w:t>
      </w:r>
    </w:p>
    <w:p w:rsidR="0066363D" w:rsidRDefault="0066363D" w:rsidP="0066363D">
      <w:pPr>
        <w:ind w:firstLine="851"/>
        <w:jc w:val="both"/>
      </w:pPr>
      <w:r>
        <w:t xml:space="preserve">- </w:t>
      </w:r>
      <w:r w:rsidRPr="0066363D">
        <w:rPr>
          <w:i/>
        </w:rPr>
        <w:t xml:space="preserve">увеличение количества посещений учреждений культуры </w:t>
      </w:r>
      <w:r>
        <w:t>–</w:t>
      </w:r>
      <w:r w:rsidRPr="0053456B">
        <w:t xml:space="preserve"> </w:t>
      </w:r>
      <w:r>
        <w:t>51</w:t>
      </w:r>
      <w:r w:rsidRPr="0053456B">
        <w:t>,</w:t>
      </w:r>
      <w:r>
        <w:t>34</w:t>
      </w:r>
      <w:r w:rsidRPr="0053456B">
        <w:t xml:space="preserve"> %</w:t>
      </w:r>
    </w:p>
    <w:p w:rsidR="0066363D" w:rsidRPr="0053456B" w:rsidRDefault="0066363D" w:rsidP="0066363D">
      <w:pPr>
        <w:ind w:firstLine="851"/>
        <w:jc w:val="both"/>
      </w:pPr>
      <w:r>
        <w:t xml:space="preserve">- </w:t>
      </w:r>
      <w:r w:rsidRPr="0066363D">
        <w:rPr>
          <w:i/>
        </w:rPr>
        <w:t>сохранение количества культурно-массовых мероприятий (творческих (фестиваль, выставка, конкурс, смотр)</w:t>
      </w:r>
      <w:r>
        <w:t xml:space="preserve"> – 33,33%</w:t>
      </w:r>
    </w:p>
    <w:p w:rsidR="0066363D" w:rsidRDefault="0066363D" w:rsidP="0066363D">
      <w:pPr>
        <w:widowControl w:val="0"/>
        <w:ind w:firstLine="851"/>
        <w:jc w:val="both"/>
      </w:pPr>
      <w:r>
        <w:t xml:space="preserve">- </w:t>
      </w:r>
      <w:r w:rsidRPr="0066363D">
        <w:rPr>
          <w:i/>
        </w:rPr>
        <w:t>сохранение количества культурно-массовых мероприятий (иные зрелищные мероприятия)</w:t>
      </w:r>
      <w:r>
        <w:t xml:space="preserve"> - 54,34%.</w:t>
      </w:r>
    </w:p>
    <w:p w:rsidR="0053456B" w:rsidRDefault="0066363D" w:rsidP="006C688D">
      <w:pPr>
        <w:widowControl w:val="0"/>
        <w:ind w:firstLine="851"/>
        <w:jc w:val="both"/>
      </w:pPr>
      <w:r>
        <w:t>Это</w:t>
      </w:r>
      <w:r w:rsidR="0053456B" w:rsidRPr="0053456B">
        <w:t xml:space="preserve"> </w:t>
      </w:r>
      <w:r w:rsidR="002D5B23">
        <w:t>обусловлено</w:t>
      </w:r>
      <w:r w:rsidR="0053456B" w:rsidRPr="0053456B">
        <w:t xml:space="preserve"> осуществляемыми в 2020 году ограничительными мерами по предупреждению распространения новой коронавирусной инфекции</w:t>
      </w:r>
      <w:r w:rsidR="0053456B">
        <w:t>.</w:t>
      </w:r>
    </w:p>
    <w:p w:rsidR="0066363D" w:rsidRDefault="0053456B" w:rsidP="006C688D">
      <w:pPr>
        <w:ind w:firstLine="851"/>
        <w:jc w:val="both"/>
        <w:rPr>
          <w:bCs/>
        </w:rPr>
      </w:pPr>
      <w:r>
        <w:rPr>
          <w:bCs/>
        </w:rPr>
        <w:t>Не исполнением показателя</w:t>
      </w:r>
      <w:r w:rsidR="0066363D">
        <w:rPr>
          <w:bCs/>
        </w:rPr>
        <w:t>:</w:t>
      </w:r>
    </w:p>
    <w:p w:rsidR="0053456B" w:rsidRDefault="0066363D" w:rsidP="006C688D">
      <w:pPr>
        <w:ind w:firstLine="851"/>
        <w:jc w:val="both"/>
        <w:rPr>
          <w:bCs/>
        </w:rPr>
      </w:pPr>
      <w:r>
        <w:rPr>
          <w:bCs/>
        </w:rPr>
        <w:t xml:space="preserve">- </w:t>
      </w:r>
      <w:r w:rsidR="0053456B" w:rsidRPr="0066363D">
        <w:rPr>
          <w:bCs/>
          <w:i/>
        </w:rPr>
        <w:t>увеличение количества библиографических записей в сводном электронном каталоге библиотек МБУК Североморский ЦБС (по сравнению с предыдущим годом)</w:t>
      </w:r>
      <w:r>
        <w:rPr>
          <w:bCs/>
        </w:rPr>
        <w:t xml:space="preserve"> –</w:t>
      </w:r>
      <w:r w:rsidR="0053456B" w:rsidRPr="0053456B">
        <w:rPr>
          <w:bCs/>
        </w:rPr>
        <w:t xml:space="preserve"> 34,78 %</w:t>
      </w:r>
      <w:r>
        <w:rPr>
          <w:bCs/>
        </w:rPr>
        <w:t xml:space="preserve">. </w:t>
      </w:r>
      <w:r w:rsidR="00A76FF2">
        <w:rPr>
          <w:bCs/>
        </w:rPr>
        <w:t>Это о</w:t>
      </w:r>
      <w:r w:rsidR="002D5B23">
        <w:rPr>
          <w:bCs/>
        </w:rPr>
        <w:t>бусловлено</w:t>
      </w:r>
      <w:r w:rsidR="0053456B" w:rsidRPr="0053456B">
        <w:rPr>
          <w:bCs/>
        </w:rPr>
        <w:t xml:space="preserve"> списанием большого количества документов по причине залитий в трех библиотеках и по причине проведения проверки фонда в Североморской сельской библиотеки – филиале № 3, по результатам которой было выявлено и списано много ветхой и устаревшей литературы</w:t>
      </w:r>
      <w:r w:rsidR="0053456B">
        <w:rPr>
          <w:bCs/>
        </w:rPr>
        <w:t>.</w:t>
      </w:r>
    </w:p>
    <w:p w:rsidR="0066363D" w:rsidRDefault="0066363D" w:rsidP="006C688D">
      <w:pPr>
        <w:ind w:firstLine="851"/>
        <w:jc w:val="both"/>
        <w:rPr>
          <w:bCs/>
        </w:rPr>
      </w:pPr>
      <w:r w:rsidRPr="0066363D">
        <w:rPr>
          <w:bCs/>
        </w:rPr>
        <w:t>Две подпрограммы реализованы с высоким уровнем эффективности.</w:t>
      </w:r>
    </w:p>
    <w:p w:rsidR="00A80514" w:rsidRDefault="00A80514" w:rsidP="006C688D">
      <w:pPr>
        <w:ind w:firstLine="851"/>
        <w:jc w:val="both"/>
        <w:rPr>
          <w:b/>
        </w:rPr>
      </w:pPr>
    </w:p>
    <w:p w:rsidR="00A80514" w:rsidRDefault="00A80514" w:rsidP="006C688D">
      <w:pPr>
        <w:ind w:firstLine="851"/>
        <w:jc w:val="both"/>
        <w:rPr>
          <w:b/>
        </w:rPr>
      </w:pPr>
      <w:r w:rsidRPr="00A80514">
        <w:rPr>
          <w:b/>
        </w:rPr>
        <w:t xml:space="preserve">В </w:t>
      </w:r>
      <w:r>
        <w:rPr>
          <w:b/>
        </w:rPr>
        <w:t>2020 году</w:t>
      </w:r>
      <w:r w:rsidRPr="00A80514">
        <w:rPr>
          <w:b/>
        </w:rPr>
        <w:t xml:space="preserve"> муниципальная программа</w:t>
      </w:r>
      <w:r w:rsidRPr="00A80514">
        <w:rPr>
          <w:bCs/>
        </w:rPr>
        <w:t xml:space="preserve"> </w:t>
      </w:r>
      <w:r w:rsidRPr="00A80514">
        <w:rPr>
          <w:b/>
        </w:rPr>
        <w:t>«</w:t>
      </w:r>
      <w:proofErr w:type="gramStart"/>
      <w:r w:rsidRPr="00A80514">
        <w:rPr>
          <w:b/>
        </w:rPr>
        <w:t>Культура</w:t>
      </w:r>
      <w:proofErr w:type="gramEnd"/>
      <w:r w:rsidRPr="00A80514">
        <w:rPr>
          <w:b/>
        </w:rPr>
        <w:t xml:space="preserve"> ЗАТО г. Североморск на 2016-2020 годы»</w:t>
      </w:r>
      <w:r>
        <w:rPr>
          <w:b/>
        </w:rPr>
        <w:t xml:space="preserve"> реализована </w:t>
      </w:r>
      <w:r w:rsidRPr="00A76FF2">
        <w:rPr>
          <w:b/>
          <w:u w:val="single"/>
        </w:rPr>
        <w:t>со средним уровнем эффективности</w:t>
      </w:r>
      <w:r>
        <w:rPr>
          <w:b/>
        </w:rPr>
        <w:t>.</w:t>
      </w:r>
    </w:p>
    <w:tbl>
      <w:tblPr>
        <w:tblW w:w="25200" w:type="dxa"/>
        <w:tblInd w:w="95" w:type="dxa"/>
        <w:tblLook w:val="04A0" w:firstRow="1" w:lastRow="0" w:firstColumn="1" w:lastColumn="0" w:noHBand="0" w:noVBand="1"/>
      </w:tblPr>
      <w:tblGrid>
        <w:gridCol w:w="1431"/>
        <w:gridCol w:w="4100"/>
        <w:gridCol w:w="15125"/>
        <w:gridCol w:w="352"/>
        <w:gridCol w:w="3686"/>
        <w:gridCol w:w="62"/>
        <w:gridCol w:w="222"/>
        <w:gridCol w:w="222"/>
      </w:tblGrid>
      <w:tr w:rsidR="00A80514" w:rsidRPr="001E6D7C" w:rsidTr="00A80514">
        <w:trPr>
          <w:gridAfter w:val="3"/>
          <w:wAfter w:w="506" w:type="dxa"/>
          <w:trHeight w:val="330"/>
        </w:trPr>
        <w:tc>
          <w:tcPr>
            <w:tcW w:w="143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0514" w:rsidRPr="001E6D7C" w:rsidRDefault="00A80514" w:rsidP="00A80514">
            <w:pPr>
              <w:jc w:val="center"/>
            </w:pPr>
            <w:r w:rsidRPr="001E6D7C">
              <w:t>ДИП =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0514" w:rsidRPr="001E6D7C" w:rsidRDefault="00A80514" w:rsidP="004631DD">
            <w:pPr>
              <w:jc w:val="center"/>
            </w:pPr>
            <w:r>
              <w:t>5,32</w:t>
            </w:r>
            <w:r w:rsidRPr="001E6D7C">
              <w:t xml:space="preserve"> (степень достижения цели)</w:t>
            </w:r>
          </w:p>
        </w:tc>
        <w:tc>
          <w:tcPr>
            <w:tcW w:w="1512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tbl>
            <w:tblPr>
              <w:tblW w:w="13898" w:type="dxa"/>
              <w:tblInd w:w="95" w:type="dxa"/>
              <w:tblLook w:val="04A0" w:firstRow="1" w:lastRow="0" w:firstColumn="1" w:lastColumn="0" w:noHBand="0" w:noVBand="1"/>
            </w:tblPr>
            <w:tblGrid>
              <w:gridCol w:w="375"/>
              <w:gridCol w:w="13523"/>
            </w:tblGrid>
            <w:tr w:rsidR="00A80514" w:rsidRPr="001E6D7C" w:rsidTr="00A80514">
              <w:trPr>
                <w:trHeight w:val="330"/>
              </w:trPr>
              <w:tc>
                <w:tcPr>
                  <w:tcW w:w="3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A80514" w:rsidRPr="001E6D7C" w:rsidRDefault="00A80514" w:rsidP="00A80514">
                  <w:pPr>
                    <w:jc w:val="center"/>
                  </w:pPr>
                  <w:r w:rsidRPr="001E6D7C">
                    <w:t>=</w:t>
                  </w:r>
                </w:p>
              </w:tc>
              <w:tc>
                <w:tcPr>
                  <w:tcW w:w="135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A80514" w:rsidRPr="001E6D7C" w:rsidRDefault="00A80514" w:rsidP="00A80514">
                  <w:pPr>
                    <w:rPr>
                      <w:b/>
                      <w:bCs/>
                    </w:rPr>
                  </w:pPr>
                  <w:r w:rsidRPr="001E6D7C">
                    <w:rPr>
                      <w:b/>
                      <w:bCs/>
                    </w:rPr>
                    <w:t>0,8</w:t>
                  </w:r>
                  <w:r>
                    <w:rPr>
                      <w:b/>
                      <w:bCs/>
                    </w:rPr>
                    <w:t>9</w:t>
                  </w:r>
                  <w:r w:rsidRPr="001E6D7C">
                    <w:rPr>
                      <w:b/>
                      <w:bCs/>
                    </w:rPr>
                    <w:t xml:space="preserve"> средняя результативность</w:t>
                  </w:r>
                  <w:r>
                    <w:rPr>
                      <w:b/>
                      <w:bCs/>
                    </w:rPr>
                    <w:t xml:space="preserve"> </w:t>
                  </w:r>
                </w:p>
              </w:tc>
            </w:tr>
          </w:tbl>
          <w:p w:rsidR="00A80514" w:rsidRPr="001E6D7C" w:rsidRDefault="00A80514" w:rsidP="004631DD">
            <w:pPr>
              <w:jc w:val="center"/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80514" w:rsidRPr="001E6D7C" w:rsidRDefault="00A80514" w:rsidP="004631DD">
            <w:pPr>
              <w:jc w:val="center"/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80514" w:rsidRPr="001E6D7C" w:rsidRDefault="00A80514" w:rsidP="004631DD">
            <w:pPr>
              <w:rPr>
                <w:b/>
                <w:bCs/>
              </w:rPr>
            </w:pPr>
          </w:p>
        </w:tc>
      </w:tr>
      <w:tr w:rsidR="00A80514" w:rsidRPr="001E6D7C" w:rsidTr="00A80514">
        <w:trPr>
          <w:trHeight w:val="300"/>
        </w:trPr>
        <w:tc>
          <w:tcPr>
            <w:tcW w:w="143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80514" w:rsidRPr="001E6D7C" w:rsidRDefault="00A80514" w:rsidP="004631DD"/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0514" w:rsidRPr="001E6D7C" w:rsidRDefault="00A80514" w:rsidP="004631DD">
            <w:pPr>
              <w:jc w:val="center"/>
            </w:pPr>
            <w:r>
              <w:t>6</w:t>
            </w:r>
          </w:p>
        </w:tc>
        <w:tc>
          <w:tcPr>
            <w:tcW w:w="1512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0514" w:rsidRPr="001E6D7C" w:rsidRDefault="00A80514" w:rsidP="004631DD"/>
        </w:tc>
        <w:tc>
          <w:tcPr>
            <w:tcW w:w="41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0514" w:rsidRPr="001E6D7C" w:rsidRDefault="00A80514" w:rsidP="004631DD">
            <w:pPr>
              <w:jc w:val="center"/>
            </w:pPr>
            <w:r w:rsidRPr="001E6D7C">
              <w:t>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80514" w:rsidRPr="001E6D7C" w:rsidRDefault="00A80514" w:rsidP="004631DD"/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80514" w:rsidRPr="001E6D7C" w:rsidRDefault="00A80514" w:rsidP="004631DD">
            <w:pPr>
              <w:rPr>
                <w:b/>
                <w:bCs/>
              </w:rPr>
            </w:pPr>
          </w:p>
        </w:tc>
      </w:tr>
    </w:tbl>
    <w:p w:rsidR="00A80514" w:rsidRDefault="00A80514" w:rsidP="008E56F0">
      <w:pPr>
        <w:pStyle w:val="ConsPlusNonformat"/>
        <w:widowControl/>
        <w:tabs>
          <w:tab w:val="left" w:pos="432"/>
        </w:tabs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1E6D7C">
        <w:rPr>
          <w:rFonts w:ascii="Times New Roman" w:hAnsi="Times New Roman" w:cs="Times New Roman"/>
          <w:sz w:val="24"/>
          <w:szCs w:val="24"/>
        </w:rPr>
        <w:t xml:space="preserve">Оценка полноты </w:t>
      </w:r>
      <w:proofErr w:type="gramStart"/>
      <w:r w:rsidRPr="001E6D7C">
        <w:rPr>
          <w:rFonts w:ascii="Times New Roman" w:hAnsi="Times New Roman" w:cs="Times New Roman"/>
          <w:sz w:val="24"/>
          <w:szCs w:val="24"/>
        </w:rPr>
        <w:t xml:space="preserve">финансирования:   </w:t>
      </w:r>
      <w:proofErr w:type="gramEnd"/>
      <w:r w:rsidRPr="001E6D7C">
        <w:rPr>
          <w:rFonts w:ascii="Times New Roman" w:hAnsi="Times New Roman" w:cs="Times New Roman"/>
          <w:sz w:val="24"/>
          <w:szCs w:val="24"/>
        </w:rPr>
        <w:t xml:space="preserve"> ПФ =  </w:t>
      </w:r>
      <w:r w:rsidRPr="00A80514">
        <w:rPr>
          <w:rFonts w:ascii="Times New Roman" w:hAnsi="Times New Roman" w:cs="Times New Roman"/>
          <w:b/>
          <w:sz w:val="24"/>
          <w:szCs w:val="24"/>
        </w:rPr>
        <w:t>0,</w:t>
      </w:r>
      <w:r>
        <w:rPr>
          <w:rFonts w:ascii="Times New Roman" w:hAnsi="Times New Roman" w:cs="Times New Roman"/>
          <w:b/>
          <w:sz w:val="24"/>
          <w:szCs w:val="24"/>
        </w:rPr>
        <w:t>95</w:t>
      </w:r>
      <w:r w:rsidRPr="001E6D7C">
        <w:rPr>
          <w:rFonts w:ascii="Times New Roman" w:hAnsi="Times New Roman" w:cs="Times New Roman"/>
          <w:sz w:val="24"/>
          <w:szCs w:val="24"/>
        </w:rPr>
        <w:t xml:space="preserve"> - </w:t>
      </w:r>
      <w:r w:rsidRPr="001E6D7C">
        <w:rPr>
          <w:rFonts w:ascii="Times New Roman" w:hAnsi="Times New Roman" w:cs="Times New Roman"/>
          <w:b/>
          <w:sz w:val="24"/>
          <w:szCs w:val="24"/>
        </w:rPr>
        <w:t>полное финансирование</w:t>
      </w:r>
      <w:r w:rsidRPr="001E6D7C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2D5B23" w:rsidRDefault="002D5B23" w:rsidP="008E56F0">
      <w:pPr>
        <w:pStyle w:val="ConsPlusNonformat"/>
        <w:widowControl/>
        <w:tabs>
          <w:tab w:val="left" w:pos="432"/>
        </w:tabs>
        <w:ind w:left="851"/>
        <w:jc w:val="both"/>
        <w:rPr>
          <w:rFonts w:ascii="Times New Roman" w:hAnsi="Times New Roman" w:cs="Times New Roman"/>
          <w:sz w:val="24"/>
          <w:szCs w:val="24"/>
        </w:rPr>
      </w:pPr>
    </w:p>
    <w:p w:rsidR="002D5B23" w:rsidRDefault="002D5B23" w:rsidP="002D5B23">
      <w:pPr>
        <w:pStyle w:val="ConsPlusNonformat"/>
        <w:widowControl/>
        <w:tabs>
          <w:tab w:val="left" w:pos="432"/>
        </w:tabs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4A8C">
        <w:rPr>
          <w:rFonts w:ascii="Times New Roman" w:hAnsi="Times New Roman" w:cs="Times New Roman"/>
          <w:b/>
          <w:sz w:val="24"/>
          <w:szCs w:val="24"/>
        </w:rPr>
        <w:t>Исполнение м</w:t>
      </w:r>
      <w:r w:rsidRPr="00D20911">
        <w:rPr>
          <w:rFonts w:ascii="Times New Roman" w:hAnsi="Times New Roman" w:cs="Times New Roman"/>
          <w:b/>
          <w:sz w:val="24"/>
          <w:szCs w:val="24"/>
        </w:rPr>
        <w:t>униципальн</w:t>
      </w:r>
      <w:r>
        <w:rPr>
          <w:rFonts w:ascii="Times New Roman" w:hAnsi="Times New Roman" w:cs="Times New Roman"/>
          <w:b/>
          <w:sz w:val="24"/>
          <w:szCs w:val="24"/>
        </w:rPr>
        <w:t>ой</w:t>
      </w:r>
      <w:r w:rsidRPr="00D20911">
        <w:rPr>
          <w:rFonts w:ascii="Times New Roman" w:hAnsi="Times New Roman" w:cs="Times New Roman"/>
          <w:b/>
          <w:sz w:val="24"/>
          <w:szCs w:val="24"/>
        </w:rPr>
        <w:t xml:space="preserve"> программ</w:t>
      </w:r>
      <w:r>
        <w:rPr>
          <w:rFonts w:ascii="Times New Roman" w:hAnsi="Times New Roman" w:cs="Times New Roman"/>
          <w:b/>
          <w:sz w:val="24"/>
          <w:szCs w:val="24"/>
        </w:rPr>
        <w:t>ы за весь период действия:</w:t>
      </w:r>
    </w:p>
    <w:p w:rsidR="002D5B23" w:rsidRPr="0042412E" w:rsidRDefault="002D5B23" w:rsidP="002D5B23">
      <w:pPr>
        <w:pStyle w:val="ConsPlusNonformat"/>
        <w:widowControl/>
        <w:tabs>
          <w:tab w:val="left" w:pos="432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42412E">
        <w:rPr>
          <w:rFonts w:ascii="Times New Roman" w:hAnsi="Times New Roman" w:cs="Times New Roman"/>
          <w:sz w:val="24"/>
          <w:szCs w:val="24"/>
        </w:rPr>
        <w:t xml:space="preserve"> – реализована с </w:t>
      </w:r>
      <w:r>
        <w:rPr>
          <w:rFonts w:ascii="Times New Roman" w:hAnsi="Times New Roman" w:cs="Times New Roman"/>
          <w:sz w:val="24"/>
          <w:szCs w:val="24"/>
        </w:rPr>
        <w:t>высоким</w:t>
      </w:r>
      <w:r w:rsidRPr="0042412E">
        <w:rPr>
          <w:rFonts w:ascii="Times New Roman" w:hAnsi="Times New Roman" w:cs="Times New Roman"/>
          <w:sz w:val="24"/>
          <w:szCs w:val="24"/>
        </w:rPr>
        <w:t xml:space="preserve"> уровнем эффективности.</w:t>
      </w:r>
    </w:p>
    <w:p w:rsidR="002D5B23" w:rsidRPr="001E6D7C" w:rsidRDefault="002D5B23" w:rsidP="008E56F0">
      <w:pPr>
        <w:pStyle w:val="ConsPlusNonformat"/>
        <w:widowControl/>
        <w:tabs>
          <w:tab w:val="left" w:pos="432"/>
        </w:tabs>
        <w:ind w:left="851"/>
        <w:jc w:val="both"/>
        <w:rPr>
          <w:rFonts w:ascii="Times New Roman" w:hAnsi="Times New Roman" w:cs="Times New Roman"/>
          <w:sz w:val="24"/>
          <w:szCs w:val="24"/>
        </w:rPr>
      </w:pPr>
    </w:p>
    <w:p w:rsidR="00A80514" w:rsidRPr="00A80514" w:rsidRDefault="00A80514" w:rsidP="006C688D">
      <w:pPr>
        <w:ind w:firstLine="851"/>
        <w:jc w:val="both"/>
        <w:rPr>
          <w:bCs/>
        </w:rPr>
      </w:pPr>
    </w:p>
    <w:p w:rsidR="00B57099" w:rsidRPr="000E11DD" w:rsidRDefault="00B57099" w:rsidP="006C688D">
      <w:pPr>
        <w:autoSpaceDE w:val="0"/>
        <w:autoSpaceDN w:val="0"/>
        <w:adjustRightInd w:val="0"/>
        <w:ind w:firstLine="851"/>
        <w:jc w:val="both"/>
        <w:rPr>
          <w:b/>
        </w:rPr>
      </w:pPr>
      <w:r w:rsidRPr="000E11DD">
        <w:t xml:space="preserve">Подробный перечень мероприятий подпрограмм, входящих в состав муниципальной программы, сведения об </w:t>
      </w:r>
      <w:r w:rsidR="006122B7" w:rsidRPr="000E11DD">
        <w:t xml:space="preserve">освоении </w:t>
      </w:r>
      <w:r w:rsidRPr="000E11DD">
        <w:t>объем</w:t>
      </w:r>
      <w:r w:rsidR="006122B7" w:rsidRPr="000E11DD">
        <w:t>ов</w:t>
      </w:r>
      <w:r w:rsidRPr="000E11DD">
        <w:t xml:space="preserve"> финансирования</w:t>
      </w:r>
      <w:r w:rsidR="006122B7" w:rsidRPr="000E11DD">
        <w:t xml:space="preserve">, </w:t>
      </w:r>
      <w:r w:rsidRPr="000E11DD">
        <w:t>достижении установленных значений целевых индикаторов</w:t>
      </w:r>
      <w:r w:rsidR="006122B7" w:rsidRPr="000E11DD">
        <w:t xml:space="preserve"> </w:t>
      </w:r>
      <w:r w:rsidRPr="000E11DD">
        <w:t>представлены в нижеследующих таблицах.</w:t>
      </w:r>
    </w:p>
    <w:p w:rsidR="00565324" w:rsidRPr="000E11DD" w:rsidRDefault="00565324" w:rsidP="004F4768">
      <w:pPr>
        <w:pStyle w:val="a6"/>
        <w:widowControl w:val="0"/>
        <w:tabs>
          <w:tab w:val="left" w:pos="709"/>
        </w:tabs>
        <w:suppressAutoHyphens/>
        <w:spacing w:line="276" w:lineRule="auto"/>
        <w:ind w:firstLine="709"/>
        <w:rPr>
          <w:b/>
          <w:sz w:val="24"/>
          <w:szCs w:val="24"/>
        </w:rPr>
        <w:sectPr w:rsidR="00565324" w:rsidRPr="000E11DD" w:rsidSect="00565324">
          <w:pgSz w:w="11906" w:h="16838"/>
          <w:pgMar w:top="851" w:right="992" w:bottom="1418" w:left="1134" w:header="709" w:footer="709" w:gutter="0"/>
          <w:cols w:space="708"/>
          <w:docGrid w:linePitch="360"/>
        </w:sectPr>
      </w:pPr>
    </w:p>
    <w:p w:rsidR="00D22AA7" w:rsidRPr="000E11DD" w:rsidRDefault="00565324" w:rsidP="00BA6816">
      <w:pPr>
        <w:pStyle w:val="a6"/>
        <w:widowControl w:val="0"/>
        <w:tabs>
          <w:tab w:val="left" w:pos="709"/>
        </w:tabs>
        <w:suppressAutoHyphens/>
        <w:spacing w:line="276" w:lineRule="auto"/>
        <w:ind w:firstLine="709"/>
        <w:jc w:val="center"/>
        <w:rPr>
          <w:b/>
          <w:sz w:val="24"/>
          <w:szCs w:val="24"/>
        </w:rPr>
      </w:pPr>
      <w:r w:rsidRPr="000E11DD">
        <w:rPr>
          <w:b/>
          <w:sz w:val="24"/>
          <w:szCs w:val="24"/>
        </w:rPr>
        <w:lastRenderedPageBreak/>
        <w:t>1.</w:t>
      </w:r>
      <w:r w:rsidR="00D22AA7" w:rsidRPr="000E11DD">
        <w:rPr>
          <w:b/>
          <w:sz w:val="24"/>
          <w:szCs w:val="24"/>
        </w:rPr>
        <w:t>Подпрограмма «Совершенствование предоставления дополнительного образования детям в сфере культуры»</w:t>
      </w:r>
    </w:p>
    <w:p w:rsidR="0052650D" w:rsidRPr="000E11DD" w:rsidRDefault="0052650D" w:rsidP="00BA6816">
      <w:pPr>
        <w:pStyle w:val="a6"/>
        <w:widowControl w:val="0"/>
        <w:tabs>
          <w:tab w:val="left" w:pos="709"/>
        </w:tabs>
        <w:suppressAutoHyphens/>
        <w:spacing w:line="240" w:lineRule="auto"/>
        <w:ind w:left="840" w:firstLine="0"/>
        <w:jc w:val="center"/>
        <w:rPr>
          <w:b/>
          <w:sz w:val="24"/>
          <w:szCs w:val="24"/>
        </w:rPr>
      </w:pPr>
      <w:r w:rsidRPr="000E11DD">
        <w:rPr>
          <w:b/>
          <w:sz w:val="24"/>
          <w:szCs w:val="24"/>
        </w:rPr>
        <w:t>на 201</w:t>
      </w:r>
      <w:r w:rsidR="00323428" w:rsidRPr="000E11DD">
        <w:rPr>
          <w:b/>
          <w:sz w:val="24"/>
          <w:szCs w:val="24"/>
        </w:rPr>
        <w:t>6</w:t>
      </w:r>
      <w:r w:rsidRPr="000E11DD">
        <w:rPr>
          <w:b/>
          <w:sz w:val="24"/>
          <w:szCs w:val="24"/>
        </w:rPr>
        <w:t>-2020 годы</w:t>
      </w:r>
    </w:p>
    <w:p w:rsidR="00FD2730" w:rsidRDefault="00FD2730" w:rsidP="00BA6816">
      <w:pPr>
        <w:pStyle w:val="a6"/>
        <w:widowControl w:val="0"/>
        <w:tabs>
          <w:tab w:val="left" w:pos="709"/>
        </w:tabs>
        <w:suppressAutoHyphens/>
        <w:spacing w:line="240" w:lineRule="auto"/>
        <w:ind w:left="840" w:firstLine="0"/>
        <w:jc w:val="center"/>
        <w:rPr>
          <w:b/>
          <w:sz w:val="16"/>
          <w:szCs w:val="16"/>
        </w:rPr>
      </w:pPr>
    </w:p>
    <w:tbl>
      <w:tblPr>
        <w:tblW w:w="1559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851"/>
        <w:gridCol w:w="2551"/>
        <w:gridCol w:w="709"/>
        <w:gridCol w:w="1134"/>
        <w:gridCol w:w="992"/>
        <w:gridCol w:w="992"/>
        <w:gridCol w:w="850"/>
        <w:gridCol w:w="3261"/>
        <w:gridCol w:w="850"/>
        <w:gridCol w:w="851"/>
        <w:gridCol w:w="850"/>
        <w:gridCol w:w="1702"/>
      </w:tblGrid>
      <w:tr w:rsidR="00A844CA" w:rsidRPr="00A844CA" w:rsidTr="009760B6">
        <w:trPr>
          <w:trHeight w:val="66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44CA" w:rsidRPr="00A844CA" w:rsidRDefault="00A844CA">
            <w:pPr>
              <w:jc w:val="center"/>
              <w:rPr>
                <w:b/>
                <w:sz w:val="16"/>
                <w:szCs w:val="16"/>
              </w:rPr>
            </w:pPr>
            <w:r w:rsidRPr="00A844CA">
              <w:rPr>
                <w:b/>
                <w:sz w:val="16"/>
                <w:szCs w:val="16"/>
              </w:rPr>
              <w:t>№ п/п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44CA" w:rsidRPr="00A844CA" w:rsidRDefault="00A844CA">
            <w:pPr>
              <w:jc w:val="center"/>
              <w:rPr>
                <w:b/>
                <w:sz w:val="16"/>
                <w:szCs w:val="16"/>
              </w:rPr>
            </w:pPr>
            <w:r w:rsidRPr="00A844CA">
              <w:rPr>
                <w:b/>
                <w:sz w:val="16"/>
                <w:szCs w:val="16"/>
              </w:rPr>
              <w:t>Цель, задачи, мероприятия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44CA" w:rsidRPr="00A844CA" w:rsidRDefault="00A844CA">
            <w:pPr>
              <w:jc w:val="center"/>
              <w:rPr>
                <w:b/>
                <w:sz w:val="16"/>
                <w:szCs w:val="16"/>
              </w:rPr>
            </w:pPr>
            <w:r w:rsidRPr="00A844CA">
              <w:rPr>
                <w:b/>
                <w:sz w:val="16"/>
                <w:szCs w:val="16"/>
              </w:rPr>
              <w:t>Срок выполнения (квартал, год)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44CA" w:rsidRPr="00A844CA" w:rsidRDefault="00A844CA">
            <w:pPr>
              <w:jc w:val="center"/>
              <w:rPr>
                <w:b/>
                <w:sz w:val="16"/>
                <w:szCs w:val="16"/>
              </w:rPr>
            </w:pPr>
            <w:r w:rsidRPr="00A844CA">
              <w:rPr>
                <w:b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44CA" w:rsidRPr="00A844CA" w:rsidRDefault="00A844CA">
            <w:pPr>
              <w:jc w:val="center"/>
              <w:rPr>
                <w:b/>
                <w:sz w:val="16"/>
                <w:szCs w:val="16"/>
              </w:rPr>
            </w:pPr>
            <w:r w:rsidRPr="00A844CA">
              <w:rPr>
                <w:b/>
                <w:sz w:val="16"/>
                <w:szCs w:val="16"/>
              </w:rPr>
              <w:t xml:space="preserve">Объемы финансирования, </w:t>
            </w:r>
            <w:proofErr w:type="spellStart"/>
            <w:r w:rsidRPr="00A844CA">
              <w:rPr>
                <w:b/>
                <w:sz w:val="16"/>
                <w:szCs w:val="16"/>
              </w:rPr>
              <w:t>тыс.руб</w:t>
            </w:r>
            <w:proofErr w:type="spellEnd"/>
            <w:r w:rsidRPr="00A844CA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44CA" w:rsidRPr="00A844CA" w:rsidRDefault="00A844CA">
            <w:pPr>
              <w:jc w:val="center"/>
              <w:rPr>
                <w:b/>
                <w:sz w:val="16"/>
                <w:szCs w:val="16"/>
              </w:rPr>
            </w:pPr>
            <w:r w:rsidRPr="00A844CA">
              <w:rPr>
                <w:b/>
                <w:sz w:val="16"/>
                <w:szCs w:val="16"/>
              </w:rPr>
              <w:t>Процент освоения, % (гр.6/гр.5)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44CA" w:rsidRPr="00A844CA" w:rsidRDefault="00A844CA">
            <w:pPr>
              <w:jc w:val="center"/>
              <w:rPr>
                <w:b/>
                <w:sz w:val="16"/>
                <w:szCs w:val="16"/>
              </w:rPr>
            </w:pPr>
            <w:r w:rsidRPr="00A844CA">
              <w:rPr>
                <w:b/>
                <w:sz w:val="16"/>
                <w:szCs w:val="16"/>
              </w:rPr>
              <w:t>Показатели (индикаторы) результативности выполнения мероприятий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44CA" w:rsidRPr="00A844CA" w:rsidRDefault="00A844CA">
            <w:pPr>
              <w:jc w:val="center"/>
              <w:rPr>
                <w:b/>
                <w:sz w:val="16"/>
                <w:szCs w:val="16"/>
              </w:rPr>
            </w:pPr>
            <w:r w:rsidRPr="00A844CA">
              <w:rPr>
                <w:b/>
                <w:sz w:val="16"/>
                <w:szCs w:val="16"/>
              </w:rPr>
              <w:t>Исполнители, перечень организаций, участвующих в реализации мероприятий</w:t>
            </w:r>
          </w:p>
        </w:tc>
      </w:tr>
      <w:tr w:rsidR="00A844CA" w:rsidRPr="00A844CA" w:rsidTr="009760B6">
        <w:trPr>
          <w:trHeight w:val="108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4CA" w:rsidRPr="00A844CA" w:rsidRDefault="00A844CA">
            <w:pPr>
              <w:rPr>
                <w:b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4CA" w:rsidRPr="00A844CA" w:rsidRDefault="00A844CA">
            <w:pPr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4CA" w:rsidRPr="00A844CA" w:rsidRDefault="00A844CA">
            <w:pPr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4CA" w:rsidRPr="00A844CA" w:rsidRDefault="00A844CA">
            <w:pPr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44CA" w:rsidRPr="00A844CA" w:rsidRDefault="00A844CA">
            <w:pPr>
              <w:jc w:val="center"/>
              <w:rPr>
                <w:b/>
                <w:sz w:val="16"/>
                <w:szCs w:val="16"/>
              </w:rPr>
            </w:pPr>
            <w:r w:rsidRPr="00A844CA">
              <w:rPr>
                <w:b/>
                <w:sz w:val="16"/>
                <w:szCs w:val="16"/>
              </w:rPr>
              <w:t>Уточненные бюджетные ассигнования на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44CA" w:rsidRPr="00A844CA" w:rsidRDefault="00A844CA">
            <w:pPr>
              <w:jc w:val="center"/>
              <w:rPr>
                <w:b/>
                <w:sz w:val="16"/>
                <w:szCs w:val="16"/>
              </w:rPr>
            </w:pPr>
            <w:r w:rsidRPr="00A844CA">
              <w:rPr>
                <w:b/>
                <w:sz w:val="16"/>
                <w:szCs w:val="16"/>
              </w:rPr>
              <w:t>Кассовый расход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4CA" w:rsidRPr="00A844CA" w:rsidRDefault="00A844CA">
            <w:pPr>
              <w:rPr>
                <w:b/>
                <w:sz w:val="16"/>
                <w:szCs w:val="16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44CA" w:rsidRPr="00A844CA" w:rsidRDefault="00A844CA">
            <w:pPr>
              <w:jc w:val="center"/>
              <w:rPr>
                <w:b/>
                <w:sz w:val="16"/>
                <w:szCs w:val="16"/>
              </w:rPr>
            </w:pPr>
            <w:r w:rsidRPr="00A844CA">
              <w:rPr>
                <w:b/>
                <w:sz w:val="16"/>
                <w:szCs w:val="16"/>
              </w:rPr>
              <w:t>Наименование, ед.</w:t>
            </w:r>
            <w:r w:rsidR="00BD253F">
              <w:rPr>
                <w:b/>
                <w:sz w:val="16"/>
                <w:szCs w:val="16"/>
              </w:rPr>
              <w:t xml:space="preserve"> </w:t>
            </w:r>
            <w:r w:rsidRPr="00A844CA">
              <w:rPr>
                <w:b/>
                <w:sz w:val="16"/>
                <w:szCs w:val="16"/>
              </w:rPr>
              <w:t>измерения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44CA" w:rsidRPr="00A844CA" w:rsidRDefault="00A844CA">
            <w:pPr>
              <w:jc w:val="center"/>
              <w:rPr>
                <w:b/>
                <w:sz w:val="16"/>
                <w:szCs w:val="16"/>
              </w:rPr>
            </w:pPr>
            <w:r w:rsidRPr="00A844CA">
              <w:rPr>
                <w:b/>
                <w:sz w:val="16"/>
                <w:szCs w:val="16"/>
              </w:rPr>
              <w:t>План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44CA" w:rsidRPr="00A844CA" w:rsidRDefault="00A844CA">
            <w:pPr>
              <w:jc w:val="center"/>
              <w:rPr>
                <w:b/>
                <w:sz w:val="16"/>
                <w:szCs w:val="16"/>
              </w:rPr>
            </w:pPr>
            <w:r w:rsidRPr="00A844CA">
              <w:rPr>
                <w:b/>
                <w:sz w:val="16"/>
                <w:szCs w:val="16"/>
              </w:rPr>
              <w:t>Факт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44CA" w:rsidRPr="00A844CA" w:rsidRDefault="00A844CA">
            <w:pPr>
              <w:jc w:val="center"/>
              <w:rPr>
                <w:b/>
                <w:sz w:val="16"/>
                <w:szCs w:val="16"/>
              </w:rPr>
            </w:pPr>
            <w:r w:rsidRPr="00A844CA">
              <w:rPr>
                <w:b/>
                <w:sz w:val="16"/>
                <w:szCs w:val="16"/>
              </w:rPr>
              <w:t>Процент исполнения, %</w:t>
            </w: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44CA" w:rsidRPr="00A844CA" w:rsidRDefault="00A844CA">
            <w:pPr>
              <w:rPr>
                <w:b/>
                <w:sz w:val="16"/>
                <w:szCs w:val="16"/>
              </w:rPr>
            </w:pPr>
          </w:p>
        </w:tc>
      </w:tr>
      <w:tr w:rsidR="00A844CA" w:rsidRPr="00A844CA" w:rsidTr="009760B6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844CA" w:rsidRPr="00A844CA" w:rsidRDefault="00A844C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844CA" w:rsidRPr="00A844CA" w:rsidRDefault="00A844CA">
            <w:pPr>
              <w:jc w:val="center"/>
              <w:rPr>
                <w:b/>
                <w:sz w:val="16"/>
                <w:szCs w:val="16"/>
              </w:rPr>
            </w:pPr>
            <w:r w:rsidRPr="00A844CA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844CA" w:rsidRPr="00A844CA" w:rsidRDefault="00A844CA">
            <w:pPr>
              <w:jc w:val="center"/>
              <w:rPr>
                <w:b/>
                <w:sz w:val="16"/>
                <w:szCs w:val="16"/>
              </w:rPr>
            </w:pPr>
            <w:r w:rsidRPr="00A844CA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844CA" w:rsidRPr="00A844CA" w:rsidRDefault="00A844CA">
            <w:pPr>
              <w:jc w:val="center"/>
              <w:rPr>
                <w:b/>
                <w:sz w:val="16"/>
                <w:szCs w:val="16"/>
              </w:rPr>
            </w:pPr>
            <w:r w:rsidRPr="00A844CA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844CA" w:rsidRPr="00A844CA" w:rsidRDefault="00A844CA">
            <w:pPr>
              <w:jc w:val="center"/>
              <w:rPr>
                <w:b/>
                <w:sz w:val="16"/>
                <w:szCs w:val="16"/>
              </w:rPr>
            </w:pPr>
            <w:r w:rsidRPr="00A844CA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844CA" w:rsidRPr="00A844CA" w:rsidRDefault="00A844CA">
            <w:pPr>
              <w:jc w:val="center"/>
              <w:rPr>
                <w:b/>
                <w:sz w:val="16"/>
                <w:szCs w:val="16"/>
              </w:rPr>
            </w:pPr>
            <w:r w:rsidRPr="00A844CA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844CA" w:rsidRPr="00A844CA" w:rsidRDefault="00A844CA">
            <w:pPr>
              <w:jc w:val="center"/>
              <w:rPr>
                <w:b/>
                <w:sz w:val="16"/>
                <w:szCs w:val="16"/>
              </w:rPr>
            </w:pPr>
            <w:r w:rsidRPr="00A844CA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844CA" w:rsidRPr="00A844CA" w:rsidRDefault="00A844CA">
            <w:pPr>
              <w:jc w:val="center"/>
              <w:rPr>
                <w:b/>
                <w:sz w:val="16"/>
                <w:szCs w:val="16"/>
              </w:rPr>
            </w:pPr>
            <w:r w:rsidRPr="00A844CA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844CA" w:rsidRPr="00A844CA" w:rsidRDefault="00A844CA">
            <w:pPr>
              <w:jc w:val="center"/>
              <w:rPr>
                <w:b/>
                <w:sz w:val="16"/>
                <w:szCs w:val="16"/>
              </w:rPr>
            </w:pPr>
            <w:r w:rsidRPr="00A844CA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844CA" w:rsidRPr="00A844CA" w:rsidRDefault="00A844CA">
            <w:pPr>
              <w:jc w:val="center"/>
              <w:rPr>
                <w:b/>
                <w:sz w:val="16"/>
                <w:szCs w:val="16"/>
              </w:rPr>
            </w:pPr>
            <w:r w:rsidRPr="00A844CA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844CA" w:rsidRPr="00A844CA" w:rsidRDefault="00A844CA">
            <w:pPr>
              <w:jc w:val="center"/>
              <w:rPr>
                <w:b/>
                <w:sz w:val="16"/>
                <w:szCs w:val="16"/>
              </w:rPr>
            </w:pPr>
            <w:r w:rsidRPr="00A844CA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844CA" w:rsidRPr="00A844CA" w:rsidRDefault="00A844CA">
            <w:pPr>
              <w:jc w:val="center"/>
              <w:rPr>
                <w:b/>
                <w:sz w:val="16"/>
                <w:szCs w:val="16"/>
              </w:rPr>
            </w:pPr>
            <w:r w:rsidRPr="00A844CA">
              <w:rPr>
                <w:b/>
                <w:sz w:val="16"/>
                <w:szCs w:val="16"/>
              </w:rPr>
              <w:t>12</w:t>
            </w:r>
          </w:p>
        </w:tc>
      </w:tr>
      <w:tr w:rsidR="00BA40A9" w:rsidRPr="00A844CA" w:rsidTr="00BA40A9">
        <w:trPr>
          <w:trHeight w:val="390"/>
        </w:trPr>
        <w:tc>
          <w:tcPr>
            <w:tcW w:w="15593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40A9" w:rsidRPr="00A844CA" w:rsidRDefault="00BA40A9">
            <w:pPr>
              <w:rPr>
                <w:b/>
                <w:sz w:val="16"/>
                <w:szCs w:val="16"/>
              </w:rPr>
            </w:pPr>
            <w:r w:rsidRPr="00A844CA">
              <w:rPr>
                <w:b/>
                <w:sz w:val="16"/>
                <w:szCs w:val="16"/>
              </w:rPr>
              <w:t xml:space="preserve">Цель: Удовлетворение информационных потребностей </w:t>
            </w:r>
            <w:proofErr w:type="gramStart"/>
            <w:r w:rsidRPr="00A844CA">
              <w:rPr>
                <w:b/>
                <w:sz w:val="16"/>
                <w:szCs w:val="16"/>
              </w:rPr>
              <w:t>жителей</w:t>
            </w:r>
            <w:proofErr w:type="gramEnd"/>
            <w:r w:rsidRPr="00A844CA">
              <w:rPr>
                <w:b/>
                <w:sz w:val="16"/>
                <w:szCs w:val="16"/>
              </w:rPr>
              <w:t xml:space="preserve"> ЗАТО г.Североморск, используя лучшие образцы мирового культурного наследия, обеспечение свободного доступа к информации, знаниям и культуре.</w:t>
            </w:r>
          </w:p>
        </w:tc>
      </w:tr>
      <w:tr w:rsidR="00BA40A9" w:rsidRPr="00A844CA" w:rsidTr="00BA40A9">
        <w:trPr>
          <w:trHeight w:val="552"/>
        </w:trPr>
        <w:tc>
          <w:tcPr>
            <w:tcW w:w="80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40A9" w:rsidRPr="008C3832" w:rsidRDefault="00BA40A9">
            <w:pPr>
              <w:rPr>
                <w:sz w:val="16"/>
                <w:szCs w:val="16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0A9" w:rsidRPr="008C3832" w:rsidRDefault="00BA40A9" w:rsidP="008C3832">
            <w:pPr>
              <w:rPr>
                <w:sz w:val="16"/>
                <w:szCs w:val="16"/>
              </w:rPr>
            </w:pPr>
            <w:r w:rsidRPr="008C3832">
              <w:rPr>
                <w:sz w:val="16"/>
                <w:szCs w:val="16"/>
              </w:rPr>
              <w:t>доля детей, привлекаемых к участию в творческих мероприятиях, в общей численности детей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0A9" w:rsidRPr="008C3832" w:rsidRDefault="00BA40A9">
            <w:pPr>
              <w:jc w:val="center"/>
              <w:rPr>
                <w:sz w:val="16"/>
                <w:szCs w:val="16"/>
              </w:rPr>
            </w:pPr>
            <w:r w:rsidRPr="008C3832">
              <w:rPr>
                <w:sz w:val="16"/>
                <w:szCs w:val="16"/>
              </w:rPr>
              <w:t>10,1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0A9" w:rsidRPr="008C3832" w:rsidRDefault="00BA40A9">
            <w:pPr>
              <w:jc w:val="center"/>
              <w:rPr>
                <w:sz w:val="16"/>
                <w:szCs w:val="16"/>
              </w:rPr>
            </w:pPr>
            <w:r w:rsidRPr="008C3832">
              <w:rPr>
                <w:sz w:val="16"/>
                <w:szCs w:val="16"/>
              </w:rPr>
              <w:t>10,1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0A9" w:rsidRPr="00A844CA" w:rsidRDefault="00BA40A9">
            <w:pPr>
              <w:jc w:val="center"/>
              <w:rPr>
                <w:sz w:val="16"/>
                <w:szCs w:val="16"/>
              </w:rPr>
            </w:pPr>
            <w:r w:rsidRPr="00A844CA">
              <w:rPr>
                <w:sz w:val="16"/>
                <w:szCs w:val="16"/>
              </w:rPr>
              <w:t>100,00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0A9" w:rsidRPr="00A844CA" w:rsidRDefault="00BA40A9">
            <w:pPr>
              <w:jc w:val="center"/>
              <w:rPr>
                <w:sz w:val="16"/>
                <w:szCs w:val="16"/>
              </w:rPr>
            </w:pPr>
            <w:r w:rsidRPr="00A844CA">
              <w:rPr>
                <w:sz w:val="16"/>
                <w:szCs w:val="16"/>
              </w:rPr>
              <w:t> </w:t>
            </w:r>
          </w:p>
        </w:tc>
      </w:tr>
      <w:tr w:rsidR="009760B6" w:rsidRPr="00A844CA" w:rsidTr="00886283">
        <w:trPr>
          <w:trHeight w:val="27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60B6" w:rsidRPr="00A844CA" w:rsidRDefault="009760B6" w:rsidP="009760B6">
            <w:pPr>
              <w:jc w:val="center"/>
              <w:rPr>
                <w:b/>
                <w:bCs/>
                <w:sz w:val="16"/>
                <w:szCs w:val="16"/>
              </w:rPr>
            </w:pPr>
            <w:r w:rsidRPr="009760B6">
              <w:rPr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147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0B6" w:rsidRPr="008C3832" w:rsidRDefault="009760B6" w:rsidP="008C3832">
            <w:pPr>
              <w:rPr>
                <w:b/>
                <w:bCs/>
                <w:sz w:val="16"/>
                <w:szCs w:val="16"/>
              </w:rPr>
            </w:pPr>
            <w:r w:rsidRPr="009760B6">
              <w:rPr>
                <w:b/>
                <w:bCs/>
                <w:sz w:val="16"/>
                <w:szCs w:val="16"/>
              </w:rPr>
              <w:t>  Задача: Обеспечение предоставления услуг дополнительного образования детям в области искусства.</w:t>
            </w:r>
          </w:p>
        </w:tc>
      </w:tr>
      <w:tr w:rsidR="008C3832" w:rsidRPr="00A844CA" w:rsidTr="00BA40A9">
        <w:trPr>
          <w:trHeight w:val="422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3832" w:rsidRPr="00A844CA" w:rsidRDefault="008C3832">
            <w:pPr>
              <w:jc w:val="center"/>
              <w:rPr>
                <w:b/>
                <w:bCs/>
                <w:sz w:val="16"/>
                <w:szCs w:val="16"/>
              </w:rPr>
            </w:pPr>
            <w:r w:rsidRPr="00A844CA">
              <w:rPr>
                <w:b/>
                <w:bCs/>
                <w:sz w:val="16"/>
                <w:szCs w:val="16"/>
              </w:rPr>
              <w:t>1.1.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832" w:rsidRPr="00A844CA" w:rsidRDefault="008C3832">
            <w:pPr>
              <w:rPr>
                <w:b/>
                <w:bCs/>
                <w:sz w:val="16"/>
                <w:szCs w:val="16"/>
              </w:rPr>
            </w:pPr>
            <w:r w:rsidRPr="008C3832">
              <w:rPr>
                <w:b/>
                <w:bCs/>
                <w:sz w:val="16"/>
                <w:szCs w:val="16"/>
              </w:rPr>
              <w:t xml:space="preserve">Основное мероприятие 1. Обеспечение предоставления услуг дополнительного образования детям </w:t>
            </w:r>
            <w:proofErr w:type="gramStart"/>
            <w:r w:rsidRPr="008C3832">
              <w:rPr>
                <w:b/>
                <w:bCs/>
                <w:sz w:val="16"/>
                <w:szCs w:val="16"/>
              </w:rPr>
              <w:t>в  сфере</w:t>
            </w:r>
            <w:proofErr w:type="gramEnd"/>
            <w:r w:rsidRPr="008C3832">
              <w:rPr>
                <w:b/>
                <w:bCs/>
                <w:sz w:val="16"/>
                <w:szCs w:val="16"/>
              </w:rPr>
              <w:t xml:space="preserve"> культуры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832" w:rsidRPr="00A844CA" w:rsidRDefault="008C3832">
            <w:pPr>
              <w:jc w:val="center"/>
              <w:rPr>
                <w:b/>
                <w:bCs/>
                <w:sz w:val="16"/>
                <w:szCs w:val="16"/>
              </w:rPr>
            </w:pPr>
            <w:r w:rsidRPr="00A844CA">
              <w:rPr>
                <w:b/>
                <w:bCs/>
                <w:sz w:val="16"/>
                <w:szCs w:val="16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832" w:rsidRPr="00A844CA" w:rsidRDefault="008C3832">
            <w:pPr>
              <w:rPr>
                <w:b/>
                <w:bCs/>
                <w:sz w:val="16"/>
                <w:szCs w:val="16"/>
              </w:rPr>
            </w:pPr>
            <w:r w:rsidRPr="00A844CA">
              <w:rPr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832" w:rsidRPr="008C3832" w:rsidRDefault="008C3832">
            <w:pPr>
              <w:jc w:val="center"/>
              <w:rPr>
                <w:b/>
                <w:bCs/>
                <w:sz w:val="16"/>
                <w:szCs w:val="16"/>
              </w:rPr>
            </w:pPr>
            <w:r w:rsidRPr="008C3832">
              <w:rPr>
                <w:b/>
                <w:bCs/>
                <w:sz w:val="16"/>
                <w:szCs w:val="16"/>
              </w:rPr>
              <w:t>119 146,19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832" w:rsidRPr="008C3832" w:rsidRDefault="008C3832">
            <w:pPr>
              <w:jc w:val="center"/>
              <w:rPr>
                <w:b/>
                <w:bCs/>
                <w:sz w:val="16"/>
                <w:szCs w:val="16"/>
              </w:rPr>
            </w:pPr>
            <w:r w:rsidRPr="008C3832">
              <w:rPr>
                <w:b/>
                <w:bCs/>
                <w:sz w:val="16"/>
                <w:szCs w:val="16"/>
              </w:rPr>
              <w:t>119 146,19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832" w:rsidRPr="008C3832" w:rsidRDefault="008C3832">
            <w:pPr>
              <w:jc w:val="center"/>
              <w:rPr>
                <w:b/>
                <w:bCs/>
                <w:sz w:val="16"/>
                <w:szCs w:val="16"/>
              </w:rPr>
            </w:pPr>
            <w:r w:rsidRPr="008C3832">
              <w:rPr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751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832" w:rsidRPr="008C3832" w:rsidRDefault="008C3832" w:rsidP="008C3832">
            <w:pPr>
              <w:rPr>
                <w:b/>
                <w:bCs/>
                <w:sz w:val="16"/>
                <w:szCs w:val="16"/>
              </w:rPr>
            </w:pPr>
            <w:r w:rsidRPr="008C3832">
              <w:rPr>
                <w:b/>
                <w:bCs/>
                <w:sz w:val="16"/>
                <w:szCs w:val="16"/>
              </w:rPr>
              <w:t> </w:t>
            </w:r>
          </w:p>
          <w:p w:rsidR="008C3832" w:rsidRPr="008C3832" w:rsidRDefault="008C3832">
            <w:pPr>
              <w:rPr>
                <w:b/>
                <w:bCs/>
                <w:sz w:val="16"/>
                <w:szCs w:val="16"/>
              </w:rPr>
            </w:pPr>
          </w:p>
        </w:tc>
      </w:tr>
      <w:tr w:rsidR="00A844CA" w:rsidRPr="00A844CA" w:rsidTr="009760B6">
        <w:trPr>
          <w:trHeight w:val="429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44CA" w:rsidRPr="00A844CA" w:rsidRDefault="00A844C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4CA" w:rsidRPr="00A844CA" w:rsidRDefault="00A844C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4CA" w:rsidRPr="00A844CA" w:rsidRDefault="00A844C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4CA" w:rsidRPr="00A844CA" w:rsidRDefault="00A844CA">
            <w:pPr>
              <w:rPr>
                <w:b/>
                <w:bCs/>
                <w:sz w:val="16"/>
                <w:szCs w:val="16"/>
              </w:rPr>
            </w:pPr>
            <w:r w:rsidRPr="00A844CA">
              <w:rPr>
                <w:b/>
                <w:bCs/>
                <w:sz w:val="16"/>
                <w:szCs w:val="16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4CA" w:rsidRPr="008C3832" w:rsidRDefault="00A844CA">
            <w:pPr>
              <w:jc w:val="center"/>
              <w:rPr>
                <w:b/>
                <w:bCs/>
                <w:sz w:val="16"/>
                <w:szCs w:val="16"/>
              </w:rPr>
            </w:pPr>
            <w:r w:rsidRPr="008C3832">
              <w:rPr>
                <w:b/>
                <w:bCs/>
                <w:sz w:val="16"/>
                <w:szCs w:val="16"/>
              </w:rPr>
              <w:t>117 300,72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4CA" w:rsidRPr="008C3832" w:rsidRDefault="00A844CA">
            <w:pPr>
              <w:jc w:val="center"/>
              <w:rPr>
                <w:b/>
                <w:bCs/>
                <w:sz w:val="16"/>
                <w:szCs w:val="16"/>
              </w:rPr>
            </w:pPr>
            <w:r w:rsidRPr="008C3832">
              <w:rPr>
                <w:b/>
                <w:bCs/>
                <w:sz w:val="16"/>
                <w:szCs w:val="16"/>
              </w:rPr>
              <w:t>117 300,72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4CA" w:rsidRPr="008C3832" w:rsidRDefault="00A844CA">
            <w:pPr>
              <w:jc w:val="center"/>
              <w:rPr>
                <w:b/>
                <w:bCs/>
                <w:sz w:val="16"/>
                <w:szCs w:val="16"/>
              </w:rPr>
            </w:pPr>
            <w:r w:rsidRPr="008C3832">
              <w:rPr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44CA" w:rsidRPr="008C3832" w:rsidRDefault="00A844CA">
            <w:pPr>
              <w:rPr>
                <w:b/>
                <w:bCs/>
                <w:sz w:val="16"/>
                <w:szCs w:val="16"/>
              </w:rPr>
            </w:pPr>
            <w:r w:rsidRPr="008C383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44CA" w:rsidRPr="008C3832" w:rsidRDefault="00A844CA">
            <w:pPr>
              <w:rPr>
                <w:b/>
                <w:bCs/>
                <w:sz w:val="16"/>
                <w:szCs w:val="16"/>
              </w:rPr>
            </w:pPr>
            <w:r w:rsidRPr="008C383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44CA" w:rsidRPr="008C3832" w:rsidRDefault="00A844CA">
            <w:pPr>
              <w:rPr>
                <w:b/>
                <w:bCs/>
                <w:sz w:val="16"/>
                <w:szCs w:val="16"/>
              </w:rPr>
            </w:pPr>
            <w:r w:rsidRPr="008C383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44CA" w:rsidRPr="00A844CA" w:rsidRDefault="00A844CA">
            <w:pPr>
              <w:rPr>
                <w:b/>
                <w:bCs/>
                <w:sz w:val="16"/>
                <w:szCs w:val="16"/>
              </w:rPr>
            </w:pPr>
            <w:r w:rsidRPr="00A844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4CA" w:rsidRPr="00A844CA" w:rsidRDefault="00A844CA">
            <w:pPr>
              <w:rPr>
                <w:b/>
                <w:bCs/>
                <w:sz w:val="16"/>
                <w:szCs w:val="16"/>
              </w:rPr>
            </w:pPr>
            <w:r w:rsidRPr="00A844CA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A844CA" w:rsidRPr="00A844CA" w:rsidTr="009760B6">
        <w:trPr>
          <w:trHeight w:val="407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4CA" w:rsidRPr="00A844CA" w:rsidRDefault="00A844C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4CA" w:rsidRPr="00A844CA" w:rsidRDefault="00A844C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4CA" w:rsidRPr="00A844CA" w:rsidRDefault="00A844C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4CA" w:rsidRPr="00A844CA" w:rsidRDefault="00A844CA">
            <w:pPr>
              <w:rPr>
                <w:b/>
                <w:bCs/>
                <w:sz w:val="16"/>
                <w:szCs w:val="16"/>
              </w:rPr>
            </w:pPr>
            <w:r w:rsidRPr="00A844CA">
              <w:rPr>
                <w:b/>
                <w:bCs/>
                <w:sz w:val="16"/>
                <w:szCs w:val="16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4CA" w:rsidRPr="008C3832" w:rsidRDefault="00A844CA">
            <w:pPr>
              <w:jc w:val="center"/>
              <w:rPr>
                <w:b/>
                <w:bCs/>
                <w:sz w:val="16"/>
                <w:szCs w:val="16"/>
              </w:rPr>
            </w:pPr>
            <w:r w:rsidRPr="008C3832">
              <w:rPr>
                <w:b/>
                <w:bCs/>
                <w:sz w:val="16"/>
                <w:szCs w:val="16"/>
              </w:rPr>
              <w:t>1 845,47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4CA" w:rsidRPr="008C3832" w:rsidRDefault="00A844CA">
            <w:pPr>
              <w:jc w:val="center"/>
              <w:rPr>
                <w:b/>
                <w:bCs/>
                <w:sz w:val="16"/>
                <w:szCs w:val="16"/>
              </w:rPr>
            </w:pPr>
            <w:r w:rsidRPr="008C3832">
              <w:rPr>
                <w:b/>
                <w:bCs/>
                <w:sz w:val="16"/>
                <w:szCs w:val="16"/>
              </w:rPr>
              <w:t>1 845,47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4CA" w:rsidRPr="008C3832" w:rsidRDefault="00A844CA">
            <w:pPr>
              <w:jc w:val="center"/>
              <w:rPr>
                <w:b/>
                <w:bCs/>
                <w:sz w:val="16"/>
                <w:szCs w:val="16"/>
              </w:rPr>
            </w:pPr>
            <w:r w:rsidRPr="008C3832">
              <w:rPr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44CA" w:rsidRPr="008C3832" w:rsidRDefault="00A844CA">
            <w:pPr>
              <w:rPr>
                <w:b/>
                <w:bCs/>
                <w:sz w:val="16"/>
                <w:szCs w:val="16"/>
              </w:rPr>
            </w:pPr>
            <w:r w:rsidRPr="008C383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44CA" w:rsidRPr="008C3832" w:rsidRDefault="00A844CA">
            <w:pPr>
              <w:rPr>
                <w:b/>
                <w:bCs/>
                <w:sz w:val="16"/>
                <w:szCs w:val="16"/>
              </w:rPr>
            </w:pPr>
            <w:r w:rsidRPr="008C383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44CA" w:rsidRPr="008C3832" w:rsidRDefault="00A844CA">
            <w:pPr>
              <w:rPr>
                <w:b/>
                <w:bCs/>
                <w:sz w:val="16"/>
                <w:szCs w:val="16"/>
              </w:rPr>
            </w:pPr>
            <w:r w:rsidRPr="008C383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44CA" w:rsidRPr="00A844CA" w:rsidRDefault="00A844CA">
            <w:pPr>
              <w:rPr>
                <w:b/>
                <w:bCs/>
                <w:sz w:val="16"/>
                <w:szCs w:val="16"/>
              </w:rPr>
            </w:pPr>
            <w:r w:rsidRPr="00A844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4CA" w:rsidRPr="00A844CA" w:rsidRDefault="00A844CA">
            <w:pPr>
              <w:rPr>
                <w:b/>
                <w:bCs/>
                <w:sz w:val="16"/>
                <w:szCs w:val="16"/>
              </w:rPr>
            </w:pPr>
            <w:r w:rsidRPr="00A844CA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9760B6" w:rsidRPr="00A844CA" w:rsidTr="009760B6">
        <w:trPr>
          <w:trHeight w:val="708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60B6" w:rsidRPr="00A844CA" w:rsidRDefault="009760B6">
            <w:pPr>
              <w:jc w:val="center"/>
              <w:rPr>
                <w:sz w:val="16"/>
                <w:szCs w:val="16"/>
              </w:rPr>
            </w:pPr>
            <w:r w:rsidRPr="00A844CA">
              <w:rPr>
                <w:sz w:val="16"/>
                <w:szCs w:val="16"/>
              </w:rPr>
              <w:t>1.1.1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0B6" w:rsidRPr="00A844CA" w:rsidRDefault="009760B6">
            <w:pPr>
              <w:rPr>
                <w:sz w:val="16"/>
                <w:szCs w:val="16"/>
              </w:rPr>
            </w:pPr>
            <w:r w:rsidRPr="00A844CA">
              <w:rPr>
                <w:sz w:val="16"/>
                <w:szCs w:val="16"/>
              </w:rPr>
              <w:t xml:space="preserve"> </w:t>
            </w:r>
            <w:r w:rsidRPr="008C3832">
              <w:rPr>
                <w:sz w:val="16"/>
                <w:szCs w:val="16"/>
              </w:rPr>
              <w:t xml:space="preserve">Расходы на обеспечение деятельности (оказание услуг) подведомственных учреждений, в том числе на предоставление муниципальным бюджетным </w:t>
            </w:r>
            <w:r w:rsidRPr="008C3832">
              <w:rPr>
                <w:sz w:val="16"/>
                <w:szCs w:val="16"/>
              </w:rPr>
              <w:br/>
              <w:t>субсидий. (школы)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0B6" w:rsidRPr="00A844CA" w:rsidRDefault="009760B6">
            <w:pPr>
              <w:jc w:val="center"/>
              <w:rPr>
                <w:sz w:val="16"/>
                <w:szCs w:val="16"/>
              </w:rPr>
            </w:pPr>
            <w:r w:rsidRPr="00A844CA">
              <w:rPr>
                <w:sz w:val="16"/>
                <w:szCs w:val="16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0B6" w:rsidRPr="00A844CA" w:rsidRDefault="009760B6">
            <w:pPr>
              <w:rPr>
                <w:sz w:val="16"/>
                <w:szCs w:val="16"/>
              </w:rPr>
            </w:pPr>
            <w:r w:rsidRPr="00A844CA">
              <w:rPr>
                <w:sz w:val="16"/>
                <w:szCs w:val="16"/>
              </w:rPr>
              <w:t>ВСЕГО: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0B6" w:rsidRPr="008C3832" w:rsidRDefault="009760B6">
            <w:pPr>
              <w:jc w:val="center"/>
              <w:rPr>
                <w:sz w:val="16"/>
                <w:szCs w:val="16"/>
              </w:rPr>
            </w:pPr>
            <w:r w:rsidRPr="008C3832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0B6" w:rsidRPr="008C3832" w:rsidRDefault="009760B6">
            <w:pPr>
              <w:jc w:val="center"/>
              <w:rPr>
                <w:sz w:val="16"/>
                <w:szCs w:val="16"/>
              </w:rPr>
            </w:pPr>
            <w:r w:rsidRPr="008C3832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0B6" w:rsidRPr="008C3832" w:rsidRDefault="009760B6">
            <w:pPr>
              <w:jc w:val="center"/>
              <w:rPr>
                <w:sz w:val="16"/>
                <w:szCs w:val="16"/>
              </w:rPr>
            </w:pPr>
            <w:r w:rsidRPr="008C3832">
              <w:rPr>
                <w:sz w:val="16"/>
                <w:szCs w:val="16"/>
              </w:rPr>
              <w:t> 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0B6" w:rsidRPr="008C3832" w:rsidRDefault="009760B6" w:rsidP="008C3832">
            <w:pPr>
              <w:rPr>
                <w:sz w:val="16"/>
                <w:szCs w:val="16"/>
              </w:rPr>
            </w:pPr>
            <w:r w:rsidRPr="008C3832">
              <w:rPr>
                <w:sz w:val="16"/>
                <w:szCs w:val="16"/>
              </w:rPr>
              <w:t xml:space="preserve">доля детей, осваивающих дополнительные образовательные общеразвивающие программы в учреждении дополнительного образования (%)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0B6" w:rsidRPr="008C3832" w:rsidRDefault="009760B6">
            <w:pPr>
              <w:jc w:val="center"/>
              <w:rPr>
                <w:sz w:val="16"/>
                <w:szCs w:val="16"/>
              </w:rPr>
            </w:pPr>
            <w:r w:rsidRPr="008C3832">
              <w:rPr>
                <w:sz w:val="16"/>
                <w:szCs w:val="16"/>
              </w:rPr>
              <w:t>27,3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60B6" w:rsidRPr="008C3832" w:rsidRDefault="009760B6">
            <w:pPr>
              <w:jc w:val="center"/>
              <w:rPr>
                <w:sz w:val="16"/>
                <w:szCs w:val="16"/>
              </w:rPr>
            </w:pPr>
            <w:r w:rsidRPr="008C3832">
              <w:rPr>
                <w:sz w:val="16"/>
                <w:szCs w:val="16"/>
              </w:rPr>
              <w:t>26,8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0B6" w:rsidRPr="00A844CA" w:rsidRDefault="009760B6">
            <w:pPr>
              <w:jc w:val="center"/>
              <w:rPr>
                <w:sz w:val="16"/>
                <w:szCs w:val="16"/>
              </w:rPr>
            </w:pPr>
            <w:r w:rsidRPr="00A844CA">
              <w:rPr>
                <w:sz w:val="16"/>
                <w:szCs w:val="16"/>
              </w:rPr>
              <w:t>98,17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0B6" w:rsidRPr="00A844CA" w:rsidRDefault="009760B6">
            <w:pPr>
              <w:jc w:val="center"/>
              <w:rPr>
                <w:sz w:val="16"/>
                <w:szCs w:val="16"/>
              </w:rPr>
            </w:pPr>
            <w:r w:rsidRPr="00A844CA">
              <w:rPr>
                <w:sz w:val="16"/>
                <w:szCs w:val="16"/>
              </w:rPr>
              <w:t xml:space="preserve">МБУДОД ДМШ </w:t>
            </w:r>
            <w:proofErr w:type="spellStart"/>
            <w:proofErr w:type="gramStart"/>
            <w:r w:rsidRPr="00A844CA">
              <w:rPr>
                <w:sz w:val="16"/>
                <w:szCs w:val="16"/>
              </w:rPr>
              <w:t>м.Э.С.Пастернак</w:t>
            </w:r>
            <w:proofErr w:type="spellEnd"/>
            <w:r w:rsidRPr="00A844CA">
              <w:rPr>
                <w:sz w:val="16"/>
                <w:szCs w:val="16"/>
              </w:rPr>
              <w:t>,</w:t>
            </w:r>
            <w:r w:rsidRPr="00A844CA">
              <w:rPr>
                <w:sz w:val="16"/>
                <w:szCs w:val="16"/>
              </w:rPr>
              <w:br/>
              <w:t>МБОУДОД</w:t>
            </w:r>
            <w:proofErr w:type="gramEnd"/>
            <w:r w:rsidRPr="00A844CA">
              <w:rPr>
                <w:sz w:val="16"/>
                <w:szCs w:val="16"/>
              </w:rPr>
              <w:t xml:space="preserve"> ДШИ </w:t>
            </w:r>
            <w:proofErr w:type="spellStart"/>
            <w:r w:rsidRPr="00A844CA">
              <w:rPr>
                <w:sz w:val="16"/>
                <w:szCs w:val="16"/>
              </w:rPr>
              <w:t>п.г.т.Сафоново</w:t>
            </w:r>
            <w:proofErr w:type="spellEnd"/>
            <w:r w:rsidRPr="00A844CA">
              <w:rPr>
                <w:sz w:val="16"/>
                <w:szCs w:val="16"/>
              </w:rPr>
              <w:t>,</w:t>
            </w:r>
            <w:r w:rsidRPr="00A844CA">
              <w:rPr>
                <w:sz w:val="16"/>
                <w:szCs w:val="16"/>
              </w:rPr>
              <w:br/>
              <w:t xml:space="preserve">МБОУДОД ДШИ п.Североморск-3, МБОУДОД ДХШМБУДОД ДМШ </w:t>
            </w:r>
            <w:proofErr w:type="spellStart"/>
            <w:r w:rsidRPr="00A844CA">
              <w:rPr>
                <w:sz w:val="16"/>
                <w:szCs w:val="16"/>
              </w:rPr>
              <w:t>м.Э.С.Пастернак</w:t>
            </w:r>
            <w:proofErr w:type="spellEnd"/>
            <w:r w:rsidRPr="00A844CA">
              <w:rPr>
                <w:sz w:val="16"/>
                <w:szCs w:val="16"/>
              </w:rPr>
              <w:t>,</w:t>
            </w:r>
            <w:r w:rsidRPr="00A844CA">
              <w:rPr>
                <w:sz w:val="16"/>
                <w:szCs w:val="16"/>
              </w:rPr>
              <w:br/>
              <w:t xml:space="preserve">МБОУДОД ДШИ </w:t>
            </w:r>
            <w:proofErr w:type="spellStart"/>
            <w:r w:rsidRPr="00A844CA">
              <w:rPr>
                <w:sz w:val="16"/>
                <w:szCs w:val="16"/>
              </w:rPr>
              <w:t>п.г.т.Сафоново</w:t>
            </w:r>
            <w:proofErr w:type="spellEnd"/>
            <w:r w:rsidRPr="00A844CA">
              <w:rPr>
                <w:sz w:val="16"/>
                <w:szCs w:val="16"/>
              </w:rPr>
              <w:t>,</w:t>
            </w:r>
            <w:r w:rsidRPr="00A844CA">
              <w:rPr>
                <w:sz w:val="16"/>
                <w:szCs w:val="16"/>
              </w:rPr>
              <w:br/>
              <w:t xml:space="preserve">МБОУДОД ДШИ п.Североморск-3, МБОУДОД ДХШМБУДОД ДМШ </w:t>
            </w:r>
            <w:proofErr w:type="spellStart"/>
            <w:r w:rsidRPr="00A844CA">
              <w:rPr>
                <w:sz w:val="16"/>
                <w:szCs w:val="16"/>
              </w:rPr>
              <w:t>им.Э.С.Пастернак</w:t>
            </w:r>
            <w:proofErr w:type="spellEnd"/>
            <w:r w:rsidRPr="00A844CA">
              <w:rPr>
                <w:sz w:val="16"/>
                <w:szCs w:val="16"/>
              </w:rPr>
              <w:t>,</w:t>
            </w:r>
            <w:r w:rsidRPr="00A844CA">
              <w:rPr>
                <w:sz w:val="16"/>
                <w:szCs w:val="16"/>
              </w:rPr>
              <w:br/>
              <w:t xml:space="preserve">МБОУДОД ДШИ </w:t>
            </w:r>
            <w:proofErr w:type="spellStart"/>
            <w:r w:rsidRPr="00A844CA">
              <w:rPr>
                <w:sz w:val="16"/>
                <w:szCs w:val="16"/>
              </w:rPr>
              <w:lastRenderedPageBreak/>
              <w:t>п.г.т.Сафоново</w:t>
            </w:r>
            <w:proofErr w:type="spellEnd"/>
            <w:r w:rsidRPr="00A844CA">
              <w:rPr>
                <w:sz w:val="16"/>
                <w:szCs w:val="16"/>
              </w:rPr>
              <w:t>,</w:t>
            </w:r>
            <w:r w:rsidRPr="00A844CA">
              <w:rPr>
                <w:sz w:val="16"/>
                <w:szCs w:val="16"/>
              </w:rPr>
              <w:br/>
              <w:t>МБОУДОД ДШИ                                         п.Североморск-3,                                         МБОУДОД ДХШ</w:t>
            </w:r>
          </w:p>
        </w:tc>
      </w:tr>
      <w:tr w:rsidR="009760B6" w:rsidRPr="00A844CA" w:rsidTr="00886283">
        <w:trPr>
          <w:trHeight w:val="924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0B6" w:rsidRPr="00A844CA" w:rsidRDefault="009760B6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0B6" w:rsidRPr="00A844CA" w:rsidRDefault="009760B6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0B6" w:rsidRPr="00A844CA" w:rsidRDefault="009760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0B6" w:rsidRPr="00A844CA" w:rsidRDefault="009760B6">
            <w:pPr>
              <w:rPr>
                <w:sz w:val="16"/>
                <w:szCs w:val="16"/>
              </w:rPr>
            </w:pPr>
            <w:r w:rsidRPr="00A844CA">
              <w:rPr>
                <w:sz w:val="16"/>
                <w:szCs w:val="16"/>
              </w:rPr>
              <w:t>в том числе: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0B6" w:rsidRPr="008C3832" w:rsidRDefault="009760B6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0B6" w:rsidRPr="008C3832" w:rsidRDefault="009760B6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0B6" w:rsidRPr="008C3832" w:rsidRDefault="009760B6">
            <w:pPr>
              <w:rPr>
                <w:sz w:val="16"/>
                <w:szCs w:val="16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0B6" w:rsidRPr="008C3832" w:rsidRDefault="009760B6">
            <w:pPr>
              <w:rPr>
                <w:sz w:val="16"/>
                <w:szCs w:val="16"/>
              </w:rPr>
            </w:pPr>
            <w:r w:rsidRPr="008C3832">
              <w:rPr>
                <w:sz w:val="16"/>
                <w:szCs w:val="16"/>
              </w:rPr>
              <w:t>доля детей, осваивающих дополнительные образовательные общеразвивающие программы, ставших победителями и призерами всероссийских и международных мероприятий (%)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0B6" w:rsidRPr="00F00694" w:rsidRDefault="009760B6">
            <w:pPr>
              <w:jc w:val="center"/>
              <w:rPr>
                <w:sz w:val="16"/>
                <w:szCs w:val="16"/>
                <w:highlight w:val="yellow"/>
              </w:rPr>
            </w:pPr>
            <w:r w:rsidRPr="00F00694">
              <w:rPr>
                <w:sz w:val="16"/>
                <w:szCs w:val="16"/>
                <w:highlight w:val="yellow"/>
              </w:rPr>
              <w:t>9,6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0B6" w:rsidRPr="00F00694" w:rsidRDefault="009760B6">
            <w:pPr>
              <w:jc w:val="center"/>
              <w:rPr>
                <w:sz w:val="16"/>
                <w:szCs w:val="16"/>
                <w:highlight w:val="yellow"/>
              </w:rPr>
            </w:pPr>
            <w:r w:rsidRPr="00F00694">
              <w:rPr>
                <w:sz w:val="16"/>
                <w:szCs w:val="16"/>
                <w:highlight w:val="yellow"/>
              </w:rPr>
              <w:t>1,6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0B6" w:rsidRPr="00F00694" w:rsidRDefault="009760B6">
            <w:pPr>
              <w:jc w:val="center"/>
              <w:rPr>
                <w:sz w:val="16"/>
                <w:szCs w:val="16"/>
                <w:highlight w:val="yellow"/>
              </w:rPr>
            </w:pPr>
            <w:r w:rsidRPr="00F00694">
              <w:rPr>
                <w:sz w:val="16"/>
                <w:szCs w:val="16"/>
                <w:highlight w:val="yellow"/>
              </w:rPr>
              <w:t>16,67</w:t>
            </w: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0B6" w:rsidRPr="00A844CA" w:rsidRDefault="009760B6">
            <w:pPr>
              <w:rPr>
                <w:sz w:val="16"/>
                <w:szCs w:val="16"/>
              </w:rPr>
            </w:pPr>
          </w:p>
        </w:tc>
      </w:tr>
      <w:tr w:rsidR="009760B6" w:rsidRPr="00A844CA" w:rsidTr="00886283">
        <w:trPr>
          <w:trHeight w:val="1133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0B6" w:rsidRPr="00A844CA" w:rsidRDefault="009760B6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0B6" w:rsidRPr="00A844CA" w:rsidRDefault="009760B6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0B6" w:rsidRPr="00A844CA" w:rsidRDefault="009760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0B6" w:rsidRPr="00A844CA" w:rsidRDefault="009760B6">
            <w:pPr>
              <w:jc w:val="center"/>
              <w:rPr>
                <w:sz w:val="16"/>
                <w:szCs w:val="16"/>
              </w:rPr>
            </w:pPr>
            <w:r w:rsidRPr="00A844CA"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0B6" w:rsidRPr="008C3832" w:rsidRDefault="009760B6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0B6" w:rsidRPr="008C3832" w:rsidRDefault="009760B6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0B6" w:rsidRPr="008C3832" w:rsidRDefault="009760B6">
            <w:pPr>
              <w:rPr>
                <w:sz w:val="16"/>
                <w:szCs w:val="16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0B6" w:rsidRPr="008C3832" w:rsidRDefault="009760B6">
            <w:pPr>
              <w:rPr>
                <w:sz w:val="16"/>
                <w:szCs w:val="16"/>
              </w:rPr>
            </w:pPr>
            <w:r w:rsidRPr="008C3832">
              <w:rPr>
                <w:sz w:val="16"/>
                <w:szCs w:val="16"/>
              </w:rPr>
              <w:t>доля родителей (законных представителей), дети которых осваивают дополнительные образовательные общеразвивающие программы, удовлетворенных условиями и качеством предоставляемой образовательной услуги (%)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0B6" w:rsidRPr="008C3832" w:rsidRDefault="009760B6">
            <w:pPr>
              <w:jc w:val="center"/>
              <w:rPr>
                <w:sz w:val="16"/>
                <w:szCs w:val="16"/>
              </w:rPr>
            </w:pPr>
            <w:r w:rsidRPr="008C3832">
              <w:rPr>
                <w:sz w:val="16"/>
                <w:szCs w:val="16"/>
              </w:rPr>
              <w:t>96,5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0B6" w:rsidRPr="008C3832" w:rsidRDefault="009760B6">
            <w:pPr>
              <w:jc w:val="center"/>
              <w:rPr>
                <w:sz w:val="16"/>
                <w:szCs w:val="16"/>
              </w:rPr>
            </w:pPr>
            <w:r w:rsidRPr="008C3832">
              <w:rPr>
                <w:sz w:val="16"/>
                <w:szCs w:val="16"/>
              </w:rPr>
              <w:t>94,2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0B6" w:rsidRPr="00A844CA" w:rsidRDefault="009760B6">
            <w:pPr>
              <w:jc w:val="center"/>
              <w:rPr>
                <w:sz w:val="16"/>
                <w:szCs w:val="16"/>
              </w:rPr>
            </w:pPr>
            <w:r w:rsidRPr="00A844CA">
              <w:rPr>
                <w:sz w:val="16"/>
                <w:szCs w:val="16"/>
              </w:rPr>
              <w:t>97,62</w:t>
            </w: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0B6" w:rsidRPr="00A844CA" w:rsidRDefault="009760B6">
            <w:pPr>
              <w:rPr>
                <w:sz w:val="16"/>
                <w:szCs w:val="16"/>
              </w:rPr>
            </w:pPr>
          </w:p>
        </w:tc>
      </w:tr>
      <w:tr w:rsidR="009760B6" w:rsidRPr="00A844CA" w:rsidTr="00886283">
        <w:trPr>
          <w:trHeight w:val="841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0B6" w:rsidRPr="00A844CA" w:rsidRDefault="009760B6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0B6" w:rsidRPr="00A844CA" w:rsidRDefault="009760B6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0B6" w:rsidRPr="00A844CA" w:rsidRDefault="009760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0B6" w:rsidRPr="00A844CA" w:rsidRDefault="009760B6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0B6" w:rsidRPr="008C3832" w:rsidRDefault="009760B6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0B6" w:rsidRPr="008C3832" w:rsidRDefault="009760B6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0B6" w:rsidRPr="008C3832" w:rsidRDefault="009760B6">
            <w:pPr>
              <w:rPr>
                <w:sz w:val="16"/>
                <w:szCs w:val="16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0B6" w:rsidRPr="008C3832" w:rsidRDefault="009760B6">
            <w:pPr>
              <w:rPr>
                <w:sz w:val="16"/>
                <w:szCs w:val="16"/>
              </w:rPr>
            </w:pPr>
            <w:r w:rsidRPr="008C3832">
              <w:rPr>
                <w:sz w:val="16"/>
                <w:szCs w:val="16"/>
              </w:rPr>
              <w:t>доля детей, осваивающих дополнительные образовательные предпрофессиональные программы в учреждении дополнительного образования (%)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0B6" w:rsidRPr="008C3832" w:rsidRDefault="009760B6">
            <w:pPr>
              <w:jc w:val="center"/>
              <w:rPr>
                <w:sz w:val="16"/>
                <w:szCs w:val="16"/>
              </w:rPr>
            </w:pPr>
            <w:r w:rsidRPr="008C3832">
              <w:rPr>
                <w:sz w:val="16"/>
                <w:szCs w:val="16"/>
              </w:rPr>
              <w:t>72,7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0B6" w:rsidRPr="008C3832" w:rsidRDefault="009760B6">
            <w:pPr>
              <w:jc w:val="center"/>
              <w:rPr>
                <w:sz w:val="16"/>
                <w:szCs w:val="16"/>
              </w:rPr>
            </w:pPr>
            <w:r w:rsidRPr="008C3832">
              <w:rPr>
                <w:sz w:val="16"/>
                <w:szCs w:val="16"/>
              </w:rPr>
              <w:t>73,2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0B6" w:rsidRPr="00A844CA" w:rsidRDefault="009760B6">
            <w:pPr>
              <w:jc w:val="center"/>
              <w:rPr>
                <w:sz w:val="16"/>
                <w:szCs w:val="16"/>
              </w:rPr>
            </w:pPr>
            <w:r w:rsidRPr="00A844CA">
              <w:rPr>
                <w:sz w:val="16"/>
                <w:szCs w:val="16"/>
              </w:rPr>
              <w:t>100,69</w:t>
            </w: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0B6" w:rsidRPr="00A844CA" w:rsidRDefault="009760B6">
            <w:pPr>
              <w:rPr>
                <w:sz w:val="16"/>
                <w:szCs w:val="16"/>
              </w:rPr>
            </w:pPr>
          </w:p>
        </w:tc>
      </w:tr>
      <w:tr w:rsidR="009760B6" w:rsidRPr="00A844CA" w:rsidTr="009760B6">
        <w:trPr>
          <w:trHeight w:val="892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0B6" w:rsidRPr="00A844CA" w:rsidRDefault="009760B6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0B6" w:rsidRPr="00A844CA" w:rsidRDefault="009760B6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0B6" w:rsidRPr="00A844CA" w:rsidRDefault="009760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0B6" w:rsidRPr="00A844CA" w:rsidRDefault="009760B6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0B6" w:rsidRPr="008C3832" w:rsidRDefault="009760B6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0B6" w:rsidRPr="008C3832" w:rsidRDefault="009760B6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0B6" w:rsidRPr="008C3832" w:rsidRDefault="009760B6">
            <w:pPr>
              <w:rPr>
                <w:sz w:val="16"/>
                <w:szCs w:val="16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0B6" w:rsidRPr="008C3832" w:rsidRDefault="009760B6">
            <w:pPr>
              <w:rPr>
                <w:sz w:val="16"/>
                <w:szCs w:val="16"/>
              </w:rPr>
            </w:pPr>
            <w:r w:rsidRPr="008C3832">
              <w:rPr>
                <w:sz w:val="16"/>
                <w:szCs w:val="16"/>
              </w:rPr>
              <w:t>доля детей, осваивающих дополнительные образовательные предпрофессиональные программы, ставших победителями и призерами всероссийских и международных мероприятий (%)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0B6" w:rsidRPr="00F00694" w:rsidRDefault="009760B6">
            <w:pPr>
              <w:jc w:val="center"/>
              <w:rPr>
                <w:sz w:val="16"/>
                <w:szCs w:val="16"/>
                <w:highlight w:val="yellow"/>
              </w:rPr>
            </w:pPr>
            <w:r w:rsidRPr="00F00694">
              <w:rPr>
                <w:sz w:val="16"/>
                <w:szCs w:val="16"/>
                <w:highlight w:val="yellow"/>
              </w:rPr>
              <w:t>16,6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0B6" w:rsidRPr="00F00694" w:rsidRDefault="009760B6">
            <w:pPr>
              <w:jc w:val="center"/>
              <w:rPr>
                <w:sz w:val="16"/>
                <w:szCs w:val="16"/>
                <w:highlight w:val="yellow"/>
              </w:rPr>
            </w:pPr>
            <w:r w:rsidRPr="00F00694">
              <w:rPr>
                <w:sz w:val="16"/>
                <w:szCs w:val="16"/>
                <w:highlight w:val="yellow"/>
              </w:rPr>
              <w:t>2,6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0B6" w:rsidRPr="00F00694" w:rsidRDefault="009760B6">
            <w:pPr>
              <w:jc w:val="center"/>
              <w:rPr>
                <w:sz w:val="16"/>
                <w:szCs w:val="16"/>
                <w:highlight w:val="yellow"/>
              </w:rPr>
            </w:pPr>
            <w:r w:rsidRPr="00F00694">
              <w:rPr>
                <w:sz w:val="16"/>
                <w:szCs w:val="16"/>
                <w:highlight w:val="yellow"/>
              </w:rPr>
              <w:t>15,66</w:t>
            </w: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0B6" w:rsidRPr="00A844CA" w:rsidRDefault="009760B6">
            <w:pPr>
              <w:rPr>
                <w:sz w:val="16"/>
                <w:szCs w:val="16"/>
              </w:rPr>
            </w:pPr>
          </w:p>
        </w:tc>
      </w:tr>
      <w:tr w:rsidR="009760B6" w:rsidRPr="00A844CA" w:rsidTr="009760B6">
        <w:trPr>
          <w:trHeight w:val="1089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0B6" w:rsidRPr="00A844CA" w:rsidRDefault="009760B6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0B6" w:rsidRPr="00A844CA" w:rsidRDefault="009760B6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0B6" w:rsidRPr="00A844CA" w:rsidRDefault="009760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0B6" w:rsidRPr="00A844CA" w:rsidRDefault="009760B6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0B6" w:rsidRPr="008C3832" w:rsidRDefault="009760B6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0B6" w:rsidRPr="008C3832" w:rsidRDefault="009760B6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0B6" w:rsidRPr="008C3832" w:rsidRDefault="009760B6">
            <w:pPr>
              <w:rPr>
                <w:sz w:val="16"/>
                <w:szCs w:val="16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0B6" w:rsidRPr="008C3832" w:rsidRDefault="009760B6">
            <w:pPr>
              <w:rPr>
                <w:sz w:val="16"/>
                <w:szCs w:val="16"/>
              </w:rPr>
            </w:pPr>
            <w:r w:rsidRPr="008C3832">
              <w:rPr>
                <w:sz w:val="16"/>
                <w:szCs w:val="16"/>
              </w:rPr>
              <w:t>доля родителей (законных представителей), дети которых осваивают дополнительные образовательные предпрофессиональные программы, удовлетворенных условиями и качеством предоставляемой образовательной услуги (%)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0B6" w:rsidRPr="008C3832" w:rsidRDefault="009760B6">
            <w:pPr>
              <w:jc w:val="center"/>
              <w:rPr>
                <w:sz w:val="16"/>
                <w:szCs w:val="16"/>
              </w:rPr>
            </w:pPr>
            <w:r w:rsidRPr="008C3832">
              <w:rPr>
                <w:sz w:val="16"/>
                <w:szCs w:val="16"/>
              </w:rPr>
              <w:t>96,5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0B6" w:rsidRPr="008C3832" w:rsidRDefault="009760B6">
            <w:pPr>
              <w:jc w:val="center"/>
              <w:rPr>
                <w:sz w:val="16"/>
                <w:szCs w:val="16"/>
              </w:rPr>
            </w:pPr>
            <w:r w:rsidRPr="008C3832">
              <w:rPr>
                <w:sz w:val="16"/>
                <w:szCs w:val="16"/>
              </w:rPr>
              <w:t>94,2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0B6" w:rsidRPr="00A844CA" w:rsidRDefault="009760B6">
            <w:pPr>
              <w:jc w:val="center"/>
              <w:rPr>
                <w:sz w:val="16"/>
                <w:szCs w:val="16"/>
              </w:rPr>
            </w:pPr>
            <w:r w:rsidRPr="00A844CA">
              <w:rPr>
                <w:sz w:val="16"/>
                <w:szCs w:val="16"/>
              </w:rPr>
              <w:t>97,62</w:t>
            </w: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0B6" w:rsidRPr="00A844CA" w:rsidRDefault="009760B6">
            <w:pPr>
              <w:rPr>
                <w:sz w:val="16"/>
                <w:szCs w:val="16"/>
              </w:rPr>
            </w:pPr>
          </w:p>
        </w:tc>
      </w:tr>
      <w:tr w:rsidR="00A844CA" w:rsidRPr="00A844CA" w:rsidTr="009760B6">
        <w:trPr>
          <w:trHeight w:val="78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44CA" w:rsidRPr="00A844CA" w:rsidRDefault="009760B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A844CA" w:rsidRPr="00A844CA">
              <w:rPr>
                <w:sz w:val="16"/>
                <w:szCs w:val="16"/>
              </w:rPr>
              <w:t>.1.2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44CA" w:rsidRPr="00A844CA" w:rsidRDefault="00A844CA">
            <w:pPr>
              <w:rPr>
                <w:sz w:val="16"/>
                <w:szCs w:val="16"/>
              </w:rPr>
            </w:pPr>
            <w:r w:rsidRPr="00A844CA">
              <w:rPr>
                <w:sz w:val="16"/>
                <w:szCs w:val="16"/>
              </w:rPr>
              <w:t>Расходы муниципальных бюджетных и автономных учреждений на оплату труда и начисления на выплаты по оплате труда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44CA" w:rsidRPr="00A844CA" w:rsidRDefault="00A844CA">
            <w:pPr>
              <w:jc w:val="center"/>
              <w:rPr>
                <w:sz w:val="16"/>
                <w:szCs w:val="16"/>
              </w:rPr>
            </w:pPr>
            <w:r w:rsidRPr="00A844CA">
              <w:rPr>
                <w:sz w:val="16"/>
                <w:szCs w:val="16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44CA" w:rsidRPr="00A844CA" w:rsidRDefault="00A844CA">
            <w:pPr>
              <w:rPr>
                <w:sz w:val="16"/>
                <w:szCs w:val="16"/>
              </w:rPr>
            </w:pPr>
            <w:r w:rsidRPr="00A844CA"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44CA" w:rsidRPr="008C3832" w:rsidRDefault="00A844CA">
            <w:pPr>
              <w:jc w:val="center"/>
              <w:rPr>
                <w:sz w:val="16"/>
                <w:szCs w:val="16"/>
              </w:rPr>
            </w:pPr>
            <w:r w:rsidRPr="008C3832">
              <w:rPr>
                <w:sz w:val="16"/>
                <w:szCs w:val="16"/>
              </w:rPr>
              <w:t>99 032,89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44CA" w:rsidRPr="008C3832" w:rsidRDefault="00A844CA">
            <w:pPr>
              <w:jc w:val="center"/>
              <w:rPr>
                <w:sz w:val="16"/>
                <w:szCs w:val="16"/>
              </w:rPr>
            </w:pPr>
            <w:r w:rsidRPr="008C3832">
              <w:rPr>
                <w:sz w:val="16"/>
                <w:szCs w:val="16"/>
              </w:rPr>
              <w:t>99 032,89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44CA" w:rsidRPr="008C3832" w:rsidRDefault="00A844CA">
            <w:pPr>
              <w:jc w:val="center"/>
              <w:rPr>
                <w:sz w:val="16"/>
                <w:szCs w:val="16"/>
              </w:rPr>
            </w:pPr>
            <w:r w:rsidRPr="008C3832">
              <w:rPr>
                <w:sz w:val="16"/>
                <w:szCs w:val="16"/>
              </w:rPr>
              <w:t>100,00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44CA" w:rsidRPr="008C3832" w:rsidRDefault="00A844CA">
            <w:pPr>
              <w:rPr>
                <w:sz w:val="16"/>
                <w:szCs w:val="16"/>
              </w:rPr>
            </w:pPr>
            <w:r w:rsidRPr="008C3832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844CA" w:rsidRPr="008C3832" w:rsidRDefault="00A844CA">
            <w:pPr>
              <w:rPr>
                <w:sz w:val="16"/>
                <w:szCs w:val="16"/>
              </w:rPr>
            </w:pPr>
            <w:r w:rsidRPr="008C3832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844CA" w:rsidRPr="008C3832" w:rsidRDefault="00A844CA">
            <w:pPr>
              <w:rPr>
                <w:sz w:val="16"/>
                <w:szCs w:val="16"/>
              </w:rPr>
            </w:pPr>
            <w:r w:rsidRPr="008C3832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844CA" w:rsidRPr="00A844CA" w:rsidRDefault="00A844CA">
            <w:pPr>
              <w:rPr>
                <w:sz w:val="16"/>
                <w:szCs w:val="16"/>
              </w:rPr>
            </w:pPr>
            <w:r w:rsidRPr="00A844CA">
              <w:rPr>
                <w:sz w:val="16"/>
                <w:szCs w:val="16"/>
              </w:rPr>
              <w:t> 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44CA" w:rsidRPr="00A844CA" w:rsidRDefault="00A844CA">
            <w:pPr>
              <w:jc w:val="center"/>
              <w:rPr>
                <w:sz w:val="16"/>
                <w:szCs w:val="16"/>
              </w:rPr>
            </w:pPr>
            <w:r w:rsidRPr="00A844CA">
              <w:rPr>
                <w:sz w:val="16"/>
                <w:szCs w:val="16"/>
              </w:rPr>
              <w:t xml:space="preserve">МБУДОД ДМШ </w:t>
            </w:r>
            <w:proofErr w:type="spellStart"/>
            <w:proofErr w:type="gramStart"/>
            <w:r w:rsidRPr="00A844CA">
              <w:rPr>
                <w:sz w:val="16"/>
                <w:szCs w:val="16"/>
              </w:rPr>
              <w:t>м.Э.С.Пастернак</w:t>
            </w:r>
            <w:proofErr w:type="spellEnd"/>
            <w:r w:rsidRPr="00A844CA">
              <w:rPr>
                <w:sz w:val="16"/>
                <w:szCs w:val="16"/>
              </w:rPr>
              <w:t>,</w:t>
            </w:r>
            <w:r w:rsidRPr="00A844CA">
              <w:rPr>
                <w:sz w:val="16"/>
                <w:szCs w:val="16"/>
              </w:rPr>
              <w:br/>
              <w:t>МБОУДОД</w:t>
            </w:r>
            <w:proofErr w:type="gramEnd"/>
            <w:r w:rsidRPr="00A844CA">
              <w:rPr>
                <w:sz w:val="16"/>
                <w:szCs w:val="16"/>
              </w:rPr>
              <w:t xml:space="preserve"> ДШИ </w:t>
            </w:r>
            <w:proofErr w:type="spellStart"/>
            <w:r w:rsidRPr="00A844CA">
              <w:rPr>
                <w:sz w:val="16"/>
                <w:szCs w:val="16"/>
              </w:rPr>
              <w:t>п.г.т.Сафоново</w:t>
            </w:r>
            <w:proofErr w:type="spellEnd"/>
            <w:r w:rsidRPr="00A844CA">
              <w:rPr>
                <w:sz w:val="16"/>
                <w:szCs w:val="16"/>
              </w:rPr>
              <w:t>,</w:t>
            </w:r>
            <w:r w:rsidRPr="00A844CA">
              <w:rPr>
                <w:sz w:val="16"/>
                <w:szCs w:val="16"/>
              </w:rPr>
              <w:br/>
              <w:t>МБОУДОД ДШИ п.Североморск-3, МБОУДОД ДХШ</w:t>
            </w:r>
          </w:p>
        </w:tc>
      </w:tr>
      <w:tr w:rsidR="00A844CA" w:rsidRPr="00A844CA" w:rsidTr="009760B6">
        <w:trPr>
          <w:trHeight w:val="78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44CA" w:rsidRPr="00A844CA" w:rsidRDefault="00A844CA">
            <w:pPr>
              <w:jc w:val="center"/>
              <w:rPr>
                <w:sz w:val="16"/>
                <w:szCs w:val="16"/>
              </w:rPr>
            </w:pPr>
            <w:r w:rsidRPr="00A844CA">
              <w:rPr>
                <w:sz w:val="16"/>
                <w:szCs w:val="16"/>
              </w:rPr>
              <w:t>1.1.3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44CA" w:rsidRPr="00A844CA" w:rsidRDefault="00A844CA">
            <w:pPr>
              <w:rPr>
                <w:sz w:val="16"/>
                <w:szCs w:val="16"/>
              </w:rPr>
            </w:pPr>
            <w:r w:rsidRPr="00A844CA">
              <w:rPr>
                <w:sz w:val="16"/>
                <w:szCs w:val="16"/>
              </w:rPr>
              <w:t>Расходы муниципальных бюджетных и автономных учреждений на содержание имущества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44CA" w:rsidRPr="00A844CA" w:rsidRDefault="00A844CA">
            <w:pPr>
              <w:jc w:val="center"/>
              <w:rPr>
                <w:sz w:val="16"/>
                <w:szCs w:val="16"/>
              </w:rPr>
            </w:pPr>
            <w:r w:rsidRPr="00A844CA">
              <w:rPr>
                <w:sz w:val="16"/>
                <w:szCs w:val="16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44CA" w:rsidRPr="00A844CA" w:rsidRDefault="00A844CA">
            <w:pPr>
              <w:rPr>
                <w:sz w:val="16"/>
                <w:szCs w:val="16"/>
              </w:rPr>
            </w:pPr>
            <w:r w:rsidRPr="00A844CA"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44CA" w:rsidRPr="008C3832" w:rsidRDefault="00A844CA">
            <w:pPr>
              <w:jc w:val="center"/>
              <w:rPr>
                <w:sz w:val="16"/>
                <w:szCs w:val="16"/>
              </w:rPr>
            </w:pPr>
            <w:r w:rsidRPr="008C3832">
              <w:rPr>
                <w:sz w:val="16"/>
                <w:szCs w:val="16"/>
              </w:rPr>
              <w:t>5 763,88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44CA" w:rsidRPr="008C3832" w:rsidRDefault="00A844CA">
            <w:pPr>
              <w:jc w:val="center"/>
              <w:rPr>
                <w:sz w:val="16"/>
                <w:szCs w:val="16"/>
              </w:rPr>
            </w:pPr>
            <w:r w:rsidRPr="008C3832">
              <w:rPr>
                <w:sz w:val="16"/>
                <w:szCs w:val="16"/>
              </w:rPr>
              <w:t>5 763,88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44CA" w:rsidRPr="008C3832" w:rsidRDefault="00A844CA">
            <w:pPr>
              <w:jc w:val="center"/>
              <w:rPr>
                <w:sz w:val="16"/>
                <w:szCs w:val="16"/>
              </w:rPr>
            </w:pPr>
            <w:r w:rsidRPr="008C3832">
              <w:rPr>
                <w:sz w:val="16"/>
                <w:szCs w:val="16"/>
              </w:rPr>
              <w:t>100,00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44CA" w:rsidRPr="008C3832" w:rsidRDefault="00A844CA">
            <w:pPr>
              <w:rPr>
                <w:sz w:val="16"/>
                <w:szCs w:val="16"/>
              </w:rPr>
            </w:pPr>
            <w:r w:rsidRPr="008C3832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844CA" w:rsidRPr="008C3832" w:rsidRDefault="00A844CA">
            <w:pPr>
              <w:rPr>
                <w:sz w:val="16"/>
                <w:szCs w:val="16"/>
              </w:rPr>
            </w:pPr>
            <w:r w:rsidRPr="008C3832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844CA" w:rsidRPr="008C3832" w:rsidRDefault="00A844CA">
            <w:pPr>
              <w:rPr>
                <w:sz w:val="16"/>
                <w:szCs w:val="16"/>
              </w:rPr>
            </w:pPr>
            <w:r w:rsidRPr="008C3832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844CA" w:rsidRPr="00A844CA" w:rsidRDefault="00A844CA">
            <w:pPr>
              <w:rPr>
                <w:sz w:val="16"/>
                <w:szCs w:val="16"/>
              </w:rPr>
            </w:pPr>
            <w:r w:rsidRPr="00A844CA">
              <w:rPr>
                <w:sz w:val="16"/>
                <w:szCs w:val="16"/>
              </w:rPr>
              <w:t> </w:t>
            </w: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44CA" w:rsidRPr="00A844CA" w:rsidRDefault="00A844CA">
            <w:pPr>
              <w:rPr>
                <w:sz w:val="16"/>
                <w:szCs w:val="16"/>
              </w:rPr>
            </w:pPr>
          </w:p>
        </w:tc>
      </w:tr>
      <w:tr w:rsidR="00A844CA" w:rsidRPr="00A844CA" w:rsidTr="009760B6">
        <w:trPr>
          <w:trHeight w:val="78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44CA" w:rsidRPr="00A844CA" w:rsidRDefault="00A844CA">
            <w:pPr>
              <w:jc w:val="center"/>
              <w:rPr>
                <w:sz w:val="16"/>
                <w:szCs w:val="16"/>
              </w:rPr>
            </w:pPr>
            <w:r w:rsidRPr="00A844CA">
              <w:rPr>
                <w:sz w:val="16"/>
                <w:szCs w:val="16"/>
              </w:rPr>
              <w:t>1.1.4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44CA" w:rsidRPr="00A844CA" w:rsidRDefault="00A844CA">
            <w:pPr>
              <w:rPr>
                <w:sz w:val="16"/>
                <w:szCs w:val="16"/>
              </w:rPr>
            </w:pPr>
            <w:r w:rsidRPr="00A844CA">
              <w:rPr>
                <w:sz w:val="16"/>
                <w:szCs w:val="16"/>
              </w:rPr>
              <w:t>Расходы муниципальных бюджетных и автономных учреждений на оплату коммунальных услуг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44CA" w:rsidRPr="00A844CA" w:rsidRDefault="00A844CA">
            <w:pPr>
              <w:jc w:val="center"/>
              <w:rPr>
                <w:sz w:val="16"/>
                <w:szCs w:val="16"/>
              </w:rPr>
            </w:pPr>
            <w:r w:rsidRPr="00A844CA">
              <w:rPr>
                <w:sz w:val="16"/>
                <w:szCs w:val="16"/>
              </w:rPr>
              <w:t>2020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44CA" w:rsidRPr="00A844CA" w:rsidRDefault="00A844CA">
            <w:pPr>
              <w:rPr>
                <w:sz w:val="16"/>
                <w:szCs w:val="16"/>
              </w:rPr>
            </w:pPr>
            <w:r w:rsidRPr="00A844CA"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44CA" w:rsidRPr="008C3832" w:rsidRDefault="00A844CA">
            <w:pPr>
              <w:jc w:val="center"/>
              <w:rPr>
                <w:sz w:val="16"/>
                <w:szCs w:val="16"/>
              </w:rPr>
            </w:pPr>
            <w:r w:rsidRPr="008C3832">
              <w:rPr>
                <w:sz w:val="16"/>
                <w:szCs w:val="16"/>
              </w:rPr>
              <w:t>3 884,83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44CA" w:rsidRPr="008C3832" w:rsidRDefault="00A844CA">
            <w:pPr>
              <w:jc w:val="center"/>
              <w:rPr>
                <w:sz w:val="16"/>
                <w:szCs w:val="16"/>
              </w:rPr>
            </w:pPr>
            <w:r w:rsidRPr="008C3832">
              <w:rPr>
                <w:sz w:val="16"/>
                <w:szCs w:val="16"/>
              </w:rPr>
              <w:t>3 884,83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44CA" w:rsidRPr="008C3832" w:rsidRDefault="00A844CA">
            <w:pPr>
              <w:jc w:val="center"/>
              <w:rPr>
                <w:sz w:val="16"/>
                <w:szCs w:val="16"/>
              </w:rPr>
            </w:pPr>
            <w:r w:rsidRPr="008C3832">
              <w:rPr>
                <w:sz w:val="16"/>
                <w:szCs w:val="16"/>
              </w:rPr>
              <w:t>100,00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44CA" w:rsidRPr="008C3832" w:rsidRDefault="00A844CA">
            <w:pPr>
              <w:rPr>
                <w:sz w:val="16"/>
                <w:szCs w:val="16"/>
              </w:rPr>
            </w:pPr>
            <w:r w:rsidRPr="008C3832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844CA" w:rsidRPr="008C3832" w:rsidRDefault="00A844CA">
            <w:pPr>
              <w:rPr>
                <w:sz w:val="16"/>
                <w:szCs w:val="16"/>
              </w:rPr>
            </w:pPr>
            <w:r w:rsidRPr="008C3832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844CA" w:rsidRPr="008C3832" w:rsidRDefault="00A844CA">
            <w:pPr>
              <w:rPr>
                <w:sz w:val="16"/>
                <w:szCs w:val="16"/>
              </w:rPr>
            </w:pPr>
            <w:r w:rsidRPr="008C3832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844CA" w:rsidRPr="00A844CA" w:rsidRDefault="00A844CA">
            <w:pPr>
              <w:rPr>
                <w:sz w:val="16"/>
                <w:szCs w:val="16"/>
              </w:rPr>
            </w:pPr>
            <w:r w:rsidRPr="00A844CA">
              <w:rPr>
                <w:sz w:val="16"/>
                <w:szCs w:val="16"/>
              </w:rPr>
              <w:t> </w:t>
            </w: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44CA" w:rsidRPr="00A844CA" w:rsidRDefault="00A844CA">
            <w:pPr>
              <w:rPr>
                <w:sz w:val="16"/>
                <w:szCs w:val="16"/>
              </w:rPr>
            </w:pPr>
          </w:p>
        </w:tc>
      </w:tr>
      <w:tr w:rsidR="00A844CA" w:rsidRPr="00A844CA" w:rsidTr="009760B6">
        <w:trPr>
          <w:trHeight w:val="73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44CA" w:rsidRPr="00A844CA" w:rsidRDefault="00A844CA">
            <w:pPr>
              <w:jc w:val="center"/>
              <w:rPr>
                <w:sz w:val="16"/>
                <w:szCs w:val="16"/>
              </w:rPr>
            </w:pPr>
            <w:r w:rsidRPr="00A844CA">
              <w:rPr>
                <w:sz w:val="16"/>
                <w:szCs w:val="16"/>
              </w:rPr>
              <w:t>1.1.5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44CA" w:rsidRPr="00A844CA" w:rsidRDefault="00A844CA">
            <w:pPr>
              <w:rPr>
                <w:sz w:val="16"/>
                <w:szCs w:val="16"/>
              </w:rPr>
            </w:pPr>
            <w:r w:rsidRPr="00A844CA">
              <w:rPr>
                <w:sz w:val="16"/>
                <w:szCs w:val="16"/>
              </w:rPr>
              <w:t>Прочие расходы муниципальных бюджетных и автономных учреждений на обеспечение деятельности (оказание услуг)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44CA" w:rsidRPr="00A844CA" w:rsidRDefault="00A844CA">
            <w:pPr>
              <w:jc w:val="center"/>
              <w:rPr>
                <w:sz w:val="16"/>
                <w:szCs w:val="16"/>
              </w:rPr>
            </w:pPr>
            <w:r w:rsidRPr="00A844CA">
              <w:rPr>
                <w:sz w:val="16"/>
                <w:szCs w:val="16"/>
              </w:rPr>
              <w:t>2020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44CA" w:rsidRPr="00A844CA" w:rsidRDefault="00A844CA">
            <w:pPr>
              <w:rPr>
                <w:sz w:val="16"/>
                <w:szCs w:val="16"/>
              </w:rPr>
            </w:pPr>
            <w:r w:rsidRPr="00A844CA"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44CA" w:rsidRPr="008C3832" w:rsidRDefault="00A844CA">
            <w:pPr>
              <w:jc w:val="center"/>
              <w:rPr>
                <w:sz w:val="16"/>
                <w:szCs w:val="16"/>
              </w:rPr>
            </w:pPr>
            <w:r w:rsidRPr="008C3832">
              <w:rPr>
                <w:sz w:val="16"/>
                <w:szCs w:val="16"/>
              </w:rPr>
              <w:t>6 543,76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44CA" w:rsidRPr="008C3832" w:rsidRDefault="00A844CA">
            <w:pPr>
              <w:jc w:val="center"/>
              <w:rPr>
                <w:sz w:val="16"/>
                <w:szCs w:val="16"/>
              </w:rPr>
            </w:pPr>
            <w:r w:rsidRPr="008C3832">
              <w:rPr>
                <w:sz w:val="16"/>
                <w:szCs w:val="16"/>
              </w:rPr>
              <w:t>6 543,76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44CA" w:rsidRPr="008C3832" w:rsidRDefault="00A844CA">
            <w:pPr>
              <w:jc w:val="center"/>
              <w:rPr>
                <w:sz w:val="16"/>
                <w:szCs w:val="16"/>
              </w:rPr>
            </w:pPr>
            <w:r w:rsidRPr="008C3832">
              <w:rPr>
                <w:sz w:val="16"/>
                <w:szCs w:val="16"/>
              </w:rPr>
              <w:t>100,00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44CA" w:rsidRPr="008C3832" w:rsidRDefault="00A844CA">
            <w:pPr>
              <w:rPr>
                <w:sz w:val="16"/>
                <w:szCs w:val="16"/>
              </w:rPr>
            </w:pPr>
            <w:r w:rsidRPr="008C3832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844CA" w:rsidRPr="008C3832" w:rsidRDefault="00A844CA">
            <w:pPr>
              <w:rPr>
                <w:sz w:val="16"/>
                <w:szCs w:val="16"/>
              </w:rPr>
            </w:pPr>
            <w:r w:rsidRPr="008C3832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844CA" w:rsidRPr="008C3832" w:rsidRDefault="00A844CA">
            <w:pPr>
              <w:rPr>
                <w:sz w:val="16"/>
                <w:szCs w:val="16"/>
              </w:rPr>
            </w:pPr>
            <w:r w:rsidRPr="008C3832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844CA" w:rsidRPr="00A844CA" w:rsidRDefault="00A844CA">
            <w:pPr>
              <w:rPr>
                <w:sz w:val="16"/>
                <w:szCs w:val="16"/>
              </w:rPr>
            </w:pPr>
            <w:r w:rsidRPr="00A844CA">
              <w:rPr>
                <w:sz w:val="16"/>
                <w:szCs w:val="16"/>
              </w:rPr>
              <w:t> </w:t>
            </w: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44CA" w:rsidRPr="00A844CA" w:rsidRDefault="00A844CA">
            <w:pPr>
              <w:rPr>
                <w:sz w:val="16"/>
                <w:szCs w:val="16"/>
              </w:rPr>
            </w:pPr>
          </w:p>
        </w:tc>
      </w:tr>
      <w:tr w:rsidR="009760B6" w:rsidRPr="00A844CA" w:rsidTr="009760B6">
        <w:trPr>
          <w:trHeight w:val="137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60B6" w:rsidRPr="00A844CA" w:rsidRDefault="009760B6">
            <w:pPr>
              <w:jc w:val="center"/>
              <w:rPr>
                <w:sz w:val="16"/>
                <w:szCs w:val="16"/>
              </w:rPr>
            </w:pPr>
            <w:r w:rsidRPr="00A844CA">
              <w:rPr>
                <w:sz w:val="16"/>
                <w:szCs w:val="16"/>
              </w:rPr>
              <w:t>1.1.6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0B6" w:rsidRPr="00A844CA" w:rsidRDefault="009760B6">
            <w:pPr>
              <w:rPr>
                <w:sz w:val="16"/>
                <w:szCs w:val="16"/>
              </w:rPr>
            </w:pPr>
            <w:r w:rsidRPr="00A844CA">
              <w:rPr>
                <w:sz w:val="16"/>
                <w:szCs w:val="16"/>
              </w:rPr>
              <w:t>Компенсация расходов на оплату стоимости проезда и провоза багажа к месту использования отпуска и обратно лицам, работающим в организациях, финансируемых из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60B6" w:rsidRPr="00A844CA" w:rsidRDefault="009760B6">
            <w:pPr>
              <w:jc w:val="center"/>
              <w:rPr>
                <w:sz w:val="16"/>
                <w:szCs w:val="16"/>
              </w:rPr>
            </w:pPr>
            <w:r w:rsidRPr="00A844CA">
              <w:rPr>
                <w:sz w:val="16"/>
                <w:szCs w:val="16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0B6" w:rsidRPr="00A844CA" w:rsidRDefault="009760B6">
            <w:pPr>
              <w:rPr>
                <w:sz w:val="16"/>
                <w:szCs w:val="16"/>
              </w:rPr>
            </w:pPr>
            <w:r w:rsidRPr="00A844CA">
              <w:rPr>
                <w:sz w:val="16"/>
                <w:szCs w:val="16"/>
              </w:rPr>
              <w:t>ВСЕГО:</w:t>
            </w:r>
          </w:p>
          <w:p w:rsidR="009760B6" w:rsidRPr="00A844CA" w:rsidRDefault="009760B6" w:rsidP="00E5743B">
            <w:pPr>
              <w:rPr>
                <w:sz w:val="16"/>
                <w:szCs w:val="16"/>
              </w:rPr>
            </w:pPr>
            <w:r w:rsidRPr="00A844CA">
              <w:rPr>
                <w:sz w:val="16"/>
                <w:szCs w:val="16"/>
              </w:rPr>
              <w:t>в том числе:</w:t>
            </w:r>
          </w:p>
          <w:p w:rsidR="009760B6" w:rsidRPr="00A844CA" w:rsidRDefault="009760B6" w:rsidP="00E5743B">
            <w:pPr>
              <w:rPr>
                <w:sz w:val="16"/>
                <w:szCs w:val="16"/>
              </w:rPr>
            </w:pPr>
            <w:r w:rsidRPr="00A844CA"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60B6" w:rsidRPr="008C3832" w:rsidRDefault="009760B6">
            <w:pPr>
              <w:jc w:val="center"/>
              <w:rPr>
                <w:sz w:val="16"/>
                <w:szCs w:val="16"/>
              </w:rPr>
            </w:pPr>
            <w:r w:rsidRPr="008C3832">
              <w:rPr>
                <w:sz w:val="16"/>
                <w:szCs w:val="16"/>
              </w:rPr>
              <w:t>1 692,00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60B6" w:rsidRPr="008C3832" w:rsidRDefault="009760B6">
            <w:pPr>
              <w:jc w:val="center"/>
              <w:rPr>
                <w:sz w:val="16"/>
                <w:szCs w:val="16"/>
              </w:rPr>
            </w:pPr>
            <w:r w:rsidRPr="008C3832">
              <w:rPr>
                <w:sz w:val="16"/>
                <w:szCs w:val="16"/>
              </w:rPr>
              <w:t>1 692,00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60B6" w:rsidRPr="008C3832" w:rsidRDefault="009760B6">
            <w:pPr>
              <w:jc w:val="center"/>
              <w:rPr>
                <w:sz w:val="16"/>
                <w:szCs w:val="16"/>
              </w:rPr>
            </w:pPr>
            <w:r w:rsidRPr="008C3832">
              <w:rPr>
                <w:sz w:val="16"/>
                <w:szCs w:val="16"/>
              </w:rPr>
              <w:t>100,00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0B6" w:rsidRPr="008C3832" w:rsidRDefault="009760B6">
            <w:pPr>
              <w:jc w:val="center"/>
              <w:rPr>
                <w:sz w:val="16"/>
                <w:szCs w:val="16"/>
              </w:rPr>
            </w:pPr>
            <w:r w:rsidRPr="008C3832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760B6" w:rsidRPr="008C3832" w:rsidRDefault="009760B6">
            <w:pPr>
              <w:jc w:val="center"/>
              <w:rPr>
                <w:sz w:val="16"/>
                <w:szCs w:val="16"/>
              </w:rPr>
            </w:pPr>
            <w:r w:rsidRPr="008C3832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760B6" w:rsidRPr="008C3832" w:rsidRDefault="009760B6">
            <w:pPr>
              <w:jc w:val="center"/>
              <w:rPr>
                <w:sz w:val="16"/>
                <w:szCs w:val="16"/>
              </w:rPr>
            </w:pPr>
            <w:r w:rsidRPr="008C3832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760B6" w:rsidRPr="00A844CA" w:rsidRDefault="009760B6">
            <w:pPr>
              <w:jc w:val="center"/>
              <w:rPr>
                <w:sz w:val="16"/>
                <w:szCs w:val="16"/>
              </w:rPr>
            </w:pPr>
            <w:r w:rsidRPr="00A844CA">
              <w:rPr>
                <w:sz w:val="16"/>
                <w:szCs w:val="16"/>
              </w:rPr>
              <w:t> 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0B6" w:rsidRPr="00A844CA" w:rsidRDefault="009760B6">
            <w:pPr>
              <w:jc w:val="center"/>
              <w:rPr>
                <w:sz w:val="16"/>
                <w:szCs w:val="16"/>
              </w:rPr>
            </w:pPr>
            <w:r w:rsidRPr="00A844CA">
              <w:rPr>
                <w:sz w:val="16"/>
                <w:szCs w:val="16"/>
              </w:rPr>
              <w:t xml:space="preserve">МБУДОД ДМШ </w:t>
            </w:r>
            <w:proofErr w:type="spellStart"/>
            <w:proofErr w:type="gramStart"/>
            <w:r w:rsidRPr="00A844CA">
              <w:rPr>
                <w:sz w:val="16"/>
                <w:szCs w:val="16"/>
              </w:rPr>
              <w:t>м.Э.С.Пастернак</w:t>
            </w:r>
            <w:proofErr w:type="spellEnd"/>
            <w:r w:rsidRPr="00A844CA">
              <w:rPr>
                <w:sz w:val="16"/>
                <w:szCs w:val="16"/>
              </w:rPr>
              <w:t>,</w:t>
            </w:r>
            <w:r w:rsidRPr="00A844CA">
              <w:rPr>
                <w:sz w:val="16"/>
                <w:szCs w:val="16"/>
              </w:rPr>
              <w:br/>
              <w:t>МБОУДОД</w:t>
            </w:r>
            <w:proofErr w:type="gramEnd"/>
            <w:r w:rsidRPr="00A844CA">
              <w:rPr>
                <w:sz w:val="16"/>
                <w:szCs w:val="16"/>
              </w:rPr>
              <w:t xml:space="preserve"> ДШИ </w:t>
            </w:r>
            <w:proofErr w:type="spellStart"/>
            <w:r w:rsidRPr="00A844CA">
              <w:rPr>
                <w:sz w:val="16"/>
                <w:szCs w:val="16"/>
              </w:rPr>
              <w:t>п.г.т.Сафоново</w:t>
            </w:r>
            <w:proofErr w:type="spellEnd"/>
            <w:r w:rsidRPr="00A844CA">
              <w:rPr>
                <w:sz w:val="16"/>
                <w:szCs w:val="16"/>
              </w:rPr>
              <w:t>,</w:t>
            </w:r>
            <w:r w:rsidRPr="00A844CA">
              <w:rPr>
                <w:sz w:val="16"/>
                <w:szCs w:val="16"/>
              </w:rPr>
              <w:br/>
              <w:t>МБОУДОД ДШИ п.Североморск-3, МБОУДОД ДХШ</w:t>
            </w:r>
          </w:p>
        </w:tc>
      </w:tr>
      <w:tr w:rsidR="009760B6" w:rsidRPr="00A844CA" w:rsidTr="009760B6">
        <w:trPr>
          <w:trHeight w:val="13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60B6" w:rsidRPr="00A844CA" w:rsidRDefault="009760B6">
            <w:pPr>
              <w:jc w:val="center"/>
              <w:rPr>
                <w:sz w:val="16"/>
                <w:szCs w:val="16"/>
              </w:rPr>
            </w:pPr>
            <w:r w:rsidRPr="00A844CA">
              <w:rPr>
                <w:sz w:val="16"/>
                <w:szCs w:val="16"/>
              </w:rPr>
              <w:t>1.1.7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0B6" w:rsidRPr="00A844CA" w:rsidRDefault="009760B6">
            <w:pPr>
              <w:rPr>
                <w:sz w:val="16"/>
                <w:szCs w:val="16"/>
              </w:rPr>
            </w:pPr>
            <w:r w:rsidRPr="00A844CA">
              <w:rPr>
                <w:sz w:val="16"/>
                <w:szCs w:val="16"/>
              </w:rPr>
              <w:t>Субсидии бюджетам муниципальных образований на софинансирование расходов, направляемых на оплату труда и начисления на выплаты по оплате труда работникам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60B6" w:rsidRPr="00A844CA" w:rsidRDefault="009760B6">
            <w:pPr>
              <w:jc w:val="center"/>
              <w:rPr>
                <w:sz w:val="16"/>
                <w:szCs w:val="16"/>
              </w:rPr>
            </w:pPr>
            <w:r w:rsidRPr="00A844CA">
              <w:rPr>
                <w:sz w:val="16"/>
                <w:szCs w:val="16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0B6" w:rsidRPr="00A844CA" w:rsidRDefault="009760B6">
            <w:pPr>
              <w:rPr>
                <w:sz w:val="16"/>
                <w:szCs w:val="16"/>
              </w:rPr>
            </w:pPr>
            <w:r w:rsidRPr="00A844CA">
              <w:rPr>
                <w:sz w:val="16"/>
                <w:szCs w:val="16"/>
              </w:rPr>
              <w:t>ВСЕГО:</w:t>
            </w:r>
          </w:p>
          <w:p w:rsidR="009760B6" w:rsidRPr="00A844CA" w:rsidRDefault="009760B6" w:rsidP="00E5743B">
            <w:pPr>
              <w:rPr>
                <w:sz w:val="16"/>
                <w:szCs w:val="16"/>
              </w:rPr>
            </w:pPr>
            <w:r w:rsidRPr="00A844CA">
              <w:rPr>
                <w:sz w:val="16"/>
                <w:szCs w:val="16"/>
              </w:rPr>
              <w:t>в том числе:</w:t>
            </w:r>
          </w:p>
          <w:p w:rsidR="009760B6" w:rsidRPr="00A844CA" w:rsidRDefault="009760B6" w:rsidP="00E5743B">
            <w:pPr>
              <w:rPr>
                <w:sz w:val="16"/>
                <w:szCs w:val="16"/>
              </w:rPr>
            </w:pPr>
            <w:r w:rsidRPr="00A844CA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60B6" w:rsidRPr="008C3832" w:rsidRDefault="009760B6">
            <w:pPr>
              <w:jc w:val="center"/>
              <w:rPr>
                <w:sz w:val="16"/>
                <w:szCs w:val="16"/>
              </w:rPr>
            </w:pPr>
            <w:r w:rsidRPr="008C3832">
              <w:rPr>
                <w:sz w:val="16"/>
                <w:szCs w:val="16"/>
              </w:rPr>
              <w:t>1 845,47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60B6" w:rsidRPr="008C3832" w:rsidRDefault="009760B6">
            <w:pPr>
              <w:jc w:val="center"/>
              <w:rPr>
                <w:sz w:val="16"/>
                <w:szCs w:val="16"/>
              </w:rPr>
            </w:pPr>
            <w:r w:rsidRPr="008C3832">
              <w:rPr>
                <w:sz w:val="16"/>
                <w:szCs w:val="16"/>
              </w:rPr>
              <w:t>1 845,47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60B6" w:rsidRPr="008C3832" w:rsidRDefault="009760B6">
            <w:pPr>
              <w:jc w:val="center"/>
              <w:rPr>
                <w:sz w:val="16"/>
                <w:szCs w:val="16"/>
              </w:rPr>
            </w:pPr>
            <w:r w:rsidRPr="008C3832">
              <w:rPr>
                <w:sz w:val="16"/>
                <w:szCs w:val="16"/>
              </w:rPr>
              <w:t>100,00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0B6" w:rsidRPr="008C3832" w:rsidRDefault="009760B6">
            <w:pPr>
              <w:jc w:val="center"/>
              <w:rPr>
                <w:sz w:val="16"/>
                <w:szCs w:val="16"/>
              </w:rPr>
            </w:pPr>
            <w:r w:rsidRPr="008C3832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760B6" w:rsidRPr="008C3832" w:rsidRDefault="009760B6">
            <w:pPr>
              <w:jc w:val="center"/>
              <w:rPr>
                <w:sz w:val="16"/>
                <w:szCs w:val="16"/>
              </w:rPr>
            </w:pPr>
            <w:r w:rsidRPr="008C3832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760B6" w:rsidRPr="008C3832" w:rsidRDefault="009760B6">
            <w:pPr>
              <w:jc w:val="center"/>
              <w:rPr>
                <w:sz w:val="16"/>
                <w:szCs w:val="16"/>
              </w:rPr>
            </w:pPr>
            <w:r w:rsidRPr="008C3832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760B6" w:rsidRPr="00A844CA" w:rsidRDefault="009760B6">
            <w:pPr>
              <w:jc w:val="center"/>
              <w:rPr>
                <w:sz w:val="16"/>
                <w:szCs w:val="16"/>
              </w:rPr>
            </w:pPr>
            <w:r w:rsidRPr="00A844CA">
              <w:rPr>
                <w:sz w:val="16"/>
                <w:szCs w:val="16"/>
              </w:rPr>
              <w:t> </w:t>
            </w: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0B6" w:rsidRPr="00A844CA" w:rsidRDefault="009760B6">
            <w:pPr>
              <w:rPr>
                <w:sz w:val="16"/>
                <w:szCs w:val="16"/>
              </w:rPr>
            </w:pPr>
          </w:p>
        </w:tc>
      </w:tr>
      <w:tr w:rsidR="009760B6" w:rsidRPr="00A844CA" w:rsidTr="00E5743B">
        <w:trPr>
          <w:trHeight w:val="98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60B6" w:rsidRPr="00A844CA" w:rsidRDefault="009760B6">
            <w:pPr>
              <w:jc w:val="center"/>
              <w:rPr>
                <w:sz w:val="16"/>
                <w:szCs w:val="16"/>
              </w:rPr>
            </w:pPr>
            <w:r w:rsidRPr="00A844CA">
              <w:rPr>
                <w:sz w:val="16"/>
                <w:szCs w:val="16"/>
              </w:rPr>
              <w:t>1.1.8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0B6" w:rsidRPr="00A844CA" w:rsidRDefault="009760B6">
            <w:pPr>
              <w:rPr>
                <w:sz w:val="16"/>
                <w:szCs w:val="16"/>
              </w:rPr>
            </w:pPr>
            <w:r w:rsidRPr="00A844CA">
              <w:rPr>
                <w:sz w:val="16"/>
                <w:szCs w:val="16"/>
              </w:rPr>
              <w:t>Софинансирование расходов, направляемых на оплату труда и начисления на выплаты по оплате труда работникам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60B6" w:rsidRPr="00A844CA" w:rsidRDefault="009760B6">
            <w:pPr>
              <w:jc w:val="center"/>
              <w:rPr>
                <w:sz w:val="16"/>
                <w:szCs w:val="16"/>
              </w:rPr>
            </w:pPr>
            <w:r w:rsidRPr="00A844CA">
              <w:rPr>
                <w:sz w:val="16"/>
                <w:szCs w:val="16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0B6" w:rsidRPr="00A844CA" w:rsidRDefault="009760B6">
            <w:pPr>
              <w:rPr>
                <w:sz w:val="16"/>
                <w:szCs w:val="16"/>
              </w:rPr>
            </w:pPr>
            <w:r w:rsidRPr="00A844CA">
              <w:rPr>
                <w:sz w:val="16"/>
                <w:szCs w:val="16"/>
              </w:rPr>
              <w:t>ВСЕГО:</w:t>
            </w:r>
          </w:p>
          <w:p w:rsidR="009760B6" w:rsidRPr="00A844CA" w:rsidRDefault="009760B6">
            <w:pPr>
              <w:rPr>
                <w:sz w:val="16"/>
                <w:szCs w:val="16"/>
              </w:rPr>
            </w:pPr>
            <w:r w:rsidRPr="00A844CA">
              <w:rPr>
                <w:sz w:val="16"/>
                <w:szCs w:val="16"/>
              </w:rPr>
              <w:t>в том числе:</w:t>
            </w:r>
          </w:p>
          <w:p w:rsidR="009760B6" w:rsidRPr="00A844CA" w:rsidRDefault="009760B6" w:rsidP="00E5743B">
            <w:pPr>
              <w:rPr>
                <w:sz w:val="16"/>
                <w:szCs w:val="16"/>
              </w:rPr>
            </w:pPr>
            <w:r w:rsidRPr="00A844CA"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60B6" w:rsidRPr="008C3832" w:rsidRDefault="009760B6">
            <w:pPr>
              <w:jc w:val="center"/>
              <w:rPr>
                <w:sz w:val="16"/>
                <w:szCs w:val="16"/>
              </w:rPr>
            </w:pPr>
            <w:r w:rsidRPr="008C3832">
              <w:rPr>
                <w:sz w:val="16"/>
                <w:szCs w:val="16"/>
              </w:rPr>
              <w:t>383,36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60B6" w:rsidRPr="008C3832" w:rsidRDefault="009760B6">
            <w:pPr>
              <w:jc w:val="center"/>
              <w:rPr>
                <w:sz w:val="16"/>
                <w:szCs w:val="16"/>
              </w:rPr>
            </w:pPr>
            <w:r w:rsidRPr="008C3832">
              <w:rPr>
                <w:sz w:val="16"/>
                <w:szCs w:val="16"/>
              </w:rPr>
              <w:t>383,36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60B6" w:rsidRPr="008C3832" w:rsidRDefault="009760B6">
            <w:pPr>
              <w:jc w:val="center"/>
              <w:rPr>
                <w:sz w:val="16"/>
                <w:szCs w:val="16"/>
              </w:rPr>
            </w:pPr>
            <w:r w:rsidRPr="008C3832">
              <w:rPr>
                <w:sz w:val="16"/>
                <w:szCs w:val="16"/>
              </w:rPr>
              <w:t>100,00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0B6" w:rsidRPr="008C3832" w:rsidRDefault="009760B6">
            <w:pPr>
              <w:jc w:val="center"/>
              <w:rPr>
                <w:sz w:val="16"/>
                <w:szCs w:val="16"/>
              </w:rPr>
            </w:pPr>
            <w:r w:rsidRPr="008C3832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760B6" w:rsidRPr="008C3832" w:rsidRDefault="009760B6">
            <w:pPr>
              <w:jc w:val="center"/>
              <w:rPr>
                <w:sz w:val="16"/>
                <w:szCs w:val="16"/>
              </w:rPr>
            </w:pPr>
            <w:r w:rsidRPr="008C3832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760B6" w:rsidRPr="008C3832" w:rsidRDefault="009760B6">
            <w:pPr>
              <w:jc w:val="center"/>
              <w:rPr>
                <w:sz w:val="16"/>
                <w:szCs w:val="16"/>
              </w:rPr>
            </w:pPr>
            <w:r w:rsidRPr="008C3832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760B6" w:rsidRPr="00A844CA" w:rsidRDefault="009760B6">
            <w:pPr>
              <w:jc w:val="center"/>
              <w:rPr>
                <w:sz w:val="16"/>
                <w:szCs w:val="16"/>
              </w:rPr>
            </w:pPr>
            <w:r w:rsidRPr="00A844CA">
              <w:rPr>
                <w:sz w:val="16"/>
                <w:szCs w:val="16"/>
              </w:rPr>
              <w:t> </w:t>
            </w: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0B6" w:rsidRPr="00A844CA" w:rsidRDefault="009760B6">
            <w:pPr>
              <w:rPr>
                <w:sz w:val="16"/>
                <w:szCs w:val="16"/>
              </w:rPr>
            </w:pPr>
          </w:p>
        </w:tc>
      </w:tr>
      <w:tr w:rsidR="009760B6" w:rsidRPr="00A844CA" w:rsidTr="009760B6">
        <w:trPr>
          <w:trHeight w:val="551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60B6" w:rsidRPr="00A844CA" w:rsidRDefault="009760B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0B6" w:rsidRPr="00A844CA" w:rsidRDefault="009760B6">
            <w:pPr>
              <w:rPr>
                <w:b/>
                <w:bCs/>
                <w:sz w:val="16"/>
                <w:szCs w:val="16"/>
              </w:rPr>
            </w:pPr>
            <w:r w:rsidRPr="00A844CA">
              <w:rPr>
                <w:b/>
                <w:bCs/>
                <w:sz w:val="16"/>
                <w:szCs w:val="16"/>
              </w:rPr>
              <w:t>Итого по задаче 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60B6" w:rsidRPr="00A844CA" w:rsidRDefault="009760B6">
            <w:pPr>
              <w:jc w:val="center"/>
              <w:rPr>
                <w:b/>
                <w:bCs/>
                <w:sz w:val="16"/>
                <w:szCs w:val="16"/>
              </w:rPr>
            </w:pPr>
            <w:r w:rsidRPr="00A844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0B6" w:rsidRPr="00A844CA" w:rsidRDefault="009760B6">
            <w:pPr>
              <w:rPr>
                <w:b/>
                <w:bCs/>
                <w:sz w:val="16"/>
                <w:szCs w:val="16"/>
              </w:rPr>
            </w:pPr>
            <w:r w:rsidRPr="00A844CA">
              <w:rPr>
                <w:b/>
                <w:bCs/>
                <w:sz w:val="16"/>
                <w:szCs w:val="16"/>
              </w:rPr>
              <w:t>ВСЕГО:</w:t>
            </w:r>
          </w:p>
          <w:p w:rsidR="009760B6" w:rsidRPr="00A844CA" w:rsidRDefault="009760B6" w:rsidP="00E5743B">
            <w:pPr>
              <w:rPr>
                <w:b/>
                <w:bCs/>
                <w:sz w:val="16"/>
                <w:szCs w:val="16"/>
              </w:rPr>
            </w:pPr>
            <w:r w:rsidRPr="00A844CA">
              <w:rPr>
                <w:b/>
                <w:bCs/>
                <w:sz w:val="16"/>
                <w:szCs w:val="16"/>
              </w:rPr>
              <w:t>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0B6" w:rsidRPr="008C3832" w:rsidRDefault="009760B6">
            <w:pPr>
              <w:jc w:val="center"/>
              <w:rPr>
                <w:b/>
                <w:bCs/>
                <w:sz w:val="16"/>
                <w:szCs w:val="16"/>
              </w:rPr>
            </w:pPr>
            <w:r w:rsidRPr="008C3832">
              <w:rPr>
                <w:b/>
                <w:bCs/>
                <w:sz w:val="16"/>
                <w:szCs w:val="16"/>
              </w:rPr>
              <w:t>119 146,19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0B6" w:rsidRPr="008C3832" w:rsidRDefault="009760B6">
            <w:pPr>
              <w:jc w:val="center"/>
              <w:rPr>
                <w:b/>
                <w:bCs/>
                <w:sz w:val="16"/>
                <w:szCs w:val="16"/>
              </w:rPr>
            </w:pPr>
            <w:r w:rsidRPr="008C3832">
              <w:rPr>
                <w:b/>
                <w:bCs/>
                <w:sz w:val="16"/>
                <w:szCs w:val="16"/>
              </w:rPr>
              <w:t>119 146,19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60B6" w:rsidRPr="008C3832" w:rsidRDefault="009760B6">
            <w:pPr>
              <w:jc w:val="center"/>
              <w:rPr>
                <w:b/>
                <w:bCs/>
                <w:sz w:val="16"/>
                <w:szCs w:val="16"/>
              </w:rPr>
            </w:pPr>
            <w:r w:rsidRPr="008C3832">
              <w:rPr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0B6" w:rsidRPr="008C3832" w:rsidRDefault="009760B6">
            <w:pPr>
              <w:jc w:val="center"/>
              <w:rPr>
                <w:sz w:val="16"/>
                <w:szCs w:val="16"/>
              </w:rPr>
            </w:pPr>
            <w:r w:rsidRPr="008C3832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760B6" w:rsidRPr="008C3832" w:rsidRDefault="009760B6">
            <w:pPr>
              <w:jc w:val="center"/>
              <w:rPr>
                <w:sz w:val="16"/>
                <w:szCs w:val="16"/>
              </w:rPr>
            </w:pPr>
            <w:r w:rsidRPr="008C3832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760B6" w:rsidRPr="008C3832" w:rsidRDefault="009760B6">
            <w:pPr>
              <w:jc w:val="center"/>
              <w:rPr>
                <w:sz w:val="16"/>
                <w:szCs w:val="16"/>
              </w:rPr>
            </w:pPr>
            <w:r w:rsidRPr="008C3832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760B6" w:rsidRPr="00A844CA" w:rsidRDefault="009760B6">
            <w:pPr>
              <w:jc w:val="center"/>
              <w:rPr>
                <w:sz w:val="16"/>
                <w:szCs w:val="16"/>
              </w:rPr>
            </w:pPr>
            <w:r w:rsidRPr="00A844CA">
              <w:rPr>
                <w:sz w:val="16"/>
                <w:szCs w:val="16"/>
              </w:rPr>
              <w:t> 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60B6" w:rsidRPr="00A844CA" w:rsidRDefault="009760B6">
            <w:pPr>
              <w:jc w:val="center"/>
              <w:rPr>
                <w:sz w:val="16"/>
                <w:szCs w:val="16"/>
              </w:rPr>
            </w:pPr>
            <w:r w:rsidRPr="00A844CA">
              <w:rPr>
                <w:sz w:val="16"/>
                <w:szCs w:val="16"/>
              </w:rPr>
              <w:t> </w:t>
            </w:r>
          </w:p>
        </w:tc>
      </w:tr>
      <w:tr w:rsidR="00A844CA" w:rsidRPr="00A844CA" w:rsidTr="009760B6">
        <w:trPr>
          <w:trHeight w:val="431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4CA" w:rsidRPr="00A844CA" w:rsidRDefault="00A844C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4CA" w:rsidRPr="00A844CA" w:rsidRDefault="00A844C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4CA" w:rsidRPr="00A844CA" w:rsidRDefault="00A844C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44CA" w:rsidRPr="00A844CA" w:rsidRDefault="00A844CA">
            <w:pPr>
              <w:rPr>
                <w:b/>
                <w:bCs/>
                <w:sz w:val="16"/>
                <w:szCs w:val="16"/>
              </w:rPr>
            </w:pPr>
            <w:r w:rsidRPr="00A844CA">
              <w:rPr>
                <w:b/>
                <w:bCs/>
                <w:sz w:val="16"/>
                <w:szCs w:val="16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44CA" w:rsidRPr="008C3832" w:rsidRDefault="00A844CA">
            <w:pPr>
              <w:jc w:val="center"/>
              <w:rPr>
                <w:b/>
                <w:bCs/>
                <w:sz w:val="16"/>
                <w:szCs w:val="16"/>
              </w:rPr>
            </w:pPr>
            <w:r w:rsidRPr="008C3832">
              <w:rPr>
                <w:b/>
                <w:bCs/>
                <w:sz w:val="16"/>
                <w:szCs w:val="16"/>
              </w:rPr>
              <w:t>117 300,72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44CA" w:rsidRPr="008C3832" w:rsidRDefault="00A844CA">
            <w:pPr>
              <w:jc w:val="center"/>
              <w:rPr>
                <w:b/>
                <w:bCs/>
                <w:sz w:val="16"/>
                <w:szCs w:val="16"/>
              </w:rPr>
            </w:pPr>
            <w:r w:rsidRPr="008C3832">
              <w:rPr>
                <w:b/>
                <w:bCs/>
                <w:sz w:val="16"/>
                <w:szCs w:val="16"/>
              </w:rPr>
              <w:t>117 300,72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44CA" w:rsidRPr="008C3832" w:rsidRDefault="00A844CA">
            <w:pPr>
              <w:jc w:val="center"/>
              <w:rPr>
                <w:b/>
                <w:bCs/>
                <w:sz w:val="16"/>
                <w:szCs w:val="16"/>
              </w:rPr>
            </w:pPr>
            <w:r w:rsidRPr="008C3832">
              <w:rPr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4CA" w:rsidRPr="008C3832" w:rsidRDefault="00A844CA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4CA" w:rsidRPr="008C3832" w:rsidRDefault="00A844C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4CA" w:rsidRPr="008C3832" w:rsidRDefault="00A844CA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4CA" w:rsidRPr="00A844CA" w:rsidRDefault="00A844CA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4CA" w:rsidRPr="00A844CA" w:rsidRDefault="00A844CA">
            <w:pPr>
              <w:rPr>
                <w:sz w:val="16"/>
                <w:szCs w:val="16"/>
              </w:rPr>
            </w:pPr>
          </w:p>
        </w:tc>
      </w:tr>
      <w:tr w:rsidR="00A844CA" w:rsidRPr="00A844CA" w:rsidTr="009760B6">
        <w:trPr>
          <w:trHeight w:val="409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4CA" w:rsidRPr="00A844CA" w:rsidRDefault="00A844C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4CA" w:rsidRPr="00A844CA" w:rsidRDefault="00A844C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4CA" w:rsidRPr="00A844CA" w:rsidRDefault="00A844C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44CA" w:rsidRPr="00A844CA" w:rsidRDefault="00A844CA">
            <w:pPr>
              <w:rPr>
                <w:b/>
                <w:bCs/>
                <w:sz w:val="16"/>
                <w:szCs w:val="16"/>
              </w:rPr>
            </w:pPr>
            <w:r w:rsidRPr="00A844CA">
              <w:rPr>
                <w:b/>
                <w:bCs/>
                <w:sz w:val="16"/>
                <w:szCs w:val="16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44CA" w:rsidRPr="008C3832" w:rsidRDefault="00A844CA">
            <w:pPr>
              <w:jc w:val="center"/>
              <w:rPr>
                <w:b/>
                <w:bCs/>
                <w:sz w:val="16"/>
                <w:szCs w:val="16"/>
              </w:rPr>
            </w:pPr>
            <w:r w:rsidRPr="008C3832">
              <w:rPr>
                <w:b/>
                <w:bCs/>
                <w:sz w:val="16"/>
                <w:szCs w:val="16"/>
              </w:rPr>
              <w:t>1 845,47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44CA" w:rsidRPr="008C3832" w:rsidRDefault="00A844CA">
            <w:pPr>
              <w:jc w:val="center"/>
              <w:rPr>
                <w:b/>
                <w:bCs/>
                <w:sz w:val="16"/>
                <w:szCs w:val="16"/>
              </w:rPr>
            </w:pPr>
            <w:r w:rsidRPr="008C3832">
              <w:rPr>
                <w:b/>
                <w:bCs/>
                <w:sz w:val="16"/>
                <w:szCs w:val="16"/>
              </w:rPr>
              <w:t>1 845,47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44CA" w:rsidRPr="008C3832" w:rsidRDefault="00A844CA">
            <w:pPr>
              <w:jc w:val="center"/>
              <w:rPr>
                <w:b/>
                <w:bCs/>
                <w:sz w:val="16"/>
                <w:szCs w:val="16"/>
              </w:rPr>
            </w:pPr>
            <w:r w:rsidRPr="008C3832">
              <w:rPr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4CA" w:rsidRPr="008C3832" w:rsidRDefault="00A844CA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4CA" w:rsidRPr="008C3832" w:rsidRDefault="00A844C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4CA" w:rsidRPr="008C3832" w:rsidRDefault="00A844CA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4CA" w:rsidRPr="00A844CA" w:rsidRDefault="00A844CA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4CA" w:rsidRPr="00A844CA" w:rsidRDefault="00A844CA">
            <w:pPr>
              <w:rPr>
                <w:sz w:val="16"/>
                <w:szCs w:val="16"/>
              </w:rPr>
            </w:pPr>
          </w:p>
        </w:tc>
      </w:tr>
      <w:tr w:rsidR="00A844CA" w:rsidRPr="00A844CA" w:rsidTr="009760B6">
        <w:trPr>
          <w:trHeight w:val="47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44CA" w:rsidRPr="00A844CA" w:rsidRDefault="00A844CA">
            <w:pPr>
              <w:jc w:val="center"/>
              <w:rPr>
                <w:b/>
                <w:bCs/>
                <w:sz w:val="16"/>
                <w:szCs w:val="16"/>
              </w:rPr>
            </w:pPr>
            <w:r w:rsidRPr="00A844CA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44CA" w:rsidRPr="00A844CA" w:rsidRDefault="00A844CA">
            <w:pPr>
              <w:rPr>
                <w:b/>
                <w:bCs/>
                <w:sz w:val="16"/>
                <w:szCs w:val="16"/>
              </w:rPr>
            </w:pPr>
            <w:r w:rsidRPr="00A844CA">
              <w:rPr>
                <w:b/>
                <w:bCs/>
                <w:sz w:val="16"/>
                <w:szCs w:val="16"/>
              </w:rPr>
              <w:t>Всего по программе (подпрограмме</w:t>
            </w:r>
            <w:proofErr w:type="gramStart"/>
            <w:r w:rsidRPr="00A844CA">
              <w:rPr>
                <w:b/>
                <w:bCs/>
                <w:sz w:val="16"/>
                <w:szCs w:val="16"/>
              </w:rPr>
              <w:t xml:space="preserve">),   </w:t>
            </w:r>
            <w:proofErr w:type="gramEnd"/>
            <w:r w:rsidRPr="00A844CA">
              <w:rPr>
                <w:b/>
                <w:bCs/>
                <w:sz w:val="16"/>
                <w:szCs w:val="16"/>
              </w:rPr>
              <w:t xml:space="preserve">                                     в том числе: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44CA" w:rsidRPr="00A844CA" w:rsidRDefault="00A844CA">
            <w:pPr>
              <w:jc w:val="center"/>
              <w:rPr>
                <w:b/>
                <w:bCs/>
                <w:sz w:val="16"/>
                <w:szCs w:val="16"/>
              </w:rPr>
            </w:pPr>
            <w:r w:rsidRPr="00A844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44CA" w:rsidRPr="00A844CA" w:rsidRDefault="00A844CA">
            <w:pPr>
              <w:rPr>
                <w:b/>
                <w:bCs/>
                <w:sz w:val="16"/>
                <w:szCs w:val="16"/>
              </w:rPr>
            </w:pPr>
            <w:proofErr w:type="gramStart"/>
            <w:r w:rsidRPr="00A844CA">
              <w:rPr>
                <w:b/>
                <w:bCs/>
                <w:sz w:val="16"/>
                <w:szCs w:val="16"/>
              </w:rPr>
              <w:t xml:space="preserve">Всего:   </w:t>
            </w:r>
            <w:proofErr w:type="gramEnd"/>
            <w:r w:rsidRPr="00A844CA">
              <w:rPr>
                <w:b/>
                <w:bCs/>
                <w:sz w:val="16"/>
                <w:szCs w:val="16"/>
              </w:rPr>
              <w:t xml:space="preserve">                                          в </w:t>
            </w:r>
            <w:proofErr w:type="spellStart"/>
            <w:r w:rsidRPr="00A844CA">
              <w:rPr>
                <w:b/>
                <w:bCs/>
                <w:sz w:val="16"/>
                <w:szCs w:val="16"/>
              </w:rPr>
              <w:t>т.ч</w:t>
            </w:r>
            <w:proofErr w:type="spellEnd"/>
            <w:r w:rsidRPr="00A844CA">
              <w:rPr>
                <w:b/>
                <w:bCs/>
                <w:sz w:val="16"/>
                <w:szCs w:val="16"/>
              </w:rPr>
              <w:t xml:space="preserve">.: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44CA" w:rsidRPr="008C3832" w:rsidRDefault="00A844CA">
            <w:pPr>
              <w:jc w:val="center"/>
              <w:rPr>
                <w:b/>
                <w:bCs/>
                <w:sz w:val="16"/>
                <w:szCs w:val="16"/>
              </w:rPr>
            </w:pPr>
            <w:r w:rsidRPr="008C3832">
              <w:rPr>
                <w:b/>
                <w:bCs/>
                <w:sz w:val="16"/>
                <w:szCs w:val="16"/>
              </w:rPr>
              <w:t>119 146,19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44CA" w:rsidRPr="008C3832" w:rsidRDefault="00A844CA">
            <w:pPr>
              <w:jc w:val="center"/>
              <w:rPr>
                <w:b/>
                <w:bCs/>
                <w:sz w:val="16"/>
                <w:szCs w:val="16"/>
              </w:rPr>
            </w:pPr>
            <w:r w:rsidRPr="008C3832">
              <w:rPr>
                <w:b/>
                <w:bCs/>
                <w:sz w:val="16"/>
                <w:szCs w:val="16"/>
              </w:rPr>
              <w:t>119 146,19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44CA" w:rsidRPr="008C3832" w:rsidRDefault="00A844CA">
            <w:pPr>
              <w:jc w:val="center"/>
              <w:rPr>
                <w:b/>
                <w:bCs/>
                <w:sz w:val="16"/>
                <w:szCs w:val="16"/>
              </w:rPr>
            </w:pPr>
            <w:r w:rsidRPr="008C3832">
              <w:rPr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44CA" w:rsidRPr="008C3832" w:rsidRDefault="00A844CA">
            <w:pPr>
              <w:jc w:val="center"/>
              <w:rPr>
                <w:sz w:val="16"/>
                <w:szCs w:val="16"/>
              </w:rPr>
            </w:pPr>
            <w:r w:rsidRPr="008C3832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844CA" w:rsidRPr="008C3832" w:rsidRDefault="00A844CA">
            <w:pPr>
              <w:jc w:val="center"/>
              <w:rPr>
                <w:sz w:val="16"/>
                <w:szCs w:val="16"/>
              </w:rPr>
            </w:pPr>
            <w:r w:rsidRPr="008C3832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844CA" w:rsidRPr="008C3832" w:rsidRDefault="00A844CA">
            <w:pPr>
              <w:jc w:val="center"/>
              <w:rPr>
                <w:sz w:val="16"/>
                <w:szCs w:val="16"/>
              </w:rPr>
            </w:pPr>
            <w:r w:rsidRPr="008C3832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844CA" w:rsidRPr="00A844CA" w:rsidRDefault="00A844CA">
            <w:pPr>
              <w:jc w:val="center"/>
              <w:rPr>
                <w:sz w:val="16"/>
                <w:szCs w:val="16"/>
              </w:rPr>
            </w:pPr>
            <w:r w:rsidRPr="00A844CA">
              <w:rPr>
                <w:sz w:val="16"/>
                <w:szCs w:val="16"/>
              </w:rPr>
              <w:t> 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844CA" w:rsidRPr="00A844CA" w:rsidRDefault="00A844CA">
            <w:pPr>
              <w:jc w:val="center"/>
              <w:rPr>
                <w:sz w:val="16"/>
                <w:szCs w:val="16"/>
              </w:rPr>
            </w:pPr>
            <w:r w:rsidRPr="00A844CA">
              <w:rPr>
                <w:sz w:val="16"/>
                <w:szCs w:val="16"/>
              </w:rPr>
              <w:t> </w:t>
            </w:r>
          </w:p>
        </w:tc>
      </w:tr>
      <w:tr w:rsidR="00A844CA" w:rsidRPr="00A844CA" w:rsidTr="009760B6">
        <w:trPr>
          <w:trHeight w:val="414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4CA" w:rsidRPr="00A844CA" w:rsidRDefault="00A844C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4CA" w:rsidRPr="00A844CA" w:rsidRDefault="00A844C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A844CA" w:rsidRPr="00A844CA" w:rsidRDefault="00A844C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44CA" w:rsidRPr="00A844CA" w:rsidRDefault="00A844CA">
            <w:pPr>
              <w:rPr>
                <w:b/>
                <w:bCs/>
                <w:sz w:val="16"/>
                <w:szCs w:val="16"/>
              </w:rPr>
            </w:pPr>
            <w:r w:rsidRPr="00A844CA">
              <w:rPr>
                <w:b/>
                <w:bCs/>
                <w:sz w:val="16"/>
                <w:szCs w:val="16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44CA" w:rsidRPr="008C3832" w:rsidRDefault="00A844CA">
            <w:pPr>
              <w:jc w:val="center"/>
              <w:rPr>
                <w:b/>
                <w:bCs/>
                <w:sz w:val="16"/>
                <w:szCs w:val="16"/>
              </w:rPr>
            </w:pPr>
            <w:r w:rsidRPr="008C3832">
              <w:rPr>
                <w:b/>
                <w:bCs/>
                <w:sz w:val="16"/>
                <w:szCs w:val="16"/>
              </w:rPr>
              <w:t>117 300,72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44CA" w:rsidRPr="008C3832" w:rsidRDefault="00A844CA">
            <w:pPr>
              <w:jc w:val="center"/>
              <w:rPr>
                <w:b/>
                <w:bCs/>
                <w:sz w:val="16"/>
                <w:szCs w:val="16"/>
              </w:rPr>
            </w:pPr>
            <w:r w:rsidRPr="008C3832">
              <w:rPr>
                <w:b/>
                <w:bCs/>
                <w:sz w:val="16"/>
                <w:szCs w:val="16"/>
              </w:rPr>
              <w:t>117 300,72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44CA" w:rsidRPr="008C3832" w:rsidRDefault="00A844CA">
            <w:pPr>
              <w:jc w:val="center"/>
              <w:rPr>
                <w:b/>
                <w:bCs/>
                <w:sz w:val="16"/>
                <w:szCs w:val="16"/>
              </w:rPr>
            </w:pPr>
            <w:r w:rsidRPr="008C3832">
              <w:rPr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844CA" w:rsidRPr="008C3832" w:rsidRDefault="00A844CA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844CA" w:rsidRPr="008C3832" w:rsidRDefault="00A844C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844CA" w:rsidRPr="008C3832" w:rsidRDefault="00A844CA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844CA" w:rsidRPr="00A844CA" w:rsidRDefault="00A844CA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844CA" w:rsidRPr="00A844CA" w:rsidRDefault="00A844CA">
            <w:pPr>
              <w:rPr>
                <w:sz w:val="16"/>
                <w:szCs w:val="16"/>
              </w:rPr>
            </w:pPr>
          </w:p>
        </w:tc>
      </w:tr>
      <w:tr w:rsidR="00A844CA" w:rsidRPr="00A844CA" w:rsidTr="009760B6">
        <w:trPr>
          <w:trHeight w:val="36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4CA" w:rsidRPr="00A844CA" w:rsidRDefault="00A844C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4CA" w:rsidRPr="00A844CA" w:rsidRDefault="00A844C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A844CA" w:rsidRPr="00A844CA" w:rsidRDefault="00A844C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44CA" w:rsidRPr="00A844CA" w:rsidRDefault="00A844CA">
            <w:pPr>
              <w:rPr>
                <w:b/>
                <w:bCs/>
                <w:sz w:val="16"/>
                <w:szCs w:val="16"/>
              </w:rPr>
            </w:pPr>
            <w:r w:rsidRPr="00A844CA">
              <w:rPr>
                <w:b/>
                <w:bCs/>
                <w:sz w:val="16"/>
                <w:szCs w:val="16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44CA" w:rsidRPr="008C3832" w:rsidRDefault="00A844CA">
            <w:pPr>
              <w:jc w:val="center"/>
              <w:rPr>
                <w:b/>
                <w:bCs/>
                <w:sz w:val="16"/>
                <w:szCs w:val="16"/>
              </w:rPr>
            </w:pPr>
            <w:r w:rsidRPr="008C3832">
              <w:rPr>
                <w:b/>
                <w:bCs/>
                <w:sz w:val="16"/>
                <w:szCs w:val="16"/>
              </w:rPr>
              <w:t>1 845,47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44CA" w:rsidRPr="008C3832" w:rsidRDefault="00A844CA">
            <w:pPr>
              <w:jc w:val="center"/>
              <w:rPr>
                <w:b/>
                <w:bCs/>
                <w:sz w:val="16"/>
                <w:szCs w:val="16"/>
              </w:rPr>
            </w:pPr>
            <w:r w:rsidRPr="008C3832">
              <w:rPr>
                <w:b/>
                <w:bCs/>
                <w:sz w:val="16"/>
                <w:szCs w:val="16"/>
              </w:rPr>
              <w:t>1 845,47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44CA" w:rsidRPr="008C3832" w:rsidRDefault="00A844CA">
            <w:pPr>
              <w:jc w:val="center"/>
              <w:rPr>
                <w:b/>
                <w:bCs/>
                <w:sz w:val="16"/>
                <w:szCs w:val="16"/>
              </w:rPr>
            </w:pPr>
            <w:r w:rsidRPr="008C3832">
              <w:rPr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326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844CA" w:rsidRPr="008C3832" w:rsidRDefault="00A844CA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844CA" w:rsidRPr="008C3832" w:rsidRDefault="00A844C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844CA" w:rsidRPr="008C3832" w:rsidRDefault="00A844CA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844CA" w:rsidRPr="00A844CA" w:rsidRDefault="00A844CA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844CA" w:rsidRPr="00A844CA" w:rsidRDefault="00A844CA">
            <w:pPr>
              <w:rPr>
                <w:sz w:val="16"/>
                <w:szCs w:val="16"/>
              </w:rPr>
            </w:pPr>
          </w:p>
        </w:tc>
      </w:tr>
      <w:tr w:rsidR="00A844CA" w:rsidRPr="00A844CA" w:rsidTr="009760B6">
        <w:trPr>
          <w:trHeight w:val="39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4CA" w:rsidRPr="00A844CA" w:rsidRDefault="00A844C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44CA" w:rsidRPr="00A844CA" w:rsidRDefault="00A844CA">
            <w:pPr>
              <w:rPr>
                <w:sz w:val="16"/>
                <w:szCs w:val="16"/>
              </w:rPr>
            </w:pPr>
            <w:r w:rsidRPr="00A844CA">
              <w:rPr>
                <w:sz w:val="16"/>
                <w:szCs w:val="16"/>
              </w:rPr>
              <w:t xml:space="preserve">Муниципальные услуги (работы) в </w:t>
            </w:r>
            <w:proofErr w:type="spellStart"/>
            <w:r w:rsidRPr="00A844CA">
              <w:rPr>
                <w:sz w:val="16"/>
                <w:szCs w:val="16"/>
              </w:rPr>
              <w:t>т.ч</w:t>
            </w:r>
            <w:proofErr w:type="spellEnd"/>
            <w:r w:rsidRPr="00A844CA">
              <w:rPr>
                <w:sz w:val="16"/>
                <w:szCs w:val="16"/>
              </w:rPr>
              <w:t>.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844CA" w:rsidRPr="00A844CA" w:rsidRDefault="00A844CA">
            <w:pPr>
              <w:jc w:val="center"/>
              <w:rPr>
                <w:b/>
                <w:bCs/>
                <w:sz w:val="16"/>
                <w:szCs w:val="16"/>
              </w:rPr>
            </w:pPr>
            <w:r w:rsidRPr="00A844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44CA" w:rsidRPr="00A844CA" w:rsidRDefault="00A844CA">
            <w:pPr>
              <w:rPr>
                <w:b/>
                <w:bCs/>
                <w:sz w:val="16"/>
                <w:szCs w:val="16"/>
              </w:rPr>
            </w:pPr>
            <w:r w:rsidRPr="00A844CA">
              <w:rPr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44CA" w:rsidRPr="008C3832" w:rsidRDefault="00A844CA">
            <w:pPr>
              <w:jc w:val="center"/>
              <w:rPr>
                <w:b/>
                <w:bCs/>
                <w:sz w:val="16"/>
                <w:szCs w:val="16"/>
              </w:rPr>
            </w:pPr>
            <w:r w:rsidRPr="008C3832">
              <w:rPr>
                <w:b/>
                <w:bCs/>
                <w:sz w:val="16"/>
                <w:szCs w:val="16"/>
              </w:rPr>
              <w:t>117 454,19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44CA" w:rsidRPr="008C3832" w:rsidRDefault="00A844CA">
            <w:pPr>
              <w:jc w:val="center"/>
              <w:rPr>
                <w:b/>
                <w:bCs/>
                <w:sz w:val="16"/>
                <w:szCs w:val="16"/>
              </w:rPr>
            </w:pPr>
            <w:r w:rsidRPr="008C3832">
              <w:rPr>
                <w:b/>
                <w:bCs/>
                <w:sz w:val="16"/>
                <w:szCs w:val="16"/>
              </w:rPr>
              <w:t>117 454,19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44CA" w:rsidRPr="008C3832" w:rsidRDefault="00A844CA">
            <w:pPr>
              <w:jc w:val="center"/>
              <w:rPr>
                <w:sz w:val="16"/>
                <w:szCs w:val="16"/>
              </w:rPr>
            </w:pPr>
            <w:r w:rsidRPr="008C3832">
              <w:rPr>
                <w:sz w:val="16"/>
                <w:szCs w:val="16"/>
              </w:rPr>
              <w:t>100,00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844CA" w:rsidRPr="008C3832" w:rsidRDefault="00A844CA">
            <w:pPr>
              <w:rPr>
                <w:b/>
                <w:bCs/>
                <w:sz w:val="16"/>
                <w:szCs w:val="16"/>
              </w:rPr>
            </w:pPr>
            <w:r w:rsidRPr="008C383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844CA" w:rsidRPr="008C3832" w:rsidRDefault="00A844CA">
            <w:pPr>
              <w:rPr>
                <w:b/>
                <w:bCs/>
                <w:sz w:val="16"/>
                <w:szCs w:val="16"/>
              </w:rPr>
            </w:pPr>
            <w:r w:rsidRPr="008C383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844CA" w:rsidRPr="008C3832" w:rsidRDefault="00A844CA">
            <w:pPr>
              <w:rPr>
                <w:b/>
                <w:bCs/>
                <w:sz w:val="16"/>
                <w:szCs w:val="16"/>
              </w:rPr>
            </w:pPr>
            <w:r w:rsidRPr="008C383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844CA" w:rsidRPr="00A844CA" w:rsidRDefault="00A844CA">
            <w:pPr>
              <w:rPr>
                <w:b/>
                <w:bCs/>
                <w:sz w:val="16"/>
                <w:szCs w:val="16"/>
              </w:rPr>
            </w:pPr>
            <w:r w:rsidRPr="00A844C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844CA" w:rsidRPr="00A844CA" w:rsidRDefault="00A844CA">
            <w:pPr>
              <w:rPr>
                <w:b/>
                <w:bCs/>
                <w:sz w:val="16"/>
                <w:szCs w:val="16"/>
              </w:rPr>
            </w:pPr>
            <w:r w:rsidRPr="00A844CA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A844CA" w:rsidRPr="00A844CA" w:rsidTr="009760B6">
        <w:trPr>
          <w:trHeight w:val="49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4CA" w:rsidRPr="00A844CA" w:rsidRDefault="00A844C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4CA" w:rsidRPr="00A844CA" w:rsidRDefault="00A844C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44CA" w:rsidRPr="00A844CA" w:rsidRDefault="00A844C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44CA" w:rsidRPr="00A844CA" w:rsidRDefault="00A844CA">
            <w:pPr>
              <w:rPr>
                <w:sz w:val="16"/>
                <w:szCs w:val="16"/>
              </w:rPr>
            </w:pPr>
            <w:r w:rsidRPr="00A844CA"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44CA" w:rsidRPr="008C3832" w:rsidRDefault="00A844CA">
            <w:pPr>
              <w:jc w:val="center"/>
              <w:rPr>
                <w:b/>
                <w:bCs/>
                <w:sz w:val="16"/>
                <w:szCs w:val="16"/>
              </w:rPr>
            </w:pPr>
            <w:r w:rsidRPr="008C3832">
              <w:rPr>
                <w:b/>
                <w:bCs/>
                <w:sz w:val="16"/>
                <w:szCs w:val="16"/>
              </w:rPr>
              <w:t>115 608,72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44CA" w:rsidRPr="008C3832" w:rsidRDefault="00A844CA">
            <w:pPr>
              <w:jc w:val="center"/>
              <w:rPr>
                <w:b/>
                <w:bCs/>
                <w:sz w:val="16"/>
                <w:szCs w:val="16"/>
              </w:rPr>
            </w:pPr>
            <w:r w:rsidRPr="008C3832">
              <w:rPr>
                <w:b/>
                <w:bCs/>
                <w:sz w:val="16"/>
                <w:szCs w:val="16"/>
              </w:rPr>
              <w:t>115 608,72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44CA" w:rsidRPr="008C3832" w:rsidRDefault="00A844CA">
            <w:pPr>
              <w:jc w:val="center"/>
              <w:rPr>
                <w:sz w:val="16"/>
                <w:szCs w:val="16"/>
              </w:rPr>
            </w:pPr>
            <w:r w:rsidRPr="008C3832">
              <w:rPr>
                <w:sz w:val="16"/>
                <w:szCs w:val="16"/>
              </w:rPr>
              <w:t>100,00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844CA" w:rsidRPr="008C3832" w:rsidRDefault="00A844CA">
            <w:pPr>
              <w:rPr>
                <w:sz w:val="16"/>
                <w:szCs w:val="16"/>
              </w:rPr>
            </w:pPr>
            <w:r w:rsidRPr="008C3832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844CA" w:rsidRPr="008C3832" w:rsidRDefault="00A844CA">
            <w:pPr>
              <w:rPr>
                <w:sz w:val="16"/>
                <w:szCs w:val="16"/>
              </w:rPr>
            </w:pPr>
            <w:r w:rsidRPr="008C3832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4CA" w:rsidRPr="008C3832" w:rsidRDefault="00A844CA">
            <w:pPr>
              <w:rPr>
                <w:sz w:val="16"/>
                <w:szCs w:val="16"/>
              </w:rPr>
            </w:pPr>
            <w:r w:rsidRPr="008C3832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844CA" w:rsidRPr="00A844CA" w:rsidRDefault="00A844CA">
            <w:pPr>
              <w:rPr>
                <w:sz w:val="16"/>
                <w:szCs w:val="16"/>
              </w:rPr>
            </w:pPr>
            <w:r w:rsidRPr="00A844CA">
              <w:rPr>
                <w:sz w:val="16"/>
                <w:szCs w:val="16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844CA" w:rsidRPr="00A844CA" w:rsidRDefault="00A844CA">
            <w:pPr>
              <w:rPr>
                <w:sz w:val="16"/>
                <w:szCs w:val="16"/>
              </w:rPr>
            </w:pPr>
            <w:r w:rsidRPr="00A844CA">
              <w:rPr>
                <w:sz w:val="16"/>
                <w:szCs w:val="16"/>
              </w:rPr>
              <w:t> </w:t>
            </w:r>
          </w:p>
        </w:tc>
      </w:tr>
      <w:tr w:rsidR="00A844CA" w:rsidRPr="00A844CA" w:rsidTr="009760B6">
        <w:trPr>
          <w:trHeight w:val="4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4CA" w:rsidRPr="00A844CA" w:rsidRDefault="00A844C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4CA" w:rsidRPr="00A844CA" w:rsidRDefault="00A844C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44CA" w:rsidRPr="00A844CA" w:rsidRDefault="00A844C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44CA" w:rsidRPr="00A844CA" w:rsidRDefault="00A844CA">
            <w:pPr>
              <w:rPr>
                <w:sz w:val="16"/>
                <w:szCs w:val="16"/>
              </w:rPr>
            </w:pPr>
            <w:r w:rsidRPr="00A844CA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44CA" w:rsidRPr="00A844CA" w:rsidRDefault="00A844CA">
            <w:pPr>
              <w:jc w:val="center"/>
              <w:rPr>
                <w:b/>
                <w:bCs/>
                <w:sz w:val="16"/>
                <w:szCs w:val="16"/>
              </w:rPr>
            </w:pPr>
            <w:r w:rsidRPr="00A844CA">
              <w:rPr>
                <w:b/>
                <w:bCs/>
                <w:sz w:val="16"/>
                <w:szCs w:val="16"/>
              </w:rPr>
              <w:t>1 845,47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44CA" w:rsidRPr="00A844CA" w:rsidRDefault="00A844CA">
            <w:pPr>
              <w:jc w:val="center"/>
              <w:rPr>
                <w:b/>
                <w:bCs/>
                <w:sz w:val="16"/>
                <w:szCs w:val="16"/>
              </w:rPr>
            </w:pPr>
            <w:r w:rsidRPr="00A844CA">
              <w:rPr>
                <w:b/>
                <w:bCs/>
                <w:sz w:val="16"/>
                <w:szCs w:val="16"/>
              </w:rPr>
              <w:t>1 845,47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44CA" w:rsidRPr="00A844CA" w:rsidRDefault="00A844CA">
            <w:pPr>
              <w:jc w:val="center"/>
              <w:rPr>
                <w:sz w:val="16"/>
                <w:szCs w:val="16"/>
              </w:rPr>
            </w:pPr>
            <w:r w:rsidRPr="00A844CA">
              <w:rPr>
                <w:sz w:val="16"/>
                <w:szCs w:val="16"/>
              </w:rPr>
              <w:t>100,00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844CA" w:rsidRPr="00A844CA" w:rsidRDefault="00A844CA">
            <w:pPr>
              <w:rPr>
                <w:sz w:val="16"/>
                <w:szCs w:val="16"/>
              </w:rPr>
            </w:pPr>
            <w:r w:rsidRPr="00A844CA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844CA" w:rsidRPr="00A844CA" w:rsidRDefault="00A844CA">
            <w:pPr>
              <w:rPr>
                <w:sz w:val="16"/>
                <w:szCs w:val="16"/>
              </w:rPr>
            </w:pPr>
            <w:r w:rsidRPr="00A844CA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844CA" w:rsidRPr="00A844CA" w:rsidRDefault="00A844CA">
            <w:pPr>
              <w:rPr>
                <w:sz w:val="16"/>
                <w:szCs w:val="16"/>
              </w:rPr>
            </w:pPr>
            <w:r w:rsidRPr="00A844CA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844CA" w:rsidRPr="00A844CA" w:rsidRDefault="00A844CA">
            <w:pPr>
              <w:rPr>
                <w:sz w:val="16"/>
                <w:szCs w:val="16"/>
              </w:rPr>
            </w:pPr>
            <w:r w:rsidRPr="00A844CA">
              <w:rPr>
                <w:sz w:val="16"/>
                <w:szCs w:val="16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844CA" w:rsidRPr="00A844CA" w:rsidRDefault="00A844CA">
            <w:pPr>
              <w:rPr>
                <w:sz w:val="16"/>
                <w:szCs w:val="16"/>
              </w:rPr>
            </w:pPr>
            <w:r w:rsidRPr="00A844CA">
              <w:rPr>
                <w:sz w:val="16"/>
                <w:szCs w:val="16"/>
              </w:rPr>
              <w:t> </w:t>
            </w:r>
          </w:p>
        </w:tc>
      </w:tr>
      <w:tr w:rsidR="00A844CA" w:rsidRPr="00A844CA" w:rsidTr="009760B6">
        <w:trPr>
          <w:trHeight w:val="41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4CA" w:rsidRPr="00A844CA" w:rsidRDefault="00A844C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44CA" w:rsidRPr="00A844CA" w:rsidRDefault="00A844CA">
            <w:pPr>
              <w:rPr>
                <w:sz w:val="16"/>
                <w:szCs w:val="16"/>
              </w:rPr>
            </w:pPr>
            <w:r w:rsidRPr="00A844CA">
              <w:rPr>
                <w:sz w:val="16"/>
                <w:szCs w:val="16"/>
              </w:rPr>
              <w:t xml:space="preserve">Иные мероприятия в </w:t>
            </w:r>
            <w:proofErr w:type="spellStart"/>
            <w:r w:rsidRPr="00A844CA">
              <w:rPr>
                <w:sz w:val="16"/>
                <w:szCs w:val="16"/>
              </w:rPr>
              <w:t>т.ч</w:t>
            </w:r>
            <w:proofErr w:type="spellEnd"/>
            <w:r w:rsidRPr="00A844CA">
              <w:rPr>
                <w:sz w:val="16"/>
                <w:szCs w:val="16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844CA" w:rsidRPr="00A844CA" w:rsidRDefault="00A844CA">
            <w:pPr>
              <w:rPr>
                <w:sz w:val="16"/>
                <w:szCs w:val="16"/>
              </w:rPr>
            </w:pPr>
            <w:r w:rsidRPr="00A844CA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44CA" w:rsidRPr="00A844CA" w:rsidRDefault="00A844CA">
            <w:pPr>
              <w:rPr>
                <w:sz w:val="16"/>
                <w:szCs w:val="16"/>
              </w:rPr>
            </w:pPr>
            <w:r w:rsidRPr="00A844CA">
              <w:rPr>
                <w:sz w:val="16"/>
                <w:szCs w:val="16"/>
              </w:rPr>
              <w:t>Всего: 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44CA" w:rsidRPr="00A844CA" w:rsidRDefault="00A844CA">
            <w:pPr>
              <w:jc w:val="center"/>
              <w:rPr>
                <w:b/>
                <w:bCs/>
                <w:sz w:val="16"/>
                <w:szCs w:val="16"/>
              </w:rPr>
            </w:pPr>
            <w:r w:rsidRPr="00A844CA">
              <w:rPr>
                <w:b/>
                <w:bCs/>
                <w:sz w:val="16"/>
                <w:szCs w:val="16"/>
              </w:rPr>
              <w:t>1 692,00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44CA" w:rsidRPr="00A844CA" w:rsidRDefault="00A844CA">
            <w:pPr>
              <w:jc w:val="center"/>
              <w:rPr>
                <w:b/>
                <w:bCs/>
                <w:sz w:val="16"/>
                <w:szCs w:val="16"/>
              </w:rPr>
            </w:pPr>
            <w:r w:rsidRPr="00A844CA">
              <w:rPr>
                <w:b/>
                <w:bCs/>
                <w:sz w:val="16"/>
                <w:szCs w:val="16"/>
              </w:rPr>
              <w:t>1 692,00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44CA" w:rsidRPr="00A844CA" w:rsidRDefault="00A844CA">
            <w:pPr>
              <w:jc w:val="center"/>
              <w:rPr>
                <w:sz w:val="16"/>
                <w:szCs w:val="16"/>
              </w:rPr>
            </w:pPr>
            <w:r w:rsidRPr="00A844CA">
              <w:rPr>
                <w:sz w:val="16"/>
                <w:szCs w:val="16"/>
              </w:rPr>
              <w:t>100,00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844CA" w:rsidRPr="00A844CA" w:rsidRDefault="00A844CA">
            <w:pPr>
              <w:rPr>
                <w:sz w:val="16"/>
                <w:szCs w:val="16"/>
              </w:rPr>
            </w:pPr>
            <w:r w:rsidRPr="00A844CA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844CA" w:rsidRPr="00A844CA" w:rsidRDefault="00A844CA">
            <w:pPr>
              <w:rPr>
                <w:sz w:val="16"/>
                <w:szCs w:val="16"/>
              </w:rPr>
            </w:pPr>
            <w:r w:rsidRPr="00A844CA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844CA" w:rsidRPr="00A844CA" w:rsidRDefault="00A844CA">
            <w:pPr>
              <w:rPr>
                <w:sz w:val="16"/>
                <w:szCs w:val="16"/>
              </w:rPr>
            </w:pPr>
            <w:r w:rsidRPr="00A844CA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844CA" w:rsidRPr="00A844CA" w:rsidRDefault="00A844CA">
            <w:pPr>
              <w:rPr>
                <w:sz w:val="16"/>
                <w:szCs w:val="16"/>
              </w:rPr>
            </w:pPr>
            <w:r w:rsidRPr="00A844CA">
              <w:rPr>
                <w:sz w:val="16"/>
                <w:szCs w:val="16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844CA" w:rsidRPr="00A844CA" w:rsidRDefault="00A844CA">
            <w:pPr>
              <w:rPr>
                <w:sz w:val="16"/>
                <w:szCs w:val="16"/>
              </w:rPr>
            </w:pPr>
            <w:r w:rsidRPr="00A844CA">
              <w:rPr>
                <w:sz w:val="16"/>
                <w:szCs w:val="16"/>
              </w:rPr>
              <w:t> </w:t>
            </w:r>
          </w:p>
        </w:tc>
      </w:tr>
    </w:tbl>
    <w:p w:rsidR="00A844CA" w:rsidRPr="00A844CA" w:rsidRDefault="00A844CA" w:rsidP="00BA6816">
      <w:pPr>
        <w:pStyle w:val="a6"/>
        <w:widowControl w:val="0"/>
        <w:tabs>
          <w:tab w:val="left" w:pos="709"/>
        </w:tabs>
        <w:suppressAutoHyphens/>
        <w:spacing w:line="240" w:lineRule="auto"/>
        <w:ind w:left="840" w:firstLine="0"/>
        <w:jc w:val="center"/>
        <w:rPr>
          <w:b/>
          <w:sz w:val="16"/>
          <w:szCs w:val="16"/>
        </w:rPr>
      </w:pPr>
    </w:p>
    <w:p w:rsidR="001F2D2C" w:rsidRPr="001E6D7C" w:rsidRDefault="001F2D2C" w:rsidP="001F2D2C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E6D7C">
        <w:rPr>
          <w:rFonts w:ascii="Times New Roman" w:hAnsi="Times New Roman" w:cs="Times New Roman"/>
          <w:sz w:val="24"/>
          <w:szCs w:val="24"/>
        </w:rPr>
        <w:t>Оценка эффективности реализации подпрограммы</w:t>
      </w:r>
      <w:r w:rsidRPr="001E6D7C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4913C8" w:rsidRPr="001E6D7C" w:rsidRDefault="004913C8" w:rsidP="001F2D2C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16"/>
          <w:szCs w:val="16"/>
        </w:rPr>
      </w:pPr>
    </w:p>
    <w:p w:rsidR="001F2D2C" w:rsidRPr="001E6D7C" w:rsidRDefault="001F2D2C" w:rsidP="001F2D2C">
      <w:pPr>
        <w:pStyle w:val="ConsPlusNonformat"/>
        <w:widowControl/>
        <w:numPr>
          <w:ilvl w:val="0"/>
          <w:numId w:val="22"/>
        </w:numPr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E6D7C">
        <w:rPr>
          <w:rFonts w:ascii="Times New Roman" w:hAnsi="Times New Roman" w:cs="Times New Roman"/>
          <w:sz w:val="24"/>
          <w:szCs w:val="24"/>
        </w:rPr>
        <w:t>Оценка достижения плановых значений индикаторов</w:t>
      </w:r>
    </w:p>
    <w:tbl>
      <w:tblPr>
        <w:tblW w:w="14798" w:type="dxa"/>
        <w:tblInd w:w="95" w:type="dxa"/>
        <w:tblLook w:val="04A0" w:firstRow="1" w:lastRow="0" w:firstColumn="1" w:lastColumn="0" w:noHBand="0" w:noVBand="1"/>
      </w:tblPr>
      <w:tblGrid>
        <w:gridCol w:w="1431"/>
        <w:gridCol w:w="4100"/>
        <w:gridCol w:w="436"/>
        <w:gridCol w:w="709"/>
        <w:gridCol w:w="4100"/>
        <w:gridCol w:w="352"/>
        <w:gridCol w:w="3686"/>
      </w:tblGrid>
      <w:tr w:rsidR="001E6D7C" w:rsidRPr="001E6D7C" w:rsidTr="00956A9A">
        <w:trPr>
          <w:trHeight w:val="330"/>
        </w:trPr>
        <w:tc>
          <w:tcPr>
            <w:tcW w:w="143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2D2C" w:rsidRPr="001E6D7C" w:rsidRDefault="001F2D2C" w:rsidP="00956A9A">
            <w:pPr>
              <w:jc w:val="center"/>
            </w:pPr>
            <w:r w:rsidRPr="001E6D7C">
              <w:t>ДИП =0,5 х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2D2C" w:rsidRPr="001E6D7C" w:rsidRDefault="000B164E" w:rsidP="00956A9A">
            <w:pPr>
              <w:jc w:val="center"/>
            </w:pPr>
            <w:r w:rsidRPr="001E6D7C">
              <w:t xml:space="preserve">1 </w:t>
            </w:r>
            <w:r w:rsidR="001F2D2C" w:rsidRPr="001E6D7C">
              <w:t>(степень достижения цели)</w:t>
            </w:r>
          </w:p>
        </w:tc>
        <w:tc>
          <w:tcPr>
            <w:tcW w:w="43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2D2C" w:rsidRPr="001E6D7C" w:rsidRDefault="001F2D2C" w:rsidP="00956A9A">
            <w:pPr>
              <w:jc w:val="center"/>
            </w:pPr>
            <w:r w:rsidRPr="001E6D7C">
              <w:t>+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2D2C" w:rsidRPr="001E6D7C" w:rsidRDefault="001F2D2C" w:rsidP="00956A9A">
            <w:pPr>
              <w:jc w:val="center"/>
            </w:pPr>
            <w:r w:rsidRPr="001E6D7C">
              <w:t>0,5 х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2D2C" w:rsidRPr="001E6D7C" w:rsidRDefault="001E6D7C" w:rsidP="001E6D7C">
            <w:pPr>
              <w:jc w:val="center"/>
            </w:pPr>
            <w:r w:rsidRPr="001E6D7C">
              <w:t>4</w:t>
            </w:r>
            <w:r w:rsidR="001F2D2C" w:rsidRPr="001E6D7C">
              <w:t>,</w:t>
            </w:r>
            <w:r w:rsidRPr="001E6D7C">
              <w:t>27</w:t>
            </w:r>
            <w:r w:rsidR="001F2D2C" w:rsidRPr="001E6D7C">
              <w:t>(степень решения задач)</w:t>
            </w:r>
          </w:p>
        </w:tc>
        <w:tc>
          <w:tcPr>
            <w:tcW w:w="33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2D2C" w:rsidRPr="001E6D7C" w:rsidRDefault="001F2D2C" w:rsidP="00956A9A">
            <w:pPr>
              <w:jc w:val="center"/>
            </w:pPr>
            <w:r w:rsidRPr="001E6D7C">
              <w:t>=</w:t>
            </w:r>
          </w:p>
        </w:tc>
        <w:tc>
          <w:tcPr>
            <w:tcW w:w="368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2D2C" w:rsidRPr="001E6D7C" w:rsidRDefault="001E6D7C" w:rsidP="001E6D7C">
            <w:pPr>
              <w:rPr>
                <w:b/>
                <w:bCs/>
              </w:rPr>
            </w:pPr>
            <w:r w:rsidRPr="001E6D7C">
              <w:rPr>
                <w:b/>
                <w:bCs/>
              </w:rPr>
              <w:t>0</w:t>
            </w:r>
            <w:r w:rsidR="001F2D2C" w:rsidRPr="001E6D7C">
              <w:rPr>
                <w:b/>
                <w:bCs/>
              </w:rPr>
              <w:t>,</w:t>
            </w:r>
            <w:r w:rsidRPr="001E6D7C">
              <w:rPr>
                <w:b/>
                <w:bCs/>
              </w:rPr>
              <w:t>86</w:t>
            </w:r>
            <w:r w:rsidR="001F2D2C" w:rsidRPr="001E6D7C">
              <w:rPr>
                <w:b/>
                <w:bCs/>
              </w:rPr>
              <w:t xml:space="preserve"> </w:t>
            </w:r>
            <w:r w:rsidRPr="001E6D7C">
              <w:rPr>
                <w:b/>
                <w:bCs/>
              </w:rPr>
              <w:t>средняя</w:t>
            </w:r>
            <w:r w:rsidR="001F2D2C" w:rsidRPr="001E6D7C">
              <w:rPr>
                <w:b/>
                <w:bCs/>
              </w:rPr>
              <w:t xml:space="preserve"> результативность</w:t>
            </w:r>
            <w:r>
              <w:rPr>
                <w:b/>
                <w:bCs/>
              </w:rPr>
              <w:t xml:space="preserve"> </w:t>
            </w:r>
            <w:r w:rsidRPr="001E6D7C">
              <w:rPr>
                <w:bCs/>
              </w:rPr>
              <w:t>(недовыполнение плана)</w:t>
            </w:r>
          </w:p>
        </w:tc>
      </w:tr>
      <w:tr w:rsidR="001F2D2C" w:rsidRPr="001E6D7C" w:rsidTr="00956A9A">
        <w:trPr>
          <w:trHeight w:val="300"/>
        </w:trPr>
        <w:tc>
          <w:tcPr>
            <w:tcW w:w="143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F2D2C" w:rsidRPr="001E6D7C" w:rsidRDefault="001F2D2C" w:rsidP="00956A9A"/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2D2C" w:rsidRPr="001E6D7C" w:rsidRDefault="001F2D2C" w:rsidP="00956A9A">
            <w:pPr>
              <w:jc w:val="center"/>
            </w:pPr>
            <w:r w:rsidRPr="001E6D7C">
              <w:t>1</w:t>
            </w:r>
          </w:p>
        </w:tc>
        <w:tc>
          <w:tcPr>
            <w:tcW w:w="4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F2D2C" w:rsidRPr="001E6D7C" w:rsidRDefault="001F2D2C" w:rsidP="00956A9A"/>
        </w:tc>
        <w:tc>
          <w:tcPr>
            <w:tcW w:w="70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F2D2C" w:rsidRPr="001E6D7C" w:rsidRDefault="001F2D2C" w:rsidP="00956A9A"/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2D2C" w:rsidRPr="001E6D7C" w:rsidRDefault="001F2D2C" w:rsidP="00956A9A">
            <w:pPr>
              <w:jc w:val="center"/>
            </w:pPr>
            <w:r w:rsidRPr="001E6D7C">
              <w:t>6</w:t>
            </w:r>
          </w:p>
        </w:tc>
        <w:tc>
          <w:tcPr>
            <w:tcW w:w="3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F2D2C" w:rsidRPr="001E6D7C" w:rsidRDefault="001F2D2C" w:rsidP="00956A9A"/>
        </w:tc>
        <w:tc>
          <w:tcPr>
            <w:tcW w:w="368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F2D2C" w:rsidRPr="001E6D7C" w:rsidRDefault="001F2D2C" w:rsidP="00956A9A">
            <w:pPr>
              <w:rPr>
                <w:b/>
                <w:bCs/>
              </w:rPr>
            </w:pPr>
          </w:p>
        </w:tc>
      </w:tr>
    </w:tbl>
    <w:p w:rsidR="001F2D2C" w:rsidRPr="001E6D7C" w:rsidRDefault="001F2D2C" w:rsidP="001F2D2C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16"/>
          <w:szCs w:val="16"/>
        </w:rPr>
      </w:pPr>
    </w:p>
    <w:p w:rsidR="001F2D2C" w:rsidRPr="001E6D7C" w:rsidRDefault="001F2D2C" w:rsidP="001F2D2C">
      <w:pPr>
        <w:pStyle w:val="ConsPlusNonformat"/>
        <w:widowControl/>
        <w:numPr>
          <w:ilvl w:val="0"/>
          <w:numId w:val="22"/>
        </w:numPr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E6D7C">
        <w:rPr>
          <w:rFonts w:ascii="Times New Roman" w:hAnsi="Times New Roman" w:cs="Times New Roman"/>
          <w:sz w:val="24"/>
          <w:szCs w:val="24"/>
        </w:rPr>
        <w:t xml:space="preserve">Оценка полноты </w:t>
      </w:r>
      <w:proofErr w:type="gramStart"/>
      <w:r w:rsidRPr="001E6D7C">
        <w:rPr>
          <w:rFonts w:ascii="Times New Roman" w:hAnsi="Times New Roman" w:cs="Times New Roman"/>
          <w:sz w:val="24"/>
          <w:szCs w:val="24"/>
        </w:rPr>
        <w:t xml:space="preserve">финансирования:   </w:t>
      </w:r>
      <w:proofErr w:type="gramEnd"/>
      <w:r w:rsidRPr="001E6D7C">
        <w:rPr>
          <w:rFonts w:ascii="Times New Roman" w:hAnsi="Times New Roman" w:cs="Times New Roman"/>
          <w:sz w:val="24"/>
          <w:szCs w:val="24"/>
        </w:rPr>
        <w:t xml:space="preserve"> </w:t>
      </w:r>
      <w:r w:rsidR="004913C8" w:rsidRPr="001E6D7C">
        <w:rPr>
          <w:rFonts w:ascii="Times New Roman" w:hAnsi="Times New Roman" w:cs="Times New Roman"/>
          <w:sz w:val="24"/>
          <w:szCs w:val="24"/>
        </w:rPr>
        <w:t>П</w:t>
      </w:r>
      <w:r w:rsidRPr="001E6D7C">
        <w:rPr>
          <w:rFonts w:ascii="Times New Roman" w:hAnsi="Times New Roman" w:cs="Times New Roman"/>
          <w:sz w:val="24"/>
          <w:szCs w:val="24"/>
        </w:rPr>
        <w:t xml:space="preserve">Ф =  </w:t>
      </w:r>
      <w:r w:rsidRPr="001E6D7C">
        <w:rPr>
          <w:rFonts w:ascii="Times New Roman" w:hAnsi="Times New Roman" w:cs="Times New Roman"/>
          <w:b/>
          <w:sz w:val="24"/>
          <w:szCs w:val="24"/>
        </w:rPr>
        <w:t>1,0</w:t>
      </w:r>
      <w:r w:rsidRPr="001E6D7C">
        <w:rPr>
          <w:rFonts w:ascii="Times New Roman" w:hAnsi="Times New Roman" w:cs="Times New Roman"/>
          <w:sz w:val="24"/>
          <w:szCs w:val="24"/>
        </w:rPr>
        <w:t xml:space="preserve"> - </w:t>
      </w:r>
      <w:r w:rsidRPr="001E6D7C">
        <w:rPr>
          <w:rFonts w:ascii="Times New Roman" w:hAnsi="Times New Roman" w:cs="Times New Roman"/>
          <w:b/>
          <w:sz w:val="24"/>
          <w:szCs w:val="24"/>
        </w:rPr>
        <w:t>полное финансирование</w:t>
      </w:r>
      <w:r w:rsidRPr="001E6D7C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4913C8" w:rsidRPr="001E6D7C" w:rsidRDefault="004913C8" w:rsidP="004913C8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16"/>
          <w:szCs w:val="16"/>
        </w:rPr>
      </w:pPr>
    </w:p>
    <w:p w:rsidR="00886283" w:rsidRPr="00EE31C9" w:rsidRDefault="001F2D2C" w:rsidP="001F2D2C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E11DD">
        <w:rPr>
          <w:rFonts w:ascii="Times New Roman" w:hAnsi="Times New Roman" w:cs="Times New Roman"/>
          <w:b/>
          <w:sz w:val="24"/>
          <w:szCs w:val="24"/>
        </w:rPr>
        <w:t xml:space="preserve">                                Общая оценка эффективности реализации подпрограммы- </w:t>
      </w:r>
      <w:r w:rsidR="00EE31C9" w:rsidRPr="00EE31C9">
        <w:rPr>
          <w:rFonts w:ascii="Times New Roman" w:hAnsi="Times New Roman" w:cs="Times New Roman"/>
          <w:b/>
          <w:sz w:val="24"/>
          <w:szCs w:val="24"/>
        </w:rPr>
        <w:t xml:space="preserve">3 средний уровень эффективности </w:t>
      </w:r>
    </w:p>
    <w:p w:rsidR="001F2D2C" w:rsidRPr="000E11DD" w:rsidRDefault="001F2D2C" w:rsidP="001F2D2C">
      <w:pPr>
        <w:pStyle w:val="ConsPlusNonformat"/>
        <w:widowControl/>
        <w:tabs>
          <w:tab w:val="left" w:pos="432"/>
        </w:tabs>
        <w:jc w:val="both"/>
      </w:pPr>
      <w:r w:rsidRPr="000E11DD">
        <w:rPr>
          <w:rFonts w:ascii="Times New Roman" w:hAnsi="Times New Roman" w:cs="Times New Roman"/>
          <w:b/>
          <w:sz w:val="24"/>
          <w:szCs w:val="24"/>
        </w:rPr>
        <w:t>.</w:t>
      </w:r>
      <w:r w:rsidRPr="000E11DD">
        <w:br w:type="page"/>
      </w:r>
    </w:p>
    <w:p w:rsidR="00D22AA7" w:rsidRPr="000E11DD" w:rsidRDefault="00D22AA7" w:rsidP="00FC2C5B">
      <w:pPr>
        <w:pStyle w:val="a6"/>
        <w:widowControl w:val="0"/>
        <w:numPr>
          <w:ilvl w:val="0"/>
          <w:numId w:val="4"/>
        </w:numPr>
        <w:tabs>
          <w:tab w:val="left" w:pos="709"/>
        </w:tabs>
        <w:suppressAutoHyphens/>
        <w:spacing w:line="240" w:lineRule="auto"/>
        <w:jc w:val="center"/>
        <w:rPr>
          <w:b/>
          <w:sz w:val="24"/>
          <w:szCs w:val="24"/>
        </w:rPr>
      </w:pPr>
      <w:r w:rsidRPr="000E11DD">
        <w:rPr>
          <w:b/>
          <w:sz w:val="24"/>
          <w:szCs w:val="24"/>
        </w:rPr>
        <w:lastRenderedPageBreak/>
        <w:t>Подпрограмма «Совершенствование библиотечного, библиографического и информационного обслуживания пользователей»</w:t>
      </w:r>
    </w:p>
    <w:p w:rsidR="00D22AA7" w:rsidRPr="000E11DD" w:rsidRDefault="00AC19A1" w:rsidP="005440D5">
      <w:pPr>
        <w:pStyle w:val="a6"/>
        <w:widowControl w:val="0"/>
        <w:tabs>
          <w:tab w:val="left" w:pos="709"/>
        </w:tabs>
        <w:suppressAutoHyphens/>
        <w:spacing w:line="240" w:lineRule="auto"/>
        <w:ind w:firstLine="0"/>
        <w:jc w:val="center"/>
        <w:rPr>
          <w:b/>
          <w:sz w:val="24"/>
          <w:szCs w:val="24"/>
        </w:rPr>
      </w:pPr>
      <w:r w:rsidRPr="000E11DD">
        <w:rPr>
          <w:b/>
          <w:sz w:val="24"/>
          <w:szCs w:val="24"/>
        </w:rPr>
        <w:t>на 201</w:t>
      </w:r>
      <w:r w:rsidR="00540D97" w:rsidRPr="000E11DD">
        <w:rPr>
          <w:b/>
          <w:sz w:val="24"/>
          <w:szCs w:val="24"/>
        </w:rPr>
        <w:t>6</w:t>
      </w:r>
      <w:r w:rsidRPr="000E11DD">
        <w:rPr>
          <w:b/>
          <w:sz w:val="24"/>
          <w:szCs w:val="24"/>
        </w:rPr>
        <w:t>-2020 годы</w:t>
      </w:r>
    </w:p>
    <w:p w:rsidR="0039246F" w:rsidRDefault="0039246F" w:rsidP="005440D5">
      <w:pPr>
        <w:pStyle w:val="a6"/>
        <w:widowControl w:val="0"/>
        <w:tabs>
          <w:tab w:val="left" w:pos="709"/>
        </w:tabs>
        <w:suppressAutoHyphens/>
        <w:spacing w:line="240" w:lineRule="auto"/>
        <w:ind w:firstLine="0"/>
        <w:jc w:val="center"/>
        <w:rPr>
          <w:b/>
          <w:sz w:val="24"/>
          <w:szCs w:val="24"/>
        </w:rPr>
      </w:pPr>
    </w:p>
    <w:tbl>
      <w:tblPr>
        <w:tblW w:w="1545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960"/>
        <w:gridCol w:w="2868"/>
        <w:gridCol w:w="709"/>
        <w:gridCol w:w="993"/>
        <w:gridCol w:w="1134"/>
        <w:gridCol w:w="992"/>
        <w:gridCol w:w="992"/>
        <w:gridCol w:w="2835"/>
        <w:gridCol w:w="708"/>
        <w:gridCol w:w="851"/>
        <w:gridCol w:w="992"/>
        <w:gridCol w:w="1418"/>
      </w:tblGrid>
      <w:tr w:rsidR="00187F6D" w:rsidRPr="00187F6D" w:rsidTr="00187F6D">
        <w:trPr>
          <w:trHeight w:val="66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F6D" w:rsidRPr="00187F6D" w:rsidRDefault="00187F6D">
            <w:pPr>
              <w:jc w:val="center"/>
              <w:rPr>
                <w:b/>
                <w:sz w:val="16"/>
                <w:szCs w:val="16"/>
              </w:rPr>
            </w:pPr>
            <w:r w:rsidRPr="00187F6D">
              <w:rPr>
                <w:b/>
                <w:sz w:val="16"/>
                <w:szCs w:val="16"/>
              </w:rPr>
              <w:t>№ п/п</w:t>
            </w:r>
          </w:p>
        </w:tc>
        <w:tc>
          <w:tcPr>
            <w:tcW w:w="28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F6D" w:rsidRPr="00187F6D" w:rsidRDefault="00187F6D">
            <w:pPr>
              <w:jc w:val="center"/>
              <w:rPr>
                <w:b/>
                <w:sz w:val="16"/>
                <w:szCs w:val="16"/>
              </w:rPr>
            </w:pPr>
            <w:r w:rsidRPr="00187F6D">
              <w:rPr>
                <w:b/>
                <w:sz w:val="16"/>
                <w:szCs w:val="16"/>
              </w:rPr>
              <w:t>Цель, задачи, мероприятия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F6D" w:rsidRPr="00187F6D" w:rsidRDefault="00187F6D">
            <w:pPr>
              <w:jc w:val="center"/>
              <w:rPr>
                <w:b/>
                <w:sz w:val="16"/>
                <w:szCs w:val="16"/>
              </w:rPr>
            </w:pPr>
            <w:r w:rsidRPr="00187F6D">
              <w:rPr>
                <w:b/>
                <w:sz w:val="16"/>
                <w:szCs w:val="16"/>
              </w:rPr>
              <w:t>Срок выполнения (квартал, год)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F6D" w:rsidRPr="00187F6D" w:rsidRDefault="00187F6D">
            <w:pPr>
              <w:jc w:val="center"/>
              <w:rPr>
                <w:b/>
                <w:sz w:val="16"/>
                <w:szCs w:val="16"/>
              </w:rPr>
            </w:pPr>
            <w:r w:rsidRPr="00187F6D">
              <w:rPr>
                <w:b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F6D" w:rsidRPr="00187F6D" w:rsidRDefault="00187F6D">
            <w:pPr>
              <w:jc w:val="center"/>
              <w:rPr>
                <w:b/>
                <w:sz w:val="16"/>
                <w:szCs w:val="16"/>
              </w:rPr>
            </w:pPr>
            <w:r w:rsidRPr="00187F6D">
              <w:rPr>
                <w:b/>
                <w:sz w:val="16"/>
                <w:szCs w:val="16"/>
              </w:rPr>
              <w:t>Объемы финансирования, тыс.</w:t>
            </w:r>
            <w:r w:rsidR="00702B6C">
              <w:rPr>
                <w:b/>
                <w:sz w:val="16"/>
                <w:szCs w:val="16"/>
              </w:rPr>
              <w:t xml:space="preserve"> </w:t>
            </w:r>
            <w:r w:rsidRPr="00187F6D">
              <w:rPr>
                <w:b/>
                <w:sz w:val="16"/>
                <w:szCs w:val="16"/>
              </w:rPr>
              <w:t>руб.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F6D" w:rsidRPr="00187F6D" w:rsidRDefault="00187F6D">
            <w:pPr>
              <w:jc w:val="center"/>
              <w:rPr>
                <w:b/>
                <w:sz w:val="16"/>
                <w:szCs w:val="16"/>
              </w:rPr>
            </w:pPr>
            <w:r w:rsidRPr="00187F6D">
              <w:rPr>
                <w:b/>
                <w:sz w:val="16"/>
                <w:szCs w:val="16"/>
              </w:rPr>
              <w:t>Процент освоения, % (гр.6/гр.5)</w:t>
            </w:r>
          </w:p>
        </w:tc>
        <w:tc>
          <w:tcPr>
            <w:tcW w:w="53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F6D" w:rsidRPr="00187F6D" w:rsidRDefault="00187F6D">
            <w:pPr>
              <w:jc w:val="center"/>
              <w:rPr>
                <w:b/>
                <w:sz w:val="16"/>
                <w:szCs w:val="16"/>
              </w:rPr>
            </w:pPr>
            <w:r w:rsidRPr="00187F6D">
              <w:rPr>
                <w:b/>
                <w:sz w:val="16"/>
                <w:szCs w:val="16"/>
              </w:rPr>
              <w:t>Показатели (индикаторы) результативности выполнения мероприятий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F6D" w:rsidRPr="00187F6D" w:rsidRDefault="00187F6D">
            <w:pPr>
              <w:jc w:val="center"/>
              <w:rPr>
                <w:b/>
                <w:sz w:val="16"/>
                <w:szCs w:val="16"/>
              </w:rPr>
            </w:pPr>
            <w:r w:rsidRPr="00187F6D">
              <w:rPr>
                <w:b/>
                <w:sz w:val="16"/>
                <w:szCs w:val="16"/>
              </w:rPr>
              <w:t>Исполнители, перечень организаций, участвующих в реализации мероприятий</w:t>
            </w:r>
          </w:p>
        </w:tc>
      </w:tr>
      <w:tr w:rsidR="00187F6D" w:rsidRPr="00187F6D" w:rsidTr="00187F6D">
        <w:trPr>
          <w:trHeight w:val="77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F6D" w:rsidRPr="00187F6D" w:rsidRDefault="00187F6D">
            <w:pPr>
              <w:rPr>
                <w:b/>
                <w:sz w:val="16"/>
                <w:szCs w:val="16"/>
              </w:rPr>
            </w:pPr>
          </w:p>
        </w:tc>
        <w:tc>
          <w:tcPr>
            <w:tcW w:w="2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F6D" w:rsidRPr="00187F6D" w:rsidRDefault="00187F6D">
            <w:pPr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F6D" w:rsidRPr="00187F6D" w:rsidRDefault="00187F6D">
            <w:pPr>
              <w:rPr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F6D" w:rsidRPr="00187F6D" w:rsidRDefault="00187F6D">
            <w:pPr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F6D" w:rsidRPr="00187F6D" w:rsidRDefault="00187F6D">
            <w:pPr>
              <w:jc w:val="center"/>
              <w:rPr>
                <w:b/>
                <w:sz w:val="16"/>
                <w:szCs w:val="16"/>
              </w:rPr>
            </w:pPr>
            <w:r w:rsidRPr="00187F6D">
              <w:rPr>
                <w:b/>
                <w:sz w:val="16"/>
                <w:szCs w:val="16"/>
              </w:rPr>
              <w:t>Уточненные бюджетные ассигнования на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F6D" w:rsidRPr="00187F6D" w:rsidRDefault="00187F6D">
            <w:pPr>
              <w:jc w:val="center"/>
              <w:rPr>
                <w:b/>
                <w:sz w:val="16"/>
                <w:szCs w:val="16"/>
              </w:rPr>
            </w:pPr>
            <w:r w:rsidRPr="00187F6D">
              <w:rPr>
                <w:b/>
                <w:sz w:val="16"/>
                <w:szCs w:val="16"/>
              </w:rPr>
              <w:t>Кассовый расход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F6D" w:rsidRPr="00187F6D" w:rsidRDefault="00187F6D">
            <w:pPr>
              <w:rPr>
                <w:b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F6D" w:rsidRPr="00187F6D" w:rsidRDefault="00187F6D">
            <w:pPr>
              <w:jc w:val="center"/>
              <w:rPr>
                <w:b/>
                <w:sz w:val="16"/>
                <w:szCs w:val="16"/>
              </w:rPr>
            </w:pPr>
            <w:r w:rsidRPr="00187F6D">
              <w:rPr>
                <w:b/>
                <w:sz w:val="16"/>
                <w:szCs w:val="16"/>
              </w:rPr>
              <w:t>Наименование, ед.</w:t>
            </w:r>
            <w:r w:rsidR="00702B6C">
              <w:rPr>
                <w:b/>
                <w:sz w:val="16"/>
                <w:szCs w:val="16"/>
              </w:rPr>
              <w:t xml:space="preserve"> </w:t>
            </w:r>
            <w:r w:rsidRPr="00187F6D">
              <w:rPr>
                <w:b/>
                <w:sz w:val="16"/>
                <w:szCs w:val="16"/>
              </w:rPr>
              <w:t>измерения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F6D" w:rsidRPr="00187F6D" w:rsidRDefault="00187F6D">
            <w:pPr>
              <w:jc w:val="center"/>
              <w:rPr>
                <w:b/>
                <w:sz w:val="16"/>
                <w:szCs w:val="16"/>
              </w:rPr>
            </w:pPr>
            <w:r w:rsidRPr="00187F6D">
              <w:rPr>
                <w:b/>
                <w:sz w:val="16"/>
                <w:szCs w:val="16"/>
              </w:rPr>
              <w:t>План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F6D" w:rsidRPr="00187F6D" w:rsidRDefault="00187F6D">
            <w:pPr>
              <w:jc w:val="center"/>
              <w:rPr>
                <w:b/>
                <w:sz w:val="16"/>
                <w:szCs w:val="16"/>
              </w:rPr>
            </w:pPr>
            <w:r w:rsidRPr="00187F6D">
              <w:rPr>
                <w:b/>
                <w:sz w:val="16"/>
                <w:szCs w:val="16"/>
              </w:rPr>
              <w:t>Факт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87F6D" w:rsidRPr="00187F6D" w:rsidRDefault="00187F6D">
            <w:pPr>
              <w:jc w:val="center"/>
              <w:rPr>
                <w:b/>
                <w:sz w:val="16"/>
                <w:szCs w:val="16"/>
              </w:rPr>
            </w:pPr>
            <w:r w:rsidRPr="00187F6D">
              <w:rPr>
                <w:b/>
                <w:sz w:val="16"/>
                <w:szCs w:val="16"/>
              </w:rPr>
              <w:t>Процент исполнения, %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7F6D" w:rsidRPr="00187F6D" w:rsidRDefault="00187F6D">
            <w:pPr>
              <w:rPr>
                <w:b/>
                <w:sz w:val="16"/>
                <w:szCs w:val="16"/>
              </w:rPr>
            </w:pPr>
          </w:p>
        </w:tc>
      </w:tr>
      <w:tr w:rsidR="00187F6D" w:rsidRPr="00187F6D" w:rsidTr="00187F6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7F6D" w:rsidRPr="00187F6D" w:rsidRDefault="00187F6D">
            <w:pPr>
              <w:jc w:val="center"/>
              <w:rPr>
                <w:b/>
                <w:sz w:val="16"/>
                <w:szCs w:val="16"/>
              </w:rPr>
            </w:pPr>
            <w:r w:rsidRPr="00187F6D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7F6D" w:rsidRPr="00187F6D" w:rsidRDefault="00187F6D">
            <w:pPr>
              <w:jc w:val="center"/>
              <w:rPr>
                <w:b/>
                <w:sz w:val="16"/>
                <w:szCs w:val="16"/>
              </w:rPr>
            </w:pPr>
            <w:r w:rsidRPr="00187F6D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7F6D" w:rsidRPr="00187F6D" w:rsidRDefault="00187F6D">
            <w:pPr>
              <w:jc w:val="center"/>
              <w:rPr>
                <w:b/>
                <w:sz w:val="16"/>
                <w:szCs w:val="16"/>
              </w:rPr>
            </w:pPr>
            <w:r w:rsidRPr="00187F6D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87F6D" w:rsidRPr="00187F6D" w:rsidRDefault="00187F6D">
            <w:pPr>
              <w:jc w:val="center"/>
              <w:rPr>
                <w:b/>
                <w:sz w:val="16"/>
                <w:szCs w:val="16"/>
              </w:rPr>
            </w:pPr>
            <w:r w:rsidRPr="00187F6D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7F6D" w:rsidRPr="00187F6D" w:rsidRDefault="00187F6D">
            <w:pPr>
              <w:jc w:val="center"/>
              <w:rPr>
                <w:b/>
                <w:sz w:val="16"/>
                <w:szCs w:val="16"/>
              </w:rPr>
            </w:pPr>
            <w:r w:rsidRPr="00187F6D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7F6D" w:rsidRPr="00187F6D" w:rsidRDefault="00187F6D">
            <w:pPr>
              <w:jc w:val="center"/>
              <w:rPr>
                <w:b/>
                <w:sz w:val="16"/>
                <w:szCs w:val="16"/>
              </w:rPr>
            </w:pPr>
            <w:r w:rsidRPr="00187F6D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7F6D" w:rsidRPr="00187F6D" w:rsidRDefault="00187F6D">
            <w:pPr>
              <w:jc w:val="center"/>
              <w:rPr>
                <w:b/>
                <w:sz w:val="16"/>
                <w:szCs w:val="16"/>
              </w:rPr>
            </w:pPr>
            <w:r w:rsidRPr="00187F6D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7F6D" w:rsidRPr="00187F6D" w:rsidRDefault="00187F6D">
            <w:pPr>
              <w:jc w:val="center"/>
              <w:rPr>
                <w:b/>
                <w:sz w:val="16"/>
                <w:szCs w:val="16"/>
              </w:rPr>
            </w:pPr>
            <w:r w:rsidRPr="00187F6D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7F6D" w:rsidRPr="00187F6D" w:rsidRDefault="00187F6D">
            <w:pPr>
              <w:jc w:val="center"/>
              <w:rPr>
                <w:b/>
                <w:sz w:val="16"/>
                <w:szCs w:val="16"/>
              </w:rPr>
            </w:pPr>
            <w:r w:rsidRPr="00187F6D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7F6D" w:rsidRPr="00187F6D" w:rsidRDefault="00187F6D">
            <w:pPr>
              <w:jc w:val="center"/>
              <w:rPr>
                <w:b/>
                <w:sz w:val="16"/>
                <w:szCs w:val="16"/>
              </w:rPr>
            </w:pPr>
            <w:r w:rsidRPr="00187F6D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87F6D" w:rsidRPr="00187F6D" w:rsidRDefault="00187F6D">
            <w:pPr>
              <w:jc w:val="center"/>
              <w:rPr>
                <w:b/>
                <w:sz w:val="16"/>
                <w:szCs w:val="16"/>
              </w:rPr>
            </w:pPr>
            <w:r w:rsidRPr="00187F6D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7F6D" w:rsidRPr="00187F6D" w:rsidRDefault="00187F6D">
            <w:pPr>
              <w:jc w:val="center"/>
              <w:rPr>
                <w:b/>
                <w:sz w:val="16"/>
                <w:szCs w:val="16"/>
              </w:rPr>
            </w:pPr>
            <w:r w:rsidRPr="00187F6D">
              <w:rPr>
                <w:b/>
                <w:sz w:val="16"/>
                <w:szCs w:val="16"/>
              </w:rPr>
              <w:t>12</w:t>
            </w:r>
          </w:p>
        </w:tc>
      </w:tr>
      <w:tr w:rsidR="00187F6D" w:rsidRPr="00187F6D" w:rsidTr="00187F6D">
        <w:trPr>
          <w:trHeight w:val="3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7F6D" w:rsidRPr="00187F6D" w:rsidRDefault="00187F6D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492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87F6D" w:rsidRPr="00187F6D" w:rsidRDefault="00187F6D">
            <w:pPr>
              <w:rPr>
                <w:b/>
                <w:sz w:val="16"/>
                <w:szCs w:val="16"/>
              </w:rPr>
            </w:pPr>
            <w:r w:rsidRPr="00187F6D">
              <w:rPr>
                <w:b/>
                <w:sz w:val="16"/>
                <w:szCs w:val="16"/>
              </w:rPr>
              <w:t xml:space="preserve">Цель: Удовлетворение информационных потребностей </w:t>
            </w:r>
            <w:proofErr w:type="gramStart"/>
            <w:r w:rsidRPr="00187F6D">
              <w:rPr>
                <w:b/>
                <w:sz w:val="16"/>
                <w:szCs w:val="16"/>
              </w:rPr>
              <w:t>жителей</w:t>
            </w:r>
            <w:proofErr w:type="gramEnd"/>
            <w:r w:rsidRPr="00187F6D">
              <w:rPr>
                <w:b/>
                <w:sz w:val="16"/>
                <w:szCs w:val="16"/>
              </w:rPr>
              <w:t xml:space="preserve"> ЗАТО г.</w:t>
            </w:r>
            <w:r w:rsidR="00702B6C">
              <w:rPr>
                <w:b/>
                <w:sz w:val="16"/>
                <w:szCs w:val="16"/>
              </w:rPr>
              <w:t xml:space="preserve"> </w:t>
            </w:r>
            <w:r w:rsidRPr="00187F6D">
              <w:rPr>
                <w:b/>
                <w:sz w:val="16"/>
                <w:szCs w:val="16"/>
              </w:rPr>
              <w:t>Североморск, используя лучшие образцы мирового культурного наследия, обеспечение свободного доступа к информации, знаниям и культуре.</w:t>
            </w:r>
          </w:p>
        </w:tc>
      </w:tr>
      <w:tr w:rsidR="00702B6C" w:rsidRPr="00187F6D" w:rsidTr="00CF6BDA">
        <w:trPr>
          <w:trHeight w:val="114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2B6C" w:rsidRPr="00187F6D" w:rsidRDefault="00702B6C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68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B6C" w:rsidRPr="00187F6D" w:rsidRDefault="00702B6C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B6C" w:rsidRPr="00187F6D" w:rsidRDefault="00702B6C">
            <w:pPr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увеличение количества библиографических записей в сводном электронном каталоге библиотек МБУК Североморский ЦБС (по сравнению с предыдущим годом) (%);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B6C" w:rsidRPr="00F00694" w:rsidRDefault="00702B6C">
            <w:pPr>
              <w:jc w:val="center"/>
              <w:rPr>
                <w:sz w:val="16"/>
                <w:szCs w:val="16"/>
                <w:highlight w:val="yellow"/>
              </w:rPr>
            </w:pPr>
            <w:r w:rsidRPr="00F00694">
              <w:rPr>
                <w:sz w:val="16"/>
                <w:szCs w:val="16"/>
                <w:highlight w:val="yellow"/>
              </w:rPr>
              <w:t>2,3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B6C" w:rsidRPr="00F00694" w:rsidRDefault="00702B6C">
            <w:pPr>
              <w:jc w:val="center"/>
              <w:rPr>
                <w:sz w:val="16"/>
                <w:szCs w:val="16"/>
                <w:highlight w:val="yellow"/>
              </w:rPr>
            </w:pPr>
            <w:r w:rsidRPr="00F00694">
              <w:rPr>
                <w:sz w:val="16"/>
                <w:szCs w:val="16"/>
                <w:highlight w:val="yellow"/>
              </w:rPr>
              <w:t>0,8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6C" w:rsidRPr="00F00694" w:rsidRDefault="00702B6C">
            <w:pPr>
              <w:jc w:val="center"/>
              <w:rPr>
                <w:sz w:val="16"/>
                <w:szCs w:val="16"/>
                <w:highlight w:val="yellow"/>
              </w:rPr>
            </w:pPr>
            <w:r w:rsidRPr="00F00694">
              <w:rPr>
                <w:sz w:val="16"/>
                <w:szCs w:val="16"/>
                <w:highlight w:val="yellow"/>
              </w:rPr>
              <w:t>34,78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B6C" w:rsidRPr="00187F6D" w:rsidRDefault="00702B6C">
            <w:pPr>
              <w:jc w:val="center"/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МБУК                                                       Североморская                                                                      ЦБС</w:t>
            </w:r>
          </w:p>
        </w:tc>
      </w:tr>
      <w:tr w:rsidR="00702B6C" w:rsidRPr="00187F6D" w:rsidTr="00212CFA">
        <w:trPr>
          <w:trHeight w:val="397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2B6C" w:rsidRPr="00187F6D" w:rsidRDefault="00702B6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688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B6C" w:rsidRPr="00187F6D" w:rsidRDefault="00702B6C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2B6C" w:rsidRPr="00187F6D" w:rsidRDefault="00702B6C">
            <w:pPr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увеличение количества посещений библиотек (тыс. чел.)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B6C" w:rsidRPr="00187F6D" w:rsidRDefault="00702B6C">
            <w:pPr>
              <w:jc w:val="center"/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321,3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B6C" w:rsidRPr="00187F6D" w:rsidRDefault="00702B6C">
            <w:pPr>
              <w:jc w:val="center"/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328,57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B6C" w:rsidRPr="00187F6D" w:rsidRDefault="00702B6C">
            <w:pPr>
              <w:jc w:val="center"/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102,26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B6C" w:rsidRPr="00187F6D" w:rsidRDefault="00702B6C">
            <w:pPr>
              <w:rPr>
                <w:sz w:val="16"/>
                <w:szCs w:val="16"/>
              </w:rPr>
            </w:pPr>
          </w:p>
        </w:tc>
      </w:tr>
      <w:tr w:rsidR="00CF6BDA" w:rsidRPr="00187F6D" w:rsidTr="00E5743B">
        <w:trPr>
          <w:trHeight w:val="5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CF6BDA" w:rsidRPr="00187F6D" w:rsidRDefault="00CF6BDA" w:rsidP="00CF6BD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14492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  <w:r w:rsidRPr="00702B6C">
              <w:rPr>
                <w:b/>
                <w:bCs/>
                <w:sz w:val="16"/>
                <w:szCs w:val="16"/>
              </w:rPr>
              <w:t>Задача: Формирование и обеспечение сохранности библиотечного фонда, организация библиотечного, библиографического и информационного обслуживания пользователей</w:t>
            </w:r>
          </w:p>
        </w:tc>
      </w:tr>
      <w:tr w:rsidR="00CF6BDA" w:rsidRPr="00187F6D" w:rsidTr="00187F6D">
        <w:trPr>
          <w:trHeight w:val="54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6BDA" w:rsidRPr="00187F6D" w:rsidRDefault="00CF6BDA" w:rsidP="00CF6BDA">
            <w:pPr>
              <w:jc w:val="center"/>
              <w:rPr>
                <w:b/>
                <w:bCs/>
                <w:sz w:val="16"/>
                <w:szCs w:val="16"/>
              </w:rPr>
            </w:pPr>
            <w:r w:rsidRPr="00187F6D">
              <w:rPr>
                <w:b/>
                <w:bCs/>
                <w:sz w:val="16"/>
                <w:szCs w:val="16"/>
              </w:rPr>
              <w:t>1.1.</w:t>
            </w:r>
          </w:p>
        </w:tc>
        <w:tc>
          <w:tcPr>
            <w:tcW w:w="2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BDA" w:rsidRPr="00187F6D" w:rsidRDefault="00CF6BDA" w:rsidP="00CF6BDA">
            <w:pPr>
              <w:rPr>
                <w:b/>
                <w:bCs/>
                <w:sz w:val="16"/>
                <w:szCs w:val="16"/>
              </w:rPr>
            </w:pPr>
            <w:r w:rsidRPr="00702B6C">
              <w:rPr>
                <w:b/>
                <w:bCs/>
                <w:sz w:val="16"/>
                <w:szCs w:val="16"/>
              </w:rPr>
              <w:t xml:space="preserve">Основное мероприятие 1. Развитие библиотечного </w:t>
            </w:r>
            <w:proofErr w:type="gramStart"/>
            <w:r w:rsidRPr="00702B6C">
              <w:rPr>
                <w:b/>
                <w:bCs/>
                <w:sz w:val="16"/>
                <w:szCs w:val="16"/>
              </w:rPr>
              <w:t>дела</w:t>
            </w:r>
            <w:proofErr w:type="gramEnd"/>
            <w:r w:rsidRPr="00702B6C">
              <w:rPr>
                <w:b/>
                <w:bCs/>
                <w:sz w:val="16"/>
                <w:szCs w:val="16"/>
              </w:rPr>
              <w:t xml:space="preserve"> ЗАТО г. Североморск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BDA" w:rsidRPr="00187F6D" w:rsidRDefault="00CF6BDA" w:rsidP="00CF6BDA">
            <w:pPr>
              <w:jc w:val="center"/>
              <w:rPr>
                <w:b/>
                <w:bCs/>
                <w:sz w:val="16"/>
                <w:szCs w:val="16"/>
              </w:rPr>
            </w:pPr>
            <w:r w:rsidRPr="00187F6D">
              <w:rPr>
                <w:b/>
                <w:bCs/>
                <w:sz w:val="16"/>
                <w:szCs w:val="16"/>
              </w:rPr>
              <w:t>2020 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BDA" w:rsidRPr="00187F6D" w:rsidRDefault="00CF6BDA" w:rsidP="00CF6BDA">
            <w:pPr>
              <w:rPr>
                <w:b/>
                <w:bCs/>
                <w:sz w:val="16"/>
                <w:szCs w:val="16"/>
              </w:rPr>
            </w:pPr>
            <w:r w:rsidRPr="00187F6D">
              <w:rPr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BDA" w:rsidRPr="00187F6D" w:rsidRDefault="00CF6BDA" w:rsidP="00CF6BDA">
            <w:pPr>
              <w:jc w:val="center"/>
              <w:rPr>
                <w:b/>
                <w:bCs/>
                <w:sz w:val="16"/>
                <w:szCs w:val="16"/>
              </w:rPr>
            </w:pPr>
            <w:r w:rsidRPr="00187F6D">
              <w:rPr>
                <w:b/>
                <w:bCs/>
                <w:sz w:val="16"/>
                <w:szCs w:val="16"/>
              </w:rPr>
              <w:t>70 674,96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BDA" w:rsidRPr="00187F6D" w:rsidRDefault="00CF6BDA" w:rsidP="00CF6BDA">
            <w:pPr>
              <w:jc w:val="center"/>
              <w:rPr>
                <w:b/>
                <w:bCs/>
                <w:sz w:val="16"/>
                <w:szCs w:val="16"/>
              </w:rPr>
            </w:pPr>
            <w:r w:rsidRPr="00187F6D">
              <w:rPr>
                <w:b/>
                <w:bCs/>
                <w:sz w:val="16"/>
                <w:szCs w:val="16"/>
              </w:rPr>
              <w:t>70 674,96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BDA" w:rsidRPr="00187F6D" w:rsidRDefault="00CF6BDA" w:rsidP="00CF6BDA">
            <w:pPr>
              <w:jc w:val="center"/>
              <w:rPr>
                <w:b/>
                <w:bCs/>
                <w:sz w:val="16"/>
                <w:szCs w:val="16"/>
              </w:rPr>
            </w:pPr>
            <w:r w:rsidRPr="00187F6D">
              <w:rPr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BDA" w:rsidRPr="00187F6D" w:rsidRDefault="00CF6BDA" w:rsidP="00CF6BDA">
            <w:pPr>
              <w:rPr>
                <w:b/>
                <w:bCs/>
                <w:sz w:val="16"/>
                <w:szCs w:val="16"/>
              </w:rPr>
            </w:pPr>
            <w:r w:rsidRPr="00187F6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BDA" w:rsidRPr="00187F6D" w:rsidRDefault="00CF6BDA" w:rsidP="00CF6BDA">
            <w:pPr>
              <w:rPr>
                <w:b/>
                <w:bCs/>
                <w:sz w:val="16"/>
                <w:szCs w:val="16"/>
              </w:rPr>
            </w:pPr>
            <w:r w:rsidRPr="00187F6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BDA" w:rsidRPr="00187F6D" w:rsidRDefault="00CF6BDA" w:rsidP="00CF6BDA">
            <w:pPr>
              <w:rPr>
                <w:b/>
                <w:bCs/>
                <w:sz w:val="16"/>
                <w:szCs w:val="16"/>
              </w:rPr>
            </w:pPr>
            <w:r w:rsidRPr="00187F6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BDA" w:rsidRPr="00187F6D" w:rsidRDefault="00CF6BDA" w:rsidP="00CF6BDA">
            <w:pPr>
              <w:rPr>
                <w:b/>
                <w:bCs/>
                <w:sz w:val="16"/>
                <w:szCs w:val="16"/>
              </w:rPr>
            </w:pPr>
            <w:r w:rsidRPr="00187F6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BDA" w:rsidRPr="00187F6D" w:rsidRDefault="00CF6BDA" w:rsidP="00CF6BDA">
            <w:pPr>
              <w:rPr>
                <w:b/>
                <w:bCs/>
                <w:sz w:val="16"/>
                <w:szCs w:val="16"/>
              </w:rPr>
            </w:pPr>
            <w:r w:rsidRPr="00187F6D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CF6BDA" w:rsidRPr="00187F6D" w:rsidTr="00187F6D">
        <w:trPr>
          <w:trHeight w:val="51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BDA" w:rsidRPr="00187F6D" w:rsidRDefault="00CF6BDA" w:rsidP="00CF6BDA">
            <w:pPr>
              <w:rPr>
                <w:b/>
                <w:bCs/>
                <w:sz w:val="16"/>
                <w:szCs w:val="16"/>
              </w:rPr>
            </w:pPr>
            <w:r w:rsidRPr="00187F6D">
              <w:rPr>
                <w:b/>
                <w:bCs/>
                <w:sz w:val="16"/>
                <w:szCs w:val="16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BDA" w:rsidRPr="00187F6D" w:rsidRDefault="00CF6BDA" w:rsidP="00CF6BDA">
            <w:pPr>
              <w:jc w:val="center"/>
              <w:rPr>
                <w:b/>
                <w:bCs/>
                <w:sz w:val="16"/>
                <w:szCs w:val="16"/>
              </w:rPr>
            </w:pPr>
            <w:r w:rsidRPr="00187F6D">
              <w:rPr>
                <w:b/>
                <w:bCs/>
                <w:sz w:val="16"/>
                <w:szCs w:val="16"/>
              </w:rPr>
              <w:t>70 159,15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BDA" w:rsidRPr="00187F6D" w:rsidRDefault="00CF6BDA" w:rsidP="00CF6BDA">
            <w:pPr>
              <w:jc w:val="center"/>
              <w:rPr>
                <w:b/>
                <w:bCs/>
                <w:sz w:val="16"/>
                <w:szCs w:val="16"/>
              </w:rPr>
            </w:pPr>
            <w:r w:rsidRPr="00187F6D">
              <w:rPr>
                <w:b/>
                <w:bCs/>
                <w:sz w:val="16"/>
                <w:szCs w:val="16"/>
              </w:rPr>
              <w:t>70 159,15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BDA" w:rsidRPr="00187F6D" w:rsidRDefault="00CF6BDA" w:rsidP="00CF6BDA">
            <w:pPr>
              <w:jc w:val="center"/>
              <w:rPr>
                <w:b/>
                <w:bCs/>
                <w:sz w:val="16"/>
                <w:szCs w:val="16"/>
              </w:rPr>
            </w:pPr>
            <w:r w:rsidRPr="00187F6D">
              <w:rPr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BDA" w:rsidRPr="00187F6D" w:rsidRDefault="00CF6BDA" w:rsidP="00CF6BDA">
            <w:pPr>
              <w:rPr>
                <w:b/>
                <w:bCs/>
                <w:sz w:val="16"/>
                <w:szCs w:val="16"/>
              </w:rPr>
            </w:pPr>
            <w:r w:rsidRPr="00187F6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BDA" w:rsidRPr="00187F6D" w:rsidRDefault="00CF6BDA" w:rsidP="00CF6BDA">
            <w:pPr>
              <w:rPr>
                <w:b/>
                <w:bCs/>
                <w:sz w:val="16"/>
                <w:szCs w:val="16"/>
              </w:rPr>
            </w:pPr>
            <w:r w:rsidRPr="00187F6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BDA" w:rsidRPr="00187F6D" w:rsidRDefault="00CF6BDA" w:rsidP="00CF6BDA">
            <w:pPr>
              <w:rPr>
                <w:b/>
                <w:bCs/>
                <w:sz w:val="16"/>
                <w:szCs w:val="16"/>
              </w:rPr>
            </w:pPr>
            <w:r w:rsidRPr="00187F6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BDA" w:rsidRPr="00187F6D" w:rsidRDefault="00CF6BDA" w:rsidP="00CF6BDA">
            <w:pPr>
              <w:rPr>
                <w:b/>
                <w:bCs/>
                <w:sz w:val="16"/>
                <w:szCs w:val="16"/>
              </w:rPr>
            </w:pPr>
            <w:r w:rsidRPr="00187F6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BDA" w:rsidRPr="00187F6D" w:rsidRDefault="00CF6BDA" w:rsidP="00CF6BDA">
            <w:pPr>
              <w:rPr>
                <w:b/>
                <w:bCs/>
                <w:sz w:val="16"/>
                <w:szCs w:val="16"/>
              </w:rPr>
            </w:pPr>
            <w:r w:rsidRPr="00187F6D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CF6BDA" w:rsidRPr="00187F6D" w:rsidTr="00702B6C">
        <w:trPr>
          <w:trHeight w:val="51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BDA" w:rsidRPr="00187F6D" w:rsidRDefault="00CF6BDA" w:rsidP="00CF6BDA">
            <w:pPr>
              <w:rPr>
                <w:b/>
                <w:bCs/>
                <w:sz w:val="16"/>
                <w:szCs w:val="16"/>
              </w:rPr>
            </w:pPr>
            <w:r w:rsidRPr="00187F6D">
              <w:rPr>
                <w:b/>
                <w:bCs/>
                <w:sz w:val="16"/>
                <w:szCs w:val="16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BDA" w:rsidRPr="00187F6D" w:rsidRDefault="00CF6BDA" w:rsidP="00CF6BDA">
            <w:pPr>
              <w:jc w:val="center"/>
              <w:rPr>
                <w:b/>
                <w:bCs/>
                <w:sz w:val="16"/>
                <w:szCs w:val="16"/>
              </w:rPr>
            </w:pPr>
            <w:r w:rsidRPr="00187F6D">
              <w:rPr>
                <w:b/>
                <w:bCs/>
                <w:sz w:val="16"/>
                <w:szCs w:val="16"/>
              </w:rPr>
              <w:t>515,81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BDA" w:rsidRPr="00187F6D" w:rsidRDefault="00CF6BDA" w:rsidP="00CF6BDA">
            <w:pPr>
              <w:jc w:val="center"/>
              <w:rPr>
                <w:b/>
                <w:bCs/>
                <w:sz w:val="16"/>
                <w:szCs w:val="16"/>
              </w:rPr>
            </w:pPr>
            <w:r w:rsidRPr="00187F6D">
              <w:rPr>
                <w:b/>
                <w:bCs/>
                <w:sz w:val="16"/>
                <w:szCs w:val="16"/>
              </w:rPr>
              <w:t>515,81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BDA" w:rsidRPr="00187F6D" w:rsidRDefault="00CF6BDA" w:rsidP="00CF6BDA">
            <w:pPr>
              <w:jc w:val="center"/>
              <w:rPr>
                <w:b/>
                <w:bCs/>
                <w:sz w:val="16"/>
                <w:szCs w:val="16"/>
              </w:rPr>
            </w:pPr>
            <w:r w:rsidRPr="00187F6D">
              <w:rPr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BDA" w:rsidRPr="00187F6D" w:rsidRDefault="00CF6BDA" w:rsidP="00CF6BDA">
            <w:pPr>
              <w:rPr>
                <w:b/>
                <w:bCs/>
                <w:sz w:val="16"/>
                <w:szCs w:val="16"/>
              </w:rPr>
            </w:pPr>
            <w:r w:rsidRPr="00187F6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BDA" w:rsidRPr="00187F6D" w:rsidRDefault="00CF6BDA" w:rsidP="00CF6BDA">
            <w:pPr>
              <w:rPr>
                <w:b/>
                <w:bCs/>
                <w:sz w:val="16"/>
                <w:szCs w:val="16"/>
              </w:rPr>
            </w:pPr>
            <w:r w:rsidRPr="00187F6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BDA" w:rsidRPr="00187F6D" w:rsidRDefault="00CF6BDA" w:rsidP="00CF6BDA">
            <w:pPr>
              <w:rPr>
                <w:b/>
                <w:bCs/>
                <w:sz w:val="16"/>
                <w:szCs w:val="16"/>
              </w:rPr>
            </w:pPr>
            <w:r w:rsidRPr="00187F6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BDA" w:rsidRPr="00187F6D" w:rsidRDefault="00CF6BDA" w:rsidP="00CF6BDA">
            <w:pPr>
              <w:rPr>
                <w:b/>
                <w:bCs/>
                <w:sz w:val="16"/>
                <w:szCs w:val="16"/>
              </w:rPr>
            </w:pPr>
            <w:r w:rsidRPr="00187F6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BDA" w:rsidRPr="00187F6D" w:rsidRDefault="00CF6BDA" w:rsidP="00CF6BDA">
            <w:pPr>
              <w:rPr>
                <w:b/>
                <w:bCs/>
                <w:sz w:val="16"/>
                <w:szCs w:val="16"/>
              </w:rPr>
            </w:pPr>
            <w:r w:rsidRPr="00187F6D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CF6BDA" w:rsidRPr="00187F6D" w:rsidTr="00702B6C">
        <w:trPr>
          <w:trHeight w:val="615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6BDA" w:rsidRPr="00187F6D" w:rsidRDefault="00CF6BDA" w:rsidP="00CF6BDA">
            <w:pPr>
              <w:jc w:val="center"/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1.1.1</w:t>
            </w:r>
          </w:p>
        </w:tc>
        <w:tc>
          <w:tcPr>
            <w:tcW w:w="28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 xml:space="preserve">Расходы на обеспечение деятельности (оказание услуг) подведомственных учреждений, в том числе на предоставление муниципальным </w:t>
            </w:r>
            <w:proofErr w:type="gramStart"/>
            <w:r w:rsidRPr="00187F6D">
              <w:rPr>
                <w:sz w:val="16"/>
                <w:szCs w:val="16"/>
              </w:rPr>
              <w:t>бюджетным  и</w:t>
            </w:r>
            <w:proofErr w:type="gramEnd"/>
            <w:r w:rsidRPr="00187F6D">
              <w:rPr>
                <w:sz w:val="16"/>
                <w:szCs w:val="16"/>
              </w:rPr>
              <w:t xml:space="preserve"> автономным учреждениям субсидий. (библиотеки)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BDA" w:rsidRPr="00187F6D" w:rsidRDefault="00CF6BDA" w:rsidP="00CF6BDA">
            <w:pPr>
              <w:jc w:val="center"/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2020 год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ВСЕГО: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BDA" w:rsidRPr="00187F6D" w:rsidRDefault="00CF6BDA" w:rsidP="00CF6BDA">
            <w:pPr>
              <w:jc w:val="center"/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BDA" w:rsidRPr="00187F6D" w:rsidRDefault="00CF6BDA" w:rsidP="00CF6BDA">
            <w:pPr>
              <w:jc w:val="center"/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BDA" w:rsidRPr="00187F6D" w:rsidRDefault="00CF6BDA" w:rsidP="00CF6BDA">
            <w:pPr>
              <w:jc w:val="center"/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Увеличение количества посещений пользователей библиотек в стационарны</w:t>
            </w:r>
            <w:r>
              <w:rPr>
                <w:sz w:val="16"/>
                <w:szCs w:val="16"/>
              </w:rPr>
              <w:t>х</w:t>
            </w:r>
            <w:r w:rsidRPr="00187F6D">
              <w:rPr>
                <w:sz w:val="16"/>
                <w:szCs w:val="16"/>
              </w:rPr>
              <w:t xml:space="preserve"> условиях (тыс. чел.)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BDA" w:rsidRPr="00187F6D" w:rsidRDefault="00CF6BDA" w:rsidP="00CF6BDA">
            <w:pPr>
              <w:jc w:val="center"/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242,7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BDA" w:rsidRPr="00187F6D" w:rsidRDefault="00CF6BDA" w:rsidP="00CF6BDA">
            <w:pPr>
              <w:jc w:val="center"/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242,72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BDA" w:rsidRPr="00187F6D" w:rsidRDefault="00CF6BDA" w:rsidP="00CF6BDA">
            <w:pPr>
              <w:jc w:val="center"/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100,01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BDA" w:rsidRPr="00187F6D" w:rsidRDefault="00CF6BDA" w:rsidP="00CF6BDA">
            <w:pPr>
              <w:jc w:val="center"/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МБУК                               Североморская                               ЦБС</w:t>
            </w:r>
          </w:p>
        </w:tc>
      </w:tr>
      <w:tr w:rsidR="00CF6BDA" w:rsidRPr="00187F6D" w:rsidTr="00702B6C">
        <w:trPr>
          <w:trHeight w:val="6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</w:p>
        </w:tc>
        <w:tc>
          <w:tcPr>
            <w:tcW w:w="2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в том числе: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Увеличение количества посещений пользователей библиотек вне стационара (тыс. чел.)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BDA" w:rsidRPr="00187F6D" w:rsidRDefault="00CF6BDA" w:rsidP="00CF6BDA">
            <w:pPr>
              <w:jc w:val="center"/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5,3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BDA" w:rsidRPr="00187F6D" w:rsidRDefault="00CF6BDA" w:rsidP="00CF6BDA">
            <w:pPr>
              <w:jc w:val="center"/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5,34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BDA" w:rsidRPr="00187F6D" w:rsidRDefault="00CF6BDA" w:rsidP="00CF6BDA">
            <w:pPr>
              <w:jc w:val="center"/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100,75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</w:p>
        </w:tc>
      </w:tr>
      <w:tr w:rsidR="00CF6BDA" w:rsidRPr="00187F6D" w:rsidTr="00702B6C">
        <w:trPr>
          <w:trHeight w:val="51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</w:p>
        </w:tc>
        <w:tc>
          <w:tcPr>
            <w:tcW w:w="2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Увеличение количества посещений пользователей библиотек удаленно через сеть Интернет (тыс. чел.)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BDA" w:rsidRPr="00187F6D" w:rsidRDefault="00CF6BDA" w:rsidP="00CF6BDA">
            <w:pPr>
              <w:jc w:val="center"/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80,5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BDA" w:rsidRPr="00187F6D" w:rsidRDefault="00CF6BDA" w:rsidP="00CF6BDA">
            <w:pPr>
              <w:jc w:val="center"/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80,51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BDA" w:rsidRPr="00187F6D" w:rsidRDefault="00CF6BDA" w:rsidP="00CF6BDA">
            <w:pPr>
              <w:jc w:val="center"/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100,01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</w:p>
        </w:tc>
      </w:tr>
      <w:tr w:rsidR="00CF6BDA" w:rsidRPr="00187F6D" w:rsidTr="00702B6C">
        <w:trPr>
          <w:trHeight w:val="36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</w:p>
        </w:tc>
        <w:tc>
          <w:tcPr>
            <w:tcW w:w="2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Увеличение кол-во документов (тыс. экз.)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BDA" w:rsidRPr="00187F6D" w:rsidRDefault="00CF6BDA" w:rsidP="00CF6BDA">
            <w:pPr>
              <w:jc w:val="center"/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250,0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BDA" w:rsidRPr="00187F6D" w:rsidRDefault="00CF6BDA" w:rsidP="00CF6BDA">
            <w:pPr>
              <w:jc w:val="center"/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242,9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BDA" w:rsidRPr="00187F6D" w:rsidRDefault="00CF6BDA" w:rsidP="00CF6BDA">
            <w:pPr>
              <w:jc w:val="center"/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97,16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</w:p>
        </w:tc>
      </w:tr>
      <w:tr w:rsidR="00CF6BDA" w:rsidRPr="00187F6D" w:rsidTr="00702B6C">
        <w:trPr>
          <w:trHeight w:val="57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</w:p>
        </w:tc>
        <w:tc>
          <w:tcPr>
            <w:tcW w:w="2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Увеличение количества новых поступлений документов и ввод в электронный каталог (тыс. экз.)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BDA" w:rsidRPr="00187F6D" w:rsidRDefault="00CF6BDA" w:rsidP="00CF6BDA">
            <w:pPr>
              <w:jc w:val="center"/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3,0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BDA" w:rsidRPr="00187F6D" w:rsidRDefault="00CF6BDA" w:rsidP="00CF6BDA">
            <w:pPr>
              <w:jc w:val="center"/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BDA" w:rsidRPr="00187F6D" w:rsidRDefault="00CF6BDA" w:rsidP="00CF6BDA">
            <w:pPr>
              <w:jc w:val="center"/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100,00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</w:p>
        </w:tc>
      </w:tr>
      <w:tr w:rsidR="00CF6BDA" w:rsidRPr="00187F6D" w:rsidTr="00702B6C">
        <w:trPr>
          <w:trHeight w:val="78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6BDA" w:rsidRPr="00187F6D" w:rsidRDefault="00CF6BDA" w:rsidP="00CF6BDA">
            <w:pPr>
              <w:jc w:val="center"/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lastRenderedPageBreak/>
              <w:t>1.1.2</w:t>
            </w:r>
          </w:p>
        </w:tc>
        <w:tc>
          <w:tcPr>
            <w:tcW w:w="2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Расходы муниципальных бюджетных и автономных учреждений на оплату труда и начисления на выплаты по оплате труда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6BDA" w:rsidRPr="00187F6D" w:rsidRDefault="00CF6BDA" w:rsidP="00CF6BDA">
            <w:pPr>
              <w:jc w:val="center"/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2020 год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6BDA" w:rsidRPr="00187F6D" w:rsidRDefault="00CF6BDA" w:rsidP="00CF6BDA">
            <w:pPr>
              <w:jc w:val="center"/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57 473,71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6BDA" w:rsidRPr="00187F6D" w:rsidRDefault="00CF6BDA" w:rsidP="00CF6BDA">
            <w:pPr>
              <w:jc w:val="center"/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57 473,71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6BDA" w:rsidRPr="00187F6D" w:rsidRDefault="00CF6BDA" w:rsidP="00CF6BDA">
            <w:pPr>
              <w:jc w:val="center"/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100,00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6BDA" w:rsidRPr="00187F6D" w:rsidRDefault="00CF6BDA" w:rsidP="00CF6BDA">
            <w:pPr>
              <w:jc w:val="center"/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МБУК                               Североморская                               ЦБС</w:t>
            </w:r>
          </w:p>
        </w:tc>
      </w:tr>
      <w:tr w:rsidR="00CF6BDA" w:rsidRPr="00187F6D" w:rsidTr="00702B6C">
        <w:trPr>
          <w:trHeight w:val="78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6BDA" w:rsidRPr="00187F6D" w:rsidRDefault="00CF6BDA" w:rsidP="00CF6BDA">
            <w:pPr>
              <w:jc w:val="center"/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1.1.3</w:t>
            </w:r>
          </w:p>
        </w:tc>
        <w:tc>
          <w:tcPr>
            <w:tcW w:w="2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Расходы муниципальных бюджетных и автономных учреждений на содержание имущества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6BDA" w:rsidRPr="00187F6D" w:rsidRDefault="00CF6BDA" w:rsidP="00CF6BDA">
            <w:pPr>
              <w:jc w:val="center"/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2020 год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6BDA" w:rsidRPr="00187F6D" w:rsidRDefault="00CF6BDA" w:rsidP="00CF6BDA">
            <w:pPr>
              <w:jc w:val="center"/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4 566,21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6BDA" w:rsidRPr="00187F6D" w:rsidRDefault="00CF6BDA" w:rsidP="00CF6BDA">
            <w:pPr>
              <w:jc w:val="center"/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4 566,21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6BDA" w:rsidRPr="00187F6D" w:rsidRDefault="00CF6BDA" w:rsidP="00CF6BDA">
            <w:pPr>
              <w:jc w:val="center"/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100,00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</w:p>
        </w:tc>
      </w:tr>
      <w:tr w:rsidR="00CF6BDA" w:rsidRPr="00187F6D" w:rsidTr="00702B6C">
        <w:trPr>
          <w:trHeight w:val="78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6BDA" w:rsidRPr="00187F6D" w:rsidRDefault="00CF6BDA" w:rsidP="00CF6BDA">
            <w:pPr>
              <w:jc w:val="center"/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1.1.4</w:t>
            </w:r>
          </w:p>
        </w:tc>
        <w:tc>
          <w:tcPr>
            <w:tcW w:w="2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Расходы муниципальных бюджетных и автономных учреждений на оплату коммунальных услуг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6BDA" w:rsidRPr="00187F6D" w:rsidRDefault="00CF6BDA" w:rsidP="00CF6BDA">
            <w:pPr>
              <w:jc w:val="center"/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2020 год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6BDA" w:rsidRPr="00187F6D" w:rsidRDefault="00CF6BDA" w:rsidP="00CF6BDA">
            <w:pPr>
              <w:jc w:val="center"/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3 733,25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6BDA" w:rsidRPr="00187F6D" w:rsidRDefault="00CF6BDA" w:rsidP="00CF6BDA">
            <w:pPr>
              <w:jc w:val="center"/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3 733,25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6BDA" w:rsidRPr="00187F6D" w:rsidRDefault="00CF6BDA" w:rsidP="00CF6BDA">
            <w:pPr>
              <w:jc w:val="center"/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100,00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</w:p>
        </w:tc>
      </w:tr>
      <w:tr w:rsidR="00CF6BDA" w:rsidRPr="00187F6D" w:rsidTr="00702B6C">
        <w:trPr>
          <w:trHeight w:val="876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6BDA" w:rsidRPr="00187F6D" w:rsidRDefault="00CF6BDA" w:rsidP="00CF6BDA">
            <w:pPr>
              <w:jc w:val="center"/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1.1.5</w:t>
            </w:r>
          </w:p>
        </w:tc>
        <w:tc>
          <w:tcPr>
            <w:tcW w:w="2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Прочие расходы муниципальных бюджетных и автономных учреждений на обеспечение деятельности (оказание услуг)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6BDA" w:rsidRPr="00187F6D" w:rsidRDefault="00CF6BDA" w:rsidP="00CF6BDA">
            <w:pPr>
              <w:jc w:val="center"/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2020 год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6BDA" w:rsidRPr="00187F6D" w:rsidRDefault="00CF6BDA" w:rsidP="00CF6BDA">
            <w:pPr>
              <w:jc w:val="center"/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3 478,83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6BDA" w:rsidRPr="00187F6D" w:rsidRDefault="00CF6BDA" w:rsidP="00CF6BDA">
            <w:pPr>
              <w:jc w:val="center"/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3 478,83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6BDA" w:rsidRPr="00187F6D" w:rsidRDefault="00CF6BDA" w:rsidP="00CF6BDA">
            <w:pPr>
              <w:jc w:val="center"/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100,00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</w:p>
        </w:tc>
      </w:tr>
      <w:tr w:rsidR="00CF6BDA" w:rsidRPr="00187F6D" w:rsidTr="00CF6BDA">
        <w:trPr>
          <w:trHeight w:val="285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6BDA" w:rsidRPr="00187F6D" w:rsidRDefault="00CF6BDA" w:rsidP="00CF6BDA">
            <w:pPr>
              <w:jc w:val="center"/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1.1.6</w:t>
            </w:r>
          </w:p>
        </w:tc>
        <w:tc>
          <w:tcPr>
            <w:tcW w:w="28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Компенсация расходов на оплату стоимости проезда и провоза багажа к месту использования отпуска и обратно лицам, работающим в организациях, финансируемых из местного бюджета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6BDA" w:rsidRPr="00187F6D" w:rsidRDefault="00CF6BDA" w:rsidP="00CF6BDA">
            <w:pPr>
              <w:jc w:val="center"/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2020 год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ВСЕГО: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6BDA" w:rsidRPr="00187F6D" w:rsidRDefault="00CF6BDA" w:rsidP="00CF6BDA">
            <w:pPr>
              <w:jc w:val="center"/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800,00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6BDA" w:rsidRPr="00187F6D" w:rsidRDefault="00CF6BDA" w:rsidP="00CF6BDA">
            <w:pPr>
              <w:jc w:val="center"/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800,00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6BDA" w:rsidRPr="00187F6D" w:rsidRDefault="00CF6BDA" w:rsidP="00CF6BDA">
            <w:pPr>
              <w:jc w:val="center"/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100,00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6BDA" w:rsidRPr="00187F6D" w:rsidRDefault="00CF6BDA" w:rsidP="00CF6BDA">
            <w:pPr>
              <w:jc w:val="center"/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 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F6BDA" w:rsidRPr="00187F6D" w:rsidRDefault="00CF6BDA" w:rsidP="00CF6BDA">
            <w:pPr>
              <w:jc w:val="center"/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F6BDA" w:rsidRPr="00187F6D" w:rsidRDefault="00CF6BDA" w:rsidP="00CF6BDA">
            <w:pPr>
              <w:jc w:val="center"/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F6BDA" w:rsidRPr="00187F6D" w:rsidRDefault="00CF6BDA" w:rsidP="00CF6BDA">
            <w:pPr>
              <w:jc w:val="center"/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6BDA" w:rsidRPr="00187F6D" w:rsidRDefault="00CF6BDA" w:rsidP="00CF6BDA">
            <w:pPr>
              <w:jc w:val="center"/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МБУК                               Североморская                               ЦБС</w:t>
            </w:r>
          </w:p>
        </w:tc>
      </w:tr>
      <w:tr w:rsidR="00CF6BDA" w:rsidRPr="00187F6D" w:rsidTr="00187F6D">
        <w:trPr>
          <w:trHeight w:val="34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</w:p>
        </w:tc>
        <w:tc>
          <w:tcPr>
            <w:tcW w:w="2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в том числе: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</w:p>
        </w:tc>
      </w:tr>
      <w:tr w:rsidR="00CF6BDA" w:rsidRPr="00187F6D" w:rsidTr="00187F6D">
        <w:trPr>
          <w:trHeight w:val="54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</w:p>
        </w:tc>
        <w:tc>
          <w:tcPr>
            <w:tcW w:w="2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</w:p>
        </w:tc>
      </w:tr>
      <w:tr w:rsidR="00CF6BDA" w:rsidRPr="00187F6D" w:rsidTr="00702B6C">
        <w:trPr>
          <w:trHeight w:val="497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6BDA" w:rsidRPr="00187F6D" w:rsidRDefault="00CF6BDA" w:rsidP="00CF6BDA">
            <w:pPr>
              <w:jc w:val="center"/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1.1.7</w:t>
            </w:r>
          </w:p>
        </w:tc>
        <w:tc>
          <w:tcPr>
            <w:tcW w:w="28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Субсидии бюджетам муниципальных образований на софинансирование расходов, направляемых на оплату труда и начисления на выплаты по оплате труда работникам муниципальных учреждений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6BDA" w:rsidRPr="00187F6D" w:rsidRDefault="00CF6BDA" w:rsidP="00CF6BDA">
            <w:pPr>
              <w:jc w:val="center"/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2020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ВСЕГО: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6BDA" w:rsidRPr="00187F6D" w:rsidRDefault="00CF6BDA" w:rsidP="00CF6BDA">
            <w:pPr>
              <w:jc w:val="center"/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515,81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6BDA" w:rsidRPr="00187F6D" w:rsidRDefault="00CF6BDA" w:rsidP="00CF6BDA">
            <w:pPr>
              <w:jc w:val="center"/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515,81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6BDA" w:rsidRPr="00187F6D" w:rsidRDefault="00CF6BDA" w:rsidP="00CF6BDA">
            <w:pPr>
              <w:jc w:val="center"/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100,00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6BDA" w:rsidRPr="00187F6D" w:rsidRDefault="00CF6BDA" w:rsidP="00CF6BDA">
            <w:pPr>
              <w:jc w:val="center"/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 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F6BDA" w:rsidRPr="00187F6D" w:rsidRDefault="00CF6BDA" w:rsidP="00CF6BDA">
            <w:pPr>
              <w:jc w:val="center"/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F6BDA" w:rsidRPr="00187F6D" w:rsidRDefault="00CF6BDA" w:rsidP="00CF6BDA">
            <w:pPr>
              <w:jc w:val="center"/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F6BDA" w:rsidRPr="00187F6D" w:rsidRDefault="00CF6BDA" w:rsidP="00CF6BDA">
            <w:pPr>
              <w:jc w:val="center"/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6BDA" w:rsidRPr="00187F6D" w:rsidRDefault="00CF6BDA" w:rsidP="00CF6BDA">
            <w:pPr>
              <w:jc w:val="center"/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МБУК                               Североморская                               ЦБС</w:t>
            </w:r>
          </w:p>
        </w:tc>
      </w:tr>
      <w:tr w:rsidR="00CF6BDA" w:rsidRPr="00187F6D" w:rsidTr="00187F6D">
        <w:trPr>
          <w:trHeight w:val="34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</w:p>
        </w:tc>
        <w:tc>
          <w:tcPr>
            <w:tcW w:w="2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в том числе: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</w:p>
        </w:tc>
      </w:tr>
      <w:tr w:rsidR="00CF6BDA" w:rsidRPr="00187F6D" w:rsidTr="00702B6C">
        <w:trPr>
          <w:trHeight w:val="539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</w:p>
        </w:tc>
        <w:tc>
          <w:tcPr>
            <w:tcW w:w="2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</w:p>
        </w:tc>
      </w:tr>
      <w:tr w:rsidR="00CF6BDA" w:rsidRPr="00187F6D" w:rsidTr="00187F6D">
        <w:trPr>
          <w:trHeight w:val="345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6BDA" w:rsidRPr="00187F6D" w:rsidRDefault="00CF6BDA" w:rsidP="00CF6BDA">
            <w:pPr>
              <w:jc w:val="center"/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1.1.8</w:t>
            </w:r>
          </w:p>
        </w:tc>
        <w:tc>
          <w:tcPr>
            <w:tcW w:w="28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Софинансирование расходов, направляемых на оплату труда и начисления на выплаты по оплате труда работникам муниципальных учреждений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6BDA" w:rsidRPr="00187F6D" w:rsidRDefault="00CF6BDA" w:rsidP="00CF6BDA">
            <w:pPr>
              <w:jc w:val="center"/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2020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ВСЕГО: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6BDA" w:rsidRPr="00187F6D" w:rsidRDefault="00CF6BDA" w:rsidP="00CF6BDA">
            <w:pPr>
              <w:jc w:val="center"/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107,15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6BDA" w:rsidRPr="00187F6D" w:rsidRDefault="00CF6BDA" w:rsidP="00CF6BDA">
            <w:pPr>
              <w:jc w:val="center"/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107,15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6BDA" w:rsidRPr="00187F6D" w:rsidRDefault="00CF6BDA" w:rsidP="00CF6BDA">
            <w:pPr>
              <w:jc w:val="center"/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100,00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6BDA" w:rsidRPr="00187F6D" w:rsidRDefault="00CF6BDA" w:rsidP="00CF6BDA">
            <w:pPr>
              <w:jc w:val="center"/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 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F6BDA" w:rsidRPr="00187F6D" w:rsidRDefault="00CF6BDA" w:rsidP="00CF6BDA">
            <w:pPr>
              <w:jc w:val="center"/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F6BDA" w:rsidRPr="00187F6D" w:rsidRDefault="00CF6BDA" w:rsidP="00CF6BDA">
            <w:pPr>
              <w:jc w:val="center"/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F6BDA" w:rsidRPr="00187F6D" w:rsidRDefault="00CF6BDA" w:rsidP="00CF6BDA">
            <w:pPr>
              <w:jc w:val="center"/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6BDA" w:rsidRPr="00187F6D" w:rsidRDefault="00CF6BDA" w:rsidP="00CF6BDA">
            <w:pPr>
              <w:jc w:val="center"/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МБУК                               Североморская                               ЦБС</w:t>
            </w:r>
          </w:p>
        </w:tc>
      </w:tr>
      <w:tr w:rsidR="00CF6BDA" w:rsidRPr="00187F6D" w:rsidTr="00187F6D">
        <w:trPr>
          <w:trHeight w:val="34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</w:p>
        </w:tc>
        <w:tc>
          <w:tcPr>
            <w:tcW w:w="2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в том числе: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</w:p>
        </w:tc>
      </w:tr>
      <w:tr w:rsidR="00CF6BDA" w:rsidRPr="00187F6D" w:rsidTr="00187F6D">
        <w:trPr>
          <w:trHeight w:val="49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</w:p>
        </w:tc>
        <w:tc>
          <w:tcPr>
            <w:tcW w:w="2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</w:p>
        </w:tc>
      </w:tr>
      <w:tr w:rsidR="00CF6BDA" w:rsidRPr="00187F6D" w:rsidTr="00702B6C">
        <w:trPr>
          <w:trHeight w:val="521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6BDA" w:rsidRPr="00187F6D" w:rsidRDefault="00CF6BDA" w:rsidP="00CF6BDA">
            <w:pPr>
              <w:jc w:val="center"/>
              <w:rPr>
                <w:b/>
                <w:bCs/>
                <w:sz w:val="16"/>
                <w:szCs w:val="16"/>
              </w:rPr>
            </w:pPr>
            <w:r w:rsidRPr="00187F6D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8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6BDA" w:rsidRPr="00187F6D" w:rsidRDefault="00CF6BDA" w:rsidP="00CF6BDA">
            <w:pPr>
              <w:rPr>
                <w:b/>
                <w:bCs/>
                <w:sz w:val="16"/>
                <w:szCs w:val="16"/>
              </w:rPr>
            </w:pPr>
            <w:r w:rsidRPr="00187F6D">
              <w:rPr>
                <w:b/>
                <w:bCs/>
                <w:sz w:val="16"/>
                <w:szCs w:val="16"/>
              </w:rPr>
              <w:t>Итого по задаче 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6BDA" w:rsidRPr="00187F6D" w:rsidRDefault="00CF6BDA" w:rsidP="00CF6BDA">
            <w:pPr>
              <w:jc w:val="center"/>
              <w:rPr>
                <w:b/>
                <w:bCs/>
                <w:sz w:val="16"/>
                <w:szCs w:val="16"/>
              </w:rPr>
            </w:pPr>
            <w:r w:rsidRPr="00187F6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6BDA" w:rsidRPr="00187F6D" w:rsidRDefault="00CF6BDA" w:rsidP="00CF6BDA">
            <w:pPr>
              <w:rPr>
                <w:b/>
                <w:bCs/>
                <w:sz w:val="16"/>
                <w:szCs w:val="16"/>
              </w:rPr>
            </w:pPr>
            <w:r w:rsidRPr="00187F6D">
              <w:rPr>
                <w:b/>
                <w:bCs/>
                <w:sz w:val="16"/>
                <w:szCs w:val="16"/>
              </w:rPr>
              <w:t>ВСЕГО:</w:t>
            </w:r>
          </w:p>
          <w:p w:rsidR="00CF6BDA" w:rsidRPr="00187F6D" w:rsidRDefault="00CF6BDA" w:rsidP="00CF6BDA">
            <w:pPr>
              <w:rPr>
                <w:b/>
                <w:bCs/>
                <w:sz w:val="16"/>
                <w:szCs w:val="16"/>
              </w:rPr>
            </w:pPr>
            <w:r w:rsidRPr="00187F6D">
              <w:rPr>
                <w:b/>
                <w:bCs/>
                <w:sz w:val="16"/>
                <w:szCs w:val="16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BDA" w:rsidRPr="00187F6D" w:rsidRDefault="00CF6BDA" w:rsidP="00CF6BDA">
            <w:pPr>
              <w:jc w:val="center"/>
              <w:rPr>
                <w:b/>
                <w:bCs/>
                <w:sz w:val="16"/>
                <w:szCs w:val="16"/>
              </w:rPr>
            </w:pPr>
            <w:r w:rsidRPr="00187F6D">
              <w:rPr>
                <w:b/>
                <w:bCs/>
                <w:sz w:val="16"/>
                <w:szCs w:val="16"/>
              </w:rPr>
              <w:t>70 674,96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BDA" w:rsidRPr="00187F6D" w:rsidRDefault="00CF6BDA" w:rsidP="00CF6BDA">
            <w:pPr>
              <w:jc w:val="center"/>
              <w:rPr>
                <w:b/>
                <w:bCs/>
                <w:sz w:val="16"/>
                <w:szCs w:val="16"/>
              </w:rPr>
            </w:pPr>
            <w:r w:rsidRPr="00187F6D">
              <w:rPr>
                <w:b/>
                <w:bCs/>
                <w:sz w:val="16"/>
                <w:szCs w:val="16"/>
              </w:rPr>
              <w:t>70 674,96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6BDA" w:rsidRPr="00187F6D" w:rsidRDefault="00CF6BDA" w:rsidP="00CF6BDA">
            <w:pPr>
              <w:jc w:val="center"/>
              <w:rPr>
                <w:b/>
                <w:bCs/>
                <w:sz w:val="16"/>
                <w:szCs w:val="16"/>
              </w:rPr>
            </w:pPr>
            <w:r w:rsidRPr="00187F6D">
              <w:rPr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6BDA" w:rsidRPr="00187F6D" w:rsidRDefault="00CF6BDA" w:rsidP="00CF6BDA">
            <w:pPr>
              <w:jc w:val="center"/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 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F6BDA" w:rsidRPr="00187F6D" w:rsidRDefault="00CF6BDA" w:rsidP="00CF6BDA">
            <w:pPr>
              <w:jc w:val="center"/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F6BDA" w:rsidRPr="00187F6D" w:rsidRDefault="00CF6BDA" w:rsidP="00CF6BDA">
            <w:pPr>
              <w:jc w:val="center"/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F6BDA" w:rsidRPr="00187F6D" w:rsidRDefault="00CF6BDA" w:rsidP="00CF6BDA">
            <w:pPr>
              <w:jc w:val="center"/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6BDA" w:rsidRPr="00187F6D" w:rsidRDefault="00CF6BDA" w:rsidP="00CF6BDA">
            <w:pPr>
              <w:jc w:val="center"/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 </w:t>
            </w:r>
          </w:p>
        </w:tc>
      </w:tr>
      <w:tr w:rsidR="00CF6BDA" w:rsidRPr="00187F6D" w:rsidTr="00702B6C">
        <w:trPr>
          <w:trHeight w:val="529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6BDA" w:rsidRPr="00187F6D" w:rsidRDefault="00CF6BDA" w:rsidP="00CF6BDA">
            <w:pPr>
              <w:rPr>
                <w:b/>
                <w:bCs/>
                <w:sz w:val="16"/>
                <w:szCs w:val="16"/>
              </w:rPr>
            </w:pPr>
            <w:r w:rsidRPr="00187F6D">
              <w:rPr>
                <w:b/>
                <w:bCs/>
                <w:sz w:val="16"/>
                <w:szCs w:val="16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F6BDA" w:rsidRPr="00187F6D" w:rsidRDefault="00CF6BDA" w:rsidP="00CF6BDA">
            <w:pPr>
              <w:jc w:val="center"/>
              <w:rPr>
                <w:b/>
                <w:bCs/>
                <w:sz w:val="16"/>
                <w:szCs w:val="16"/>
              </w:rPr>
            </w:pPr>
            <w:r w:rsidRPr="00187F6D">
              <w:rPr>
                <w:b/>
                <w:bCs/>
                <w:sz w:val="16"/>
                <w:szCs w:val="16"/>
              </w:rPr>
              <w:t>70 159,15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F6BDA" w:rsidRPr="00187F6D" w:rsidRDefault="00CF6BDA" w:rsidP="00CF6BDA">
            <w:pPr>
              <w:jc w:val="center"/>
              <w:rPr>
                <w:b/>
                <w:bCs/>
                <w:sz w:val="16"/>
                <w:szCs w:val="16"/>
              </w:rPr>
            </w:pPr>
            <w:r w:rsidRPr="00187F6D">
              <w:rPr>
                <w:b/>
                <w:bCs/>
                <w:sz w:val="16"/>
                <w:szCs w:val="16"/>
              </w:rPr>
              <w:t>70 159,15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F6BDA" w:rsidRPr="00187F6D" w:rsidRDefault="00CF6BDA" w:rsidP="00CF6BDA">
            <w:pPr>
              <w:jc w:val="center"/>
              <w:rPr>
                <w:b/>
                <w:bCs/>
                <w:sz w:val="16"/>
                <w:szCs w:val="16"/>
              </w:rPr>
            </w:pPr>
            <w:r w:rsidRPr="00187F6D">
              <w:rPr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</w:p>
        </w:tc>
      </w:tr>
      <w:tr w:rsidR="00CF6BDA" w:rsidRPr="00187F6D" w:rsidTr="00187F6D">
        <w:trPr>
          <w:trHeight w:val="49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6BDA" w:rsidRPr="00187F6D" w:rsidRDefault="00CF6BDA" w:rsidP="00CF6BDA">
            <w:pPr>
              <w:rPr>
                <w:b/>
                <w:bCs/>
                <w:sz w:val="16"/>
                <w:szCs w:val="16"/>
              </w:rPr>
            </w:pPr>
            <w:r w:rsidRPr="00187F6D">
              <w:rPr>
                <w:b/>
                <w:bCs/>
                <w:sz w:val="16"/>
                <w:szCs w:val="16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6BDA" w:rsidRPr="00187F6D" w:rsidRDefault="00CF6BDA" w:rsidP="00CF6BDA">
            <w:pPr>
              <w:jc w:val="center"/>
              <w:rPr>
                <w:b/>
                <w:bCs/>
                <w:sz w:val="16"/>
                <w:szCs w:val="16"/>
              </w:rPr>
            </w:pPr>
            <w:r w:rsidRPr="00187F6D">
              <w:rPr>
                <w:b/>
                <w:bCs/>
                <w:sz w:val="16"/>
                <w:szCs w:val="16"/>
              </w:rPr>
              <w:t>515,81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6BDA" w:rsidRPr="00187F6D" w:rsidRDefault="00CF6BDA" w:rsidP="00CF6BDA">
            <w:pPr>
              <w:jc w:val="center"/>
              <w:rPr>
                <w:b/>
                <w:bCs/>
                <w:sz w:val="16"/>
                <w:szCs w:val="16"/>
              </w:rPr>
            </w:pPr>
            <w:r w:rsidRPr="00187F6D">
              <w:rPr>
                <w:b/>
                <w:bCs/>
                <w:sz w:val="16"/>
                <w:szCs w:val="16"/>
              </w:rPr>
              <w:t>515,81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6BDA" w:rsidRPr="00187F6D" w:rsidRDefault="00CF6BDA" w:rsidP="00CF6BDA">
            <w:pPr>
              <w:jc w:val="center"/>
              <w:rPr>
                <w:b/>
                <w:bCs/>
                <w:sz w:val="16"/>
                <w:szCs w:val="16"/>
              </w:rPr>
            </w:pPr>
            <w:r w:rsidRPr="00187F6D">
              <w:rPr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</w:p>
        </w:tc>
      </w:tr>
      <w:tr w:rsidR="00CF6BDA" w:rsidRPr="00187F6D" w:rsidTr="00187F6D">
        <w:trPr>
          <w:trHeight w:val="45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6BDA" w:rsidRPr="00187F6D" w:rsidRDefault="00CF6BDA" w:rsidP="00CF6BDA">
            <w:pPr>
              <w:jc w:val="center"/>
              <w:rPr>
                <w:b/>
                <w:bCs/>
                <w:sz w:val="16"/>
                <w:szCs w:val="16"/>
              </w:rPr>
            </w:pPr>
            <w:r w:rsidRPr="00187F6D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8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6BDA" w:rsidRPr="00187F6D" w:rsidRDefault="00CF6BDA" w:rsidP="00CF6BDA">
            <w:pPr>
              <w:rPr>
                <w:b/>
                <w:bCs/>
                <w:sz w:val="16"/>
                <w:szCs w:val="16"/>
              </w:rPr>
            </w:pPr>
            <w:r w:rsidRPr="00187F6D">
              <w:rPr>
                <w:b/>
                <w:bCs/>
                <w:sz w:val="16"/>
                <w:szCs w:val="16"/>
              </w:rPr>
              <w:t>Всего по программе (подпрограмме</w:t>
            </w:r>
            <w:proofErr w:type="gramStart"/>
            <w:r w:rsidRPr="00187F6D">
              <w:rPr>
                <w:b/>
                <w:bCs/>
                <w:sz w:val="16"/>
                <w:szCs w:val="16"/>
              </w:rPr>
              <w:t xml:space="preserve">),   </w:t>
            </w:r>
            <w:proofErr w:type="gramEnd"/>
            <w:r w:rsidRPr="00187F6D">
              <w:rPr>
                <w:b/>
                <w:bCs/>
                <w:sz w:val="16"/>
                <w:szCs w:val="16"/>
              </w:rPr>
              <w:t xml:space="preserve">                            в </w:t>
            </w:r>
            <w:r w:rsidRPr="00187F6D">
              <w:rPr>
                <w:b/>
                <w:bCs/>
                <w:sz w:val="16"/>
                <w:szCs w:val="16"/>
              </w:rPr>
              <w:lastRenderedPageBreak/>
              <w:t>том числе: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6BDA" w:rsidRPr="00187F6D" w:rsidRDefault="00CF6BDA" w:rsidP="00CF6BDA">
            <w:pPr>
              <w:jc w:val="center"/>
              <w:rPr>
                <w:b/>
                <w:bCs/>
                <w:sz w:val="16"/>
                <w:szCs w:val="16"/>
              </w:rPr>
            </w:pPr>
            <w:r w:rsidRPr="00187F6D">
              <w:rPr>
                <w:b/>
                <w:bCs/>
                <w:sz w:val="16"/>
                <w:szCs w:val="16"/>
              </w:rPr>
              <w:lastRenderedPageBreak/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6BDA" w:rsidRPr="00187F6D" w:rsidRDefault="00CF6BDA" w:rsidP="00CF6BDA">
            <w:pPr>
              <w:rPr>
                <w:b/>
                <w:bCs/>
                <w:sz w:val="16"/>
                <w:szCs w:val="16"/>
              </w:rPr>
            </w:pPr>
            <w:r w:rsidRPr="00187F6D">
              <w:rPr>
                <w:b/>
                <w:bCs/>
                <w:sz w:val="16"/>
                <w:szCs w:val="16"/>
              </w:rPr>
              <w:t xml:space="preserve">Всего: в </w:t>
            </w:r>
            <w:proofErr w:type="spellStart"/>
            <w:r w:rsidRPr="00187F6D">
              <w:rPr>
                <w:b/>
                <w:bCs/>
                <w:sz w:val="16"/>
                <w:szCs w:val="16"/>
              </w:rPr>
              <w:t>т.ч</w:t>
            </w:r>
            <w:proofErr w:type="spellEnd"/>
            <w:r w:rsidRPr="00187F6D">
              <w:rPr>
                <w:b/>
                <w:bCs/>
                <w:sz w:val="16"/>
                <w:szCs w:val="16"/>
              </w:rPr>
              <w:t xml:space="preserve">.:  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6BDA" w:rsidRPr="00187F6D" w:rsidRDefault="00CF6BDA" w:rsidP="00CF6BDA">
            <w:pPr>
              <w:jc w:val="center"/>
              <w:rPr>
                <w:b/>
                <w:bCs/>
                <w:sz w:val="16"/>
                <w:szCs w:val="16"/>
              </w:rPr>
            </w:pPr>
            <w:r w:rsidRPr="00187F6D">
              <w:rPr>
                <w:b/>
                <w:bCs/>
                <w:sz w:val="16"/>
                <w:szCs w:val="16"/>
              </w:rPr>
              <w:t>70 674,96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6BDA" w:rsidRPr="00187F6D" w:rsidRDefault="00CF6BDA" w:rsidP="00CF6BDA">
            <w:pPr>
              <w:jc w:val="center"/>
              <w:rPr>
                <w:b/>
                <w:bCs/>
                <w:sz w:val="16"/>
                <w:szCs w:val="16"/>
              </w:rPr>
            </w:pPr>
            <w:r w:rsidRPr="00187F6D">
              <w:rPr>
                <w:b/>
                <w:bCs/>
                <w:sz w:val="16"/>
                <w:szCs w:val="16"/>
              </w:rPr>
              <w:t>70 674,96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6BDA" w:rsidRPr="00187F6D" w:rsidRDefault="00CF6BDA" w:rsidP="00CF6BDA">
            <w:pPr>
              <w:jc w:val="center"/>
              <w:rPr>
                <w:b/>
                <w:bCs/>
                <w:sz w:val="16"/>
                <w:szCs w:val="16"/>
              </w:rPr>
            </w:pPr>
            <w:r w:rsidRPr="00187F6D">
              <w:rPr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6BDA" w:rsidRPr="00187F6D" w:rsidRDefault="00CF6BDA" w:rsidP="00CF6BDA">
            <w:pPr>
              <w:jc w:val="center"/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 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F6BDA" w:rsidRPr="00187F6D" w:rsidRDefault="00CF6BDA" w:rsidP="00CF6BDA">
            <w:pPr>
              <w:jc w:val="center"/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F6BDA" w:rsidRPr="00187F6D" w:rsidRDefault="00CF6BDA" w:rsidP="00CF6BDA">
            <w:pPr>
              <w:jc w:val="center"/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F6BDA" w:rsidRPr="00187F6D" w:rsidRDefault="00CF6BDA" w:rsidP="00CF6BDA">
            <w:pPr>
              <w:jc w:val="center"/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6BDA" w:rsidRPr="00187F6D" w:rsidRDefault="00CF6BDA" w:rsidP="00CF6BDA">
            <w:pPr>
              <w:jc w:val="center"/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 </w:t>
            </w:r>
          </w:p>
        </w:tc>
      </w:tr>
      <w:tr w:rsidR="00CF6BDA" w:rsidRPr="00187F6D" w:rsidTr="00187F6D">
        <w:trPr>
          <w:trHeight w:val="57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6BDA" w:rsidRPr="00187F6D" w:rsidRDefault="00CF6BDA" w:rsidP="00CF6BDA">
            <w:pPr>
              <w:rPr>
                <w:b/>
                <w:bCs/>
                <w:sz w:val="16"/>
                <w:szCs w:val="16"/>
              </w:rPr>
            </w:pPr>
            <w:r w:rsidRPr="00187F6D">
              <w:rPr>
                <w:b/>
                <w:bCs/>
                <w:sz w:val="16"/>
                <w:szCs w:val="16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6BDA" w:rsidRPr="00187F6D" w:rsidRDefault="00CF6BDA" w:rsidP="00CF6BDA">
            <w:pPr>
              <w:jc w:val="center"/>
              <w:rPr>
                <w:b/>
                <w:bCs/>
                <w:sz w:val="16"/>
                <w:szCs w:val="16"/>
              </w:rPr>
            </w:pPr>
            <w:r w:rsidRPr="00187F6D">
              <w:rPr>
                <w:b/>
                <w:bCs/>
                <w:sz w:val="16"/>
                <w:szCs w:val="16"/>
              </w:rPr>
              <w:t>70 159,15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6BDA" w:rsidRPr="00187F6D" w:rsidRDefault="00CF6BDA" w:rsidP="00CF6BDA">
            <w:pPr>
              <w:jc w:val="center"/>
              <w:rPr>
                <w:b/>
                <w:bCs/>
                <w:sz w:val="16"/>
                <w:szCs w:val="16"/>
              </w:rPr>
            </w:pPr>
            <w:r w:rsidRPr="00187F6D">
              <w:rPr>
                <w:b/>
                <w:bCs/>
                <w:sz w:val="16"/>
                <w:szCs w:val="16"/>
              </w:rPr>
              <w:t>70 159,15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6BDA" w:rsidRPr="00187F6D" w:rsidRDefault="00CF6BDA" w:rsidP="00CF6BDA">
            <w:pPr>
              <w:jc w:val="center"/>
              <w:rPr>
                <w:b/>
                <w:bCs/>
                <w:sz w:val="16"/>
                <w:szCs w:val="16"/>
              </w:rPr>
            </w:pPr>
            <w:r w:rsidRPr="00187F6D">
              <w:rPr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</w:p>
        </w:tc>
      </w:tr>
      <w:tr w:rsidR="00CF6BDA" w:rsidRPr="00187F6D" w:rsidTr="00187F6D">
        <w:trPr>
          <w:trHeight w:val="52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6BDA" w:rsidRPr="00187F6D" w:rsidRDefault="00CF6BDA" w:rsidP="00CF6BDA">
            <w:pPr>
              <w:rPr>
                <w:b/>
                <w:bCs/>
                <w:sz w:val="16"/>
                <w:szCs w:val="16"/>
              </w:rPr>
            </w:pPr>
            <w:r w:rsidRPr="00187F6D">
              <w:rPr>
                <w:b/>
                <w:bCs/>
                <w:sz w:val="16"/>
                <w:szCs w:val="16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6BDA" w:rsidRPr="00187F6D" w:rsidRDefault="00CF6BDA" w:rsidP="00CF6BDA">
            <w:pPr>
              <w:jc w:val="center"/>
              <w:rPr>
                <w:b/>
                <w:bCs/>
                <w:sz w:val="16"/>
                <w:szCs w:val="16"/>
              </w:rPr>
            </w:pPr>
            <w:r w:rsidRPr="00187F6D">
              <w:rPr>
                <w:b/>
                <w:bCs/>
                <w:sz w:val="16"/>
                <w:szCs w:val="16"/>
              </w:rPr>
              <w:t>515,81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6BDA" w:rsidRPr="00187F6D" w:rsidRDefault="00CF6BDA" w:rsidP="00CF6BDA">
            <w:pPr>
              <w:jc w:val="center"/>
              <w:rPr>
                <w:b/>
                <w:bCs/>
                <w:sz w:val="16"/>
                <w:szCs w:val="16"/>
              </w:rPr>
            </w:pPr>
            <w:r w:rsidRPr="00187F6D">
              <w:rPr>
                <w:b/>
                <w:bCs/>
                <w:sz w:val="16"/>
                <w:szCs w:val="16"/>
              </w:rPr>
              <w:t>515,81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6BDA" w:rsidRPr="00187F6D" w:rsidRDefault="00CF6BDA" w:rsidP="00CF6BDA">
            <w:pPr>
              <w:jc w:val="center"/>
              <w:rPr>
                <w:b/>
                <w:bCs/>
                <w:sz w:val="16"/>
                <w:szCs w:val="16"/>
              </w:rPr>
            </w:pPr>
            <w:r w:rsidRPr="00187F6D">
              <w:rPr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</w:p>
        </w:tc>
      </w:tr>
      <w:tr w:rsidR="00CF6BDA" w:rsidRPr="00187F6D" w:rsidTr="00187F6D">
        <w:trPr>
          <w:trHeight w:val="37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 xml:space="preserve">Муниципальные услуги (работы) </w:t>
            </w:r>
            <w:proofErr w:type="spellStart"/>
            <w:r w:rsidRPr="00187F6D">
              <w:rPr>
                <w:sz w:val="16"/>
                <w:szCs w:val="16"/>
              </w:rPr>
              <w:t>в.ч</w:t>
            </w:r>
            <w:proofErr w:type="spellEnd"/>
            <w:r w:rsidRPr="00187F6D">
              <w:rPr>
                <w:sz w:val="16"/>
                <w:szCs w:val="16"/>
              </w:rPr>
              <w:t>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F6BDA" w:rsidRPr="00187F6D" w:rsidRDefault="00CF6BDA" w:rsidP="00CF6BDA">
            <w:pPr>
              <w:jc w:val="center"/>
              <w:rPr>
                <w:b/>
                <w:bCs/>
                <w:sz w:val="16"/>
                <w:szCs w:val="16"/>
              </w:rPr>
            </w:pPr>
            <w:r w:rsidRPr="00187F6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6BDA" w:rsidRPr="00187F6D" w:rsidRDefault="00CF6BDA" w:rsidP="00CF6BDA">
            <w:pPr>
              <w:jc w:val="center"/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69 874,96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6BDA" w:rsidRPr="00187F6D" w:rsidRDefault="00CF6BDA" w:rsidP="00CF6BDA">
            <w:pPr>
              <w:jc w:val="center"/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69 874,96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6BDA" w:rsidRPr="00187F6D" w:rsidRDefault="00CF6BDA" w:rsidP="00CF6BDA">
            <w:pPr>
              <w:jc w:val="center"/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100,00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 </w:t>
            </w:r>
          </w:p>
        </w:tc>
      </w:tr>
      <w:tr w:rsidR="00CF6BDA" w:rsidRPr="00187F6D" w:rsidTr="00187F6D">
        <w:trPr>
          <w:trHeight w:val="57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6BDA" w:rsidRPr="00187F6D" w:rsidRDefault="00CF6BDA" w:rsidP="00CF6BDA">
            <w:pPr>
              <w:jc w:val="center"/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69 359,15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6BDA" w:rsidRPr="00187F6D" w:rsidRDefault="00CF6BDA" w:rsidP="00CF6BDA">
            <w:pPr>
              <w:jc w:val="center"/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69 359,15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6BDA" w:rsidRPr="00187F6D" w:rsidRDefault="00CF6BDA" w:rsidP="00CF6BDA">
            <w:pPr>
              <w:jc w:val="center"/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100,00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 </w:t>
            </w:r>
          </w:p>
        </w:tc>
      </w:tr>
      <w:tr w:rsidR="00CF6BDA" w:rsidRPr="00187F6D" w:rsidTr="00187F6D">
        <w:trPr>
          <w:trHeight w:val="55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6BDA" w:rsidRPr="00187F6D" w:rsidRDefault="00CF6BDA" w:rsidP="00CF6BDA">
            <w:pPr>
              <w:jc w:val="center"/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515,81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6BDA" w:rsidRPr="00187F6D" w:rsidRDefault="00CF6BDA" w:rsidP="00CF6BDA">
            <w:pPr>
              <w:jc w:val="center"/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515,81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6BDA" w:rsidRPr="00187F6D" w:rsidRDefault="00CF6BDA" w:rsidP="00CF6BDA">
            <w:pPr>
              <w:jc w:val="center"/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100,00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 </w:t>
            </w:r>
          </w:p>
        </w:tc>
      </w:tr>
      <w:tr w:rsidR="00CF6BDA" w:rsidRPr="00187F6D" w:rsidTr="00187F6D">
        <w:trPr>
          <w:trHeight w:val="52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DA" w:rsidRPr="00187F6D" w:rsidRDefault="00CF6BDA" w:rsidP="00CF6BD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 xml:space="preserve">Иные мероприятия в </w:t>
            </w:r>
            <w:proofErr w:type="spellStart"/>
            <w:r w:rsidRPr="00187F6D">
              <w:rPr>
                <w:sz w:val="16"/>
                <w:szCs w:val="16"/>
              </w:rPr>
              <w:t>т.ч</w:t>
            </w:r>
            <w:proofErr w:type="spellEnd"/>
            <w:r w:rsidRPr="00187F6D">
              <w:rPr>
                <w:sz w:val="16"/>
                <w:szCs w:val="16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6BDA" w:rsidRPr="00187F6D" w:rsidRDefault="00CF6BDA" w:rsidP="00CF6BDA">
            <w:pPr>
              <w:jc w:val="center"/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800,00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6BDA" w:rsidRPr="00187F6D" w:rsidRDefault="00CF6BDA" w:rsidP="00CF6BDA">
            <w:pPr>
              <w:jc w:val="center"/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800,00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6BDA" w:rsidRPr="00187F6D" w:rsidRDefault="00CF6BDA" w:rsidP="00CF6BDA">
            <w:pPr>
              <w:jc w:val="center"/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100,00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F6BDA" w:rsidRPr="00187F6D" w:rsidRDefault="00CF6BDA" w:rsidP="00CF6BDA">
            <w:pPr>
              <w:rPr>
                <w:sz w:val="16"/>
                <w:szCs w:val="16"/>
              </w:rPr>
            </w:pPr>
            <w:r w:rsidRPr="00187F6D">
              <w:rPr>
                <w:sz w:val="16"/>
                <w:szCs w:val="16"/>
              </w:rPr>
              <w:t> </w:t>
            </w:r>
          </w:p>
        </w:tc>
      </w:tr>
    </w:tbl>
    <w:p w:rsidR="00187F6D" w:rsidRPr="00187F6D" w:rsidRDefault="00187F6D" w:rsidP="005440D5">
      <w:pPr>
        <w:pStyle w:val="a6"/>
        <w:widowControl w:val="0"/>
        <w:tabs>
          <w:tab w:val="left" w:pos="709"/>
        </w:tabs>
        <w:suppressAutoHyphens/>
        <w:spacing w:line="240" w:lineRule="auto"/>
        <w:ind w:firstLine="0"/>
        <w:jc w:val="center"/>
        <w:rPr>
          <w:b/>
          <w:sz w:val="16"/>
          <w:szCs w:val="16"/>
        </w:rPr>
      </w:pPr>
    </w:p>
    <w:p w:rsidR="00EB0DF5" w:rsidRPr="00F00694" w:rsidRDefault="00EB0DF5" w:rsidP="00EB0DF5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00694">
        <w:rPr>
          <w:rFonts w:ascii="Times New Roman" w:hAnsi="Times New Roman" w:cs="Times New Roman"/>
          <w:sz w:val="24"/>
          <w:szCs w:val="24"/>
        </w:rPr>
        <w:t>Оценка эффективности реализации подпрограммы</w:t>
      </w:r>
      <w:r w:rsidRPr="00F00694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EB0DF5" w:rsidRPr="00F00694" w:rsidRDefault="00EB0DF5" w:rsidP="00EB0DF5">
      <w:pPr>
        <w:pStyle w:val="ConsPlusNonformat"/>
        <w:widowControl/>
        <w:numPr>
          <w:ilvl w:val="0"/>
          <w:numId w:val="23"/>
        </w:numPr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00694">
        <w:rPr>
          <w:rFonts w:ascii="Times New Roman" w:hAnsi="Times New Roman" w:cs="Times New Roman"/>
          <w:sz w:val="24"/>
          <w:szCs w:val="24"/>
        </w:rPr>
        <w:t>Оценка достижения плановых значений индикаторов</w:t>
      </w:r>
    </w:p>
    <w:tbl>
      <w:tblPr>
        <w:tblW w:w="14798" w:type="dxa"/>
        <w:tblInd w:w="95" w:type="dxa"/>
        <w:tblLook w:val="04A0" w:firstRow="1" w:lastRow="0" w:firstColumn="1" w:lastColumn="0" w:noHBand="0" w:noVBand="1"/>
      </w:tblPr>
      <w:tblGrid>
        <w:gridCol w:w="1431"/>
        <w:gridCol w:w="4100"/>
        <w:gridCol w:w="436"/>
        <w:gridCol w:w="709"/>
        <w:gridCol w:w="4100"/>
        <w:gridCol w:w="336"/>
        <w:gridCol w:w="3686"/>
      </w:tblGrid>
      <w:tr w:rsidR="005F2386" w:rsidRPr="00F00694" w:rsidTr="00956A9A">
        <w:trPr>
          <w:trHeight w:val="330"/>
        </w:trPr>
        <w:tc>
          <w:tcPr>
            <w:tcW w:w="143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0DF5" w:rsidRPr="00F00694" w:rsidRDefault="00EB0DF5" w:rsidP="00956A9A">
            <w:pPr>
              <w:jc w:val="center"/>
            </w:pPr>
            <w:r w:rsidRPr="00F00694">
              <w:t>ДИП =0,5 х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0DF5" w:rsidRPr="00F00694" w:rsidRDefault="005F2386" w:rsidP="00956A9A">
            <w:pPr>
              <w:jc w:val="center"/>
            </w:pPr>
            <w:r>
              <w:t>1,37</w:t>
            </w:r>
            <w:r w:rsidR="00EB0DF5" w:rsidRPr="00F00694">
              <w:t xml:space="preserve"> (степень достижения цели)</w:t>
            </w:r>
          </w:p>
        </w:tc>
        <w:tc>
          <w:tcPr>
            <w:tcW w:w="43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0DF5" w:rsidRPr="00F00694" w:rsidRDefault="00EB0DF5" w:rsidP="00956A9A">
            <w:pPr>
              <w:jc w:val="center"/>
            </w:pPr>
            <w:r w:rsidRPr="00F00694">
              <w:t>+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0DF5" w:rsidRPr="00F00694" w:rsidRDefault="00EB0DF5" w:rsidP="00956A9A">
            <w:pPr>
              <w:jc w:val="center"/>
            </w:pPr>
            <w:r w:rsidRPr="00F00694">
              <w:t>0,5 х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0DF5" w:rsidRPr="00F00694" w:rsidRDefault="00EB0DF5" w:rsidP="005F2386">
            <w:pPr>
              <w:jc w:val="center"/>
            </w:pPr>
            <w:r w:rsidRPr="00F00694">
              <w:t>4,</w:t>
            </w:r>
            <w:r w:rsidR="005F2386">
              <w:t>98</w:t>
            </w:r>
            <w:r w:rsidRPr="00F00694">
              <w:t xml:space="preserve"> (степень решения задач)</w:t>
            </w:r>
          </w:p>
        </w:tc>
        <w:tc>
          <w:tcPr>
            <w:tcW w:w="33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0DF5" w:rsidRPr="00F00694" w:rsidRDefault="00EB0DF5" w:rsidP="00956A9A">
            <w:pPr>
              <w:jc w:val="center"/>
              <w:rPr>
                <w:rFonts w:ascii="Calibri" w:hAnsi="Calibri"/>
              </w:rPr>
            </w:pPr>
            <w:r w:rsidRPr="00F00694">
              <w:rPr>
                <w:rFonts w:ascii="Calibri" w:hAnsi="Calibri"/>
              </w:rPr>
              <w:t>=</w:t>
            </w:r>
          </w:p>
        </w:tc>
        <w:tc>
          <w:tcPr>
            <w:tcW w:w="368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0DF5" w:rsidRPr="00F00694" w:rsidRDefault="00E36D9B" w:rsidP="005F2386">
            <w:pPr>
              <w:rPr>
                <w:b/>
                <w:bCs/>
              </w:rPr>
            </w:pPr>
            <w:r w:rsidRPr="00F00694">
              <w:rPr>
                <w:b/>
                <w:bCs/>
              </w:rPr>
              <w:t>0</w:t>
            </w:r>
            <w:r w:rsidR="00EB0DF5" w:rsidRPr="00F00694">
              <w:rPr>
                <w:b/>
                <w:bCs/>
              </w:rPr>
              <w:t>,</w:t>
            </w:r>
            <w:r w:rsidR="005F2386">
              <w:rPr>
                <w:b/>
                <w:bCs/>
              </w:rPr>
              <w:t>84</w:t>
            </w:r>
            <w:r w:rsidR="00EB0DF5" w:rsidRPr="00F00694">
              <w:rPr>
                <w:b/>
                <w:bCs/>
              </w:rPr>
              <w:t xml:space="preserve"> </w:t>
            </w:r>
            <w:r w:rsidR="005F2386" w:rsidRPr="001E6D7C">
              <w:rPr>
                <w:b/>
                <w:bCs/>
              </w:rPr>
              <w:t>средняя результативность</w:t>
            </w:r>
            <w:r w:rsidR="005F2386">
              <w:rPr>
                <w:b/>
                <w:bCs/>
              </w:rPr>
              <w:t xml:space="preserve"> </w:t>
            </w:r>
            <w:r w:rsidR="005F2386" w:rsidRPr="001E6D7C">
              <w:rPr>
                <w:bCs/>
              </w:rPr>
              <w:t>(недовыполнение плана)</w:t>
            </w:r>
          </w:p>
        </w:tc>
      </w:tr>
      <w:tr w:rsidR="00EB0DF5" w:rsidRPr="00F00694" w:rsidTr="00956A9A">
        <w:trPr>
          <w:trHeight w:val="300"/>
        </w:trPr>
        <w:tc>
          <w:tcPr>
            <w:tcW w:w="143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B0DF5" w:rsidRPr="00F00694" w:rsidRDefault="00EB0DF5" w:rsidP="00956A9A"/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0DF5" w:rsidRPr="00F00694" w:rsidRDefault="00EB0DF5" w:rsidP="00956A9A">
            <w:pPr>
              <w:jc w:val="center"/>
            </w:pPr>
            <w:r w:rsidRPr="00F00694">
              <w:t>2</w:t>
            </w:r>
          </w:p>
        </w:tc>
        <w:tc>
          <w:tcPr>
            <w:tcW w:w="4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B0DF5" w:rsidRPr="00F00694" w:rsidRDefault="00EB0DF5" w:rsidP="00956A9A"/>
        </w:tc>
        <w:tc>
          <w:tcPr>
            <w:tcW w:w="70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B0DF5" w:rsidRPr="00F00694" w:rsidRDefault="00EB0DF5" w:rsidP="00956A9A"/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0DF5" w:rsidRPr="00F00694" w:rsidRDefault="00EB0DF5" w:rsidP="00956A9A">
            <w:pPr>
              <w:jc w:val="center"/>
            </w:pPr>
            <w:r w:rsidRPr="00F00694">
              <w:t>5</w:t>
            </w:r>
          </w:p>
        </w:tc>
        <w:tc>
          <w:tcPr>
            <w:tcW w:w="3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B0DF5" w:rsidRPr="00F00694" w:rsidRDefault="00EB0DF5" w:rsidP="00956A9A">
            <w:pPr>
              <w:rPr>
                <w:rFonts w:ascii="Calibri" w:hAnsi="Calibri"/>
              </w:rPr>
            </w:pPr>
          </w:p>
        </w:tc>
        <w:tc>
          <w:tcPr>
            <w:tcW w:w="368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B0DF5" w:rsidRPr="00F00694" w:rsidRDefault="00EB0DF5" w:rsidP="00956A9A">
            <w:pPr>
              <w:rPr>
                <w:b/>
                <w:bCs/>
              </w:rPr>
            </w:pPr>
          </w:p>
        </w:tc>
      </w:tr>
    </w:tbl>
    <w:p w:rsidR="00E36D9B" w:rsidRPr="00F00694" w:rsidRDefault="00E36D9B" w:rsidP="00E36D9B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</w:p>
    <w:p w:rsidR="00EB0DF5" w:rsidRPr="000E11DD" w:rsidRDefault="00EB0DF5" w:rsidP="00EB0DF5">
      <w:pPr>
        <w:pStyle w:val="ConsPlusNonformat"/>
        <w:widowControl/>
        <w:numPr>
          <w:ilvl w:val="0"/>
          <w:numId w:val="23"/>
        </w:numPr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00694">
        <w:rPr>
          <w:rFonts w:ascii="Times New Roman" w:hAnsi="Times New Roman" w:cs="Times New Roman"/>
          <w:sz w:val="24"/>
          <w:szCs w:val="24"/>
        </w:rPr>
        <w:t>Оценка полноты финансирования</w:t>
      </w:r>
      <w:r w:rsidRPr="000E11DD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EB0DF5" w:rsidRPr="000E11DD" w:rsidRDefault="00EB0DF5" w:rsidP="00EB0DF5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  <w:r w:rsidRPr="000E11DD">
        <w:rPr>
          <w:rFonts w:ascii="Times New Roman" w:hAnsi="Times New Roman" w:cs="Times New Roman"/>
          <w:sz w:val="24"/>
          <w:szCs w:val="24"/>
        </w:rPr>
        <w:t xml:space="preserve">ПФ = </w:t>
      </w:r>
      <w:r w:rsidRPr="000E11DD">
        <w:rPr>
          <w:rFonts w:ascii="Times New Roman" w:hAnsi="Times New Roman" w:cs="Times New Roman"/>
          <w:b/>
          <w:sz w:val="24"/>
          <w:szCs w:val="24"/>
        </w:rPr>
        <w:t>1,0</w:t>
      </w:r>
      <w:r w:rsidRPr="000E11DD">
        <w:rPr>
          <w:rFonts w:ascii="Times New Roman" w:hAnsi="Times New Roman" w:cs="Times New Roman"/>
          <w:sz w:val="24"/>
          <w:szCs w:val="24"/>
        </w:rPr>
        <w:t xml:space="preserve"> - </w:t>
      </w:r>
      <w:r w:rsidRPr="000E11DD">
        <w:rPr>
          <w:rFonts w:ascii="Times New Roman" w:hAnsi="Times New Roman" w:cs="Times New Roman"/>
          <w:b/>
          <w:sz w:val="24"/>
          <w:szCs w:val="24"/>
        </w:rPr>
        <w:t>полное финансирование</w:t>
      </w:r>
      <w:r w:rsidRPr="000E11DD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E36D9B" w:rsidRPr="000E11DD" w:rsidRDefault="00EB0DF5" w:rsidP="00EB0DF5">
      <w:pPr>
        <w:pStyle w:val="a6"/>
        <w:widowControl w:val="0"/>
        <w:tabs>
          <w:tab w:val="left" w:pos="709"/>
        </w:tabs>
        <w:suppressAutoHyphens/>
        <w:spacing w:line="240" w:lineRule="auto"/>
        <w:ind w:left="840" w:firstLine="0"/>
        <w:rPr>
          <w:sz w:val="24"/>
          <w:szCs w:val="24"/>
        </w:rPr>
      </w:pPr>
      <w:r w:rsidRPr="000E11DD">
        <w:rPr>
          <w:sz w:val="24"/>
          <w:szCs w:val="24"/>
        </w:rPr>
        <w:t xml:space="preserve"> </w:t>
      </w:r>
      <w:r w:rsidRPr="000E11DD">
        <w:rPr>
          <w:b/>
          <w:sz w:val="24"/>
          <w:szCs w:val="24"/>
        </w:rPr>
        <w:t>Общая оценка эффективности реализации подпрограммы</w:t>
      </w:r>
      <w:r w:rsidR="00E36D9B" w:rsidRPr="000E11DD">
        <w:rPr>
          <w:b/>
          <w:sz w:val="24"/>
          <w:szCs w:val="24"/>
        </w:rPr>
        <w:t xml:space="preserve"> </w:t>
      </w:r>
      <w:r w:rsidRPr="000E11DD">
        <w:rPr>
          <w:b/>
          <w:sz w:val="24"/>
          <w:szCs w:val="24"/>
        </w:rPr>
        <w:t xml:space="preserve">- </w:t>
      </w:r>
      <w:r w:rsidR="005F2386" w:rsidRPr="005F2386">
        <w:rPr>
          <w:b/>
          <w:sz w:val="24"/>
          <w:szCs w:val="24"/>
        </w:rPr>
        <w:t xml:space="preserve">3 средний уровень эффективности </w:t>
      </w:r>
      <w:r w:rsidR="005F2386" w:rsidRPr="005F2386">
        <w:rPr>
          <w:sz w:val="24"/>
          <w:szCs w:val="24"/>
        </w:rPr>
        <w:t>(необходим контроль выполнения показателей подпрограммы)</w:t>
      </w:r>
      <w:r w:rsidRPr="005F2386">
        <w:rPr>
          <w:sz w:val="24"/>
          <w:szCs w:val="24"/>
        </w:rPr>
        <w:t xml:space="preserve">. </w:t>
      </w:r>
    </w:p>
    <w:p w:rsidR="00EB0DF5" w:rsidRPr="000E11DD" w:rsidRDefault="00EB0DF5" w:rsidP="00EB0DF5">
      <w:pPr>
        <w:pStyle w:val="a6"/>
        <w:widowControl w:val="0"/>
        <w:tabs>
          <w:tab w:val="left" w:pos="709"/>
        </w:tabs>
        <w:suppressAutoHyphens/>
        <w:spacing w:line="240" w:lineRule="auto"/>
        <w:ind w:left="840" w:firstLine="0"/>
        <w:rPr>
          <w:b/>
        </w:rPr>
      </w:pPr>
      <w:r w:rsidRPr="000E11DD">
        <w:rPr>
          <w:b/>
        </w:rPr>
        <w:br w:type="page"/>
      </w:r>
    </w:p>
    <w:p w:rsidR="00D22AA7" w:rsidRPr="000E11DD" w:rsidRDefault="00D22AA7" w:rsidP="00FC2C5B">
      <w:pPr>
        <w:numPr>
          <w:ilvl w:val="0"/>
          <w:numId w:val="4"/>
        </w:numPr>
        <w:autoSpaceDE w:val="0"/>
        <w:autoSpaceDN w:val="0"/>
        <w:adjustRightInd w:val="0"/>
        <w:jc w:val="center"/>
        <w:rPr>
          <w:b/>
        </w:rPr>
      </w:pPr>
      <w:r w:rsidRPr="000E11DD">
        <w:rPr>
          <w:rFonts w:eastAsia="HiddenHorzOCR"/>
          <w:b/>
        </w:rPr>
        <w:lastRenderedPageBreak/>
        <w:t>Подпрограмма</w:t>
      </w:r>
      <w:r w:rsidR="007723B6" w:rsidRPr="000E11DD">
        <w:rPr>
          <w:rFonts w:eastAsia="HiddenHorzOCR"/>
          <w:b/>
        </w:rPr>
        <w:t xml:space="preserve"> </w:t>
      </w:r>
      <w:r w:rsidRPr="000E11DD">
        <w:rPr>
          <w:b/>
        </w:rPr>
        <w:t>«Совершенствование организации досуга и развитие творческих способностей граждан»</w:t>
      </w:r>
    </w:p>
    <w:p w:rsidR="004D298D" w:rsidRPr="000E11DD" w:rsidRDefault="00AC19A1" w:rsidP="00D410EA">
      <w:pPr>
        <w:autoSpaceDE w:val="0"/>
        <w:autoSpaceDN w:val="0"/>
        <w:adjustRightInd w:val="0"/>
        <w:jc w:val="center"/>
        <w:rPr>
          <w:b/>
        </w:rPr>
      </w:pPr>
      <w:r w:rsidRPr="000E11DD">
        <w:rPr>
          <w:b/>
        </w:rPr>
        <w:t>на 201</w:t>
      </w:r>
      <w:r w:rsidR="00540D97" w:rsidRPr="000E11DD">
        <w:rPr>
          <w:b/>
        </w:rPr>
        <w:t>6</w:t>
      </w:r>
      <w:r w:rsidRPr="000E11DD">
        <w:rPr>
          <w:b/>
        </w:rPr>
        <w:t>-2020 годы</w:t>
      </w:r>
    </w:p>
    <w:p w:rsidR="006A53BF" w:rsidRDefault="006A53BF" w:rsidP="00D410EA">
      <w:pPr>
        <w:autoSpaceDE w:val="0"/>
        <w:autoSpaceDN w:val="0"/>
        <w:adjustRightInd w:val="0"/>
        <w:jc w:val="center"/>
        <w:rPr>
          <w:b/>
        </w:rPr>
      </w:pPr>
    </w:p>
    <w:tbl>
      <w:tblPr>
        <w:tblStyle w:val="a5"/>
        <w:tblW w:w="15134" w:type="dxa"/>
        <w:tblLayout w:type="fixed"/>
        <w:tblLook w:val="04A0" w:firstRow="1" w:lastRow="0" w:firstColumn="1" w:lastColumn="0" w:noHBand="0" w:noVBand="1"/>
      </w:tblPr>
      <w:tblGrid>
        <w:gridCol w:w="712"/>
        <w:gridCol w:w="2798"/>
        <w:gridCol w:w="865"/>
        <w:gridCol w:w="992"/>
        <w:gridCol w:w="1099"/>
        <w:gridCol w:w="1013"/>
        <w:gridCol w:w="850"/>
        <w:gridCol w:w="2977"/>
        <w:gridCol w:w="677"/>
        <w:gridCol w:w="677"/>
        <w:gridCol w:w="1013"/>
        <w:gridCol w:w="1461"/>
      </w:tblGrid>
      <w:tr w:rsidR="00212CFA" w:rsidRPr="00212CFA" w:rsidTr="00791ACB">
        <w:trPr>
          <w:trHeight w:val="660"/>
        </w:trPr>
        <w:tc>
          <w:tcPr>
            <w:tcW w:w="712" w:type="dxa"/>
            <w:vMerge w:val="restart"/>
            <w:noWrap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 w:rsidRPr="00212CFA">
              <w:rPr>
                <w:b/>
                <w:sz w:val="16"/>
                <w:szCs w:val="16"/>
              </w:rPr>
              <w:t>№ п/п</w:t>
            </w:r>
          </w:p>
        </w:tc>
        <w:tc>
          <w:tcPr>
            <w:tcW w:w="2798" w:type="dxa"/>
            <w:vMerge w:val="restart"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 w:rsidRPr="00212CFA">
              <w:rPr>
                <w:b/>
                <w:sz w:val="16"/>
                <w:szCs w:val="16"/>
              </w:rPr>
              <w:t>Цель, задачи, мероприятия</w:t>
            </w:r>
          </w:p>
        </w:tc>
        <w:tc>
          <w:tcPr>
            <w:tcW w:w="865" w:type="dxa"/>
            <w:vMerge w:val="restart"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 w:rsidRPr="00212CFA">
              <w:rPr>
                <w:b/>
                <w:sz w:val="16"/>
                <w:szCs w:val="16"/>
              </w:rPr>
              <w:t>Срок выполнения (квартал, год)</w:t>
            </w:r>
          </w:p>
        </w:tc>
        <w:tc>
          <w:tcPr>
            <w:tcW w:w="992" w:type="dxa"/>
            <w:vMerge w:val="restart"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 w:rsidRPr="00212CFA">
              <w:rPr>
                <w:b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2112" w:type="dxa"/>
            <w:gridSpan w:val="2"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 w:rsidRPr="00212CFA">
              <w:rPr>
                <w:b/>
                <w:sz w:val="16"/>
                <w:szCs w:val="16"/>
              </w:rPr>
              <w:t xml:space="preserve">Объемы финансирования, </w:t>
            </w:r>
            <w:proofErr w:type="spellStart"/>
            <w:r w:rsidRPr="00212CFA">
              <w:rPr>
                <w:b/>
                <w:sz w:val="16"/>
                <w:szCs w:val="16"/>
              </w:rPr>
              <w:t>тыс.руб</w:t>
            </w:r>
            <w:proofErr w:type="spellEnd"/>
            <w:r w:rsidRPr="00212CFA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850" w:type="dxa"/>
            <w:vMerge w:val="restart"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 w:rsidRPr="00212CFA">
              <w:rPr>
                <w:b/>
                <w:sz w:val="16"/>
                <w:szCs w:val="16"/>
              </w:rPr>
              <w:t>Процент освоения, % (гр.6/гр.5)</w:t>
            </w:r>
          </w:p>
        </w:tc>
        <w:tc>
          <w:tcPr>
            <w:tcW w:w="5344" w:type="dxa"/>
            <w:gridSpan w:val="4"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 w:rsidRPr="00212CFA">
              <w:rPr>
                <w:b/>
                <w:sz w:val="16"/>
                <w:szCs w:val="16"/>
              </w:rPr>
              <w:t>Показатели (индикаторы) результативности выполнения мероприятий</w:t>
            </w:r>
          </w:p>
        </w:tc>
        <w:tc>
          <w:tcPr>
            <w:tcW w:w="1461" w:type="dxa"/>
            <w:vMerge w:val="restart"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 w:rsidRPr="00212CFA">
              <w:rPr>
                <w:b/>
                <w:sz w:val="16"/>
                <w:szCs w:val="16"/>
              </w:rPr>
              <w:t>Исполнители, перечень организаций, участвующих в реализации мероприятий</w:t>
            </w:r>
          </w:p>
        </w:tc>
      </w:tr>
      <w:tr w:rsidR="00212CFA" w:rsidRPr="00212CFA" w:rsidTr="00791ACB">
        <w:trPr>
          <w:trHeight w:val="1080"/>
        </w:trPr>
        <w:tc>
          <w:tcPr>
            <w:tcW w:w="712" w:type="dxa"/>
            <w:vMerge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798" w:type="dxa"/>
            <w:vMerge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5" w:type="dxa"/>
            <w:vMerge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99" w:type="dxa"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 w:rsidRPr="00212CFA">
              <w:rPr>
                <w:b/>
                <w:sz w:val="16"/>
                <w:szCs w:val="16"/>
              </w:rPr>
              <w:t>Уточненные бюджетные ассигнования на год</w:t>
            </w:r>
          </w:p>
        </w:tc>
        <w:tc>
          <w:tcPr>
            <w:tcW w:w="1013" w:type="dxa"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 w:rsidRPr="00212CFA">
              <w:rPr>
                <w:b/>
                <w:sz w:val="16"/>
                <w:szCs w:val="16"/>
              </w:rPr>
              <w:t>Кассовый расход</w:t>
            </w:r>
          </w:p>
        </w:tc>
        <w:tc>
          <w:tcPr>
            <w:tcW w:w="850" w:type="dxa"/>
            <w:vMerge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977" w:type="dxa"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 w:rsidRPr="00212CFA">
              <w:rPr>
                <w:b/>
                <w:sz w:val="16"/>
                <w:szCs w:val="16"/>
              </w:rPr>
              <w:t xml:space="preserve">Наименование, </w:t>
            </w:r>
            <w:proofErr w:type="spellStart"/>
            <w:r w:rsidRPr="00212CFA">
              <w:rPr>
                <w:b/>
                <w:sz w:val="16"/>
                <w:szCs w:val="16"/>
              </w:rPr>
              <w:t>ед.измерения</w:t>
            </w:r>
            <w:proofErr w:type="spellEnd"/>
          </w:p>
        </w:tc>
        <w:tc>
          <w:tcPr>
            <w:tcW w:w="677" w:type="dxa"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 w:rsidRPr="00212CFA">
              <w:rPr>
                <w:b/>
                <w:sz w:val="16"/>
                <w:szCs w:val="16"/>
              </w:rPr>
              <w:t>План</w:t>
            </w:r>
          </w:p>
        </w:tc>
        <w:tc>
          <w:tcPr>
            <w:tcW w:w="677" w:type="dxa"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 w:rsidRPr="00212CFA">
              <w:rPr>
                <w:b/>
                <w:sz w:val="16"/>
                <w:szCs w:val="16"/>
              </w:rPr>
              <w:t>Факт</w:t>
            </w:r>
          </w:p>
        </w:tc>
        <w:tc>
          <w:tcPr>
            <w:tcW w:w="1013" w:type="dxa"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 w:rsidRPr="00212CFA">
              <w:rPr>
                <w:b/>
                <w:sz w:val="16"/>
                <w:szCs w:val="16"/>
              </w:rPr>
              <w:t>Процент исполнения, %</w:t>
            </w:r>
          </w:p>
        </w:tc>
        <w:tc>
          <w:tcPr>
            <w:tcW w:w="1461" w:type="dxa"/>
            <w:vMerge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</w:p>
        </w:tc>
      </w:tr>
      <w:tr w:rsidR="00212CFA" w:rsidRPr="00212CFA" w:rsidTr="00791ACB">
        <w:trPr>
          <w:trHeight w:val="300"/>
        </w:trPr>
        <w:tc>
          <w:tcPr>
            <w:tcW w:w="712" w:type="dxa"/>
            <w:noWrap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 w:rsidRPr="00212CFA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798" w:type="dxa"/>
            <w:noWrap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 w:rsidRPr="00212CFA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865" w:type="dxa"/>
            <w:noWrap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 w:rsidRPr="00212CFA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 w:rsidRPr="00212CFA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099" w:type="dxa"/>
            <w:noWrap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 w:rsidRPr="00212CFA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013" w:type="dxa"/>
            <w:noWrap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 w:rsidRPr="00212CFA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850" w:type="dxa"/>
            <w:noWrap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 w:rsidRPr="00212CFA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2977" w:type="dxa"/>
            <w:noWrap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 w:rsidRPr="00212CFA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677" w:type="dxa"/>
            <w:noWrap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 w:rsidRPr="00212CFA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677" w:type="dxa"/>
            <w:noWrap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 w:rsidRPr="00212CFA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1013" w:type="dxa"/>
            <w:noWrap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 w:rsidRPr="00212CFA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1461" w:type="dxa"/>
            <w:noWrap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 w:rsidRPr="00212CFA">
              <w:rPr>
                <w:b/>
                <w:sz w:val="16"/>
                <w:szCs w:val="16"/>
              </w:rPr>
              <w:t>12</w:t>
            </w:r>
          </w:p>
        </w:tc>
      </w:tr>
      <w:tr w:rsidR="005F2386" w:rsidRPr="00212CFA" w:rsidTr="00E5743B">
        <w:trPr>
          <w:trHeight w:val="360"/>
        </w:trPr>
        <w:tc>
          <w:tcPr>
            <w:tcW w:w="15134" w:type="dxa"/>
            <w:gridSpan w:val="12"/>
          </w:tcPr>
          <w:p w:rsidR="005F2386" w:rsidRPr="00212CFA" w:rsidRDefault="005F2386" w:rsidP="00212CFA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212CFA">
              <w:rPr>
                <w:b/>
                <w:sz w:val="16"/>
                <w:szCs w:val="16"/>
              </w:rPr>
              <w:t>Цель: реализация права граждан на занятие творческой деятельности, создание условий для организации досуга граждан</w:t>
            </w:r>
          </w:p>
        </w:tc>
      </w:tr>
      <w:tr w:rsidR="005F2386" w:rsidRPr="00212CFA" w:rsidTr="00E5743B">
        <w:trPr>
          <w:trHeight w:val="795"/>
        </w:trPr>
        <w:tc>
          <w:tcPr>
            <w:tcW w:w="8329" w:type="dxa"/>
            <w:gridSpan w:val="7"/>
            <w:noWrap/>
          </w:tcPr>
          <w:p w:rsidR="005F2386" w:rsidRPr="00212CFA" w:rsidRDefault="005F2386" w:rsidP="00212CFA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77" w:type="dxa"/>
            <w:hideMark/>
          </w:tcPr>
          <w:p w:rsidR="005F2386" w:rsidRPr="00212CFA" w:rsidRDefault="005F2386" w:rsidP="00212CF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увеличение количества посещений учреждений культуры (тыс.</w:t>
            </w:r>
            <w:r>
              <w:rPr>
                <w:sz w:val="16"/>
                <w:szCs w:val="16"/>
              </w:rPr>
              <w:t xml:space="preserve"> </w:t>
            </w:r>
            <w:r w:rsidRPr="00212CFA">
              <w:rPr>
                <w:sz w:val="16"/>
                <w:szCs w:val="16"/>
              </w:rPr>
              <w:t>чел</w:t>
            </w:r>
            <w:r>
              <w:rPr>
                <w:sz w:val="16"/>
                <w:szCs w:val="16"/>
              </w:rPr>
              <w:t>.</w:t>
            </w:r>
            <w:r w:rsidRPr="00212CFA">
              <w:rPr>
                <w:sz w:val="16"/>
                <w:szCs w:val="16"/>
              </w:rPr>
              <w:t>)</w:t>
            </w:r>
          </w:p>
        </w:tc>
        <w:tc>
          <w:tcPr>
            <w:tcW w:w="677" w:type="dxa"/>
            <w:noWrap/>
            <w:hideMark/>
          </w:tcPr>
          <w:p w:rsidR="005F2386" w:rsidRPr="00E359EF" w:rsidRDefault="005F2386" w:rsidP="00212CFA">
            <w:pPr>
              <w:autoSpaceDE w:val="0"/>
              <w:autoSpaceDN w:val="0"/>
              <w:adjustRightInd w:val="0"/>
              <w:rPr>
                <w:sz w:val="16"/>
                <w:szCs w:val="16"/>
                <w:highlight w:val="yellow"/>
              </w:rPr>
            </w:pPr>
            <w:r w:rsidRPr="00E359EF">
              <w:rPr>
                <w:sz w:val="16"/>
                <w:szCs w:val="16"/>
                <w:highlight w:val="yellow"/>
              </w:rPr>
              <w:t>283,0</w:t>
            </w:r>
          </w:p>
        </w:tc>
        <w:tc>
          <w:tcPr>
            <w:tcW w:w="677" w:type="dxa"/>
            <w:noWrap/>
            <w:hideMark/>
          </w:tcPr>
          <w:p w:rsidR="005F2386" w:rsidRPr="00E359EF" w:rsidRDefault="005F2386" w:rsidP="00212CFA">
            <w:pPr>
              <w:autoSpaceDE w:val="0"/>
              <w:autoSpaceDN w:val="0"/>
              <w:adjustRightInd w:val="0"/>
              <w:rPr>
                <w:sz w:val="16"/>
                <w:szCs w:val="16"/>
                <w:highlight w:val="yellow"/>
              </w:rPr>
            </w:pPr>
            <w:r w:rsidRPr="00E359EF">
              <w:rPr>
                <w:sz w:val="16"/>
                <w:szCs w:val="16"/>
                <w:highlight w:val="yellow"/>
              </w:rPr>
              <w:t>145,3</w:t>
            </w:r>
          </w:p>
        </w:tc>
        <w:tc>
          <w:tcPr>
            <w:tcW w:w="1013" w:type="dxa"/>
            <w:noWrap/>
            <w:hideMark/>
          </w:tcPr>
          <w:p w:rsidR="005F2386" w:rsidRPr="00E359EF" w:rsidRDefault="005F2386" w:rsidP="00212CFA">
            <w:pPr>
              <w:autoSpaceDE w:val="0"/>
              <w:autoSpaceDN w:val="0"/>
              <w:adjustRightInd w:val="0"/>
              <w:rPr>
                <w:sz w:val="16"/>
                <w:szCs w:val="16"/>
                <w:highlight w:val="yellow"/>
              </w:rPr>
            </w:pPr>
            <w:r w:rsidRPr="00E359EF">
              <w:rPr>
                <w:sz w:val="16"/>
                <w:szCs w:val="16"/>
                <w:highlight w:val="yellow"/>
              </w:rPr>
              <w:t>51,34</w:t>
            </w:r>
          </w:p>
        </w:tc>
        <w:tc>
          <w:tcPr>
            <w:tcW w:w="1461" w:type="dxa"/>
            <w:hideMark/>
          </w:tcPr>
          <w:p w:rsidR="005F2386" w:rsidRPr="00212CFA" w:rsidRDefault="005F2386" w:rsidP="00791AC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МБУК ДК «Строитель», МБУК ДК семейного досуга, МБУК ЦДМ</w:t>
            </w:r>
          </w:p>
        </w:tc>
      </w:tr>
      <w:tr w:rsidR="005F2386" w:rsidRPr="00212CFA" w:rsidTr="00EB3F3B">
        <w:trPr>
          <w:trHeight w:val="341"/>
        </w:trPr>
        <w:tc>
          <w:tcPr>
            <w:tcW w:w="712" w:type="dxa"/>
          </w:tcPr>
          <w:p w:rsidR="005F2386" w:rsidRPr="00212CFA" w:rsidRDefault="005F2386" w:rsidP="00212CFA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1.</w:t>
            </w:r>
          </w:p>
        </w:tc>
        <w:tc>
          <w:tcPr>
            <w:tcW w:w="14422" w:type="dxa"/>
            <w:gridSpan w:val="11"/>
          </w:tcPr>
          <w:p w:rsidR="005F2386" w:rsidRPr="00212CFA" w:rsidRDefault="005F2386" w:rsidP="005F2386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  <w:r w:rsidRPr="00212CFA">
              <w:rPr>
                <w:b/>
                <w:bCs/>
                <w:sz w:val="16"/>
                <w:szCs w:val="16"/>
              </w:rPr>
              <w:t>Задача: Обеспечение развития творческого потенциала и организация досуга граждан</w:t>
            </w:r>
          </w:p>
        </w:tc>
      </w:tr>
      <w:tr w:rsidR="00212CFA" w:rsidRPr="00212CFA" w:rsidTr="00791ACB">
        <w:trPr>
          <w:trHeight w:val="420"/>
        </w:trPr>
        <w:tc>
          <w:tcPr>
            <w:tcW w:w="712" w:type="dxa"/>
            <w:vMerge w:val="restart"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212CFA">
              <w:rPr>
                <w:bCs/>
                <w:sz w:val="16"/>
                <w:szCs w:val="16"/>
              </w:rPr>
              <w:t>1.1.</w:t>
            </w:r>
          </w:p>
        </w:tc>
        <w:tc>
          <w:tcPr>
            <w:tcW w:w="2798" w:type="dxa"/>
            <w:vMerge w:val="restart"/>
            <w:hideMark/>
          </w:tcPr>
          <w:p w:rsidR="00212CFA" w:rsidRPr="00212CFA" w:rsidRDefault="00212CFA" w:rsidP="00791ACB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  <w:r w:rsidRPr="00212CFA">
              <w:rPr>
                <w:b/>
                <w:bCs/>
                <w:sz w:val="16"/>
                <w:szCs w:val="16"/>
              </w:rPr>
              <w:t xml:space="preserve">Основное мероприятие 1. Обеспечение развития творческого потенциала и организации досуга </w:t>
            </w:r>
            <w:proofErr w:type="gramStart"/>
            <w:r w:rsidRPr="00212CFA">
              <w:rPr>
                <w:b/>
                <w:bCs/>
                <w:sz w:val="16"/>
                <w:szCs w:val="16"/>
              </w:rPr>
              <w:t>населения</w:t>
            </w:r>
            <w:proofErr w:type="gramEnd"/>
            <w:r w:rsidRPr="00212CFA">
              <w:rPr>
                <w:b/>
                <w:bCs/>
                <w:sz w:val="16"/>
                <w:szCs w:val="16"/>
              </w:rPr>
              <w:t xml:space="preserve"> ЗАТО г. Североморск</w:t>
            </w:r>
          </w:p>
        </w:tc>
        <w:tc>
          <w:tcPr>
            <w:tcW w:w="865" w:type="dxa"/>
            <w:vMerge w:val="restart"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12CFA">
              <w:rPr>
                <w:b/>
                <w:bCs/>
                <w:sz w:val="16"/>
                <w:szCs w:val="16"/>
              </w:rPr>
              <w:t>2020 год</w:t>
            </w:r>
          </w:p>
        </w:tc>
        <w:tc>
          <w:tcPr>
            <w:tcW w:w="992" w:type="dxa"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12CFA">
              <w:rPr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1099" w:type="dxa"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12CFA">
              <w:rPr>
                <w:b/>
                <w:bCs/>
                <w:sz w:val="16"/>
                <w:szCs w:val="16"/>
              </w:rPr>
              <w:t>105 119,55</w:t>
            </w:r>
          </w:p>
        </w:tc>
        <w:tc>
          <w:tcPr>
            <w:tcW w:w="1013" w:type="dxa"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12CFA">
              <w:rPr>
                <w:b/>
                <w:bCs/>
                <w:sz w:val="16"/>
                <w:szCs w:val="16"/>
              </w:rPr>
              <w:t>105 119,55</w:t>
            </w:r>
          </w:p>
        </w:tc>
        <w:tc>
          <w:tcPr>
            <w:tcW w:w="850" w:type="dxa"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12CFA">
              <w:rPr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2977" w:type="dxa"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12CF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7" w:type="dxa"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12CF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7" w:type="dxa"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12CF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13" w:type="dxa"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12CF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61" w:type="dxa"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12CFA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212CFA" w:rsidRPr="00212CFA" w:rsidTr="00791ACB">
        <w:trPr>
          <w:trHeight w:val="510"/>
        </w:trPr>
        <w:tc>
          <w:tcPr>
            <w:tcW w:w="712" w:type="dxa"/>
            <w:vMerge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798" w:type="dxa"/>
            <w:vMerge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65" w:type="dxa"/>
            <w:vMerge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12CFA">
              <w:rPr>
                <w:b/>
                <w:bCs/>
                <w:sz w:val="16"/>
                <w:szCs w:val="16"/>
              </w:rPr>
              <w:t>Местный бюджет</w:t>
            </w:r>
          </w:p>
        </w:tc>
        <w:tc>
          <w:tcPr>
            <w:tcW w:w="1099" w:type="dxa"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12CFA">
              <w:rPr>
                <w:b/>
                <w:bCs/>
                <w:sz w:val="16"/>
                <w:szCs w:val="16"/>
              </w:rPr>
              <w:t>104 460,09</w:t>
            </w:r>
          </w:p>
        </w:tc>
        <w:tc>
          <w:tcPr>
            <w:tcW w:w="1013" w:type="dxa"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12CFA">
              <w:rPr>
                <w:b/>
                <w:bCs/>
                <w:sz w:val="16"/>
                <w:szCs w:val="16"/>
              </w:rPr>
              <w:t>104 460,09</w:t>
            </w:r>
          </w:p>
        </w:tc>
        <w:tc>
          <w:tcPr>
            <w:tcW w:w="850" w:type="dxa"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12CFA">
              <w:rPr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2977" w:type="dxa"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12CF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7" w:type="dxa"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12CF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7" w:type="dxa"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12CF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13" w:type="dxa"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12CF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61" w:type="dxa"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12CFA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212CFA" w:rsidRPr="00212CFA" w:rsidTr="00791ACB">
        <w:trPr>
          <w:trHeight w:val="369"/>
        </w:trPr>
        <w:tc>
          <w:tcPr>
            <w:tcW w:w="712" w:type="dxa"/>
            <w:vMerge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798" w:type="dxa"/>
            <w:vMerge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65" w:type="dxa"/>
            <w:vMerge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12CFA">
              <w:rPr>
                <w:b/>
                <w:bCs/>
                <w:sz w:val="16"/>
                <w:szCs w:val="16"/>
              </w:rPr>
              <w:t>Областной бюджет</w:t>
            </w:r>
          </w:p>
        </w:tc>
        <w:tc>
          <w:tcPr>
            <w:tcW w:w="1099" w:type="dxa"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12CFA">
              <w:rPr>
                <w:b/>
                <w:bCs/>
                <w:sz w:val="16"/>
                <w:szCs w:val="16"/>
              </w:rPr>
              <w:t>659,46</w:t>
            </w:r>
          </w:p>
        </w:tc>
        <w:tc>
          <w:tcPr>
            <w:tcW w:w="1013" w:type="dxa"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12CFA">
              <w:rPr>
                <w:b/>
                <w:bCs/>
                <w:sz w:val="16"/>
                <w:szCs w:val="16"/>
              </w:rPr>
              <w:t>659,46</w:t>
            </w:r>
          </w:p>
        </w:tc>
        <w:tc>
          <w:tcPr>
            <w:tcW w:w="850" w:type="dxa"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12CFA">
              <w:rPr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2977" w:type="dxa"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12CF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7" w:type="dxa"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12CF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7" w:type="dxa"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12CF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13" w:type="dxa"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12CF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61" w:type="dxa"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12CFA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791ACB" w:rsidRPr="00212CFA" w:rsidTr="00791ACB">
        <w:trPr>
          <w:trHeight w:val="585"/>
        </w:trPr>
        <w:tc>
          <w:tcPr>
            <w:tcW w:w="712" w:type="dxa"/>
            <w:vMerge w:val="restart"/>
            <w:noWrap/>
            <w:hideMark/>
          </w:tcPr>
          <w:p w:rsidR="00791ACB" w:rsidRPr="00212CFA" w:rsidRDefault="00791ACB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1.1.1</w:t>
            </w:r>
          </w:p>
        </w:tc>
        <w:tc>
          <w:tcPr>
            <w:tcW w:w="2798" w:type="dxa"/>
            <w:vMerge w:val="restart"/>
            <w:hideMark/>
          </w:tcPr>
          <w:p w:rsidR="00791ACB" w:rsidRPr="00212CFA" w:rsidRDefault="00791ACB" w:rsidP="005F2386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субсидий. (дворцы)</w:t>
            </w:r>
          </w:p>
        </w:tc>
        <w:tc>
          <w:tcPr>
            <w:tcW w:w="865" w:type="dxa"/>
            <w:vMerge w:val="restart"/>
            <w:noWrap/>
            <w:hideMark/>
          </w:tcPr>
          <w:p w:rsidR="00791ACB" w:rsidRPr="00212CFA" w:rsidRDefault="00791ACB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2020 год</w:t>
            </w:r>
          </w:p>
        </w:tc>
        <w:tc>
          <w:tcPr>
            <w:tcW w:w="992" w:type="dxa"/>
            <w:vMerge w:val="restart"/>
            <w:hideMark/>
          </w:tcPr>
          <w:p w:rsidR="00791ACB" w:rsidRPr="00212CFA" w:rsidRDefault="00791ACB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ВСЕГО:</w:t>
            </w:r>
          </w:p>
          <w:p w:rsidR="00791ACB" w:rsidRPr="00212CFA" w:rsidRDefault="00791ACB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в том числе:</w:t>
            </w:r>
          </w:p>
          <w:p w:rsidR="00791ACB" w:rsidRPr="00212CFA" w:rsidRDefault="00791ACB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099" w:type="dxa"/>
            <w:vMerge w:val="restart"/>
            <w:noWrap/>
            <w:hideMark/>
          </w:tcPr>
          <w:p w:rsidR="00791ACB" w:rsidRPr="00212CFA" w:rsidRDefault="00791ACB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013" w:type="dxa"/>
            <w:vMerge w:val="restart"/>
            <w:noWrap/>
            <w:hideMark/>
          </w:tcPr>
          <w:p w:rsidR="00791ACB" w:rsidRPr="00212CFA" w:rsidRDefault="00791ACB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vMerge w:val="restart"/>
            <w:noWrap/>
            <w:hideMark/>
          </w:tcPr>
          <w:p w:rsidR="00791ACB" w:rsidRPr="00212CFA" w:rsidRDefault="00791ACB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Pr="00212CFA">
              <w:rPr>
                <w:sz w:val="16"/>
                <w:szCs w:val="16"/>
              </w:rPr>
              <w:t> </w:t>
            </w:r>
          </w:p>
        </w:tc>
        <w:tc>
          <w:tcPr>
            <w:tcW w:w="2977" w:type="dxa"/>
            <w:hideMark/>
          </w:tcPr>
          <w:p w:rsidR="00791ACB" w:rsidRPr="00212CFA" w:rsidRDefault="00791ACB" w:rsidP="005F2386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сохранение количества клубных формирований (по сравнению с предыдущим годом)</w:t>
            </w:r>
          </w:p>
        </w:tc>
        <w:tc>
          <w:tcPr>
            <w:tcW w:w="677" w:type="dxa"/>
            <w:hideMark/>
          </w:tcPr>
          <w:p w:rsidR="00791ACB" w:rsidRPr="00212CFA" w:rsidRDefault="00791ACB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32,0</w:t>
            </w:r>
          </w:p>
        </w:tc>
        <w:tc>
          <w:tcPr>
            <w:tcW w:w="677" w:type="dxa"/>
            <w:hideMark/>
          </w:tcPr>
          <w:p w:rsidR="00791ACB" w:rsidRPr="00212CFA" w:rsidRDefault="00791ACB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32,0</w:t>
            </w:r>
          </w:p>
        </w:tc>
        <w:tc>
          <w:tcPr>
            <w:tcW w:w="1013" w:type="dxa"/>
            <w:noWrap/>
            <w:hideMark/>
          </w:tcPr>
          <w:p w:rsidR="00791ACB" w:rsidRPr="00212CFA" w:rsidRDefault="00791ACB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100,00</w:t>
            </w:r>
          </w:p>
        </w:tc>
        <w:tc>
          <w:tcPr>
            <w:tcW w:w="1461" w:type="dxa"/>
            <w:vMerge w:val="restart"/>
            <w:hideMark/>
          </w:tcPr>
          <w:p w:rsidR="00791ACB" w:rsidRPr="00212CFA" w:rsidRDefault="00791ACB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МБУК ДК «Строитель»,</w:t>
            </w:r>
            <w:r w:rsidRPr="00212CFA">
              <w:rPr>
                <w:sz w:val="16"/>
                <w:szCs w:val="16"/>
              </w:rPr>
              <w:br/>
              <w:t xml:space="preserve"> МБУК ДК семейного досуга, МБУК ЦДМ</w:t>
            </w:r>
          </w:p>
        </w:tc>
      </w:tr>
      <w:tr w:rsidR="00791ACB" w:rsidRPr="00212CFA" w:rsidTr="00791ACB">
        <w:trPr>
          <w:trHeight w:val="585"/>
        </w:trPr>
        <w:tc>
          <w:tcPr>
            <w:tcW w:w="712" w:type="dxa"/>
            <w:vMerge/>
            <w:hideMark/>
          </w:tcPr>
          <w:p w:rsidR="00791ACB" w:rsidRPr="00212CFA" w:rsidRDefault="00791ACB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798" w:type="dxa"/>
            <w:vMerge/>
            <w:hideMark/>
          </w:tcPr>
          <w:p w:rsidR="00791ACB" w:rsidRPr="00212CFA" w:rsidRDefault="00791ACB" w:rsidP="00212CF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65" w:type="dxa"/>
            <w:vMerge/>
            <w:hideMark/>
          </w:tcPr>
          <w:p w:rsidR="00791ACB" w:rsidRPr="00212CFA" w:rsidRDefault="00791ACB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hideMark/>
          </w:tcPr>
          <w:p w:rsidR="00791ACB" w:rsidRPr="00212CFA" w:rsidRDefault="00791ACB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99" w:type="dxa"/>
            <w:vMerge/>
            <w:hideMark/>
          </w:tcPr>
          <w:p w:rsidR="00791ACB" w:rsidRPr="00212CFA" w:rsidRDefault="00791ACB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3" w:type="dxa"/>
            <w:vMerge/>
            <w:hideMark/>
          </w:tcPr>
          <w:p w:rsidR="00791ACB" w:rsidRPr="00212CFA" w:rsidRDefault="00791ACB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hideMark/>
          </w:tcPr>
          <w:p w:rsidR="00791ACB" w:rsidRPr="00212CFA" w:rsidRDefault="00791ACB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hideMark/>
          </w:tcPr>
          <w:p w:rsidR="00791ACB" w:rsidRPr="00212CFA" w:rsidRDefault="00791ACB" w:rsidP="005F2386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сохранение количества культурно-массовых мероприятий (творческих (фестиваль, выставка, конкурс, смотр)</w:t>
            </w:r>
          </w:p>
        </w:tc>
        <w:tc>
          <w:tcPr>
            <w:tcW w:w="677" w:type="dxa"/>
            <w:hideMark/>
          </w:tcPr>
          <w:p w:rsidR="00791ACB" w:rsidRPr="00E359EF" w:rsidRDefault="00791ACB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yellow"/>
              </w:rPr>
            </w:pPr>
            <w:r w:rsidRPr="00E359EF">
              <w:rPr>
                <w:sz w:val="16"/>
                <w:szCs w:val="16"/>
                <w:highlight w:val="yellow"/>
              </w:rPr>
              <w:t>3,0</w:t>
            </w:r>
          </w:p>
        </w:tc>
        <w:tc>
          <w:tcPr>
            <w:tcW w:w="677" w:type="dxa"/>
            <w:hideMark/>
          </w:tcPr>
          <w:p w:rsidR="00791ACB" w:rsidRPr="00E359EF" w:rsidRDefault="00791ACB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yellow"/>
              </w:rPr>
            </w:pPr>
            <w:r w:rsidRPr="00E359EF">
              <w:rPr>
                <w:sz w:val="16"/>
                <w:szCs w:val="16"/>
                <w:highlight w:val="yellow"/>
              </w:rPr>
              <w:t>1,0</w:t>
            </w:r>
          </w:p>
        </w:tc>
        <w:tc>
          <w:tcPr>
            <w:tcW w:w="1013" w:type="dxa"/>
            <w:noWrap/>
            <w:hideMark/>
          </w:tcPr>
          <w:p w:rsidR="00791ACB" w:rsidRPr="00E359EF" w:rsidRDefault="00791ACB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yellow"/>
              </w:rPr>
            </w:pPr>
            <w:r w:rsidRPr="00E359EF">
              <w:rPr>
                <w:sz w:val="16"/>
                <w:szCs w:val="16"/>
                <w:highlight w:val="yellow"/>
              </w:rPr>
              <w:t>33,33</w:t>
            </w:r>
          </w:p>
        </w:tc>
        <w:tc>
          <w:tcPr>
            <w:tcW w:w="1461" w:type="dxa"/>
            <w:vMerge/>
            <w:hideMark/>
          </w:tcPr>
          <w:p w:rsidR="00791ACB" w:rsidRPr="00212CFA" w:rsidRDefault="00791ACB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791ACB" w:rsidRPr="00212CFA" w:rsidTr="00791ACB">
        <w:trPr>
          <w:trHeight w:val="630"/>
        </w:trPr>
        <w:tc>
          <w:tcPr>
            <w:tcW w:w="712" w:type="dxa"/>
            <w:vMerge/>
            <w:hideMark/>
          </w:tcPr>
          <w:p w:rsidR="00791ACB" w:rsidRPr="00212CFA" w:rsidRDefault="00791ACB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798" w:type="dxa"/>
            <w:vMerge/>
            <w:hideMark/>
          </w:tcPr>
          <w:p w:rsidR="00791ACB" w:rsidRPr="00212CFA" w:rsidRDefault="00791ACB" w:rsidP="00212CF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65" w:type="dxa"/>
            <w:vMerge/>
            <w:hideMark/>
          </w:tcPr>
          <w:p w:rsidR="00791ACB" w:rsidRPr="00212CFA" w:rsidRDefault="00791ACB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hideMark/>
          </w:tcPr>
          <w:p w:rsidR="00791ACB" w:rsidRPr="00212CFA" w:rsidRDefault="00791ACB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99" w:type="dxa"/>
            <w:vMerge/>
            <w:hideMark/>
          </w:tcPr>
          <w:p w:rsidR="00791ACB" w:rsidRPr="00212CFA" w:rsidRDefault="00791ACB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3" w:type="dxa"/>
            <w:vMerge/>
            <w:hideMark/>
          </w:tcPr>
          <w:p w:rsidR="00791ACB" w:rsidRPr="00212CFA" w:rsidRDefault="00791ACB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hideMark/>
          </w:tcPr>
          <w:p w:rsidR="00791ACB" w:rsidRPr="00212CFA" w:rsidRDefault="00791ACB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hideMark/>
          </w:tcPr>
          <w:p w:rsidR="00791ACB" w:rsidRPr="00212CFA" w:rsidRDefault="00791ACB" w:rsidP="005F2386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сохранение количества культурно-массовых мероприятий (иные зрелищные мероприятия)</w:t>
            </w:r>
          </w:p>
        </w:tc>
        <w:tc>
          <w:tcPr>
            <w:tcW w:w="677" w:type="dxa"/>
            <w:hideMark/>
          </w:tcPr>
          <w:p w:rsidR="00791ACB" w:rsidRPr="00E359EF" w:rsidRDefault="00791ACB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yellow"/>
              </w:rPr>
            </w:pPr>
            <w:r w:rsidRPr="00E359EF">
              <w:rPr>
                <w:sz w:val="16"/>
                <w:szCs w:val="16"/>
                <w:highlight w:val="yellow"/>
              </w:rPr>
              <w:t>219,0</w:t>
            </w:r>
          </w:p>
        </w:tc>
        <w:tc>
          <w:tcPr>
            <w:tcW w:w="677" w:type="dxa"/>
            <w:hideMark/>
          </w:tcPr>
          <w:p w:rsidR="00791ACB" w:rsidRPr="00E359EF" w:rsidRDefault="00791ACB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yellow"/>
              </w:rPr>
            </w:pPr>
            <w:r w:rsidRPr="00E359EF">
              <w:rPr>
                <w:sz w:val="16"/>
                <w:szCs w:val="16"/>
                <w:highlight w:val="yellow"/>
              </w:rPr>
              <w:t>119,0</w:t>
            </w:r>
          </w:p>
        </w:tc>
        <w:tc>
          <w:tcPr>
            <w:tcW w:w="1013" w:type="dxa"/>
            <w:noWrap/>
            <w:hideMark/>
          </w:tcPr>
          <w:p w:rsidR="00791ACB" w:rsidRPr="00E359EF" w:rsidRDefault="00791ACB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yellow"/>
              </w:rPr>
            </w:pPr>
            <w:r w:rsidRPr="00E359EF">
              <w:rPr>
                <w:sz w:val="16"/>
                <w:szCs w:val="16"/>
                <w:highlight w:val="yellow"/>
              </w:rPr>
              <w:t>54,34</w:t>
            </w:r>
          </w:p>
        </w:tc>
        <w:tc>
          <w:tcPr>
            <w:tcW w:w="1461" w:type="dxa"/>
            <w:vMerge/>
            <w:hideMark/>
          </w:tcPr>
          <w:p w:rsidR="00791ACB" w:rsidRPr="00212CFA" w:rsidRDefault="00791ACB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212CFA" w:rsidRPr="00212CFA" w:rsidTr="00791ACB">
        <w:trPr>
          <w:trHeight w:val="840"/>
        </w:trPr>
        <w:tc>
          <w:tcPr>
            <w:tcW w:w="712" w:type="dxa"/>
            <w:noWrap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1.1.2</w:t>
            </w:r>
          </w:p>
        </w:tc>
        <w:tc>
          <w:tcPr>
            <w:tcW w:w="2798" w:type="dxa"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Расходы муниципальных бюджетных и автономных учреждений на оплату труда и начисления на выплаты по оплате труда</w:t>
            </w:r>
          </w:p>
        </w:tc>
        <w:tc>
          <w:tcPr>
            <w:tcW w:w="865" w:type="dxa"/>
            <w:noWrap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2020 год</w:t>
            </w:r>
          </w:p>
        </w:tc>
        <w:tc>
          <w:tcPr>
            <w:tcW w:w="992" w:type="dxa"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099" w:type="dxa"/>
            <w:noWrap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76 785,91</w:t>
            </w:r>
          </w:p>
        </w:tc>
        <w:tc>
          <w:tcPr>
            <w:tcW w:w="1013" w:type="dxa"/>
            <w:noWrap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76 785,91</w:t>
            </w:r>
          </w:p>
        </w:tc>
        <w:tc>
          <w:tcPr>
            <w:tcW w:w="850" w:type="dxa"/>
            <w:noWrap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100,00</w:t>
            </w:r>
          </w:p>
        </w:tc>
        <w:tc>
          <w:tcPr>
            <w:tcW w:w="2977" w:type="dxa"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 </w:t>
            </w:r>
          </w:p>
        </w:tc>
        <w:tc>
          <w:tcPr>
            <w:tcW w:w="677" w:type="dxa"/>
            <w:noWrap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 </w:t>
            </w:r>
          </w:p>
        </w:tc>
        <w:tc>
          <w:tcPr>
            <w:tcW w:w="677" w:type="dxa"/>
            <w:noWrap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 </w:t>
            </w:r>
          </w:p>
        </w:tc>
        <w:tc>
          <w:tcPr>
            <w:tcW w:w="1013" w:type="dxa"/>
            <w:noWrap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 </w:t>
            </w:r>
          </w:p>
        </w:tc>
        <w:tc>
          <w:tcPr>
            <w:tcW w:w="1461" w:type="dxa"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 </w:t>
            </w:r>
          </w:p>
        </w:tc>
      </w:tr>
      <w:tr w:rsidR="00212CFA" w:rsidRPr="00212CFA" w:rsidTr="00791ACB">
        <w:trPr>
          <w:trHeight w:val="810"/>
        </w:trPr>
        <w:tc>
          <w:tcPr>
            <w:tcW w:w="712" w:type="dxa"/>
            <w:noWrap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1.1.3</w:t>
            </w:r>
          </w:p>
        </w:tc>
        <w:tc>
          <w:tcPr>
            <w:tcW w:w="2798" w:type="dxa"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Расходы муниципальных бюджетных и автономных учреждений на содержание имущества</w:t>
            </w:r>
          </w:p>
        </w:tc>
        <w:tc>
          <w:tcPr>
            <w:tcW w:w="865" w:type="dxa"/>
            <w:noWrap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2020 год</w:t>
            </w:r>
          </w:p>
        </w:tc>
        <w:tc>
          <w:tcPr>
            <w:tcW w:w="992" w:type="dxa"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099" w:type="dxa"/>
            <w:noWrap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4 887,54</w:t>
            </w:r>
          </w:p>
        </w:tc>
        <w:tc>
          <w:tcPr>
            <w:tcW w:w="1013" w:type="dxa"/>
            <w:noWrap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4 887,54</w:t>
            </w:r>
          </w:p>
        </w:tc>
        <w:tc>
          <w:tcPr>
            <w:tcW w:w="850" w:type="dxa"/>
            <w:noWrap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100,00</w:t>
            </w:r>
          </w:p>
        </w:tc>
        <w:tc>
          <w:tcPr>
            <w:tcW w:w="2977" w:type="dxa"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 </w:t>
            </w:r>
          </w:p>
        </w:tc>
        <w:tc>
          <w:tcPr>
            <w:tcW w:w="677" w:type="dxa"/>
            <w:noWrap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 </w:t>
            </w:r>
          </w:p>
        </w:tc>
        <w:tc>
          <w:tcPr>
            <w:tcW w:w="677" w:type="dxa"/>
            <w:noWrap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 </w:t>
            </w:r>
          </w:p>
        </w:tc>
        <w:tc>
          <w:tcPr>
            <w:tcW w:w="1013" w:type="dxa"/>
            <w:noWrap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 </w:t>
            </w:r>
          </w:p>
        </w:tc>
        <w:tc>
          <w:tcPr>
            <w:tcW w:w="1461" w:type="dxa"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 </w:t>
            </w:r>
          </w:p>
        </w:tc>
      </w:tr>
      <w:tr w:rsidR="00212CFA" w:rsidRPr="00212CFA" w:rsidTr="00791ACB">
        <w:trPr>
          <w:trHeight w:val="840"/>
        </w:trPr>
        <w:tc>
          <w:tcPr>
            <w:tcW w:w="712" w:type="dxa"/>
            <w:noWrap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lastRenderedPageBreak/>
              <w:t>1.1.4</w:t>
            </w:r>
          </w:p>
        </w:tc>
        <w:tc>
          <w:tcPr>
            <w:tcW w:w="2798" w:type="dxa"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Расходы муниципальных бюджетных и автономных учреждений на оплату коммунальных услуг</w:t>
            </w:r>
          </w:p>
        </w:tc>
        <w:tc>
          <w:tcPr>
            <w:tcW w:w="865" w:type="dxa"/>
            <w:noWrap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2020 год</w:t>
            </w:r>
          </w:p>
        </w:tc>
        <w:tc>
          <w:tcPr>
            <w:tcW w:w="992" w:type="dxa"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099" w:type="dxa"/>
            <w:noWrap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5 694,29</w:t>
            </w:r>
          </w:p>
        </w:tc>
        <w:tc>
          <w:tcPr>
            <w:tcW w:w="1013" w:type="dxa"/>
            <w:noWrap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5 694,29</w:t>
            </w:r>
          </w:p>
        </w:tc>
        <w:tc>
          <w:tcPr>
            <w:tcW w:w="850" w:type="dxa"/>
            <w:noWrap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100,00</w:t>
            </w:r>
          </w:p>
        </w:tc>
        <w:tc>
          <w:tcPr>
            <w:tcW w:w="2977" w:type="dxa"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 </w:t>
            </w:r>
          </w:p>
        </w:tc>
        <w:tc>
          <w:tcPr>
            <w:tcW w:w="677" w:type="dxa"/>
            <w:noWrap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 </w:t>
            </w:r>
          </w:p>
        </w:tc>
        <w:tc>
          <w:tcPr>
            <w:tcW w:w="677" w:type="dxa"/>
            <w:noWrap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 </w:t>
            </w:r>
          </w:p>
        </w:tc>
        <w:tc>
          <w:tcPr>
            <w:tcW w:w="1013" w:type="dxa"/>
            <w:noWrap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 </w:t>
            </w:r>
          </w:p>
        </w:tc>
        <w:tc>
          <w:tcPr>
            <w:tcW w:w="1461" w:type="dxa"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 </w:t>
            </w:r>
          </w:p>
        </w:tc>
      </w:tr>
      <w:tr w:rsidR="00212CFA" w:rsidRPr="00212CFA" w:rsidTr="00791ACB">
        <w:trPr>
          <w:trHeight w:val="988"/>
        </w:trPr>
        <w:tc>
          <w:tcPr>
            <w:tcW w:w="712" w:type="dxa"/>
            <w:noWrap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1.1.5</w:t>
            </w:r>
          </w:p>
        </w:tc>
        <w:tc>
          <w:tcPr>
            <w:tcW w:w="2798" w:type="dxa"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Прочие расходы муниципальных бюджетных и автономных учреждений на обеспечение деятельности (оказание услуг)</w:t>
            </w:r>
          </w:p>
        </w:tc>
        <w:tc>
          <w:tcPr>
            <w:tcW w:w="865" w:type="dxa"/>
            <w:noWrap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2020 год</w:t>
            </w:r>
          </w:p>
        </w:tc>
        <w:tc>
          <w:tcPr>
            <w:tcW w:w="992" w:type="dxa"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099" w:type="dxa"/>
            <w:noWrap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13 237,36</w:t>
            </w:r>
          </w:p>
        </w:tc>
        <w:tc>
          <w:tcPr>
            <w:tcW w:w="1013" w:type="dxa"/>
            <w:noWrap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13 237,36</w:t>
            </w:r>
          </w:p>
        </w:tc>
        <w:tc>
          <w:tcPr>
            <w:tcW w:w="850" w:type="dxa"/>
            <w:noWrap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100,00</w:t>
            </w:r>
          </w:p>
        </w:tc>
        <w:tc>
          <w:tcPr>
            <w:tcW w:w="2977" w:type="dxa"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 </w:t>
            </w:r>
          </w:p>
        </w:tc>
        <w:tc>
          <w:tcPr>
            <w:tcW w:w="677" w:type="dxa"/>
            <w:noWrap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 </w:t>
            </w:r>
          </w:p>
        </w:tc>
        <w:tc>
          <w:tcPr>
            <w:tcW w:w="677" w:type="dxa"/>
            <w:noWrap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 </w:t>
            </w:r>
          </w:p>
        </w:tc>
        <w:tc>
          <w:tcPr>
            <w:tcW w:w="1013" w:type="dxa"/>
            <w:noWrap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 </w:t>
            </w:r>
          </w:p>
        </w:tc>
        <w:tc>
          <w:tcPr>
            <w:tcW w:w="1461" w:type="dxa"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 </w:t>
            </w:r>
          </w:p>
        </w:tc>
      </w:tr>
      <w:tr w:rsidR="00791ACB" w:rsidRPr="00212CFA" w:rsidTr="00791ACB">
        <w:trPr>
          <w:trHeight w:val="1130"/>
        </w:trPr>
        <w:tc>
          <w:tcPr>
            <w:tcW w:w="712" w:type="dxa"/>
            <w:noWrap/>
            <w:hideMark/>
          </w:tcPr>
          <w:p w:rsidR="00791ACB" w:rsidRPr="00212CFA" w:rsidRDefault="00791ACB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1.1.6</w:t>
            </w:r>
          </w:p>
        </w:tc>
        <w:tc>
          <w:tcPr>
            <w:tcW w:w="2798" w:type="dxa"/>
            <w:hideMark/>
          </w:tcPr>
          <w:p w:rsidR="00791ACB" w:rsidRPr="00212CFA" w:rsidRDefault="00791ACB" w:rsidP="00212CF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Компенсация расходов на оплату стоимости проезда и провоза багажа к месту использования отпуска и обратно лицам, работающим в организациях, финансируемых из местного бюджета</w:t>
            </w:r>
          </w:p>
        </w:tc>
        <w:tc>
          <w:tcPr>
            <w:tcW w:w="865" w:type="dxa"/>
            <w:noWrap/>
            <w:hideMark/>
          </w:tcPr>
          <w:p w:rsidR="00791ACB" w:rsidRPr="00212CFA" w:rsidRDefault="00791ACB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2020 год</w:t>
            </w:r>
          </w:p>
        </w:tc>
        <w:tc>
          <w:tcPr>
            <w:tcW w:w="992" w:type="dxa"/>
            <w:hideMark/>
          </w:tcPr>
          <w:p w:rsidR="00791ACB" w:rsidRPr="00212CFA" w:rsidRDefault="00791ACB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ВСЕГО:</w:t>
            </w:r>
          </w:p>
          <w:p w:rsidR="00791ACB" w:rsidRPr="00212CFA" w:rsidRDefault="00791ACB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в том числе:</w:t>
            </w:r>
          </w:p>
          <w:p w:rsidR="00791ACB" w:rsidRPr="00212CFA" w:rsidRDefault="00791ACB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099" w:type="dxa"/>
            <w:noWrap/>
            <w:hideMark/>
          </w:tcPr>
          <w:p w:rsidR="00791ACB" w:rsidRPr="00212CFA" w:rsidRDefault="00791ACB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1 060,00</w:t>
            </w:r>
          </w:p>
        </w:tc>
        <w:tc>
          <w:tcPr>
            <w:tcW w:w="1013" w:type="dxa"/>
            <w:noWrap/>
            <w:hideMark/>
          </w:tcPr>
          <w:p w:rsidR="00791ACB" w:rsidRPr="00212CFA" w:rsidRDefault="00791ACB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1 060,00</w:t>
            </w:r>
          </w:p>
        </w:tc>
        <w:tc>
          <w:tcPr>
            <w:tcW w:w="850" w:type="dxa"/>
            <w:noWrap/>
            <w:hideMark/>
          </w:tcPr>
          <w:p w:rsidR="00791ACB" w:rsidRPr="00212CFA" w:rsidRDefault="00791ACB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100,00</w:t>
            </w:r>
          </w:p>
        </w:tc>
        <w:tc>
          <w:tcPr>
            <w:tcW w:w="2977" w:type="dxa"/>
            <w:hideMark/>
          </w:tcPr>
          <w:p w:rsidR="00791ACB" w:rsidRPr="00212CFA" w:rsidRDefault="00791ACB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 </w:t>
            </w:r>
          </w:p>
        </w:tc>
        <w:tc>
          <w:tcPr>
            <w:tcW w:w="677" w:type="dxa"/>
            <w:noWrap/>
            <w:hideMark/>
          </w:tcPr>
          <w:p w:rsidR="00791ACB" w:rsidRPr="00212CFA" w:rsidRDefault="00791ACB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 </w:t>
            </w:r>
          </w:p>
        </w:tc>
        <w:tc>
          <w:tcPr>
            <w:tcW w:w="677" w:type="dxa"/>
            <w:noWrap/>
            <w:hideMark/>
          </w:tcPr>
          <w:p w:rsidR="00791ACB" w:rsidRPr="00212CFA" w:rsidRDefault="00791ACB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 </w:t>
            </w:r>
          </w:p>
        </w:tc>
        <w:tc>
          <w:tcPr>
            <w:tcW w:w="1013" w:type="dxa"/>
            <w:noWrap/>
            <w:hideMark/>
          </w:tcPr>
          <w:p w:rsidR="00791ACB" w:rsidRPr="00212CFA" w:rsidRDefault="00791ACB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 </w:t>
            </w:r>
          </w:p>
        </w:tc>
        <w:tc>
          <w:tcPr>
            <w:tcW w:w="1461" w:type="dxa"/>
            <w:hideMark/>
          </w:tcPr>
          <w:p w:rsidR="00791ACB" w:rsidRPr="00212CFA" w:rsidRDefault="00791ACB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 </w:t>
            </w:r>
          </w:p>
        </w:tc>
      </w:tr>
      <w:tr w:rsidR="00791ACB" w:rsidRPr="00212CFA" w:rsidTr="00791ACB">
        <w:trPr>
          <w:trHeight w:val="976"/>
        </w:trPr>
        <w:tc>
          <w:tcPr>
            <w:tcW w:w="712" w:type="dxa"/>
            <w:noWrap/>
            <w:hideMark/>
          </w:tcPr>
          <w:p w:rsidR="00791ACB" w:rsidRPr="00212CFA" w:rsidRDefault="00791ACB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1.1.7</w:t>
            </w:r>
          </w:p>
        </w:tc>
        <w:tc>
          <w:tcPr>
            <w:tcW w:w="2798" w:type="dxa"/>
            <w:hideMark/>
          </w:tcPr>
          <w:p w:rsidR="00791ACB" w:rsidRPr="00212CFA" w:rsidRDefault="00791ACB" w:rsidP="00212CF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Субсидии бюджетам муниципальных образований на софинансирование расходов, направляемых на оплату труда и начисления на выплаты по оплате труда работникам муниципальных учреждений</w:t>
            </w:r>
          </w:p>
        </w:tc>
        <w:tc>
          <w:tcPr>
            <w:tcW w:w="865" w:type="dxa"/>
            <w:noWrap/>
            <w:hideMark/>
          </w:tcPr>
          <w:p w:rsidR="00791ACB" w:rsidRPr="00212CFA" w:rsidRDefault="00791ACB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2020 год</w:t>
            </w:r>
          </w:p>
        </w:tc>
        <w:tc>
          <w:tcPr>
            <w:tcW w:w="992" w:type="dxa"/>
            <w:hideMark/>
          </w:tcPr>
          <w:p w:rsidR="00791ACB" w:rsidRPr="00212CFA" w:rsidRDefault="00791ACB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ВСЕГО:</w:t>
            </w:r>
          </w:p>
          <w:p w:rsidR="00791ACB" w:rsidRPr="00212CFA" w:rsidRDefault="00791ACB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в том числе:</w:t>
            </w:r>
          </w:p>
          <w:p w:rsidR="00791ACB" w:rsidRPr="00212CFA" w:rsidRDefault="00791ACB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1099" w:type="dxa"/>
            <w:noWrap/>
            <w:hideMark/>
          </w:tcPr>
          <w:p w:rsidR="00791ACB" w:rsidRPr="00212CFA" w:rsidRDefault="00791ACB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659,46</w:t>
            </w:r>
          </w:p>
        </w:tc>
        <w:tc>
          <w:tcPr>
            <w:tcW w:w="1013" w:type="dxa"/>
            <w:noWrap/>
            <w:hideMark/>
          </w:tcPr>
          <w:p w:rsidR="00791ACB" w:rsidRPr="00212CFA" w:rsidRDefault="00791ACB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659,46</w:t>
            </w:r>
          </w:p>
        </w:tc>
        <w:tc>
          <w:tcPr>
            <w:tcW w:w="850" w:type="dxa"/>
            <w:noWrap/>
            <w:hideMark/>
          </w:tcPr>
          <w:p w:rsidR="00791ACB" w:rsidRPr="00212CFA" w:rsidRDefault="00791ACB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100,00</w:t>
            </w:r>
          </w:p>
        </w:tc>
        <w:tc>
          <w:tcPr>
            <w:tcW w:w="2977" w:type="dxa"/>
            <w:hideMark/>
          </w:tcPr>
          <w:p w:rsidR="00791ACB" w:rsidRPr="00212CFA" w:rsidRDefault="00791ACB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 </w:t>
            </w:r>
          </w:p>
        </w:tc>
        <w:tc>
          <w:tcPr>
            <w:tcW w:w="677" w:type="dxa"/>
            <w:noWrap/>
            <w:hideMark/>
          </w:tcPr>
          <w:p w:rsidR="00791ACB" w:rsidRPr="00212CFA" w:rsidRDefault="00791ACB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 </w:t>
            </w:r>
          </w:p>
        </w:tc>
        <w:tc>
          <w:tcPr>
            <w:tcW w:w="677" w:type="dxa"/>
            <w:noWrap/>
            <w:hideMark/>
          </w:tcPr>
          <w:p w:rsidR="00791ACB" w:rsidRPr="00212CFA" w:rsidRDefault="00791ACB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 </w:t>
            </w:r>
          </w:p>
        </w:tc>
        <w:tc>
          <w:tcPr>
            <w:tcW w:w="1013" w:type="dxa"/>
            <w:noWrap/>
            <w:hideMark/>
          </w:tcPr>
          <w:p w:rsidR="00791ACB" w:rsidRPr="00212CFA" w:rsidRDefault="00791ACB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 </w:t>
            </w:r>
          </w:p>
        </w:tc>
        <w:tc>
          <w:tcPr>
            <w:tcW w:w="1461" w:type="dxa"/>
            <w:hideMark/>
          </w:tcPr>
          <w:p w:rsidR="00791ACB" w:rsidRPr="00212CFA" w:rsidRDefault="00791ACB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 </w:t>
            </w:r>
          </w:p>
        </w:tc>
      </w:tr>
      <w:tr w:rsidR="00791ACB" w:rsidRPr="00212CFA" w:rsidTr="00791ACB">
        <w:trPr>
          <w:trHeight w:val="1006"/>
        </w:trPr>
        <w:tc>
          <w:tcPr>
            <w:tcW w:w="712" w:type="dxa"/>
            <w:noWrap/>
            <w:hideMark/>
          </w:tcPr>
          <w:p w:rsidR="00791ACB" w:rsidRPr="00212CFA" w:rsidRDefault="00791ACB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1.1.8</w:t>
            </w:r>
          </w:p>
        </w:tc>
        <w:tc>
          <w:tcPr>
            <w:tcW w:w="2798" w:type="dxa"/>
            <w:hideMark/>
          </w:tcPr>
          <w:p w:rsidR="00791ACB" w:rsidRPr="00212CFA" w:rsidRDefault="00791ACB" w:rsidP="00212CF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Софинансирование расходов, направляемых на оплату труда и начисления на выплаты по оплате труда работникам муниципальных учреждений</w:t>
            </w:r>
          </w:p>
        </w:tc>
        <w:tc>
          <w:tcPr>
            <w:tcW w:w="865" w:type="dxa"/>
            <w:noWrap/>
            <w:hideMark/>
          </w:tcPr>
          <w:p w:rsidR="00791ACB" w:rsidRPr="00212CFA" w:rsidRDefault="00791ACB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2020 год</w:t>
            </w:r>
          </w:p>
        </w:tc>
        <w:tc>
          <w:tcPr>
            <w:tcW w:w="992" w:type="dxa"/>
            <w:hideMark/>
          </w:tcPr>
          <w:p w:rsidR="00791ACB" w:rsidRPr="00212CFA" w:rsidRDefault="00791ACB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ВСЕГО:</w:t>
            </w:r>
          </w:p>
          <w:p w:rsidR="00791ACB" w:rsidRPr="00212CFA" w:rsidRDefault="00791ACB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в том числе:</w:t>
            </w:r>
          </w:p>
          <w:p w:rsidR="00791ACB" w:rsidRPr="00212CFA" w:rsidRDefault="00791ACB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099" w:type="dxa"/>
            <w:noWrap/>
            <w:hideMark/>
          </w:tcPr>
          <w:p w:rsidR="00791ACB" w:rsidRPr="00212CFA" w:rsidRDefault="00791ACB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136,99</w:t>
            </w:r>
          </w:p>
        </w:tc>
        <w:tc>
          <w:tcPr>
            <w:tcW w:w="1013" w:type="dxa"/>
            <w:noWrap/>
            <w:hideMark/>
          </w:tcPr>
          <w:p w:rsidR="00791ACB" w:rsidRPr="00212CFA" w:rsidRDefault="00791ACB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136,99</w:t>
            </w:r>
          </w:p>
        </w:tc>
        <w:tc>
          <w:tcPr>
            <w:tcW w:w="850" w:type="dxa"/>
            <w:noWrap/>
            <w:hideMark/>
          </w:tcPr>
          <w:p w:rsidR="00791ACB" w:rsidRPr="00212CFA" w:rsidRDefault="00791ACB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100,00</w:t>
            </w:r>
          </w:p>
        </w:tc>
        <w:tc>
          <w:tcPr>
            <w:tcW w:w="2977" w:type="dxa"/>
            <w:hideMark/>
          </w:tcPr>
          <w:p w:rsidR="00791ACB" w:rsidRPr="00212CFA" w:rsidRDefault="00791ACB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 </w:t>
            </w:r>
          </w:p>
        </w:tc>
        <w:tc>
          <w:tcPr>
            <w:tcW w:w="677" w:type="dxa"/>
            <w:noWrap/>
            <w:hideMark/>
          </w:tcPr>
          <w:p w:rsidR="00791ACB" w:rsidRPr="00212CFA" w:rsidRDefault="00791ACB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 </w:t>
            </w:r>
          </w:p>
        </w:tc>
        <w:tc>
          <w:tcPr>
            <w:tcW w:w="677" w:type="dxa"/>
            <w:noWrap/>
            <w:hideMark/>
          </w:tcPr>
          <w:p w:rsidR="00791ACB" w:rsidRPr="00212CFA" w:rsidRDefault="00791ACB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 </w:t>
            </w:r>
          </w:p>
        </w:tc>
        <w:tc>
          <w:tcPr>
            <w:tcW w:w="1013" w:type="dxa"/>
            <w:noWrap/>
            <w:hideMark/>
          </w:tcPr>
          <w:p w:rsidR="00791ACB" w:rsidRPr="00212CFA" w:rsidRDefault="00791ACB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 </w:t>
            </w:r>
          </w:p>
        </w:tc>
        <w:tc>
          <w:tcPr>
            <w:tcW w:w="1461" w:type="dxa"/>
            <w:hideMark/>
          </w:tcPr>
          <w:p w:rsidR="00791ACB" w:rsidRPr="00212CFA" w:rsidRDefault="00791ACB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 </w:t>
            </w:r>
          </w:p>
        </w:tc>
      </w:tr>
      <w:tr w:rsidR="00791ACB" w:rsidRPr="00212CFA" w:rsidTr="00791ACB">
        <w:trPr>
          <w:trHeight w:val="978"/>
        </w:trPr>
        <w:tc>
          <w:tcPr>
            <w:tcW w:w="712" w:type="dxa"/>
            <w:noWrap/>
            <w:hideMark/>
          </w:tcPr>
          <w:p w:rsidR="00791ACB" w:rsidRPr="00212CFA" w:rsidRDefault="00791ACB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1.1.10</w:t>
            </w:r>
          </w:p>
        </w:tc>
        <w:tc>
          <w:tcPr>
            <w:tcW w:w="2798" w:type="dxa"/>
            <w:hideMark/>
          </w:tcPr>
          <w:p w:rsidR="00791ACB" w:rsidRPr="00212CFA" w:rsidRDefault="00791ACB" w:rsidP="00212CF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Расходы</w:t>
            </w:r>
            <w:r>
              <w:rPr>
                <w:sz w:val="16"/>
                <w:szCs w:val="16"/>
              </w:rPr>
              <w:t>,</w:t>
            </w:r>
            <w:r w:rsidRPr="00212CFA">
              <w:rPr>
                <w:sz w:val="16"/>
                <w:szCs w:val="16"/>
              </w:rPr>
              <w:t xml:space="preserve"> связанные с проведением праздничных и общегородских мероприятий.</w:t>
            </w:r>
          </w:p>
        </w:tc>
        <w:tc>
          <w:tcPr>
            <w:tcW w:w="865" w:type="dxa"/>
            <w:noWrap/>
            <w:hideMark/>
          </w:tcPr>
          <w:p w:rsidR="00791ACB" w:rsidRPr="00212CFA" w:rsidRDefault="00791ACB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2020 год</w:t>
            </w:r>
          </w:p>
        </w:tc>
        <w:tc>
          <w:tcPr>
            <w:tcW w:w="992" w:type="dxa"/>
            <w:hideMark/>
          </w:tcPr>
          <w:p w:rsidR="00791ACB" w:rsidRPr="00212CFA" w:rsidRDefault="00791ACB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ВСЕГО:</w:t>
            </w:r>
          </w:p>
          <w:p w:rsidR="00791ACB" w:rsidRPr="00212CFA" w:rsidRDefault="00791ACB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в том числе:</w:t>
            </w:r>
          </w:p>
          <w:p w:rsidR="00791ACB" w:rsidRPr="00212CFA" w:rsidRDefault="00791ACB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099" w:type="dxa"/>
            <w:noWrap/>
            <w:hideMark/>
          </w:tcPr>
          <w:p w:rsidR="00791ACB" w:rsidRPr="00212CFA" w:rsidRDefault="00791ACB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2 658,00</w:t>
            </w:r>
          </w:p>
        </w:tc>
        <w:tc>
          <w:tcPr>
            <w:tcW w:w="1013" w:type="dxa"/>
            <w:noWrap/>
            <w:hideMark/>
          </w:tcPr>
          <w:p w:rsidR="00791ACB" w:rsidRPr="00212CFA" w:rsidRDefault="00791ACB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2 658,00</w:t>
            </w:r>
          </w:p>
        </w:tc>
        <w:tc>
          <w:tcPr>
            <w:tcW w:w="850" w:type="dxa"/>
            <w:noWrap/>
            <w:hideMark/>
          </w:tcPr>
          <w:p w:rsidR="00791ACB" w:rsidRPr="00212CFA" w:rsidRDefault="00791ACB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100,00</w:t>
            </w:r>
          </w:p>
        </w:tc>
        <w:tc>
          <w:tcPr>
            <w:tcW w:w="2977" w:type="dxa"/>
            <w:hideMark/>
          </w:tcPr>
          <w:p w:rsidR="00791ACB" w:rsidRPr="00212CFA" w:rsidRDefault="00791ACB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 </w:t>
            </w:r>
          </w:p>
        </w:tc>
        <w:tc>
          <w:tcPr>
            <w:tcW w:w="677" w:type="dxa"/>
            <w:noWrap/>
            <w:hideMark/>
          </w:tcPr>
          <w:p w:rsidR="00791ACB" w:rsidRPr="00212CFA" w:rsidRDefault="00791ACB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 </w:t>
            </w:r>
          </w:p>
        </w:tc>
        <w:tc>
          <w:tcPr>
            <w:tcW w:w="677" w:type="dxa"/>
            <w:noWrap/>
            <w:hideMark/>
          </w:tcPr>
          <w:p w:rsidR="00791ACB" w:rsidRPr="00212CFA" w:rsidRDefault="00791ACB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 </w:t>
            </w:r>
          </w:p>
        </w:tc>
        <w:tc>
          <w:tcPr>
            <w:tcW w:w="1013" w:type="dxa"/>
            <w:noWrap/>
            <w:hideMark/>
          </w:tcPr>
          <w:p w:rsidR="00791ACB" w:rsidRPr="00212CFA" w:rsidRDefault="00791ACB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 </w:t>
            </w:r>
          </w:p>
        </w:tc>
        <w:tc>
          <w:tcPr>
            <w:tcW w:w="1461" w:type="dxa"/>
            <w:hideMark/>
          </w:tcPr>
          <w:p w:rsidR="00791ACB" w:rsidRPr="00212CFA" w:rsidRDefault="00791ACB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 </w:t>
            </w:r>
          </w:p>
        </w:tc>
      </w:tr>
      <w:tr w:rsidR="00212CFA" w:rsidRPr="00212CFA" w:rsidTr="00791ACB">
        <w:trPr>
          <w:trHeight w:val="540"/>
        </w:trPr>
        <w:tc>
          <w:tcPr>
            <w:tcW w:w="712" w:type="dxa"/>
            <w:vMerge w:val="restart"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12CFA">
              <w:rPr>
                <w:b/>
                <w:bCs/>
                <w:sz w:val="16"/>
                <w:szCs w:val="16"/>
              </w:rPr>
              <w:t>1.</w:t>
            </w:r>
            <w:r w:rsidR="003A21A7">
              <w:rPr>
                <w:b/>
                <w:bCs/>
                <w:sz w:val="16"/>
                <w:szCs w:val="16"/>
              </w:rPr>
              <w:t>2.</w:t>
            </w:r>
          </w:p>
        </w:tc>
        <w:tc>
          <w:tcPr>
            <w:tcW w:w="2798" w:type="dxa"/>
            <w:vMerge w:val="restart"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  <w:r w:rsidRPr="00212CFA">
              <w:rPr>
                <w:b/>
                <w:bCs/>
                <w:sz w:val="16"/>
                <w:szCs w:val="16"/>
              </w:rPr>
              <w:t>Основное мероприятие 2. Укрепление материально-технической базы, ремонт и капитальный ремонт культурно-досуговых учреждений</w:t>
            </w:r>
          </w:p>
        </w:tc>
        <w:tc>
          <w:tcPr>
            <w:tcW w:w="865" w:type="dxa"/>
            <w:vMerge w:val="restart"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12CFA">
              <w:rPr>
                <w:b/>
                <w:bCs/>
                <w:sz w:val="16"/>
                <w:szCs w:val="16"/>
              </w:rPr>
              <w:t>2020 год</w:t>
            </w:r>
          </w:p>
        </w:tc>
        <w:tc>
          <w:tcPr>
            <w:tcW w:w="992" w:type="dxa"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12CFA">
              <w:rPr>
                <w:b/>
                <w:bCs/>
                <w:sz w:val="16"/>
                <w:szCs w:val="16"/>
              </w:rPr>
              <w:t>Местный бюджет</w:t>
            </w:r>
          </w:p>
        </w:tc>
        <w:tc>
          <w:tcPr>
            <w:tcW w:w="1099" w:type="dxa"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12CFA">
              <w:rPr>
                <w:b/>
                <w:bCs/>
                <w:sz w:val="16"/>
                <w:szCs w:val="16"/>
              </w:rPr>
              <w:t>7 512,10</w:t>
            </w:r>
          </w:p>
        </w:tc>
        <w:tc>
          <w:tcPr>
            <w:tcW w:w="1013" w:type="dxa"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12CFA">
              <w:rPr>
                <w:b/>
                <w:bCs/>
                <w:sz w:val="16"/>
                <w:szCs w:val="16"/>
              </w:rPr>
              <w:t>7 333,25</w:t>
            </w:r>
          </w:p>
        </w:tc>
        <w:tc>
          <w:tcPr>
            <w:tcW w:w="850" w:type="dxa"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12CFA">
              <w:rPr>
                <w:b/>
                <w:bCs/>
                <w:sz w:val="16"/>
                <w:szCs w:val="16"/>
              </w:rPr>
              <w:t>97,62</w:t>
            </w:r>
          </w:p>
        </w:tc>
        <w:tc>
          <w:tcPr>
            <w:tcW w:w="2977" w:type="dxa"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12CF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7" w:type="dxa"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12CF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7" w:type="dxa"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12CF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13" w:type="dxa"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212CFA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461" w:type="dxa"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212CFA">
              <w:rPr>
                <w:bCs/>
                <w:sz w:val="16"/>
                <w:szCs w:val="16"/>
              </w:rPr>
              <w:t> </w:t>
            </w:r>
          </w:p>
        </w:tc>
      </w:tr>
      <w:tr w:rsidR="00212CFA" w:rsidRPr="00212CFA" w:rsidTr="00791ACB">
        <w:trPr>
          <w:trHeight w:val="600"/>
        </w:trPr>
        <w:tc>
          <w:tcPr>
            <w:tcW w:w="712" w:type="dxa"/>
            <w:vMerge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798" w:type="dxa"/>
            <w:vMerge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65" w:type="dxa"/>
            <w:vMerge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12CFA">
              <w:rPr>
                <w:b/>
                <w:bCs/>
                <w:sz w:val="16"/>
                <w:szCs w:val="16"/>
              </w:rPr>
              <w:t>Областной бюджет</w:t>
            </w:r>
          </w:p>
        </w:tc>
        <w:tc>
          <w:tcPr>
            <w:tcW w:w="1099" w:type="dxa"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12CFA">
              <w:rPr>
                <w:b/>
                <w:bCs/>
                <w:sz w:val="16"/>
                <w:szCs w:val="16"/>
              </w:rPr>
              <w:t>6 350,02</w:t>
            </w:r>
          </w:p>
        </w:tc>
        <w:tc>
          <w:tcPr>
            <w:tcW w:w="1013" w:type="dxa"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12CFA">
              <w:rPr>
                <w:b/>
                <w:bCs/>
                <w:sz w:val="16"/>
                <w:szCs w:val="16"/>
              </w:rPr>
              <w:t>5 489,02</w:t>
            </w:r>
          </w:p>
        </w:tc>
        <w:tc>
          <w:tcPr>
            <w:tcW w:w="850" w:type="dxa"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12CFA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977" w:type="dxa"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12CF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7" w:type="dxa"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12CF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7" w:type="dxa"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12CF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13" w:type="dxa"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212CFA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461" w:type="dxa"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212CFA">
              <w:rPr>
                <w:bCs/>
                <w:sz w:val="16"/>
                <w:szCs w:val="16"/>
              </w:rPr>
              <w:t> </w:t>
            </w:r>
          </w:p>
        </w:tc>
      </w:tr>
      <w:tr w:rsidR="00791ACB" w:rsidRPr="00212CFA" w:rsidTr="00791ACB">
        <w:trPr>
          <w:trHeight w:val="952"/>
        </w:trPr>
        <w:tc>
          <w:tcPr>
            <w:tcW w:w="712" w:type="dxa"/>
            <w:noWrap/>
            <w:hideMark/>
          </w:tcPr>
          <w:p w:rsidR="00791ACB" w:rsidRPr="00212CFA" w:rsidRDefault="00791ACB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1.2.</w:t>
            </w:r>
            <w:r w:rsidR="003A21A7">
              <w:rPr>
                <w:sz w:val="16"/>
                <w:szCs w:val="16"/>
              </w:rPr>
              <w:t>1.</w:t>
            </w:r>
          </w:p>
        </w:tc>
        <w:tc>
          <w:tcPr>
            <w:tcW w:w="2798" w:type="dxa"/>
            <w:hideMark/>
          </w:tcPr>
          <w:p w:rsidR="00791ACB" w:rsidRPr="00212CFA" w:rsidRDefault="00791ACB" w:rsidP="00212CF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Ремонт и капитальный ремонт муниципальных учреждений</w:t>
            </w:r>
          </w:p>
        </w:tc>
        <w:tc>
          <w:tcPr>
            <w:tcW w:w="865" w:type="dxa"/>
            <w:noWrap/>
            <w:hideMark/>
          </w:tcPr>
          <w:p w:rsidR="00791ACB" w:rsidRPr="00212CFA" w:rsidRDefault="00791ACB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2020 год</w:t>
            </w:r>
          </w:p>
        </w:tc>
        <w:tc>
          <w:tcPr>
            <w:tcW w:w="992" w:type="dxa"/>
            <w:hideMark/>
          </w:tcPr>
          <w:p w:rsidR="00791ACB" w:rsidRPr="00212CFA" w:rsidRDefault="00791ACB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ВСЕГО:</w:t>
            </w:r>
          </w:p>
          <w:p w:rsidR="00791ACB" w:rsidRPr="00212CFA" w:rsidRDefault="00791ACB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в том числе:</w:t>
            </w:r>
          </w:p>
          <w:p w:rsidR="00791ACB" w:rsidRPr="00212CFA" w:rsidRDefault="00791ACB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099" w:type="dxa"/>
            <w:noWrap/>
            <w:hideMark/>
          </w:tcPr>
          <w:p w:rsidR="00791ACB" w:rsidRPr="00212CFA" w:rsidRDefault="00791ACB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5 983,01</w:t>
            </w:r>
          </w:p>
        </w:tc>
        <w:tc>
          <w:tcPr>
            <w:tcW w:w="1013" w:type="dxa"/>
            <w:noWrap/>
            <w:hideMark/>
          </w:tcPr>
          <w:p w:rsidR="00791ACB" w:rsidRPr="00212CFA" w:rsidRDefault="00791ACB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5 983,02</w:t>
            </w:r>
          </w:p>
        </w:tc>
        <w:tc>
          <w:tcPr>
            <w:tcW w:w="850" w:type="dxa"/>
            <w:noWrap/>
            <w:hideMark/>
          </w:tcPr>
          <w:p w:rsidR="00791ACB" w:rsidRPr="00212CFA" w:rsidRDefault="00791ACB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100,00</w:t>
            </w:r>
          </w:p>
        </w:tc>
        <w:tc>
          <w:tcPr>
            <w:tcW w:w="2977" w:type="dxa"/>
            <w:hideMark/>
          </w:tcPr>
          <w:p w:rsidR="00791ACB" w:rsidRPr="00212CFA" w:rsidRDefault="00791ACB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 </w:t>
            </w:r>
          </w:p>
        </w:tc>
        <w:tc>
          <w:tcPr>
            <w:tcW w:w="677" w:type="dxa"/>
            <w:noWrap/>
            <w:hideMark/>
          </w:tcPr>
          <w:p w:rsidR="00791ACB" w:rsidRPr="00212CFA" w:rsidRDefault="00791ACB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 </w:t>
            </w:r>
          </w:p>
        </w:tc>
        <w:tc>
          <w:tcPr>
            <w:tcW w:w="677" w:type="dxa"/>
            <w:noWrap/>
            <w:hideMark/>
          </w:tcPr>
          <w:p w:rsidR="00791ACB" w:rsidRPr="00212CFA" w:rsidRDefault="00791ACB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 </w:t>
            </w:r>
          </w:p>
        </w:tc>
        <w:tc>
          <w:tcPr>
            <w:tcW w:w="1013" w:type="dxa"/>
            <w:noWrap/>
            <w:hideMark/>
          </w:tcPr>
          <w:p w:rsidR="00791ACB" w:rsidRPr="00212CFA" w:rsidRDefault="00791ACB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 </w:t>
            </w:r>
          </w:p>
        </w:tc>
        <w:tc>
          <w:tcPr>
            <w:tcW w:w="1461" w:type="dxa"/>
            <w:hideMark/>
          </w:tcPr>
          <w:p w:rsidR="00791ACB" w:rsidRPr="00212CFA" w:rsidRDefault="00791ACB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 </w:t>
            </w:r>
          </w:p>
        </w:tc>
      </w:tr>
      <w:tr w:rsidR="00791ACB" w:rsidRPr="00212CFA" w:rsidTr="00791ACB">
        <w:trPr>
          <w:trHeight w:val="991"/>
        </w:trPr>
        <w:tc>
          <w:tcPr>
            <w:tcW w:w="712" w:type="dxa"/>
            <w:noWrap/>
            <w:hideMark/>
          </w:tcPr>
          <w:p w:rsidR="00791ACB" w:rsidRPr="00212CFA" w:rsidRDefault="00791ACB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1.</w:t>
            </w:r>
            <w:r w:rsidR="003A21A7">
              <w:rPr>
                <w:sz w:val="16"/>
                <w:szCs w:val="16"/>
              </w:rPr>
              <w:t>2.</w:t>
            </w:r>
            <w:r w:rsidRPr="00212CFA">
              <w:rPr>
                <w:sz w:val="16"/>
                <w:szCs w:val="16"/>
              </w:rPr>
              <w:t>3.</w:t>
            </w:r>
          </w:p>
        </w:tc>
        <w:tc>
          <w:tcPr>
            <w:tcW w:w="2798" w:type="dxa"/>
            <w:hideMark/>
          </w:tcPr>
          <w:p w:rsidR="00791ACB" w:rsidRPr="00212CFA" w:rsidRDefault="00791ACB" w:rsidP="00212CF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Приобретение основных средств для оснащения муниципальных учреждений</w:t>
            </w:r>
          </w:p>
        </w:tc>
        <w:tc>
          <w:tcPr>
            <w:tcW w:w="865" w:type="dxa"/>
            <w:noWrap/>
            <w:hideMark/>
          </w:tcPr>
          <w:p w:rsidR="00791ACB" w:rsidRPr="00212CFA" w:rsidRDefault="00791ACB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2020 год</w:t>
            </w:r>
          </w:p>
        </w:tc>
        <w:tc>
          <w:tcPr>
            <w:tcW w:w="992" w:type="dxa"/>
            <w:hideMark/>
          </w:tcPr>
          <w:p w:rsidR="00791ACB" w:rsidRPr="00212CFA" w:rsidRDefault="00791ACB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ВСЕГО:</w:t>
            </w:r>
          </w:p>
          <w:p w:rsidR="00791ACB" w:rsidRPr="00212CFA" w:rsidRDefault="00791ACB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в том числе:</w:t>
            </w:r>
          </w:p>
          <w:p w:rsidR="00791ACB" w:rsidRPr="00212CFA" w:rsidRDefault="00791ACB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099" w:type="dxa"/>
            <w:noWrap/>
            <w:hideMark/>
          </w:tcPr>
          <w:p w:rsidR="00791ACB" w:rsidRPr="00212CFA" w:rsidRDefault="00791ACB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210,00</w:t>
            </w:r>
          </w:p>
        </w:tc>
        <w:tc>
          <w:tcPr>
            <w:tcW w:w="1013" w:type="dxa"/>
            <w:noWrap/>
            <w:hideMark/>
          </w:tcPr>
          <w:p w:rsidR="00791ACB" w:rsidRPr="00212CFA" w:rsidRDefault="00791ACB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210,00</w:t>
            </w:r>
          </w:p>
        </w:tc>
        <w:tc>
          <w:tcPr>
            <w:tcW w:w="850" w:type="dxa"/>
            <w:noWrap/>
            <w:hideMark/>
          </w:tcPr>
          <w:p w:rsidR="00791ACB" w:rsidRPr="00212CFA" w:rsidRDefault="00791ACB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100,00</w:t>
            </w:r>
          </w:p>
        </w:tc>
        <w:tc>
          <w:tcPr>
            <w:tcW w:w="2977" w:type="dxa"/>
            <w:hideMark/>
          </w:tcPr>
          <w:p w:rsidR="00791ACB" w:rsidRPr="00212CFA" w:rsidRDefault="00791ACB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 </w:t>
            </w:r>
          </w:p>
        </w:tc>
        <w:tc>
          <w:tcPr>
            <w:tcW w:w="677" w:type="dxa"/>
            <w:noWrap/>
            <w:hideMark/>
          </w:tcPr>
          <w:p w:rsidR="00791ACB" w:rsidRPr="00212CFA" w:rsidRDefault="00791ACB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 </w:t>
            </w:r>
          </w:p>
        </w:tc>
        <w:tc>
          <w:tcPr>
            <w:tcW w:w="677" w:type="dxa"/>
            <w:noWrap/>
            <w:hideMark/>
          </w:tcPr>
          <w:p w:rsidR="00791ACB" w:rsidRPr="00212CFA" w:rsidRDefault="00791ACB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 </w:t>
            </w:r>
          </w:p>
        </w:tc>
        <w:tc>
          <w:tcPr>
            <w:tcW w:w="1013" w:type="dxa"/>
            <w:noWrap/>
            <w:hideMark/>
          </w:tcPr>
          <w:p w:rsidR="00791ACB" w:rsidRPr="00212CFA" w:rsidRDefault="00791ACB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 </w:t>
            </w:r>
          </w:p>
        </w:tc>
        <w:tc>
          <w:tcPr>
            <w:tcW w:w="1461" w:type="dxa"/>
            <w:hideMark/>
          </w:tcPr>
          <w:p w:rsidR="00791ACB" w:rsidRPr="00212CFA" w:rsidRDefault="00791ACB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 </w:t>
            </w:r>
          </w:p>
        </w:tc>
      </w:tr>
      <w:tr w:rsidR="00212CFA" w:rsidRPr="00212CFA" w:rsidTr="00791ACB">
        <w:trPr>
          <w:trHeight w:val="1164"/>
        </w:trPr>
        <w:tc>
          <w:tcPr>
            <w:tcW w:w="712" w:type="dxa"/>
            <w:vMerge w:val="restart"/>
            <w:noWrap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lastRenderedPageBreak/>
              <w:t>1</w:t>
            </w:r>
            <w:r w:rsidR="003A21A7">
              <w:rPr>
                <w:sz w:val="16"/>
                <w:szCs w:val="16"/>
              </w:rPr>
              <w:t>.2</w:t>
            </w:r>
            <w:r w:rsidRPr="00212CFA">
              <w:rPr>
                <w:sz w:val="16"/>
                <w:szCs w:val="16"/>
              </w:rPr>
              <w:t>.4.</w:t>
            </w:r>
          </w:p>
        </w:tc>
        <w:tc>
          <w:tcPr>
            <w:tcW w:w="2798" w:type="dxa"/>
            <w:vMerge w:val="restart"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Субсидия на проведение</w:t>
            </w:r>
            <w:r>
              <w:rPr>
                <w:sz w:val="16"/>
                <w:szCs w:val="16"/>
              </w:rPr>
              <w:t xml:space="preserve"> </w:t>
            </w:r>
            <w:r w:rsidRPr="00212CFA">
              <w:rPr>
                <w:sz w:val="16"/>
                <w:szCs w:val="16"/>
              </w:rPr>
              <w:t>ремонтных работ и</w:t>
            </w:r>
            <w:r>
              <w:rPr>
                <w:sz w:val="16"/>
                <w:szCs w:val="16"/>
              </w:rPr>
              <w:t xml:space="preserve"> </w:t>
            </w:r>
            <w:r w:rsidRPr="00212CFA">
              <w:rPr>
                <w:sz w:val="16"/>
                <w:szCs w:val="16"/>
              </w:rPr>
              <w:t>укрепление материально</w:t>
            </w:r>
            <w:r>
              <w:rPr>
                <w:sz w:val="16"/>
                <w:szCs w:val="16"/>
              </w:rPr>
              <w:t>-</w:t>
            </w:r>
            <w:r w:rsidRPr="00212CFA">
              <w:rPr>
                <w:sz w:val="16"/>
                <w:szCs w:val="16"/>
              </w:rPr>
              <w:t>технической базы</w:t>
            </w:r>
            <w:r>
              <w:rPr>
                <w:sz w:val="16"/>
                <w:szCs w:val="16"/>
              </w:rPr>
              <w:t xml:space="preserve"> </w:t>
            </w:r>
            <w:r w:rsidRPr="00212CFA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учреждений культуры и </w:t>
            </w:r>
            <w:r w:rsidRPr="00212CFA">
              <w:rPr>
                <w:sz w:val="16"/>
                <w:szCs w:val="16"/>
              </w:rPr>
              <w:t>образования в сфере</w:t>
            </w:r>
            <w:r>
              <w:rPr>
                <w:sz w:val="16"/>
                <w:szCs w:val="16"/>
              </w:rPr>
              <w:t xml:space="preserve"> </w:t>
            </w:r>
            <w:r w:rsidRPr="00212CFA">
              <w:rPr>
                <w:sz w:val="16"/>
                <w:szCs w:val="16"/>
              </w:rPr>
              <w:t>культуры и искусства</w:t>
            </w:r>
          </w:p>
        </w:tc>
        <w:tc>
          <w:tcPr>
            <w:tcW w:w="865" w:type="dxa"/>
            <w:vMerge w:val="restart"/>
            <w:noWrap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2020 год</w:t>
            </w:r>
          </w:p>
        </w:tc>
        <w:tc>
          <w:tcPr>
            <w:tcW w:w="992" w:type="dxa"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ВСЕГО:</w:t>
            </w:r>
          </w:p>
        </w:tc>
        <w:tc>
          <w:tcPr>
            <w:tcW w:w="1099" w:type="dxa"/>
            <w:vMerge w:val="restart"/>
            <w:noWrap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6 350,02</w:t>
            </w:r>
          </w:p>
        </w:tc>
        <w:tc>
          <w:tcPr>
            <w:tcW w:w="1013" w:type="dxa"/>
            <w:vMerge w:val="restart"/>
            <w:noWrap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5 489,02</w:t>
            </w:r>
          </w:p>
        </w:tc>
        <w:tc>
          <w:tcPr>
            <w:tcW w:w="850" w:type="dxa"/>
            <w:vMerge w:val="restart"/>
            <w:noWrap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86,44</w:t>
            </w:r>
          </w:p>
        </w:tc>
        <w:tc>
          <w:tcPr>
            <w:tcW w:w="2977" w:type="dxa"/>
            <w:hideMark/>
          </w:tcPr>
          <w:p w:rsidR="00212CFA" w:rsidRPr="00212CFA" w:rsidRDefault="00212CFA" w:rsidP="00170A5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- доля использованной субсидии,</w:t>
            </w:r>
            <w:r>
              <w:rPr>
                <w:sz w:val="16"/>
                <w:szCs w:val="16"/>
              </w:rPr>
              <w:t xml:space="preserve"> </w:t>
            </w:r>
            <w:r w:rsidRPr="00212CFA">
              <w:rPr>
                <w:sz w:val="16"/>
                <w:szCs w:val="16"/>
              </w:rPr>
              <w:t>направленной на укрепление</w:t>
            </w:r>
            <w:r w:rsidRPr="00212CFA">
              <w:rPr>
                <w:sz w:val="16"/>
                <w:szCs w:val="16"/>
              </w:rPr>
              <w:br/>
              <w:t>материально-технической базы</w:t>
            </w:r>
            <w:r w:rsidR="00170A57">
              <w:rPr>
                <w:sz w:val="16"/>
                <w:szCs w:val="16"/>
              </w:rPr>
              <w:t xml:space="preserve"> </w:t>
            </w:r>
            <w:r w:rsidRPr="00212CFA">
              <w:rPr>
                <w:sz w:val="16"/>
                <w:szCs w:val="16"/>
              </w:rPr>
              <w:t>учреждений культуры и образования в сфере культуры и искусства,</w:t>
            </w:r>
            <w:r w:rsidR="00170A57">
              <w:rPr>
                <w:sz w:val="16"/>
                <w:szCs w:val="16"/>
              </w:rPr>
              <w:t xml:space="preserve"> </w:t>
            </w:r>
            <w:r w:rsidRPr="00212CFA">
              <w:rPr>
                <w:sz w:val="16"/>
                <w:szCs w:val="16"/>
              </w:rPr>
              <w:t>в общем объеме перечисленной</w:t>
            </w:r>
            <w:r w:rsidR="00170A57">
              <w:rPr>
                <w:sz w:val="16"/>
                <w:szCs w:val="16"/>
              </w:rPr>
              <w:t xml:space="preserve"> </w:t>
            </w:r>
            <w:r w:rsidRPr="00212CFA">
              <w:rPr>
                <w:sz w:val="16"/>
                <w:szCs w:val="16"/>
              </w:rPr>
              <w:t>субсидии на указанные цели (%)</w:t>
            </w:r>
          </w:p>
        </w:tc>
        <w:tc>
          <w:tcPr>
            <w:tcW w:w="677" w:type="dxa"/>
            <w:noWrap/>
            <w:hideMark/>
          </w:tcPr>
          <w:p w:rsidR="00212CFA" w:rsidRPr="00E359EF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yellow"/>
              </w:rPr>
            </w:pPr>
            <w:r w:rsidRPr="00E359EF">
              <w:rPr>
                <w:sz w:val="16"/>
                <w:szCs w:val="16"/>
                <w:highlight w:val="yellow"/>
              </w:rPr>
              <w:t>100,00</w:t>
            </w:r>
          </w:p>
        </w:tc>
        <w:tc>
          <w:tcPr>
            <w:tcW w:w="677" w:type="dxa"/>
            <w:noWrap/>
            <w:hideMark/>
          </w:tcPr>
          <w:p w:rsidR="00212CFA" w:rsidRPr="00E359EF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yellow"/>
              </w:rPr>
            </w:pPr>
            <w:r w:rsidRPr="00E359EF">
              <w:rPr>
                <w:sz w:val="16"/>
                <w:szCs w:val="16"/>
                <w:highlight w:val="yellow"/>
              </w:rPr>
              <w:t>86,44</w:t>
            </w:r>
          </w:p>
        </w:tc>
        <w:tc>
          <w:tcPr>
            <w:tcW w:w="1013" w:type="dxa"/>
            <w:noWrap/>
            <w:hideMark/>
          </w:tcPr>
          <w:p w:rsidR="00212CFA" w:rsidRPr="00E359EF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yellow"/>
              </w:rPr>
            </w:pPr>
            <w:r w:rsidRPr="00E359EF">
              <w:rPr>
                <w:sz w:val="16"/>
                <w:szCs w:val="16"/>
                <w:highlight w:val="yellow"/>
              </w:rPr>
              <w:t>86,44</w:t>
            </w:r>
          </w:p>
        </w:tc>
        <w:tc>
          <w:tcPr>
            <w:tcW w:w="1461" w:type="dxa"/>
            <w:vMerge w:val="restart"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МБУК "ДК "Строитель"</w:t>
            </w:r>
          </w:p>
        </w:tc>
      </w:tr>
      <w:tr w:rsidR="00212CFA" w:rsidRPr="00212CFA" w:rsidTr="00791ACB">
        <w:trPr>
          <w:trHeight w:val="870"/>
        </w:trPr>
        <w:tc>
          <w:tcPr>
            <w:tcW w:w="712" w:type="dxa"/>
            <w:vMerge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798" w:type="dxa"/>
            <w:vMerge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65" w:type="dxa"/>
            <w:vMerge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в том числе:</w:t>
            </w:r>
          </w:p>
        </w:tc>
        <w:tc>
          <w:tcPr>
            <w:tcW w:w="1099" w:type="dxa"/>
            <w:vMerge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3" w:type="dxa"/>
            <w:vMerge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hideMark/>
          </w:tcPr>
          <w:p w:rsidR="00212CFA" w:rsidRPr="00212CFA" w:rsidRDefault="00212CFA" w:rsidP="00170A5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- доля использованной субсидии на</w:t>
            </w:r>
            <w:r w:rsidR="00170A57">
              <w:rPr>
                <w:sz w:val="16"/>
                <w:szCs w:val="16"/>
              </w:rPr>
              <w:t xml:space="preserve"> </w:t>
            </w:r>
            <w:r w:rsidRPr="00212CFA">
              <w:rPr>
                <w:sz w:val="16"/>
                <w:szCs w:val="16"/>
              </w:rPr>
              <w:t>осуществление ремонтных работ в</w:t>
            </w:r>
            <w:r w:rsidR="00170A57">
              <w:rPr>
                <w:sz w:val="16"/>
                <w:szCs w:val="16"/>
              </w:rPr>
              <w:t xml:space="preserve"> </w:t>
            </w:r>
            <w:r w:rsidRPr="00212CFA">
              <w:rPr>
                <w:sz w:val="16"/>
                <w:szCs w:val="16"/>
              </w:rPr>
              <w:t>учреждениях культуры в общем</w:t>
            </w:r>
            <w:r w:rsidR="00170A57">
              <w:rPr>
                <w:sz w:val="16"/>
                <w:szCs w:val="16"/>
              </w:rPr>
              <w:t xml:space="preserve"> </w:t>
            </w:r>
            <w:r w:rsidRPr="00212CFA">
              <w:rPr>
                <w:sz w:val="16"/>
                <w:szCs w:val="16"/>
              </w:rPr>
              <w:t>объеме перечисленной субсидии на</w:t>
            </w:r>
            <w:r w:rsidRPr="00212CFA">
              <w:rPr>
                <w:sz w:val="16"/>
                <w:szCs w:val="16"/>
              </w:rPr>
              <w:br/>
              <w:t>указанные цели %</w:t>
            </w:r>
          </w:p>
        </w:tc>
        <w:tc>
          <w:tcPr>
            <w:tcW w:w="677" w:type="dxa"/>
            <w:noWrap/>
            <w:hideMark/>
          </w:tcPr>
          <w:p w:rsidR="00212CFA" w:rsidRPr="00E359EF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yellow"/>
              </w:rPr>
            </w:pPr>
            <w:r w:rsidRPr="00E359EF">
              <w:rPr>
                <w:sz w:val="16"/>
                <w:szCs w:val="16"/>
                <w:highlight w:val="yellow"/>
              </w:rPr>
              <w:t>100,00</w:t>
            </w:r>
          </w:p>
        </w:tc>
        <w:tc>
          <w:tcPr>
            <w:tcW w:w="677" w:type="dxa"/>
            <w:noWrap/>
            <w:hideMark/>
          </w:tcPr>
          <w:p w:rsidR="00212CFA" w:rsidRPr="00E359EF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yellow"/>
              </w:rPr>
            </w:pPr>
            <w:r w:rsidRPr="00E359EF">
              <w:rPr>
                <w:sz w:val="16"/>
                <w:szCs w:val="16"/>
                <w:highlight w:val="yellow"/>
              </w:rPr>
              <w:t>86,44</w:t>
            </w:r>
          </w:p>
        </w:tc>
        <w:tc>
          <w:tcPr>
            <w:tcW w:w="1013" w:type="dxa"/>
            <w:noWrap/>
            <w:hideMark/>
          </w:tcPr>
          <w:p w:rsidR="00212CFA" w:rsidRPr="00E359EF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yellow"/>
              </w:rPr>
            </w:pPr>
            <w:r w:rsidRPr="00E359EF">
              <w:rPr>
                <w:sz w:val="16"/>
                <w:szCs w:val="16"/>
                <w:highlight w:val="yellow"/>
              </w:rPr>
              <w:t>86,44</w:t>
            </w:r>
          </w:p>
        </w:tc>
        <w:tc>
          <w:tcPr>
            <w:tcW w:w="1461" w:type="dxa"/>
            <w:vMerge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212CFA" w:rsidRPr="00212CFA" w:rsidTr="00791ACB">
        <w:trPr>
          <w:trHeight w:val="784"/>
        </w:trPr>
        <w:tc>
          <w:tcPr>
            <w:tcW w:w="712" w:type="dxa"/>
            <w:vMerge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798" w:type="dxa"/>
            <w:vMerge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65" w:type="dxa"/>
            <w:vMerge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ОБ</w:t>
            </w:r>
          </w:p>
        </w:tc>
        <w:tc>
          <w:tcPr>
            <w:tcW w:w="1099" w:type="dxa"/>
            <w:vMerge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3" w:type="dxa"/>
            <w:vMerge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hideMark/>
          </w:tcPr>
          <w:p w:rsidR="00212CFA" w:rsidRPr="00212CFA" w:rsidRDefault="00212CFA" w:rsidP="00E359EF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- доля отремонтированных площадей от общего объема площадей,</w:t>
            </w:r>
            <w:r w:rsidR="00E359EF">
              <w:rPr>
                <w:sz w:val="16"/>
                <w:szCs w:val="16"/>
              </w:rPr>
              <w:t xml:space="preserve"> </w:t>
            </w:r>
            <w:r w:rsidRPr="00212CFA">
              <w:rPr>
                <w:sz w:val="16"/>
                <w:szCs w:val="16"/>
              </w:rPr>
              <w:t>запланированных к проведению</w:t>
            </w:r>
            <w:r w:rsidR="00E359EF">
              <w:rPr>
                <w:sz w:val="16"/>
                <w:szCs w:val="16"/>
              </w:rPr>
              <w:t xml:space="preserve"> </w:t>
            </w:r>
            <w:r w:rsidRPr="00212CFA">
              <w:rPr>
                <w:sz w:val="16"/>
                <w:szCs w:val="16"/>
              </w:rPr>
              <w:t>ремонтных работ (1314 кв.</w:t>
            </w:r>
            <w:r w:rsidR="00170A57">
              <w:rPr>
                <w:sz w:val="16"/>
                <w:szCs w:val="16"/>
              </w:rPr>
              <w:t xml:space="preserve"> </w:t>
            </w:r>
            <w:r w:rsidRPr="00212CFA">
              <w:rPr>
                <w:sz w:val="16"/>
                <w:szCs w:val="16"/>
              </w:rPr>
              <w:t>м.), %</w:t>
            </w:r>
          </w:p>
        </w:tc>
        <w:tc>
          <w:tcPr>
            <w:tcW w:w="677" w:type="dxa"/>
            <w:noWrap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100,00</w:t>
            </w:r>
          </w:p>
        </w:tc>
        <w:tc>
          <w:tcPr>
            <w:tcW w:w="677" w:type="dxa"/>
            <w:noWrap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100,00</w:t>
            </w:r>
          </w:p>
        </w:tc>
        <w:tc>
          <w:tcPr>
            <w:tcW w:w="1013" w:type="dxa"/>
            <w:noWrap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100,00</w:t>
            </w:r>
          </w:p>
        </w:tc>
        <w:tc>
          <w:tcPr>
            <w:tcW w:w="1461" w:type="dxa"/>
            <w:vMerge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212CFA" w:rsidRPr="00212CFA" w:rsidTr="00791ACB">
        <w:trPr>
          <w:trHeight w:val="1657"/>
        </w:trPr>
        <w:tc>
          <w:tcPr>
            <w:tcW w:w="712" w:type="dxa"/>
            <w:noWrap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1.</w:t>
            </w:r>
            <w:r w:rsidR="003A21A7">
              <w:rPr>
                <w:sz w:val="16"/>
                <w:szCs w:val="16"/>
              </w:rPr>
              <w:t>2.</w:t>
            </w:r>
            <w:r w:rsidRPr="00212CFA">
              <w:rPr>
                <w:sz w:val="16"/>
                <w:szCs w:val="16"/>
              </w:rPr>
              <w:t>4.1</w:t>
            </w:r>
          </w:p>
        </w:tc>
        <w:tc>
          <w:tcPr>
            <w:tcW w:w="2798" w:type="dxa"/>
            <w:hideMark/>
          </w:tcPr>
          <w:p w:rsidR="00212CFA" w:rsidRPr="00212CFA" w:rsidRDefault="00212CFA" w:rsidP="00170A5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Предоставление субсидии из</w:t>
            </w:r>
            <w:r w:rsidRPr="00212CFA">
              <w:rPr>
                <w:sz w:val="16"/>
                <w:szCs w:val="16"/>
              </w:rPr>
              <w:br/>
              <w:t>областного бюджета на укрепление</w:t>
            </w:r>
            <w:r w:rsidR="00170A57">
              <w:rPr>
                <w:sz w:val="16"/>
                <w:szCs w:val="16"/>
              </w:rPr>
              <w:t xml:space="preserve"> </w:t>
            </w:r>
            <w:r w:rsidRPr="00212CFA">
              <w:rPr>
                <w:sz w:val="16"/>
                <w:szCs w:val="16"/>
              </w:rPr>
              <w:t>материально-технической базы и</w:t>
            </w:r>
            <w:r w:rsidR="00170A57">
              <w:rPr>
                <w:sz w:val="16"/>
                <w:szCs w:val="16"/>
              </w:rPr>
              <w:t xml:space="preserve"> </w:t>
            </w:r>
            <w:r w:rsidRPr="00212CFA">
              <w:rPr>
                <w:sz w:val="16"/>
                <w:szCs w:val="16"/>
              </w:rPr>
              <w:t>ремонт культурно-досугового</w:t>
            </w:r>
            <w:r w:rsidR="00170A57">
              <w:rPr>
                <w:sz w:val="16"/>
                <w:szCs w:val="16"/>
              </w:rPr>
              <w:t xml:space="preserve"> </w:t>
            </w:r>
            <w:r w:rsidRPr="00212CFA">
              <w:rPr>
                <w:sz w:val="16"/>
                <w:szCs w:val="16"/>
              </w:rPr>
              <w:t>учреждения муниципального</w:t>
            </w:r>
            <w:r w:rsidR="00170A57">
              <w:rPr>
                <w:sz w:val="16"/>
                <w:szCs w:val="16"/>
              </w:rPr>
              <w:t xml:space="preserve"> </w:t>
            </w:r>
            <w:r w:rsidRPr="00212CFA">
              <w:rPr>
                <w:sz w:val="16"/>
                <w:szCs w:val="16"/>
              </w:rPr>
              <w:t>образования Мурманской области</w:t>
            </w:r>
            <w:r w:rsidR="00170A57">
              <w:rPr>
                <w:sz w:val="16"/>
                <w:szCs w:val="16"/>
              </w:rPr>
              <w:t xml:space="preserve"> </w:t>
            </w:r>
            <w:r w:rsidRPr="00212CFA">
              <w:rPr>
                <w:sz w:val="16"/>
                <w:szCs w:val="16"/>
              </w:rPr>
              <w:t>(Капитальный ремонт кровли здания</w:t>
            </w:r>
            <w:r w:rsidR="00170A57">
              <w:rPr>
                <w:sz w:val="16"/>
                <w:szCs w:val="16"/>
              </w:rPr>
              <w:t xml:space="preserve"> </w:t>
            </w:r>
            <w:r w:rsidRPr="00212CFA">
              <w:rPr>
                <w:sz w:val="16"/>
                <w:szCs w:val="16"/>
              </w:rPr>
              <w:t xml:space="preserve">МБУК ДК </w:t>
            </w:r>
            <w:proofErr w:type="gramStart"/>
            <w:r w:rsidRPr="00212CFA">
              <w:rPr>
                <w:sz w:val="16"/>
                <w:szCs w:val="16"/>
              </w:rPr>
              <w:t>«Строитель»</w:t>
            </w:r>
            <w:proofErr w:type="gramEnd"/>
            <w:r w:rsidRPr="00212CFA">
              <w:rPr>
                <w:sz w:val="16"/>
                <w:szCs w:val="16"/>
              </w:rPr>
              <w:t xml:space="preserve"> ЗАТО</w:t>
            </w:r>
            <w:r w:rsidR="00170A57">
              <w:rPr>
                <w:sz w:val="16"/>
                <w:szCs w:val="16"/>
              </w:rPr>
              <w:t xml:space="preserve"> </w:t>
            </w:r>
            <w:r w:rsidRPr="00212CFA">
              <w:rPr>
                <w:sz w:val="16"/>
                <w:szCs w:val="16"/>
              </w:rPr>
              <w:t xml:space="preserve">Североморск). </w:t>
            </w:r>
          </w:p>
        </w:tc>
        <w:tc>
          <w:tcPr>
            <w:tcW w:w="865" w:type="dxa"/>
            <w:noWrap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2020 год</w:t>
            </w:r>
          </w:p>
        </w:tc>
        <w:tc>
          <w:tcPr>
            <w:tcW w:w="992" w:type="dxa"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ОБ</w:t>
            </w:r>
          </w:p>
        </w:tc>
        <w:tc>
          <w:tcPr>
            <w:tcW w:w="1099" w:type="dxa"/>
            <w:noWrap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5 108,02</w:t>
            </w:r>
          </w:p>
        </w:tc>
        <w:tc>
          <w:tcPr>
            <w:tcW w:w="1013" w:type="dxa"/>
            <w:noWrap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5 108,02</w:t>
            </w:r>
          </w:p>
        </w:tc>
        <w:tc>
          <w:tcPr>
            <w:tcW w:w="850" w:type="dxa"/>
            <w:noWrap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100,00</w:t>
            </w:r>
          </w:p>
        </w:tc>
        <w:tc>
          <w:tcPr>
            <w:tcW w:w="2977" w:type="dxa"/>
            <w:hideMark/>
          </w:tcPr>
          <w:p w:rsidR="00212CFA" w:rsidRPr="00212CFA" w:rsidRDefault="00212CFA" w:rsidP="00170A5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- площадь ремонта</w:t>
            </w:r>
            <w:r w:rsidR="00170A57">
              <w:rPr>
                <w:sz w:val="16"/>
                <w:szCs w:val="16"/>
              </w:rPr>
              <w:t xml:space="preserve"> </w:t>
            </w:r>
            <w:r w:rsidRPr="00212CFA">
              <w:rPr>
                <w:sz w:val="16"/>
                <w:szCs w:val="16"/>
              </w:rPr>
              <w:t>(</w:t>
            </w:r>
            <w:proofErr w:type="spellStart"/>
            <w:r w:rsidRPr="00212CFA">
              <w:rPr>
                <w:sz w:val="16"/>
                <w:szCs w:val="16"/>
              </w:rPr>
              <w:t>кв.м</w:t>
            </w:r>
            <w:proofErr w:type="spellEnd"/>
            <w:r w:rsidRPr="00212CFA">
              <w:rPr>
                <w:sz w:val="16"/>
                <w:szCs w:val="16"/>
              </w:rPr>
              <w:t>.)</w:t>
            </w:r>
          </w:p>
        </w:tc>
        <w:tc>
          <w:tcPr>
            <w:tcW w:w="677" w:type="dxa"/>
            <w:noWrap/>
            <w:hideMark/>
          </w:tcPr>
          <w:p w:rsidR="00212CFA" w:rsidRPr="00212CFA" w:rsidRDefault="00212CFA" w:rsidP="006C688D">
            <w:pPr>
              <w:autoSpaceDE w:val="0"/>
              <w:autoSpaceDN w:val="0"/>
              <w:adjustRightInd w:val="0"/>
              <w:ind w:right="-14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1314,00</w:t>
            </w:r>
          </w:p>
        </w:tc>
        <w:tc>
          <w:tcPr>
            <w:tcW w:w="677" w:type="dxa"/>
            <w:noWrap/>
            <w:hideMark/>
          </w:tcPr>
          <w:p w:rsidR="00212CFA" w:rsidRPr="00212CFA" w:rsidRDefault="00212CFA" w:rsidP="006C688D">
            <w:pPr>
              <w:autoSpaceDE w:val="0"/>
              <w:autoSpaceDN w:val="0"/>
              <w:adjustRightInd w:val="0"/>
              <w:ind w:right="-14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1314,00</w:t>
            </w:r>
          </w:p>
        </w:tc>
        <w:tc>
          <w:tcPr>
            <w:tcW w:w="1013" w:type="dxa"/>
            <w:noWrap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100,00</w:t>
            </w:r>
          </w:p>
        </w:tc>
        <w:tc>
          <w:tcPr>
            <w:tcW w:w="1461" w:type="dxa"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 </w:t>
            </w:r>
          </w:p>
        </w:tc>
      </w:tr>
      <w:tr w:rsidR="00212CFA" w:rsidRPr="00212CFA" w:rsidTr="00791ACB">
        <w:trPr>
          <w:trHeight w:val="1823"/>
        </w:trPr>
        <w:tc>
          <w:tcPr>
            <w:tcW w:w="712" w:type="dxa"/>
            <w:noWrap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1.</w:t>
            </w:r>
            <w:r w:rsidR="003A21A7">
              <w:rPr>
                <w:sz w:val="16"/>
                <w:szCs w:val="16"/>
              </w:rPr>
              <w:t>2.</w:t>
            </w:r>
            <w:r w:rsidRPr="00212CFA">
              <w:rPr>
                <w:sz w:val="16"/>
                <w:szCs w:val="16"/>
              </w:rPr>
              <w:t>4.2</w:t>
            </w:r>
          </w:p>
        </w:tc>
        <w:tc>
          <w:tcPr>
            <w:tcW w:w="2798" w:type="dxa"/>
            <w:hideMark/>
          </w:tcPr>
          <w:p w:rsidR="00212CFA" w:rsidRPr="00212CFA" w:rsidRDefault="00212CFA" w:rsidP="00170A5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Предоставление субсидии из</w:t>
            </w:r>
            <w:r w:rsidRPr="00212CFA">
              <w:rPr>
                <w:sz w:val="16"/>
                <w:szCs w:val="16"/>
              </w:rPr>
              <w:br w:type="page"/>
              <w:t>областного бюджета на укрепление</w:t>
            </w:r>
            <w:r w:rsidRPr="00212CFA">
              <w:rPr>
                <w:sz w:val="16"/>
                <w:szCs w:val="16"/>
              </w:rPr>
              <w:br w:type="page"/>
              <w:t>материально-технической базы и</w:t>
            </w:r>
            <w:r w:rsidRPr="00212CFA">
              <w:rPr>
                <w:sz w:val="16"/>
                <w:szCs w:val="16"/>
              </w:rPr>
              <w:br w:type="page"/>
              <w:t>ремонт культурно-досугового</w:t>
            </w:r>
            <w:r w:rsidR="00170A57">
              <w:rPr>
                <w:sz w:val="16"/>
                <w:szCs w:val="16"/>
              </w:rPr>
              <w:t xml:space="preserve"> </w:t>
            </w:r>
            <w:r w:rsidRPr="00212CFA">
              <w:rPr>
                <w:sz w:val="16"/>
                <w:szCs w:val="16"/>
              </w:rPr>
              <w:t>учреждения муниципального</w:t>
            </w:r>
            <w:r w:rsidR="00170A57">
              <w:rPr>
                <w:sz w:val="16"/>
                <w:szCs w:val="16"/>
              </w:rPr>
              <w:t xml:space="preserve"> </w:t>
            </w:r>
            <w:r w:rsidRPr="00212CFA">
              <w:rPr>
                <w:sz w:val="16"/>
                <w:szCs w:val="16"/>
              </w:rPr>
              <w:br w:type="page"/>
              <w:t>образования Мурманской области</w:t>
            </w:r>
            <w:r w:rsidR="00170A57">
              <w:rPr>
                <w:sz w:val="16"/>
                <w:szCs w:val="16"/>
              </w:rPr>
              <w:t xml:space="preserve"> </w:t>
            </w:r>
            <w:r w:rsidRPr="00212CFA">
              <w:rPr>
                <w:sz w:val="16"/>
                <w:szCs w:val="16"/>
              </w:rPr>
              <w:br w:type="page"/>
              <w:t>(Разработка проектно-сметной</w:t>
            </w:r>
            <w:r w:rsidRPr="00212CFA">
              <w:rPr>
                <w:sz w:val="16"/>
                <w:szCs w:val="16"/>
              </w:rPr>
              <w:br w:type="page"/>
              <w:t>документации (ПСД) на капитальный</w:t>
            </w:r>
            <w:r w:rsidRPr="00212CFA">
              <w:rPr>
                <w:sz w:val="16"/>
                <w:szCs w:val="16"/>
              </w:rPr>
              <w:br w:type="page"/>
              <w:t xml:space="preserve">ремонт МБУК ДК </w:t>
            </w:r>
            <w:proofErr w:type="gramStart"/>
            <w:r w:rsidRPr="00212CFA">
              <w:rPr>
                <w:sz w:val="16"/>
                <w:szCs w:val="16"/>
              </w:rPr>
              <w:t>«Строитель»</w:t>
            </w:r>
            <w:proofErr w:type="gramEnd"/>
            <w:r w:rsidRPr="00212CFA">
              <w:rPr>
                <w:sz w:val="16"/>
                <w:szCs w:val="16"/>
              </w:rPr>
              <w:t xml:space="preserve"> ЗАТО</w:t>
            </w:r>
            <w:r w:rsidRPr="00212CFA">
              <w:rPr>
                <w:sz w:val="16"/>
                <w:szCs w:val="16"/>
              </w:rPr>
              <w:br w:type="page"/>
              <w:t xml:space="preserve">Североморск). </w:t>
            </w:r>
          </w:p>
        </w:tc>
        <w:tc>
          <w:tcPr>
            <w:tcW w:w="865" w:type="dxa"/>
            <w:noWrap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2020 год</w:t>
            </w:r>
          </w:p>
        </w:tc>
        <w:tc>
          <w:tcPr>
            <w:tcW w:w="992" w:type="dxa"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ОБ</w:t>
            </w:r>
          </w:p>
        </w:tc>
        <w:tc>
          <w:tcPr>
            <w:tcW w:w="1099" w:type="dxa"/>
            <w:noWrap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1 242,00</w:t>
            </w:r>
          </w:p>
        </w:tc>
        <w:tc>
          <w:tcPr>
            <w:tcW w:w="1013" w:type="dxa"/>
            <w:noWrap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381,00</w:t>
            </w:r>
          </w:p>
        </w:tc>
        <w:tc>
          <w:tcPr>
            <w:tcW w:w="850" w:type="dxa"/>
            <w:noWrap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30,68</w:t>
            </w:r>
          </w:p>
        </w:tc>
        <w:tc>
          <w:tcPr>
            <w:tcW w:w="2977" w:type="dxa"/>
            <w:hideMark/>
          </w:tcPr>
          <w:p w:rsidR="00212CFA" w:rsidRPr="00212CFA" w:rsidRDefault="00212CFA" w:rsidP="00170A5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 xml:space="preserve">- заключение контракта (да, нет) </w:t>
            </w:r>
          </w:p>
        </w:tc>
        <w:tc>
          <w:tcPr>
            <w:tcW w:w="677" w:type="dxa"/>
            <w:noWrap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да</w:t>
            </w:r>
          </w:p>
        </w:tc>
        <w:tc>
          <w:tcPr>
            <w:tcW w:w="677" w:type="dxa"/>
            <w:noWrap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да</w:t>
            </w:r>
          </w:p>
        </w:tc>
        <w:tc>
          <w:tcPr>
            <w:tcW w:w="1013" w:type="dxa"/>
            <w:noWrap/>
            <w:hideMark/>
          </w:tcPr>
          <w:p w:rsidR="00212CFA" w:rsidRPr="00212CFA" w:rsidRDefault="00EB3F3B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  <w:r w:rsidR="00212CFA" w:rsidRPr="00212CFA">
              <w:rPr>
                <w:sz w:val="16"/>
                <w:szCs w:val="16"/>
              </w:rPr>
              <w:t>0,00</w:t>
            </w:r>
          </w:p>
        </w:tc>
        <w:tc>
          <w:tcPr>
            <w:tcW w:w="1461" w:type="dxa"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 </w:t>
            </w:r>
          </w:p>
        </w:tc>
      </w:tr>
      <w:tr w:rsidR="00212CFA" w:rsidRPr="00212CFA" w:rsidTr="00791ACB">
        <w:trPr>
          <w:trHeight w:val="1133"/>
        </w:trPr>
        <w:tc>
          <w:tcPr>
            <w:tcW w:w="712" w:type="dxa"/>
            <w:vMerge w:val="restart"/>
            <w:noWrap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1.</w:t>
            </w:r>
            <w:r w:rsidR="003A21A7">
              <w:rPr>
                <w:sz w:val="16"/>
                <w:szCs w:val="16"/>
              </w:rPr>
              <w:t>2.</w:t>
            </w:r>
            <w:r w:rsidRPr="00212CFA">
              <w:rPr>
                <w:sz w:val="16"/>
                <w:szCs w:val="16"/>
              </w:rPr>
              <w:t>5.</w:t>
            </w:r>
          </w:p>
        </w:tc>
        <w:tc>
          <w:tcPr>
            <w:tcW w:w="2798" w:type="dxa"/>
            <w:vMerge w:val="restart"/>
            <w:hideMark/>
          </w:tcPr>
          <w:p w:rsidR="00212CFA" w:rsidRPr="00212CFA" w:rsidRDefault="00212CFA" w:rsidP="00170A5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Софинансирование</w:t>
            </w:r>
            <w:r w:rsidR="00170A57">
              <w:rPr>
                <w:sz w:val="16"/>
                <w:szCs w:val="16"/>
              </w:rPr>
              <w:t xml:space="preserve"> </w:t>
            </w:r>
            <w:r w:rsidRPr="00212CFA">
              <w:rPr>
                <w:sz w:val="16"/>
                <w:szCs w:val="16"/>
              </w:rPr>
              <w:t>расходов на проведение</w:t>
            </w:r>
            <w:r w:rsidR="00170A57">
              <w:rPr>
                <w:sz w:val="16"/>
                <w:szCs w:val="16"/>
              </w:rPr>
              <w:t xml:space="preserve"> </w:t>
            </w:r>
            <w:r w:rsidRPr="00212CFA">
              <w:rPr>
                <w:sz w:val="16"/>
                <w:szCs w:val="16"/>
              </w:rPr>
              <w:t>ремонтных работ и</w:t>
            </w:r>
            <w:r w:rsidR="00170A57">
              <w:rPr>
                <w:sz w:val="16"/>
                <w:szCs w:val="16"/>
              </w:rPr>
              <w:t xml:space="preserve"> </w:t>
            </w:r>
            <w:r w:rsidRPr="00212CFA">
              <w:rPr>
                <w:sz w:val="16"/>
                <w:szCs w:val="16"/>
              </w:rPr>
              <w:t>укрепление материально</w:t>
            </w:r>
            <w:r w:rsidR="00170A57">
              <w:rPr>
                <w:sz w:val="16"/>
                <w:szCs w:val="16"/>
              </w:rPr>
              <w:t>-</w:t>
            </w:r>
            <w:r w:rsidRPr="00212CFA">
              <w:rPr>
                <w:sz w:val="16"/>
                <w:szCs w:val="16"/>
              </w:rPr>
              <w:t>технической базы</w:t>
            </w:r>
            <w:r w:rsidR="00170A57">
              <w:rPr>
                <w:sz w:val="16"/>
                <w:szCs w:val="16"/>
              </w:rPr>
              <w:t xml:space="preserve"> </w:t>
            </w:r>
            <w:r w:rsidRPr="00212CFA">
              <w:rPr>
                <w:sz w:val="16"/>
                <w:szCs w:val="16"/>
              </w:rPr>
              <w:t>муниципальных</w:t>
            </w:r>
            <w:r w:rsidR="00170A57">
              <w:rPr>
                <w:sz w:val="16"/>
                <w:szCs w:val="16"/>
              </w:rPr>
              <w:t xml:space="preserve"> </w:t>
            </w:r>
            <w:r w:rsidRPr="00212CFA">
              <w:rPr>
                <w:sz w:val="16"/>
                <w:szCs w:val="16"/>
              </w:rPr>
              <w:t>учреждений культуры и</w:t>
            </w:r>
            <w:r w:rsidR="00170A57">
              <w:rPr>
                <w:sz w:val="16"/>
                <w:szCs w:val="16"/>
              </w:rPr>
              <w:t xml:space="preserve"> </w:t>
            </w:r>
            <w:r w:rsidRPr="00212CFA">
              <w:rPr>
                <w:sz w:val="16"/>
                <w:szCs w:val="16"/>
              </w:rPr>
              <w:t>образования в сфере</w:t>
            </w:r>
            <w:r w:rsidR="00170A57">
              <w:rPr>
                <w:sz w:val="16"/>
                <w:szCs w:val="16"/>
              </w:rPr>
              <w:t xml:space="preserve"> </w:t>
            </w:r>
            <w:r w:rsidRPr="00212CFA">
              <w:rPr>
                <w:sz w:val="16"/>
                <w:szCs w:val="16"/>
              </w:rPr>
              <w:t>культуры и искусства</w:t>
            </w:r>
          </w:p>
        </w:tc>
        <w:tc>
          <w:tcPr>
            <w:tcW w:w="865" w:type="dxa"/>
            <w:vMerge w:val="restart"/>
            <w:noWrap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2020 год</w:t>
            </w:r>
          </w:p>
        </w:tc>
        <w:tc>
          <w:tcPr>
            <w:tcW w:w="992" w:type="dxa"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ВСЕГО:</w:t>
            </w:r>
          </w:p>
        </w:tc>
        <w:tc>
          <w:tcPr>
            <w:tcW w:w="1099" w:type="dxa"/>
            <w:vMerge w:val="restart"/>
            <w:noWrap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1 319,09</w:t>
            </w:r>
          </w:p>
        </w:tc>
        <w:tc>
          <w:tcPr>
            <w:tcW w:w="1013" w:type="dxa"/>
            <w:vMerge w:val="restart"/>
            <w:noWrap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1 140,23</w:t>
            </w:r>
          </w:p>
        </w:tc>
        <w:tc>
          <w:tcPr>
            <w:tcW w:w="850" w:type="dxa"/>
            <w:vMerge w:val="restart"/>
            <w:noWrap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86,44</w:t>
            </w:r>
          </w:p>
        </w:tc>
        <w:tc>
          <w:tcPr>
            <w:tcW w:w="2977" w:type="dxa"/>
            <w:hideMark/>
          </w:tcPr>
          <w:p w:rsidR="00212CFA" w:rsidRPr="00212CFA" w:rsidRDefault="00212CFA" w:rsidP="00170A5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- доля использованных средств на</w:t>
            </w:r>
            <w:r w:rsidR="00170A57">
              <w:rPr>
                <w:sz w:val="16"/>
                <w:szCs w:val="16"/>
              </w:rPr>
              <w:t xml:space="preserve"> </w:t>
            </w:r>
            <w:r w:rsidRPr="00212CFA">
              <w:rPr>
                <w:sz w:val="16"/>
                <w:szCs w:val="16"/>
              </w:rPr>
              <w:t>софинансирование, направленных</w:t>
            </w:r>
            <w:r w:rsidR="00170A57">
              <w:rPr>
                <w:sz w:val="16"/>
                <w:szCs w:val="16"/>
              </w:rPr>
              <w:t xml:space="preserve"> </w:t>
            </w:r>
            <w:r w:rsidRPr="00212CFA">
              <w:rPr>
                <w:sz w:val="16"/>
                <w:szCs w:val="16"/>
              </w:rPr>
              <w:t>на укрепление материально-технической базы учреждений культуры,</w:t>
            </w:r>
            <w:r w:rsidR="00170A57">
              <w:rPr>
                <w:sz w:val="16"/>
                <w:szCs w:val="16"/>
              </w:rPr>
              <w:t xml:space="preserve"> </w:t>
            </w:r>
            <w:r w:rsidRPr="00212CFA">
              <w:rPr>
                <w:sz w:val="16"/>
                <w:szCs w:val="16"/>
              </w:rPr>
              <w:t>в общем объеме софинансирования</w:t>
            </w:r>
            <w:r w:rsidR="00170A57">
              <w:rPr>
                <w:sz w:val="16"/>
                <w:szCs w:val="16"/>
              </w:rPr>
              <w:t xml:space="preserve"> </w:t>
            </w:r>
            <w:r w:rsidRPr="00212CFA">
              <w:rPr>
                <w:sz w:val="16"/>
                <w:szCs w:val="16"/>
              </w:rPr>
              <w:t>на указанные цели (%)</w:t>
            </w:r>
          </w:p>
        </w:tc>
        <w:tc>
          <w:tcPr>
            <w:tcW w:w="677" w:type="dxa"/>
            <w:noWrap/>
            <w:hideMark/>
          </w:tcPr>
          <w:p w:rsidR="00212CFA" w:rsidRPr="00F45304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yellow"/>
              </w:rPr>
            </w:pPr>
            <w:r w:rsidRPr="00F45304">
              <w:rPr>
                <w:sz w:val="16"/>
                <w:szCs w:val="16"/>
                <w:highlight w:val="yellow"/>
              </w:rPr>
              <w:t>100,00</w:t>
            </w:r>
          </w:p>
        </w:tc>
        <w:tc>
          <w:tcPr>
            <w:tcW w:w="677" w:type="dxa"/>
            <w:noWrap/>
            <w:hideMark/>
          </w:tcPr>
          <w:p w:rsidR="00212CFA" w:rsidRPr="00F45304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yellow"/>
              </w:rPr>
            </w:pPr>
            <w:r w:rsidRPr="00F45304">
              <w:rPr>
                <w:sz w:val="16"/>
                <w:szCs w:val="16"/>
                <w:highlight w:val="yellow"/>
              </w:rPr>
              <w:t>86,44</w:t>
            </w:r>
          </w:p>
        </w:tc>
        <w:tc>
          <w:tcPr>
            <w:tcW w:w="1013" w:type="dxa"/>
            <w:noWrap/>
            <w:hideMark/>
          </w:tcPr>
          <w:p w:rsidR="00212CFA" w:rsidRPr="00F45304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yellow"/>
              </w:rPr>
            </w:pPr>
            <w:r w:rsidRPr="00F45304">
              <w:rPr>
                <w:sz w:val="16"/>
                <w:szCs w:val="16"/>
                <w:highlight w:val="yellow"/>
              </w:rPr>
              <w:t>86,44</w:t>
            </w:r>
          </w:p>
        </w:tc>
        <w:tc>
          <w:tcPr>
            <w:tcW w:w="1461" w:type="dxa"/>
            <w:vMerge w:val="restart"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 </w:t>
            </w:r>
          </w:p>
        </w:tc>
      </w:tr>
      <w:tr w:rsidR="00212CFA" w:rsidRPr="00212CFA" w:rsidTr="00791ACB">
        <w:trPr>
          <w:trHeight w:val="1122"/>
        </w:trPr>
        <w:tc>
          <w:tcPr>
            <w:tcW w:w="712" w:type="dxa"/>
            <w:vMerge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798" w:type="dxa"/>
            <w:vMerge/>
            <w:hideMark/>
          </w:tcPr>
          <w:p w:rsidR="00212CFA" w:rsidRPr="00212CFA" w:rsidRDefault="00212CFA" w:rsidP="00170A5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65" w:type="dxa"/>
            <w:vMerge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в том числе:</w:t>
            </w:r>
          </w:p>
        </w:tc>
        <w:tc>
          <w:tcPr>
            <w:tcW w:w="1099" w:type="dxa"/>
            <w:vMerge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3" w:type="dxa"/>
            <w:vMerge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hideMark/>
          </w:tcPr>
          <w:p w:rsidR="00212CFA" w:rsidRPr="00212CFA" w:rsidRDefault="00212CFA" w:rsidP="00170A5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- доля использованных средств на</w:t>
            </w:r>
            <w:r w:rsidR="00170A57">
              <w:rPr>
                <w:sz w:val="16"/>
                <w:szCs w:val="16"/>
              </w:rPr>
              <w:t xml:space="preserve"> </w:t>
            </w:r>
            <w:r w:rsidRPr="00212CFA">
              <w:rPr>
                <w:sz w:val="16"/>
                <w:szCs w:val="16"/>
              </w:rPr>
              <w:t>софинансирование расходов на</w:t>
            </w:r>
            <w:r w:rsidR="00170A57">
              <w:rPr>
                <w:sz w:val="16"/>
                <w:szCs w:val="16"/>
              </w:rPr>
              <w:t xml:space="preserve"> </w:t>
            </w:r>
            <w:r w:rsidRPr="00212CFA">
              <w:rPr>
                <w:sz w:val="16"/>
                <w:szCs w:val="16"/>
              </w:rPr>
              <w:t>осуществление ремонтных работ в</w:t>
            </w:r>
            <w:r w:rsidR="00170A57">
              <w:rPr>
                <w:sz w:val="16"/>
                <w:szCs w:val="16"/>
              </w:rPr>
              <w:t xml:space="preserve"> </w:t>
            </w:r>
            <w:r w:rsidRPr="00212CFA">
              <w:rPr>
                <w:sz w:val="16"/>
                <w:szCs w:val="16"/>
              </w:rPr>
              <w:t>учреждениях культуры в общем</w:t>
            </w:r>
            <w:r w:rsidR="00170A57">
              <w:rPr>
                <w:sz w:val="16"/>
                <w:szCs w:val="16"/>
              </w:rPr>
              <w:t xml:space="preserve"> </w:t>
            </w:r>
            <w:r w:rsidRPr="00212CFA">
              <w:rPr>
                <w:sz w:val="16"/>
                <w:szCs w:val="16"/>
              </w:rPr>
              <w:t>объеме софинансирования на</w:t>
            </w:r>
            <w:r w:rsidR="00170A57">
              <w:rPr>
                <w:sz w:val="16"/>
                <w:szCs w:val="16"/>
              </w:rPr>
              <w:t xml:space="preserve"> </w:t>
            </w:r>
            <w:r w:rsidRPr="00212CFA">
              <w:rPr>
                <w:sz w:val="16"/>
                <w:szCs w:val="16"/>
              </w:rPr>
              <w:t>указанные цели (%)</w:t>
            </w:r>
          </w:p>
        </w:tc>
        <w:tc>
          <w:tcPr>
            <w:tcW w:w="677" w:type="dxa"/>
            <w:noWrap/>
            <w:hideMark/>
          </w:tcPr>
          <w:p w:rsidR="00212CFA" w:rsidRPr="008428B8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yellow"/>
              </w:rPr>
            </w:pPr>
            <w:r w:rsidRPr="008428B8">
              <w:rPr>
                <w:sz w:val="16"/>
                <w:szCs w:val="16"/>
                <w:highlight w:val="yellow"/>
              </w:rPr>
              <w:t>100,00</w:t>
            </w:r>
          </w:p>
        </w:tc>
        <w:tc>
          <w:tcPr>
            <w:tcW w:w="677" w:type="dxa"/>
            <w:noWrap/>
            <w:hideMark/>
          </w:tcPr>
          <w:p w:rsidR="00212CFA" w:rsidRPr="008428B8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yellow"/>
              </w:rPr>
            </w:pPr>
            <w:r w:rsidRPr="008428B8">
              <w:rPr>
                <w:sz w:val="16"/>
                <w:szCs w:val="16"/>
                <w:highlight w:val="yellow"/>
              </w:rPr>
              <w:t>86,44</w:t>
            </w:r>
          </w:p>
        </w:tc>
        <w:tc>
          <w:tcPr>
            <w:tcW w:w="1013" w:type="dxa"/>
            <w:noWrap/>
            <w:hideMark/>
          </w:tcPr>
          <w:p w:rsidR="00212CFA" w:rsidRPr="008428B8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yellow"/>
              </w:rPr>
            </w:pPr>
            <w:r w:rsidRPr="008428B8">
              <w:rPr>
                <w:sz w:val="16"/>
                <w:szCs w:val="16"/>
                <w:highlight w:val="yellow"/>
              </w:rPr>
              <w:t>86,44</w:t>
            </w:r>
          </w:p>
        </w:tc>
        <w:tc>
          <w:tcPr>
            <w:tcW w:w="1461" w:type="dxa"/>
            <w:vMerge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212CFA" w:rsidRPr="00212CFA" w:rsidTr="00791ACB">
        <w:trPr>
          <w:trHeight w:val="851"/>
        </w:trPr>
        <w:tc>
          <w:tcPr>
            <w:tcW w:w="712" w:type="dxa"/>
            <w:vMerge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798" w:type="dxa"/>
            <w:vMerge/>
            <w:hideMark/>
          </w:tcPr>
          <w:p w:rsidR="00212CFA" w:rsidRPr="00212CFA" w:rsidRDefault="00212CFA" w:rsidP="00170A5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65" w:type="dxa"/>
            <w:vMerge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099" w:type="dxa"/>
            <w:vMerge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3" w:type="dxa"/>
            <w:vMerge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hideMark/>
          </w:tcPr>
          <w:p w:rsidR="00212CFA" w:rsidRPr="00212CFA" w:rsidRDefault="00212CFA" w:rsidP="00170A5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- доля отремонтированных площадей от общего объема площадей,</w:t>
            </w:r>
            <w:r w:rsidR="00170A57">
              <w:rPr>
                <w:sz w:val="16"/>
                <w:szCs w:val="16"/>
              </w:rPr>
              <w:t xml:space="preserve"> </w:t>
            </w:r>
            <w:r w:rsidRPr="00212CFA">
              <w:rPr>
                <w:sz w:val="16"/>
                <w:szCs w:val="16"/>
              </w:rPr>
              <w:t>запланированных к проведению</w:t>
            </w:r>
            <w:r w:rsidR="00170A57">
              <w:rPr>
                <w:sz w:val="16"/>
                <w:szCs w:val="16"/>
              </w:rPr>
              <w:t xml:space="preserve"> </w:t>
            </w:r>
            <w:r w:rsidRPr="00212CFA">
              <w:rPr>
                <w:sz w:val="16"/>
                <w:szCs w:val="16"/>
              </w:rPr>
              <w:t xml:space="preserve">ремонтных работ (1314 </w:t>
            </w:r>
            <w:proofErr w:type="spellStart"/>
            <w:r w:rsidRPr="00212CFA">
              <w:rPr>
                <w:sz w:val="16"/>
                <w:szCs w:val="16"/>
              </w:rPr>
              <w:t>кв.м</w:t>
            </w:r>
            <w:proofErr w:type="spellEnd"/>
            <w:r w:rsidRPr="00212CFA">
              <w:rPr>
                <w:sz w:val="16"/>
                <w:szCs w:val="16"/>
              </w:rPr>
              <w:t>.), %</w:t>
            </w:r>
          </w:p>
        </w:tc>
        <w:tc>
          <w:tcPr>
            <w:tcW w:w="677" w:type="dxa"/>
            <w:noWrap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100,00</w:t>
            </w:r>
          </w:p>
        </w:tc>
        <w:tc>
          <w:tcPr>
            <w:tcW w:w="677" w:type="dxa"/>
            <w:noWrap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100,00</w:t>
            </w:r>
          </w:p>
        </w:tc>
        <w:tc>
          <w:tcPr>
            <w:tcW w:w="1013" w:type="dxa"/>
            <w:noWrap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100,00</w:t>
            </w:r>
          </w:p>
        </w:tc>
        <w:tc>
          <w:tcPr>
            <w:tcW w:w="1461" w:type="dxa"/>
            <w:vMerge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212CFA" w:rsidRPr="00212CFA" w:rsidTr="00BD253F">
        <w:trPr>
          <w:trHeight w:val="1683"/>
        </w:trPr>
        <w:tc>
          <w:tcPr>
            <w:tcW w:w="712" w:type="dxa"/>
            <w:noWrap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1.</w:t>
            </w:r>
            <w:r w:rsidR="003A21A7">
              <w:rPr>
                <w:sz w:val="16"/>
                <w:szCs w:val="16"/>
              </w:rPr>
              <w:t>2.</w:t>
            </w:r>
            <w:r w:rsidRPr="00212CFA">
              <w:rPr>
                <w:sz w:val="16"/>
                <w:szCs w:val="16"/>
              </w:rPr>
              <w:t>5.1</w:t>
            </w:r>
          </w:p>
        </w:tc>
        <w:tc>
          <w:tcPr>
            <w:tcW w:w="2798" w:type="dxa"/>
            <w:hideMark/>
          </w:tcPr>
          <w:p w:rsidR="00212CFA" w:rsidRPr="00212CFA" w:rsidRDefault="00212CFA" w:rsidP="00170A5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Софинансирование расходов на</w:t>
            </w:r>
            <w:r w:rsidR="00170A57">
              <w:rPr>
                <w:sz w:val="16"/>
                <w:szCs w:val="16"/>
              </w:rPr>
              <w:t xml:space="preserve"> </w:t>
            </w:r>
            <w:r w:rsidRPr="00212CFA">
              <w:rPr>
                <w:sz w:val="16"/>
                <w:szCs w:val="16"/>
              </w:rPr>
              <w:t>проведение ремонтных работ и</w:t>
            </w:r>
            <w:r w:rsidR="00170A57">
              <w:rPr>
                <w:sz w:val="16"/>
                <w:szCs w:val="16"/>
              </w:rPr>
              <w:t xml:space="preserve"> </w:t>
            </w:r>
            <w:r w:rsidRPr="00212CFA">
              <w:rPr>
                <w:sz w:val="16"/>
                <w:szCs w:val="16"/>
              </w:rPr>
              <w:t>укрепление материально-технической</w:t>
            </w:r>
            <w:r w:rsidR="00170A57">
              <w:rPr>
                <w:sz w:val="16"/>
                <w:szCs w:val="16"/>
              </w:rPr>
              <w:t xml:space="preserve"> </w:t>
            </w:r>
            <w:r w:rsidRPr="00212CFA">
              <w:rPr>
                <w:sz w:val="16"/>
                <w:szCs w:val="16"/>
              </w:rPr>
              <w:t>базы муниципальных учреждений</w:t>
            </w:r>
            <w:r w:rsidR="00170A57">
              <w:rPr>
                <w:sz w:val="16"/>
                <w:szCs w:val="16"/>
              </w:rPr>
              <w:t xml:space="preserve"> </w:t>
            </w:r>
            <w:r w:rsidRPr="00212CFA">
              <w:rPr>
                <w:sz w:val="16"/>
                <w:szCs w:val="16"/>
              </w:rPr>
              <w:t>культуры и образования в сфере</w:t>
            </w:r>
            <w:r w:rsidR="00170A57">
              <w:rPr>
                <w:sz w:val="16"/>
                <w:szCs w:val="16"/>
              </w:rPr>
              <w:t xml:space="preserve"> </w:t>
            </w:r>
            <w:r w:rsidRPr="00212CFA">
              <w:rPr>
                <w:sz w:val="16"/>
                <w:szCs w:val="16"/>
              </w:rPr>
              <w:t>культуры и искусства (Капитальный</w:t>
            </w:r>
            <w:r w:rsidR="00170A57">
              <w:rPr>
                <w:sz w:val="16"/>
                <w:szCs w:val="16"/>
              </w:rPr>
              <w:t xml:space="preserve"> </w:t>
            </w:r>
            <w:r w:rsidRPr="00212CFA">
              <w:rPr>
                <w:sz w:val="16"/>
                <w:szCs w:val="16"/>
              </w:rPr>
              <w:t>ремонт кровли здания МБУК ДК</w:t>
            </w:r>
            <w:r w:rsidR="00170A57">
              <w:rPr>
                <w:sz w:val="16"/>
                <w:szCs w:val="16"/>
              </w:rPr>
              <w:t xml:space="preserve"> </w:t>
            </w:r>
            <w:proofErr w:type="gramStart"/>
            <w:r w:rsidRPr="00212CFA">
              <w:rPr>
                <w:sz w:val="16"/>
                <w:szCs w:val="16"/>
              </w:rPr>
              <w:t>«Строитель»</w:t>
            </w:r>
            <w:proofErr w:type="gramEnd"/>
            <w:r w:rsidRPr="00212CFA">
              <w:rPr>
                <w:sz w:val="16"/>
                <w:szCs w:val="16"/>
              </w:rPr>
              <w:t xml:space="preserve"> ЗАТО Североморск). </w:t>
            </w:r>
          </w:p>
        </w:tc>
        <w:tc>
          <w:tcPr>
            <w:tcW w:w="865" w:type="dxa"/>
            <w:noWrap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2020 год</w:t>
            </w:r>
          </w:p>
        </w:tc>
        <w:tc>
          <w:tcPr>
            <w:tcW w:w="992" w:type="dxa"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ОБ</w:t>
            </w:r>
          </w:p>
        </w:tc>
        <w:tc>
          <w:tcPr>
            <w:tcW w:w="1099" w:type="dxa"/>
            <w:noWrap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1 061,09</w:t>
            </w:r>
          </w:p>
        </w:tc>
        <w:tc>
          <w:tcPr>
            <w:tcW w:w="1013" w:type="dxa"/>
            <w:noWrap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1 061,09</w:t>
            </w:r>
          </w:p>
        </w:tc>
        <w:tc>
          <w:tcPr>
            <w:tcW w:w="850" w:type="dxa"/>
            <w:noWrap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100,00</w:t>
            </w:r>
          </w:p>
        </w:tc>
        <w:tc>
          <w:tcPr>
            <w:tcW w:w="2977" w:type="dxa"/>
            <w:hideMark/>
          </w:tcPr>
          <w:p w:rsidR="00212CFA" w:rsidRPr="00212CFA" w:rsidRDefault="00212CFA" w:rsidP="00170A5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- площадь ремонта</w:t>
            </w:r>
            <w:r w:rsidRPr="00212CFA">
              <w:rPr>
                <w:sz w:val="16"/>
                <w:szCs w:val="16"/>
              </w:rPr>
              <w:br/>
              <w:t>(</w:t>
            </w:r>
            <w:proofErr w:type="spellStart"/>
            <w:r w:rsidRPr="00212CFA">
              <w:rPr>
                <w:sz w:val="16"/>
                <w:szCs w:val="16"/>
              </w:rPr>
              <w:t>кв.м</w:t>
            </w:r>
            <w:proofErr w:type="spellEnd"/>
            <w:r w:rsidRPr="00212CFA">
              <w:rPr>
                <w:sz w:val="16"/>
                <w:szCs w:val="16"/>
              </w:rPr>
              <w:t>.)</w:t>
            </w:r>
          </w:p>
        </w:tc>
        <w:tc>
          <w:tcPr>
            <w:tcW w:w="677" w:type="dxa"/>
            <w:noWrap/>
            <w:hideMark/>
          </w:tcPr>
          <w:p w:rsidR="00212CFA" w:rsidRPr="00212CFA" w:rsidRDefault="00212CFA" w:rsidP="00BD253F">
            <w:pPr>
              <w:autoSpaceDE w:val="0"/>
              <w:autoSpaceDN w:val="0"/>
              <w:adjustRightInd w:val="0"/>
              <w:ind w:right="-14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1314,00</w:t>
            </w:r>
          </w:p>
        </w:tc>
        <w:tc>
          <w:tcPr>
            <w:tcW w:w="677" w:type="dxa"/>
            <w:noWrap/>
            <w:hideMark/>
          </w:tcPr>
          <w:p w:rsidR="00212CFA" w:rsidRPr="00212CFA" w:rsidRDefault="00212CFA" w:rsidP="00BD253F">
            <w:pPr>
              <w:autoSpaceDE w:val="0"/>
              <w:autoSpaceDN w:val="0"/>
              <w:adjustRightInd w:val="0"/>
              <w:ind w:right="-14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1314,00</w:t>
            </w:r>
          </w:p>
        </w:tc>
        <w:tc>
          <w:tcPr>
            <w:tcW w:w="1013" w:type="dxa"/>
            <w:noWrap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100,00</w:t>
            </w:r>
          </w:p>
        </w:tc>
        <w:tc>
          <w:tcPr>
            <w:tcW w:w="1461" w:type="dxa"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 </w:t>
            </w:r>
          </w:p>
        </w:tc>
      </w:tr>
      <w:tr w:rsidR="00212CFA" w:rsidRPr="00212CFA" w:rsidTr="00BD253F">
        <w:trPr>
          <w:trHeight w:val="1848"/>
        </w:trPr>
        <w:tc>
          <w:tcPr>
            <w:tcW w:w="712" w:type="dxa"/>
            <w:noWrap/>
            <w:hideMark/>
          </w:tcPr>
          <w:p w:rsidR="00212CFA" w:rsidRPr="00212CFA" w:rsidRDefault="003A21A7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1.</w:t>
            </w:r>
            <w:r>
              <w:rPr>
                <w:sz w:val="16"/>
                <w:szCs w:val="16"/>
              </w:rPr>
              <w:t>2.5.2.</w:t>
            </w:r>
          </w:p>
        </w:tc>
        <w:tc>
          <w:tcPr>
            <w:tcW w:w="2798" w:type="dxa"/>
            <w:hideMark/>
          </w:tcPr>
          <w:p w:rsidR="00212CFA" w:rsidRPr="00212CFA" w:rsidRDefault="00212CFA" w:rsidP="00170A5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Софинансирование расходов на</w:t>
            </w:r>
            <w:r w:rsidR="00170A57">
              <w:rPr>
                <w:sz w:val="16"/>
                <w:szCs w:val="16"/>
              </w:rPr>
              <w:t xml:space="preserve"> </w:t>
            </w:r>
            <w:r w:rsidRPr="00212CFA">
              <w:rPr>
                <w:sz w:val="16"/>
                <w:szCs w:val="16"/>
              </w:rPr>
              <w:t>проведение ремонтных работ и</w:t>
            </w:r>
            <w:r w:rsidR="00170A57">
              <w:rPr>
                <w:sz w:val="16"/>
                <w:szCs w:val="16"/>
              </w:rPr>
              <w:t xml:space="preserve"> </w:t>
            </w:r>
            <w:r w:rsidRPr="00212CFA">
              <w:rPr>
                <w:sz w:val="16"/>
                <w:szCs w:val="16"/>
              </w:rPr>
              <w:t>укрепление материально-технической</w:t>
            </w:r>
            <w:r w:rsidR="00170A57">
              <w:rPr>
                <w:sz w:val="16"/>
                <w:szCs w:val="16"/>
              </w:rPr>
              <w:t xml:space="preserve"> </w:t>
            </w:r>
            <w:r w:rsidRPr="00212CFA">
              <w:rPr>
                <w:sz w:val="16"/>
                <w:szCs w:val="16"/>
              </w:rPr>
              <w:t>базы муниципальных учреждений</w:t>
            </w:r>
            <w:r w:rsidR="00170A57">
              <w:rPr>
                <w:sz w:val="16"/>
                <w:szCs w:val="16"/>
              </w:rPr>
              <w:t xml:space="preserve"> </w:t>
            </w:r>
            <w:r w:rsidRPr="00212CFA">
              <w:rPr>
                <w:sz w:val="16"/>
                <w:szCs w:val="16"/>
              </w:rPr>
              <w:t>культуры и образования в сфере</w:t>
            </w:r>
            <w:r w:rsidR="00170A57">
              <w:rPr>
                <w:sz w:val="16"/>
                <w:szCs w:val="16"/>
              </w:rPr>
              <w:t xml:space="preserve"> </w:t>
            </w:r>
            <w:r w:rsidRPr="00212CFA">
              <w:rPr>
                <w:sz w:val="16"/>
                <w:szCs w:val="16"/>
              </w:rPr>
              <w:t>культуры и искусства (Разработка</w:t>
            </w:r>
            <w:r w:rsidR="00170A57">
              <w:rPr>
                <w:sz w:val="16"/>
                <w:szCs w:val="16"/>
              </w:rPr>
              <w:t xml:space="preserve"> </w:t>
            </w:r>
            <w:r w:rsidRPr="00212CFA">
              <w:rPr>
                <w:sz w:val="16"/>
                <w:szCs w:val="16"/>
              </w:rPr>
              <w:t>проектно-сметной документации (ПСД)</w:t>
            </w:r>
            <w:r w:rsidR="00170A57">
              <w:rPr>
                <w:sz w:val="16"/>
                <w:szCs w:val="16"/>
              </w:rPr>
              <w:t xml:space="preserve"> </w:t>
            </w:r>
            <w:r w:rsidRPr="00212CFA">
              <w:rPr>
                <w:sz w:val="16"/>
                <w:szCs w:val="16"/>
              </w:rPr>
              <w:t>на капитальный ремонт МБУК ДК</w:t>
            </w:r>
            <w:r w:rsidR="00170A57">
              <w:rPr>
                <w:sz w:val="16"/>
                <w:szCs w:val="16"/>
              </w:rPr>
              <w:t xml:space="preserve"> </w:t>
            </w:r>
            <w:proofErr w:type="gramStart"/>
            <w:r w:rsidRPr="00212CFA">
              <w:rPr>
                <w:sz w:val="16"/>
                <w:szCs w:val="16"/>
              </w:rPr>
              <w:t>«Строитель»</w:t>
            </w:r>
            <w:proofErr w:type="gramEnd"/>
            <w:r w:rsidRPr="00212CFA">
              <w:rPr>
                <w:sz w:val="16"/>
                <w:szCs w:val="16"/>
              </w:rPr>
              <w:t xml:space="preserve"> ЗАТО Североморск). </w:t>
            </w:r>
          </w:p>
        </w:tc>
        <w:tc>
          <w:tcPr>
            <w:tcW w:w="865" w:type="dxa"/>
            <w:noWrap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2020 год</w:t>
            </w:r>
          </w:p>
        </w:tc>
        <w:tc>
          <w:tcPr>
            <w:tcW w:w="992" w:type="dxa"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ОБ</w:t>
            </w:r>
          </w:p>
        </w:tc>
        <w:tc>
          <w:tcPr>
            <w:tcW w:w="1099" w:type="dxa"/>
            <w:noWrap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258,00</w:t>
            </w:r>
          </w:p>
        </w:tc>
        <w:tc>
          <w:tcPr>
            <w:tcW w:w="1013" w:type="dxa"/>
            <w:noWrap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79,14</w:t>
            </w:r>
          </w:p>
        </w:tc>
        <w:tc>
          <w:tcPr>
            <w:tcW w:w="850" w:type="dxa"/>
            <w:noWrap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30,67</w:t>
            </w:r>
          </w:p>
        </w:tc>
        <w:tc>
          <w:tcPr>
            <w:tcW w:w="2977" w:type="dxa"/>
            <w:hideMark/>
          </w:tcPr>
          <w:p w:rsidR="00212CFA" w:rsidRPr="00212CFA" w:rsidRDefault="00212CFA" w:rsidP="00170A5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 xml:space="preserve">- заключение контракта (да, нет) </w:t>
            </w:r>
          </w:p>
        </w:tc>
        <w:tc>
          <w:tcPr>
            <w:tcW w:w="677" w:type="dxa"/>
            <w:noWrap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да</w:t>
            </w:r>
          </w:p>
        </w:tc>
        <w:tc>
          <w:tcPr>
            <w:tcW w:w="677" w:type="dxa"/>
            <w:noWrap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да</w:t>
            </w:r>
          </w:p>
        </w:tc>
        <w:tc>
          <w:tcPr>
            <w:tcW w:w="1013" w:type="dxa"/>
            <w:noWrap/>
            <w:hideMark/>
          </w:tcPr>
          <w:p w:rsidR="00212CFA" w:rsidRPr="00212CFA" w:rsidRDefault="00EB3F3B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  <w:r w:rsidR="00212CFA" w:rsidRPr="00212CFA">
              <w:rPr>
                <w:sz w:val="16"/>
                <w:szCs w:val="16"/>
              </w:rPr>
              <w:t>0,00</w:t>
            </w:r>
          </w:p>
        </w:tc>
        <w:tc>
          <w:tcPr>
            <w:tcW w:w="1461" w:type="dxa"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 </w:t>
            </w:r>
          </w:p>
        </w:tc>
      </w:tr>
      <w:tr w:rsidR="00791ACB" w:rsidRPr="00212CFA" w:rsidTr="003A21A7">
        <w:trPr>
          <w:trHeight w:val="564"/>
        </w:trPr>
        <w:tc>
          <w:tcPr>
            <w:tcW w:w="712" w:type="dxa"/>
            <w:vMerge w:val="restart"/>
            <w:noWrap/>
          </w:tcPr>
          <w:p w:rsidR="00791ACB" w:rsidRPr="00212CFA" w:rsidRDefault="00791ACB" w:rsidP="00212CFA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798" w:type="dxa"/>
            <w:vMerge w:val="restart"/>
            <w:hideMark/>
          </w:tcPr>
          <w:p w:rsidR="00791ACB" w:rsidRPr="00212CFA" w:rsidRDefault="00791ACB" w:rsidP="00170A57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  <w:r w:rsidRPr="00212CFA">
              <w:rPr>
                <w:bCs/>
                <w:sz w:val="16"/>
                <w:szCs w:val="16"/>
              </w:rPr>
              <w:t>Итого по задаче 1</w:t>
            </w:r>
          </w:p>
        </w:tc>
        <w:tc>
          <w:tcPr>
            <w:tcW w:w="865" w:type="dxa"/>
            <w:vMerge w:val="restart"/>
            <w:noWrap/>
            <w:hideMark/>
          </w:tcPr>
          <w:p w:rsidR="00791ACB" w:rsidRPr="00212CFA" w:rsidRDefault="00791ACB" w:rsidP="00212CFA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212CFA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hideMark/>
          </w:tcPr>
          <w:p w:rsidR="00791ACB" w:rsidRPr="00212CFA" w:rsidRDefault="00791ACB" w:rsidP="00212CFA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212CFA">
              <w:rPr>
                <w:bCs/>
                <w:sz w:val="16"/>
                <w:szCs w:val="16"/>
              </w:rPr>
              <w:t>ВСЕГО:</w:t>
            </w:r>
          </w:p>
          <w:p w:rsidR="00791ACB" w:rsidRPr="00212CFA" w:rsidRDefault="00791ACB" w:rsidP="00212CFA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212CFA">
              <w:rPr>
                <w:bCs/>
                <w:sz w:val="16"/>
                <w:szCs w:val="16"/>
              </w:rPr>
              <w:t>в том числе:</w:t>
            </w:r>
          </w:p>
        </w:tc>
        <w:tc>
          <w:tcPr>
            <w:tcW w:w="1099" w:type="dxa"/>
            <w:noWrap/>
            <w:hideMark/>
          </w:tcPr>
          <w:p w:rsidR="00791ACB" w:rsidRPr="00212CFA" w:rsidRDefault="00791ACB" w:rsidP="00212CFA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212CFA">
              <w:rPr>
                <w:bCs/>
                <w:sz w:val="16"/>
                <w:szCs w:val="16"/>
              </w:rPr>
              <w:t>118 981,67</w:t>
            </w:r>
          </w:p>
        </w:tc>
        <w:tc>
          <w:tcPr>
            <w:tcW w:w="1013" w:type="dxa"/>
            <w:noWrap/>
            <w:hideMark/>
          </w:tcPr>
          <w:p w:rsidR="00791ACB" w:rsidRPr="00212CFA" w:rsidRDefault="00791ACB" w:rsidP="00212CFA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212CFA">
              <w:rPr>
                <w:bCs/>
                <w:sz w:val="16"/>
                <w:szCs w:val="16"/>
              </w:rPr>
              <w:t>117 941,82</w:t>
            </w:r>
          </w:p>
        </w:tc>
        <w:tc>
          <w:tcPr>
            <w:tcW w:w="850" w:type="dxa"/>
            <w:noWrap/>
            <w:hideMark/>
          </w:tcPr>
          <w:p w:rsidR="00791ACB" w:rsidRPr="00212CFA" w:rsidRDefault="00791ACB" w:rsidP="00212CFA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212CFA">
              <w:rPr>
                <w:bCs/>
                <w:sz w:val="16"/>
                <w:szCs w:val="16"/>
              </w:rPr>
              <w:t>99,13</w:t>
            </w:r>
          </w:p>
        </w:tc>
        <w:tc>
          <w:tcPr>
            <w:tcW w:w="2977" w:type="dxa"/>
            <w:vMerge w:val="restart"/>
            <w:hideMark/>
          </w:tcPr>
          <w:p w:rsidR="00791ACB" w:rsidRPr="00212CFA" w:rsidRDefault="00791ACB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 </w:t>
            </w:r>
          </w:p>
        </w:tc>
        <w:tc>
          <w:tcPr>
            <w:tcW w:w="677" w:type="dxa"/>
            <w:vMerge w:val="restart"/>
            <w:noWrap/>
            <w:hideMark/>
          </w:tcPr>
          <w:p w:rsidR="00791ACB" w:rsidRPr="00212CFA" w:rsidRDefault="00791ACB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 </w:t>
            </w:r>
          </w:p>
        </w:tc>
        <w:tc>
          <w:tcPr>
            <w:tcW w:w="677" w:type="dxa"/>
            <w:vMerge w:val="restart"/>
            <w:noWrap/>
            <w:hideMark/>
          </w:tcPr>
          <w:p w:rsidR="00791ACB" w:rsidRPr="00212CFA" w:rsidRDefault="00791ACB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 </w:t>
            </w:r>
          </w:p>
        </w:tc>
        <w:tc>
          <w:tcPr>
            <w:tcW w:w="1013" w:type="dxa"/>
            <w:vMerge w:val="restart"/>
            <w:noWrap/>
            <w:hideMark/>
          </w:tcPr>
          <w:p w:rsidR="00791ACB" w:rsidRPr="00212CFA" w:rsidRDefault="00791ACB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 </w:t>
            </w:r>
          </w:p>
        </w:tc>
        <w:tc>
          <w:tcPr>
            <w:tcW w:w="1461" w:type="dxa"/>
            <w:vMerge w:val="restart"/>
            <w:hideMark/>
          </w:tcPr>
          <w:p w:rsidR="00791ACB" w:rsidRPr="00212CFA" w:rsidRDefault="00791ACB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 </w:t>
            </w:r>
          </w:p>
        </w:tc>
      </w:tr>
      <w:tr w:rsidR="00212CFA" w:rsidRPr="00212CFA" w:rsidTr="003A21A7">
        <w:trPr>
          <w:trHeight w:val="407"/>
        </w:trPr>
        <w:tc>
          <w:tcPr>
            <w:tcW w:w="712" w:type="dxa"/>
            <w:vMerge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798" w:type="dxa"/>
            <w:vMerge/>
            <w:hideMark/>
          </w:tcPr>
          <w:p w:rsidR="00212CFA" w:rsidRPr="00212CFA" w:rsidRDefault="00212CFA" w:rsidP="00170A57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</w:tc>
        <w:tc>
          <w:tcPr>
            <w:tcW w:w="865" w:type="dxa"/>
            <w:vMerge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92" w:type="dxa"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212CFA">
              <w:rPr>
                <w:bCs/>
                <w:sz w:val="16"/>
                <w:szCs w:val="16"/>
              </w:rPr>
              <w:t>Местный бюджет</w:t>
            </w:r>
          </w:p>
        </w:tc>
        <w:tc>
          <w:tcPr>
            <w:tcW w:w="1099" w:type="dxa"/>
            <w:noWrap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212CFA">
              <w:rPr>
                <w:bCs/>
                <w:sz w:val="16"/>
                <w:szCs w:val="16"/>
              </w:rPr>
              <w:t>111 972,19</w:t>
            </w:r>
          </w:p>
        </w:tc>
        <w:tc>
          <w:tcPr>
            <w:tcW w:w="1013" w:type="dxa"/>
            <w:noWrap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212CFA">
              <w:rPr>
                <w:bCs/>
                <w:sz w:val="16"/>
                <w:szCs w:val="16"/>
              </w:rPr>
              <w:t>111 793,34</w:t>
            </w:r>
          </w:p>
        </w:tc>
        <w:tc>
          <w:tcPr>
            <w:tcW w:w="850" w:type="dxa"/>
            <w:noWrap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212CFA">
              <w:rPr>
                <w:bCs/>
                <w:sz w:val="16"/>
                <w:szCs w:val="16"/>
              </w:rPr>
              <w:t>99,84</w:t>
            </w:r>
          </w:p>
        </w:tc>
        <w:tc>
          <w:tcPr>
            <w:tcW w:w="2977" w:type="dxa"/>
            <w:vMerge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77" w:type="dxa"/>
            <w:vMerge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77" w:type="dxa"/>
            <w:vMerge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3" w:type="dxa"/>
            <w:vMerge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61" w:type="dxa"/>
            <w:vMerge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212CFA" w:rsidRPr="00212CFA" w:rsidTr="003A21A7">
        <w:trPr>
          <w:trHeight w:val="510"/>
        </w:trPr>
        <w:tc>
          <w:tcPr>
            <w:tcW w:w="712" w:type="dxa"/>
            <w:vMerge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798" w:type="dxa"/>
            <w:vMerge/>
            <w:hideMark/>
          </w:tcPr>
          <w:p w:rsidR="00212CFA" w:rsidRPr="00212CFA" w:rsidRDefault="00212CFA" w:rsidP="00170A57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</w:tc>
        <w:tc>
          <w:tcPr>
            <w:tcW w:w="865" w:type="dxa"/>
            <w:vMerge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92" w:type="dxa"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212CFA">
              <w:rPr>
                <w:bCs/>
                <w:sz w:val="16"/>
                <w:szCs w:val="16"/>
              </w:rPr>
              <w:t>Областной бюджет</w:t>
            </w:r>
          </w:p>
        </w:tc>
        <w:tc>
          <w:tcPr>
            <w:tcW w:w="1099" w:type="dxa"/>
            <w:noWrap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212CFA">
              <w:rPr>
                <w:bCs/>
                <w:sz w:val="16"/>
                <w:szCs w:val="16"/>
              </w:rPr>
              <w:t>7 009,48</w:t>
            </w:r>
          </w:p>
        </w:tc>
        <w:tc>
          <w:tcPr>
            <w:tcW w:w="1013" w:type="dxa"/>
            <w:noWrap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212CFA">
              <w:rPr>
                <w:bCs/>
                <w:sz w:val="16"/>
                <w:szCs w:val="16"/>
              </w:rPr>
              <w:t>6 148,48</w:t>
            </w:r>
          </w:p>
        </w:tc>
        <w:tc>
          <w:tcPr>
            <w:tcW w:w="850" w:type="dxa"/>
            <w:noWrap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212CFA">
              <w:rPr>
                <w:bCs/>
                <w:sz w:val="16"/>
                <w:szCs w:val="16"/>
              </w:rPr>
              <w:t>87,72</w:t>
            </w:r>
          </w:p>
        </w:tc>
        <w:tc>
          <w:tcPr>
            <w:tcW w:w="2977" w:type="dxa"/>
            <w:vMerge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77" w:type="dxa"/>
            <w:vMerge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77" w:type="dxa"/>
            <w:vMerge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3" w:type="dxa"/>
            <w:vMerge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61" w:type="dxa"/>
            <w:vMerge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212CFA" w:rsidRPr="003A21A7" w:rsidTr="003A21A7">
        <w:trPr>
          <w:trHeight w:val="330"/>
        </w:trPr>
        <w:tc>
          <w:tcPr>
            <w:tcW w:w="712" w:type="dxa"/>
            <w:vMerge w:val="restart"/>
            <w:noWrap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798" w:type="dxa"/>
            <w:vMerge w:val="restart"/>
            <w:hideMark/>
          </w:tcPr>
          <w:p w:rsidR="00212CFA" w:rsidRPr="003A21A7" w:rsidRDefault="00212CFA" w:rsidP="00F45304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  <w:r w:rsidRPr="003A21A7">
              <w:rPr>
                <w:b/>
                <w:bCs/>
                <w:sz w:val="16"/>
                <w:szCs w:val="16"/>
              </w:rPr>
              <w:t>Всег</w:t>
            </w:r>
            <w:r w:rsidR="00F45304">
              <w:rPr>
                <w:b/>
                <w:bCs/>
                <w:sz w:val="16"/>
                <w:szCs w:val="16"/>
              </w:rPr>
              <w:t xml:space="preserve">о по программе (подпрограмме), </w:t>
            </w:r>
            <w:r w:rsidRPr="003A21A7">
              <w:rPr>
                <w:b/>
                <w:bCs/>
                <w:sz w:val="16"/>
                <w:szCs w:val="16"/>
              </w:rPr>
              <w:t>в том числе:</w:t>
            </w:r>
          </w:p>
        </w:tc>
        <w:tc>
          <w:tcPr>
            <w:tcW w:w="865" w:type="dxa"/>
            <w:vMerge w:val="restart"/>
            <w:noWrap/>
            <w:hideMark/>
          </w:tcPr>
          <w:p w:rsidR="00212CFA" w:rsidRPr="003A21A7" w:rsidRDefault="00212CFA" w:rsidP="00212CF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3A21A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hideMark/>
          </w:tcPr>
          <w:p w:rsidR="00212CFA" w:rsidRPr="003A21A7" w:rsidRDefault="00212CFA" w:rsidP="00212CF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3A21A7">
              <w:rPr>
                <w:b/>
                <w:bCs/>
                <w:sz w:val="16"/>
                <w:szCs w:val="16"/>
              </w:rPr>
              <w:t xml:space="preserve">Всего: в </w:t>
            </w:r>
            <w:proofErr w:type="spellStart"/>
            <w:r w:rsidRPr="003A21A7">
              <w:rPr>
                <w:b/>
                <w:bCs/>
                <w:sz w:val="16"/>
                <w:szCs w:val="16"/>
              </w:rPr>
              <w:t>т.ч</w:t>
            </w:r>
            <w:proofErr w:type="spellEnd"/>
            <w:r w:rsidRPr="003A21A7">
              <w:rPr>
                <w:b/>
                <w:bCs/>
                <w:sz w:val="16"/>
                <w:szCs w:val="16"/>
              </w:rPr>
              <w:t xml:space="preserve">.:    </w:t>
            </w:r>
          </w:p>
        </w:tc>
        <w:tc>
          <w:tcPr>
            <w:tcW w:w="1099" w:type="dxa"/>
            <w:noWrap/>
            <w:hideMark/>
          </w:tcPr>
          <w:p w:rsidR="00212CFA" w:rsidRPr="003A21A7" w:rsidRDefault="00212CFA" w:rsidP="00212CF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3A21A7">
              <w:rPr>
                <w:b/>
                <w:bCs/>
                <w:sz w:val="16"/>
                <w:szCs w:val="16"/>
              </w:rPr>
              <w:t>118 981,67</w:t>
            </w:r>
          </w:p>
        </w:tc>
        <w:tc>
          <w:tcPr>
            <w:tcW w:w="1013" w:type="dxa"/>
            <w:noWrap/>
            <w:hideMark/>
          </w:tcPr>
          <w:p w:rsidR="00212CFA" w:rsidRPr="003A21A7" w:rsidRDefault="00212CFA" w:rsidP="00212CF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3A21A7">
              <w:rPr>
                <w:b/>
                <w:bCs/>
                <w:sz w:val="16"/>
                <w:szCs w:val="16"/>
              </w:rPr>
              <w:t>117 941,82</w:t>
            </w:r>
          </w:p>
        </w:tc>
        <w:tc>
          <w:tcPr>
            <w:tcW w:w="850" w:type="dxa"/>
            <w:noWrap/>
            <w:hideMark/>
          </w:tcPr>
          <w:p w:rsidR="00212CFA" w:rsidRPr="003A21A7" w:rsidRDefault="00212CFA" w:rsidP="00212CF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3A21A7">
              <w:rPr>
                <w:b/>
                <w:bCs/>
                <w:sz w:val="16"/>
                <w:szCs w:val="16"/>
              </w:rPr>
              <w:t>99,13</w:t>
            </w:r>
          </w:p>
        </w:tc>
        <w:tc>
          <w:tcPr>
            <w:tcW w:w="2977" w:type="dxa"/>
            <w:vMerge w:val="restart"/>
            <w:hideMark/>
          </w:tcPr>
          <w:p w:rsidR="00212CFA" w:rsidRPr="003A21A7" w:rsidRDefault="00212CFA" w:rsidP="00212CFA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 w:rsidRPr="003A21A7">
              <w:rPr>
                <w:b/>
                <w:sz w:val="16"/>
                <w:szCs w:val="16"/>
              </w:rPr>
              <w:t> </w:t>
            </w:r>
          </w:p>
        </w:tc>
        <w:tc>
          <w:tcPr>
            <w:tcW w:w="677" w:type="dxa"/>
            <w:vMerge w:val="restart"/>
            <w:noWrap/>
            <w:hideMark/>
          </w:tcPr>
          <w:p w:rsidR="00212CFA" w:rsidRPr="003A21A7" w:rsidRDefault="00212CFA" w:rsidP="00212CFA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 w:rsidRPr="003A21A7">
              <w:rPr>
                <w:b/>
                <w:sz w:val="16"/>
                <w:szCs w:val="16"/>
              </w:rPr>
              <w:t> </w:t>
            </w:r>
          </w:p>
        </w:tc>
        <w:tc>
          <w:tcPr>
            <w:tcW w:w="677" w:type="dxa"/>
            <w:vMerge w:val="restart"/>
            <w:noWrap/>
            <w:hideMark/>
          </w:tcPr>
          <w:p w:rsidR="00212CFA" w:rsidRPr="003A21A7" w:rsidRDefault="00212CFA" w:rsidP="00212CFA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 w:rsidRPr="003A21A7">
              <w:rPr>
                <w:b/>
                <w:sz w:val="16"/>
                <w:szCs w:val="16"/>
              </w:rPr>
              <w:t> </w:t>
            </w:r>
          </w:p>
        </w:tc>
        <w:tc>
          <w:tcPr>
            <w:tcW w:w="1013" w:type="dxa"/>
            <w:vMerge w:val="restart"/>
            <w:noWrap/>
            <w:hideMark/>
          </w:tcPr>
          <w:p w:rsidR="00212CFA" w:rsidRPr="003A21A7" w:rsidRDefault="00212CFA" w:rsidP="00212CFA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 w:rsidRPr="003A21A7">
              <w:rPr>
                <w:b/>
                <w:sz w:val="16"/>
                <w:szCs w:val="16"/>
              </w:rPr>
              <w:t> </w:t>
            </w:r>
          </w:p>
        </w:tc>
        <w:tc>
          <w:tcPr>
            <w:tcW w:w="1461" w:type="dxa"/>
            <w:vMerge w:val="restart"/>
            <w:hideMark/>
          </w:tcPr>
          <w:p w:rsidR="00212CFA" w:rsidRPr="003A21A7" w:rsidRDefault="00212CFA" w:rsidP="00212CFA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 w:rsidRPr="003A21A7">
              <w:rPr>
                <w:b/>
                <w:sz w:val="16"/>
                <w:szCs w:val="16"/>
              </w:rPr>
              <w:t> </w:t>
            </w:r>
          </w:p>
        </w:tc>
      </w:tr>
      <w:tr w:rsidR="00212CFA" w:rsidRPr="003A21A7" w:rsidTr="003A21A7">
        <w:trPr>
          <w:trHeight w:val="495"/>
        </w:trPr>
        <w:tc>
          <w:tcPr>
            <w:tcW w:w="712" w:type="dxa"/>
            <w:vMerge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798" w:type="dxa"/>
            <w:vMerge/>
            <w:hideMark/>
          </w:tcPr>
          <w:p w:rsidR="00212CFA" w:rsidRPr="003A21A7" w:rsidRDefault="00212CFA" w:rsidP="00212CF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65" w:type="dxa"/>
            <w:vMerge/>
            <w:hideMark/>
          </w:tcPr>
          <w:p w:rsidR="00212CFA" w:rsidRPr="003A21A7" w:rsidRDefault="00212CFA" w:rsidP="00212CF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hideMark/>
          </w:tcPr>
          <w:p w:rsidR="00212CFA" w:rsidRPr="003A21A7" w:rsidRDefault="00212CFA" w:rsidP="00212CF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3A21A7">
              <w:rPr>
                <w:b/>
                <w:bCs/>
                <w:sz w:val="16"/>
                <w:szCs w:val="16"/>
              </w:rPr>
              <w:t>Местный бюджет</w:t>
            </w:r>
          </w:p>
        </w:tc>
        <w:tc>
          <w:tcPr>
            <w:tcW w:w="1099" w:type="dxa"/>
            <w:noWrap/>
            <w:hideMark/>
          </w:tcPr>
          <w:p w:rsidR="00212CFA" w:rsidRPr="003A21A7" w:rsidRDefault="00212CFA" w:rsidP="00212CF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3A21A7">
              <w:rPr>
                <w:b/>
                <w:bCs/>
                <w:sz w:val="16"/>
                <w:szCs w:val="16"/>
              </w:rPr>
              <w:t>111 972,19</w:t>
            </w:r>
          </w:p>
        </w:tc>
        <w:tc>
          <w:tcPr>
            <w:tcW w:w="1013" w:type="dxa"/>
            <w:noWrap/>
            <w:hideMark/>
          </w:tcPr>
          <w:p w:rsidR="00212CFA" w:rsidRPr="003A21A7" w:rsidRDefault="00212CFA" w:rsidP="00212CF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3A21A7">
              <w:rPr>
                <w:b/>
                <w:bCs/>
                <w:sz w:val="16"/>
                <w:szCs w:val="16"/>
              </w:rPr>
              <w:t>111 793,34</w:t>
            </w:r>
          </w:p>
        </w:tc>
        <w:tc>
          <w:tcPr>
            <w:tcW w:w="850" w:type="dxa"/>
            <w:noWrap/>
            <w:hideMark/>
          </w:tcPr>
          <w:p w:rsidR="00212CFA" w:rsidRPr="003A21A7" w:rsidRDefault="00212CFA" w:rsidP="00212CF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3A21A7">
              <w:rPr>
                <w:b/>
                <w:bCs/>
                <w:sz w:val="16"/>
                <w:szCs w:val="16"/>
              </w:rPr>
              <w:t>99,84</w:t>
            </w:r>
          </w:p>
        </w:tc>
        <w:tc>
          <w:tcPr>
            <w:tcW w:w="2977" w:type="dxa"/>
            <w:vMerge/>
            <w:hideMark/>
          </w:tcPr>
          <w:p w:rsidR="00212CFA" w:rsidRPr="003A21A7" w:rsidRDefault="00212CFA" w:rsidP="00212CFA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77" w:type="dxa"/>
            <w:vMerge/>
            <w:hideMark/>
          </w:tcPr>
          <w:p w:rsidR="00212CFA" w:rsidRPr="003A21A7" w:rsidRDefault="00212CFA" w:rsidP="00212CFA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77" w:type="dxa"/>
            <w:vMerge/>
            <w:hideMark/>
          </w:tcPr>
          <w:p w:rsidR="00212CFA" w:rsidRPr="003A21A7" w:rsidRDefault="00212CFA" w:rsidP="00212CFA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13" w:type="dxa"/>
            <w:vMerge/>
            <w:hideMark/>
          </w:tcPr>
          <w:p w:rsidR="00212CFA" w:rsidRPr="003A21A7" w:rsidRDefault="00212CFA" w:rsidP="00212CFA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61" w:type="dxa"/>
            <w:vMerge/>
            <w:hideMark/>
          </w:tcPr>
          <w:p w:rsidR="00212CFA" w:rsidRPr="003A21A7" w:rsidRDefault="00212CFA" w:rsidP="00212CFA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</w:p>
        </w:tc>
      </w:tr>
      <w:tr w:rsidR="00212CFA" w:rsidRPr="003A21A7" w:rsidTr="003A21A7">
        <w:trPr>
          <w:trHeight w:val="555"/>
        </w:trPr>
        <w:tc>
          <w:tcPr>
            <w:tcW w:w="712" w:type="dxa"/>
            <w:vMerge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798" w:type="dxa"/>
            <w:vMerge/>
            <w:hideMark/>
          </w:tcPr>
          <w:p w:rsidR="00212CFA" w:rsidRPr="003A21A7" w:rsidRDefault="00212CFA" w:rsidP="00212CF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65" w:type="dxa"/>
            <w:vMerge/>
            <w:hideMark/>
          </w:tcPr>
          <w:p w:rsidR="00212CFA" w:rsidRPr="003A21A7" w:rsidRDefault="00212CFA" w:rsidP="00212CF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hideMark/>
          </w:tcPr>
          <w:p w:rsidR="00212CFA" w:rsidRPr="003A21A7" w:rsidRDefault="00212CFA" w:rsidP="00212CF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3A21A7">
              <w:rPr>
                <w:b/>
                <w:bCs/>
                <w:sz w:val="16"/>
                <w:szCs w:val="16"/>
              </w:rPr>
              <w:t>Областной бюджет</w:t>
            </w:r>
          </w:p>
        </w:tc>
        <w:tc>
          <w:tcPr>
            <w:tcW w:w="1099" w:type="dxa"/>
            <w:noWrap/>
            <w:hideMark/>
          </w:tcPr>
          <w:p w:rsidR="00212CFA" w:rsidRPr="003A21A7" w:rsidRDefault="00212CFA" w:rsidP="00212CF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3A21A7">
              <w:rPr>
                <w:b/>
                <w:bCs/>
                <w:sz w:val="16"/>
                <w:szCs w:val="16"/>
              </w:rPr>
              <w:t>7 009,48</w:t>
            </w:r>
          </w:p>
        </w:tc>
        <w:tc>
          <w:tcPr>
            <w:tcW w:w="1013" w:type="dxa"/>
            <w:noWrap/>
            <w:hideMark/>
          </w:tcPr>
          <w:p w:rsidR="00212CFA" w:rsidRPr="003A21A7" w:rsidRDefault="00212CFA" w:rsidP="00212CF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3A21A7">
              <w:rPr>
                <w:b/>
                <w:bCs/>
                <w:sz w:val="16"/>
                <w:szCs w:val="16"/>
              </w:rPr>
              <w:t>6 148,48</w:t>
            </w:r>
          </w:p>
        </w:tc>
        <w:tc>
          <w:tcPr>
            <w:tcW w:w="850" w:type="dxa"/>
            <w:noWrap/>
            <w:hideMark/>
          </w:tcPr>
          <w:p w:rsidR="00212CFA" w:rsidRPr="003A21A7" w:rsidRDefault="00212CFA" w:rsidP="00212CF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3A21A7">
              <w:rPr>
                <w:b/>
                <w:bCs/>
                <w:sz w:val="16"/>
                <w:szCs w:val="16"/>
              </w:rPr>
              <w:t>87,72</w:t>
            </w:r>
          </w:p>
        </w:tc>
        <w:tc>
          <w:tcPr>
            <w:tcW w:w="2977" w:type="dxa"/>
            <w:vMerge/>
            <w:hideMark/>
          </w:tcPr>
          <w:p w:rsidR="00212CFA" w:rsidRPr="003A21A7" w:rsidRDefault="00212CFA" w:rsidP="00212CFA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77" w:type="dxa"/>
            <w:vMerge/>
            <w:hideMark/>
          </w:tcPr>
          <w:p w:rsidR="00212CFA" w:rsidRPr="003A21A7" w:rsidRDefault="00212CFA" w:rsidP="00212CFA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77" w:type="dxa"/>
            <w:vMerge/>
            <w:hideMark/>
          </w:tcPr>
          <w:p w:rsidR="00212CFA" w:rsidRPr="003A21A7" w:rsidRDefault="00212CFA" w:rsidP="00212CFA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13" w:type="dxa"/>
            <w:vMerge/>
            <w:hideMark/>
          </w:tcPr>
          <w:p w:rsidR="00212CFA" w:rsidRPr="003A21A7" w:rsidRDefault="00212CFA" w:rsidP="00212CFA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61" w:type="dxa"/>
            <w:vMerge/>
            <w:hideMark/>
          </w:tcPr>
          <w:p w:rsidR="00212CFA" w:rsidRPr="003A21A7" w:rsidRDefault="00212CFA" w:rsidP="00212CFA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</w:p>
        </w:tc>
      </w:tr>
      <w:tr w:rsidR="00212CFA" w:rsidRPr="00212CFA" w:rsidTr="003A21A7">
        <w:trPr>
          <w:trHeight w:val="330"/>
        </w:trPr>
        <w:tc>
          <w:tcPr>
            <w:tcW w:w="712" w:type="dxa"/>
            <w:vMerge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798" w:type="dxa"/>
            <w:vMerge w:val="restart"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 xml:space="preserve">Муниципальные услуги (работы) в </w:t>
            </w:r>
            <w:proofErr w:type="spellStart"/>
            <w:r w:rsidRPr="00212CFA">
              <w:rPr>
                <w:sz w:val="16"/>
                <w:szCs w:val="16"/>
              </w:rPr>
              <w:t>т.ч</w:t>
            </w:r>
            <w:proofErr w:type="spellEnd"/>
            <w:r w:rsidRPr="00212CFA">
              <w:rPr>
                <w:sz w:val="16"/>
                <w:szCs w:val="16"/>
              </w:rPr>
              <w:t>.</w:t>
            </w:r>
          </w:p>
        </w:tc>
        <w:tc>
          <w:tcPr>
            <w:tcW w:w="865" w:type="dxa"/>
            <w:noWrap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212CFA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212CFA">
              <w:rPr>
                <w:bCs/>
                <w:sz w:val="16"/>
                <w:szCs w:val="16"/>
              </w:rPr>
              <w:t>ВСЕГО:</w:t>
            </w:r>
          </w:p>
        </w:tc>
        <w:tc>
          <w:tcPr>
            <w:tcW w:w="1099" w:type="dxa"/>
            <w:noWrap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212CFA">
              <w:rPr>
                <w:bCs/>
                <w:sz w:val="16"/>
                <w:szCs w:val="16"/>
              </w:rPr>
              <w:t>101 401,55</w:t>
            </w:r>
          </w:p>
        </w:tc>
        <w:tc>
          <w:tcPr>
            <w:tcW w:w="1013" w:type="dxa"/>
            <w:noWrap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212CFA">
              <w:rPr>
                <w:bCs/>
                <w:sz w:val="16"/>
                <w:szCs w:val="16"/>
              </w:rPr>
              <w:t>101 401,55</w:t>
            </w:r>
          </w:p>
        </w:tc>
        <w:tc>
          <w:tcPr>
            <w:tcW w:w="850" w:type="dxa"/>
            <w:noWrap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100,00</w:t>
            </w:r>
          </w:p>
        </w:tc>
        <w:tc>
          <w:tcPr>
            <w:tcW w:w="2977" w:type="dxa"/>
            <w:noWrap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212CFA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677" w:type="dxa"/>
            <w:noWrap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212CFA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677" w:type="dxa"/>
            <w:noWrap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212CFA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013" w:type="dxa"/>
            <w:noWrap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212CFA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461" w:type="dxa"/>
            <w:noWrap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212CFA">
              <w:rPr>
                <w:bCs/>
                <w:sz w:val="16"/>
                <w:szCs w:val="16"/>
              </w:rPr>
              <w:t> </w:t>
            </w:r>
          </w:p>
        </w:tc>
      </w:tr>
      <w:tr w:rsidR="00212CFA" w:rsidRPr="00212CFA" w:rsidTr="003A21A7">
        <w:trPr>
          <w:trHeight w:val="480"/>
        </w:trPr>
        <w:tc>
          <w:tcPr>
            <w:tcW w:w="712" w:type="dxa"/>
            <w:vMerge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798" w:type="dxa"/>
            <w:vMerge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65" w:type="dxa"/>
            <w:noWrap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212CFA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099" w:type="dxa"/>
            <w:noWrap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100 742,09</w:t>
            </w:r>
          </w:p>
        </w:tc>
        <w:tc>
          <w:tcPr>
            <w:tcW w:w="1013" w:type="dxa"/>
            <w:noWrap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100 742,09</w:t>
            </w:r>
          </w:p>
        </w:tc>
        <w:tc>
          <w:tcPr>
            <w:tcW w:w="850" w:type="dxa"/>
            <w:noWrap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100,00</w:t>
            </w:r>
          </w:p>
        </w:tc>
        <w:tc>
          <w:tcPr>
            <w:tcW w:w="2977" w:type="dxa"/>
            <w:noWrap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 </w:t>
            </w:r>
          </w:p>
        </w:tc>
        <w:tc>
          <w:tcPr>
            <w:tcW w:w="677" w:type="dxa"/>
            <w:noWrap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 </w:t>
            </w:r>
          </w:p>
        </w:tc>
        <w:tc>
          <w:tcPr>
            <w:tcW w:w="677" w:type="dxa"/>
            <w:noWrap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 </w:t>
            </w:r>
          </w:p>
        </w:tc>
        <w:tc>
          <w:tcPr>
            <w:tcW w:w="1013" w:type="dxa"/>
            <w:noWrap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 </w:t>
            </w:r>
          </w:p>
        </w:tc>
        <w:tc>
          <w:tcPr>
            <w:tcW w:w="1461" w:type="dxa"/>
            <w:noWrap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 </w:t>
            </w:r>
          </w:p>
        </w:tc>
      </w:tr>
      <w:tr w:rsidR="00212CFA" w:rsidRPr="00212CFA" w:rsidTr="003A21A7">
        <w:trPr>
          <w:trHeight w:val="495"/>
        </w:trPr>
        <w:tc>
          <w:tcPr>
            <w:tcW w:w="712" w:type="dxa"/>
            <w:vMerge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798" w:type="dxa"/>
            <w:vMerge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65" w:type="dxa"/>
            <w:noWrap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212CFA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1099" w:type="dxa"/>
            <w:noWrap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659,46</w:t>
            </w:r>
          </w:p>
        </w:tc>
        <w:tc>
          <w:tcPr>
            <w:tcW w:w="1013" w:type="dxa"/>
            <w:noWrap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659,46</w:t>
            </w:r>
          </w:p>
        </w:tc>
        <w:tc>
          <w:tcPr>
            <w:tcW w:w="850" w:type="dxa"/>
            <w:noWrap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100,00</w:t>
            </w:r>
          </w:p>
        </w:tc>
        <w:tc>
          <w:tcPr>
            <w:tcW w:w="2977" w:type="dxa"/>
            <w:noWrap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 </w:t>
            </w:r>
          </w:p>
        </w:tc>
        <w:tc>
          <w:tcPr>
            <w:tcW w:w="677" w:type="dxa"/>
            <w:noWrap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 </w:t>
            </w:r>
          </w:p>
        </w:tc>
        <w:tc>
          <w:tcPr>
            <w:tcW w:w="677" w:type="dxa"/>
            <w:noWrap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 </w:t>
            </w:r>
          </w:p>
        </w:tc>
        <w:tc>
          <w:tcPr>
            <w:tcW w:w="1013" w:type="dxa"/>
            <w:noWrap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 </w:t>
            </w:r>
          </w:p>
        </w:tc>
        <w:tc>
          <w:tcPr>
            <w:tcW w:w="1461" w:type="dxa"/>
            <w:noWrap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 </w:t>
            </w:r>
          </w:p>
        </w:tc>
      </w:tr>
      <w:tr w:rsidR="00212CFA" w:rsidRPr="00212CFA" w:rsidTr="003A21A7">
        <w:trPr>
          <w:trHeight w:val="570"/>
        </w:trPr>
        <w:tc>
          <w:tcPr>
            <w:tcW w:w="712" w:type="dxa"/>
            <w:vMerge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798" w:type="dxa"/>
            <w:vMerge w:val="restart"/>
            <w:noWrap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 xml:space="preserve">Иные мероприятия в </w:t>
            </w:r>
            <w:proofErr w:type="spellStart"/>
            <w:r w:rsidRPr="00212CFA">
              <w:rPr>
                <w:sz w:val="16"/>
                <w:szCs w:val="16"/>
              </w:rPr>
              <w:t>т.ч</w:t>
            </w:r>
            <w:proofErr w:type="spellEnd"/>
            <w:r w:rsidRPr="00212CFA">
              <w:rPr>
                <w:sz w:val="16"/>
                <w:szCs w:val="16"/>
              </w:rPr>
              <w:t>.</w:t>
            </w:r>
          </w:p>
        </w:tc>
        <w:tc>
          <w:tcPr>
            <w:tcW w:w="865" w:type="dxa"/>
            <w:vMerge w:val="restart"/>
            <w:noWrap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099" w:type="dxa"/>
            <w:noWrap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11 230,10</w:t>
            </w:r>
          </w:p>
        </w:tc>
        <w:tc>
          <w:tcPr>
            <w:tcW w:w="1013" w:type="dxa"/>
            <w:noWrap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11 051,25</w:t>
            </w:r>
          </w:p>
        </w:tc>
        <w:tc>
          <w:tcPr>
            <w:tcW w:w="850" w:type="dxa"/>
            <w:noWrap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98,41</w:t>
            </w:r>
          </w:p>
        </w:tc>
        <w:tc>
          <w:tcPr>
            <w:tcW w:w="2977" w:type="dxa"/>
            <w:noWrap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 </w:t>
            </w:r>
          </w:p>
        </w:tc>
        <w:tc>
          <w:tcPr>
            <w:tcW w:w="677" w:type="dxa"/>
            <w:noWrap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 </w:t>
            </w:r>
          </w:p>
        </w:tc>
        <w:tc>
          <w:tcPr>
            <w:tcW w:w="677" w:type="dxa"/>
            <w:noWrap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 </w:t>
            </w:r>
          </w:p>
        </w:tc>
        <w:tc>
          <w:tcPr>
            <w:tcW w:w="1013" w:type="dxa"/>
            <w:noWrap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 </w:t>
            </w:r>
          </w:p>
        </w:tc>
        <w:tc>
          <w:tcPr>
            <w:tcW w:w="1461" w:type="dxa"/>
            <w:noWrap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 </w:t>
            </w:r>
          </w:p>
        </w:tc>
      </w:tr>
      <w:tr w:rsidR="00212CFA" w:rsidRPr="00212CFA" w:rsidTr="003A21A7">
        <w:trPr>
          <w:trHeight w:val="585"/>
        </w:trPr>
        <w:tc>
          <w:tcPr>
            <w:tcW w:w="712" w:type="dxa"/>
            <w:vMerge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798" w:type="dxa"/>
            <w:vMerge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65" w:type="dxa"/>
            <w:vMerge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1099" w:type="dxa"/>
            <w:noWrap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6 350,02</w:t>
            </w:r>
          </w:p>
        </w:tc>
        <w:tc>
          <w:tcPr>
            <w:tcW w:w="1013" w:type="dxa"/>
            <w:noWrap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5 489,02</w:t>
            </w:r>
          </w:p>
        </w:tc>
        <w:tc>
          <w:tcPr>
            <w:tcW w:w="850" w:type="dxa"/>
            <w:noWrap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86,44</w:t>
            </w:r>
          </w:p>
        </w:tc>
        <w:tc>
          <w:tcPr>
            <w:tcW w:w="2977" w:type="dxa"/>
            <w:noWrap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 </w:t>
            </w:r>
          </w:p>
        </w:tc>
        <w:tc>
          <w:tcPr>
            <w:tcW w:w="677" w:type="dxa"/>
            <w:noWrap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 </w:t>
            </w:r>
          </w:p>
        </w:tc>
        <w:tc>
          <w:tcPr>
            <w:tcW w:w="677" w:type="dxa"/>
            <w:noWrap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 </w:t>
            </w:r>
          </w:p>
        </w:tc>
        <w:tc>
          <w:tcPr>
            <w:tcW w:w="1013" w:type="dxa"/>
            <w:noWrap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 </w:t>
            </w:r>
          </w:p>
        </w:tc>
        <w:tc>
          <w:tcPr>
            <w:tcW w:w="1461" w:type="dxa"/>
            <w:noWrap/>
            <w:hideMark/>
          </w:tcPr>
          <w:p w:rsidR="00212CFA" w:rsidRPr="00212CFA" w:rsidRDefault="00212CFA" w:rsidP="00212C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12CFA">
              <w:rPr>
                <w:sz w:val="16"/>
                <w:szCs w:val="16"/>
              </w:rPr>
              <w:t> </w:t>
            </w:r>
          </w:p>
        </w:tc>
      </w:tr>
    </w:tbl>
    <w:p w:rsidR="00212CFA" w:rsidRPr="000E11DD" w:rsidRDefault="00212CFA" w:rsidP="00D410EA">
      <w:pPr>
        <w:autoSpaceDE w:val="0"/>
        <w:autoSpaceDN w:val="0"/>
        <w:adjustRightInd w:val="0"/>
        <w:jc w:val="center"/>
        <w:rPr>
          <w:b/>
        </w:rPr>
      </w:pPr>
    </w:p>
    <w:p w:rsidR="000D4C71" w:rsidRPr="0025263D" w:rsidRDefault="000D4C71" w:rsidP="000D4C71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5263D">
        <w:rPr>
          <w:rFonts w:ascii="Times New Roman" w:hAnsi="Times New Roman" w:cs="Times New Roman"/>
          <w:sz w:val="24"/>
          <w:szCs w:val="24"/>
        </w:rPr>
        <w:t>Оценка эффективности реализации подпрограммы</w:t>
      </w:r>
      <w:r w:rsidRPr="0025263D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0D4C71" w:rsidRPr="0025263D" w:rsidRDefault="000D4C71" w:rsidP="000D4C71">
      <w:pPr>
        <w:pStyle w:val="ConsPlusNonformat"/>
        <w:widowControl/>
        <w:numPr>
          <w:ilvl w:val="0"/>
          <w:numId w:val="24"/>
        </w:numPr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5263D">
        <w:rPr>
          <w:rFonts w:ascii="Times New Roman" w:hAnsi="Times New Roman" w:cs="Times New Roman"/>
          <w:sz w:val="24"/>
          <w:szCs w:val="24"/>
        </w:rPr>
        <w:t>Оценка достижения плановых значений индикаторов</w:t>
      </w:r>
    </w:p>
    <w:p w:rsidR="000D4C71" w:rsidRPr="0025263D" w:rsidRDefault="000D4C71" w:rsidP="000D4C71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785" w:type="dxa"/>
        <w:tblInd w:w="95" w:type="dxa"/>
        <w:tblLook w:val="04A0" w:firstRow="1" w:lastRow="0" w:firstColumn="1" w:lastColumn="0" w:noHBand="0" w:noVBand="1"/>
      </w:tblPr>
      <w:tblGrid>
        <w:gridCol w:w="1428"/>
        <w:gridCol w:w="4093"/>
        <w:gridCol w:w="352"/>
        <w:gridCol w:w="803"/>
        <w:gridCol w:w="4093"/>
        <w:gridCol w:w="336"/>
        <w:gridCol w:w="3680"/>
      </w:tblGrid>
      <w:tr w:rsidR="0025263D" w:rsidRPr="0025263D" w:rsidTr="00956A9A">
        <w:trPr>
          <w:trHeight w:val="330"/>
        </w:trPr>
        <w:tc>
          <w:tcPr>
            <w:tcW w:w="142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4C71" w:rsidRPr="0025263D" w:rsidRDefault="000D4C71" w:rsidP="00956A9A">
            <w:pPr>
              <w:jc w:val="center"/>
            </w:pPr>
            <w:r w:rsidRPr="0025263D">
              <w:t>ДИП =0,5 х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4C71" w:rsidRPr="0025263D" w:rsidRDefault="000D4C71" w:rsidP="0025263D">
            <w:pPr>
              <w:jc w:val="center"/>
            </w:pPr>
            <w:r w:rsidRPr="0025263D">
              <w:t>0,</w:t>
            </w:r>
            <w:r w:rsidR="0025263D" w:rsidRPr="0025263D">
              <w:t>51</w:t>
            </w:r>
            <w:r w:rsidRPr="0025263D">
              <w:t xml:space="preserve"> (степень достижения цели)</w:t>
            </w:r>
          </w:p>
        </w:tc>
        <w:tc>
          <w:tcPr>
            <w:tcW w:w="35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4C71" w:rsidRPr="0025263D" w:rsidRDefault="000D4C71" w:rsidP="00956A9A">
            <w:pPr>
              <w:jc w:val="center"/>
            </w:pPr>
            <w:r w:rsidRPr="0025263D">
              <w:t>+</w:t>
            </w:r>
          </w:p>
        </w:tc>
        <w:tc>
          <w:tcPr>
            <w:tcW w:w="80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4C71" w:rsidRPr="0025263D" w:rsidRDefault="000D4C71" w:rsidP="00956A9A">
            <w:pPr>
              <w:jc w:val="center"/>
            </w:pPr>
            <w:r w:rsidRPr="0025263D">
              <w:t>0,5 х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4C71" w:rsidRPr="0025263D" w:rsidRDefault="0025263D" w:rsidP="0025263D">
            <w:pPr>
              <w:jc w:val="center"/>
            </w:pPr>
            <w:r w:rsidRPr="0025263D">
              <w:t>11</w:t>
            </w:r>
            <w:r w:rsidR="000D4C71" w:rsidRPr="0025263D">
              <w:t>,</w:t>
            </w:r>
            <w:r w:rsidRPr="0025263D">
              <w:t>31</w:t>
            </w:r>
            <w:r w:rsidR="000D4C71" w:rsidRPr="0025263D">
              <w:t xml:space="preserve"> (степень решения задач)</w:t>
            </w:r>
          </w:p>
        </w:tc>
        <w:tc>
          <w:tcPr>
            <w:tcW w:w="33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4C71" w:rsidRPr="0025263D" w:rsidRDefault="000D4C71" w:rsidP="00956A9A">
            <w:pPr>
              <w:jc w:val="center"/>
              <w:rPr>
                <w:rFonts w:ascii="Calibri" w:hAnsi="Calibri"/>
              </w:rPr>
            </w:pPr>
            <w:r w:rsidRPr="0025263D">
              <w:rPr>
                <w:rFonts w:ascii="Calibri" w:hAnsi="Calibri"/>
              </w:rPr>
              <w:t>=</w:t>
            </w:r>
          </w:p>
        </w:tc>
        <w:tc>
          <w:tcPr>
            <w:tcW w:w="36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4C71" w:rsidRPr="0025263D" w:rsidRDefault="000D4C71" w:rsidP="0025263D">
            <w:pPr>
              <w:rPr>
                <w:b/>
                <w:bCs/>
              </w:rPr>
            </w:pPr>
            <w:r w:rsidRPr="0025263D">
              <w:rPr>
                <w:b/>
                <w:bCs/>
              </w:rPr>
              <w:t>0,</w:t>
            </w:r>
            <w:r w:rsidR="0025263D" w:rsidRPr="0025263D">
              <w:rPr>
                <w:b/>
                <w:bCs/>
              </w:rPr>
              <w:t>70</w:t>
            </w:r>
            <w:r w:rsidRPr="0025263D">
              <w:rPr>
                <w:b/>
                <w:bCs/>
              </w:rPr>
              <w:t xml:space="preserve"> </w:t>
            </w:r>
            <w:r w:rsidR="0025263D">
              <w:rPr>
                <w:b/>
              </w:rPr>
              <w:t>средняя</w:t>
            </w:r>
            <w:r w:rsidRPr="0025263D">
              <w:rPr>
                <w:b/>
              </w:rPr>
              <w:t xml:space="preserve"> результативность </w:t>
            </w:r>
            <w:r w:rsidR="0025263D" w:rsidRPr="0025263D">
              <w:t>(недовыполнение плана)</w:t>
            </w:r>
          </w:p>
        </w:tc>
      </w:tr>
      <w:tr w:rsidR="000D4C71" w:rsidRPr="0025263D" w:rsidTr="00956A9A">
        <w:trPr>
          <w:trHeight w:val="300"/>
        </w:trPr>
        <w:tc>
          <w:tcPr>
            <w:tcW w:w="14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D4C71" w:rsidRPr="0025263D" w:rsidRDefault="000D4C71" w:rsidP="00956A9A"/>
        </w:tc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4C71" w:rsidRPr="0025263D" w:rsidRDefault="000D4C71" w:rsidP="00956A9A">
            <w:pPr>
              <w:jc w:val="center"/>
            </w:pPr>
            <w:r w:rsidRPr="0025263D">
              <w:t>1</w:t>
            </w:r>
          </w:p>
        </w:tc>
        <w:tc>
          <w:tcPr>
            <w:tcW w:w="35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D4C71" w:rsidRPr="0025263D" w:rsidRDefault="000D4C71" w:rsidP="00956A9A"/>
        </w:tc>
        <w:tc>
          <w:tcPr>
            <w:tcW w:w="80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D4C71" w:rsidRPr="0025263D" w:rsidRDefault="000D4C71" w:rsidP="00956A9A"/>
        </w:tc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4C71" w:rsidRPr="0025263D" w:rsidRDefault="0025263D" w:rsidP="00956A9A">
            <w:pPr>
              <w:jc w:val="center"/>
            </w:pPr>
            <w:r w:rsidRPr="0025263D">
              <w:t>1</w:t>
            </w:r>
            <w:r w:rsidR="00F32959" w:rsidRPr="0025263D">
              <w:t>3</w:t>
            </w:r>
          </w:p>
        </w:tc>
        <w:tc>
          <w:tcPr>
            <w:tcW w:w="3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D4C71" w:rsidRPr="0025263D" w:rsidRDefault="000D4C71" w:rsidP="00956A9A">
            <w:pPr>
              <w:rPr>
                <w:rFonts w:ascii="Calibri" w:hAnsi="Calibri"/>
              </w:rPr>
            </w:pPr>
          </w:p>
        </w:tc>
        <w:tc>
          <w:tcPr>
            <w:tcW w:w="36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D4C71" w:rsidRPr="0025263D" w:rsidRDefault="000D4C71" w:rsidP="00956A9A">
            <w:pPr>
              <w:rPr>
                <w:b/>
                <w:bCs/>
              </w:rPr>
            </w:pPr>
          </w:p>
        </w:tc>
      </w:tr>
    </w:tbl>
    <w:p w:rsidR="000D4C71" w:rsidRPr="0025263D" w:rsidRDefault="000D4C71" w:rsidP="000D4C71">
      <w:pPr>
        <w:pStyle w:val="ConsPlusNonformat"/>
        <w:widowControl/>
        <w:tabs>
          <w:tab w:val="left" w:pos="432"/>
          <w:tab w:val="left" w:pos="6252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0D4C71" w:rsidRPr="0025263D" w:rsidRDefault="000D4C71" w:rsidP="000D4C71">
      <w:pPr>
        <w:pStyle w:val="ConsPlusNonformat"/>
        <w:widowControl/>
        <w:numPr>
          <w:ilvl w:val="0"/>
          <w:numId w:val="24"/>
        </w:numPr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5263D">
        <w:rPr>
          <w:rFonts w:ascii="Times New Roman" w:hAnsi="Times New Roman" w:cs="Times New Roman"/>
          <w:sz w:val="24"/>
          <w:szCs w:val="24"/>
        </w:rPr>
        <w:t>Оценка полноты финансирования</w:t>
      </w:r>
      <w:r w:rsidRPr="0025263D">
        <w:rPr>
          <w:rFonts w:ascii="Times New Roman" w:hAnsi="Times New Roman" w:cs="Times New Roman"/>
          <w:sz w:val="24"/>
          <w:szCs w:val="24"/>
          <w:lang w:val="en-US"/>
        </w:rPr>
        <w:t>:</w:t>
      </w:r>
      <w:r w:rsidRPr="0025263D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0D4C71" w:rsidRPr="0025263D" w:rsidRDefault="000D4C71" w:rsidP="000D4C71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5263D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0D4C71" w:rsidRPr="000E11DD" w:rsidRDefault="000D4C71" w:rsidP="000D4C71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E11DD">
        <w:rPr>
          <w:rFonts w:ascii="Times New Roman" w:hAnsi="Times New Roman" w:cs="Times New Roman"/>
          <w:sz w:val="24"/>
          <w:szCs w:val="24"/>
        </w:rPr>
        <w:t xml:space="preserve">                                         ПФ </w:t>
      </w:r>
      <w:r w:rsidRPr="0025263D">
        <w:rPr>
          <w:rFonts w:ascii="Times New Roman" w:hAnsi="Times New Roman" w:cs="Times New Roman"/>
          <w:b/>
          <w:sz w:val="24"/>
          <w:szCs w:val="24"/>
        </w:rPr>
        <w:t xml:space="preserve">= </w:t>
      </w:r>
      <w:r w:rsidR="0025263D" w:rsidRPr="0025263D">
        <w:rPr>
          <w:rFonts w:ascii="Times New Roman" w:hAnsi="Times New Roman" w:cs="Times New Roman"/>
          <w:b/>
          <w:sz w:val="24"/>
          <w:szCs w:val="24"/>
        </w:rPr>
        <w:t>0</w:t>
      </w:r>
      <w:r w:rsidRPr="0025263D">
        <w:rPr>
          <w:rFonts w:ascii="Times New Roman" w:hAnsi="Times New Roman" w:cs="Times New Roman"/>
          <w:b/>
          <w:sz w:val="24"/>
          <w:szCs w:val="24"/>
        </w:rPr>
        <w:t>,</w:t>
      </w:r>
      <w:r w:rsidR="0025263D">
        <w:rPr>
          <w:rFonts w:ascii="Times New Roman" w:hAnsi="Times New Roman" w:cs="Times New Roman"/>
          <w:b/>
          <w:sz w:val="24"/>
          <w:szCs w:val="24"/>
        </w:rPr>
        <w:t>99</w:t>
      </w:r>
      <w:r w:rsidRPr="000E11DD">
        <w:rPr>
          <w:rFonts w:ascii="Times New Roman" w:hAnsi="Times New Roman" w:cs="Times New Roman"/>
          <w:sz w:val="24"/>
          <w:szCs w:val="24"/>
        </w:rPr>
        <w:t xml:space="preserve">- </w:t>
      </w:r>
      <w:r w:rsidRPr="000E11DD">
        <w:rPr>
          <w:rFonts w:ascii="Times New Roman" w:hAnsi="Times New Roman" w:cs="Times New Roman"/>
          <w:b/>
          <w:sz w:val="24"/>
          <w:szCs w:val="24"/>
        </w:rPr>
        <w:t>полное финансирование</w:t>
      </w:r>
      <w:r w:rsidRPr="000E11DD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0D4C71" w:rsidRPr="000E11DD" w:rsidRDefault="000D4C71" w:rsidP="000D4C71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E11DD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:rsidR="000D4C71" w:rsidRPr="000E11DD" w:rsidRDefault="000D4C71" w:rsidP="000D4C71">
      <w:pPr>
        <w:pStyle w:val="a6"/>
        <w:widowControl w:val="0"/>
        <w:tabs>
          <w:tab w:val="left" w:pos="709"/>
        </w:tabs>
        <w:suppressAutoHyphens/>
        <w:spacing w:line="240" w:lineRule="auto"/>
        <w:ind w:firstLine="0"/>
        <w:jc w:val="center"/>
        <w:rPr>
          <w:b/>
          <w:sz w:val="16"/>
          <w:szCs w:val="16"/>
        </w:rPr>
      </w:pPr>
      <w:r w:rsidRPr="000E11DD">
        <w:rPr>
          <w:sz w:val="24"/>
          <w:szCs w:val="24"/>
        </w:rPr>
        <w:t xml:space="preserve"> </w:t>
      </w:r>
      <w:r w:rsidRPr="000E11DD">
        <w:rPr>
          <w:b/>
          <w:sz w:val="24"/>
          <w:szCs w:val="24"/>
        </w:rPr>
        <w:t xml:space="preserve">Общая оценка эффективности реализации подпрограммы- </w:t>
      </w:r>
      <w:r w:rsidR="0025263D" w:rsidRPr="005F2386">
        <w:rPr>
          <w:b/>
          <w:sz w:val="24"/>
          <w:szCs w:val="24"/>
        </w:rPr>
        <w:t>3 средний уровень эффективности</w:t>
      </w:r>
      <w:r w:rsidRPr="000E11DD">
        <w:rPr>
          <w:b/>
          <w:sz w:val="24"/>
          <w:szCs w:val="24"/>
        </w:rPr>
        <w:t>.</w:t>
      </w:r>
    </w:p>
    <w:p w:rsidR="000D4C71" w:rsidRPr="000E11DD" w:rsidRDefault="000D4C71" w:rsidP="000D4C71">
      <w:pPr>
        <w:rPr>
          <w:b/>
        </w:rPr>
      </w:pPr>
      <w:r w:rsidRPr="000E11DD">
        <w:rPr>
          <w:b/>
        </w:rPr>
        <w:br w:type="page"/>
      </w:r>
    </w:p>
    <w:p w:rsidR="00AC19A1" w:rsidRDefault="00A1169E" w:rsidP="00FC2C5B">
      <w:pPr>
        <w:numPr>
          <w:ilvl w:val="0"/>
          <w:numId w:val="4"/>
        </w:numPr>
        <w:autoSpaceDE w:val="0"/>
        <w:autoSpaceDN w:val="0"/>
        <w:adjustRightInd w:val="0"/>
        <w:jc w:val="center"/>
        <w:rPr>
          <w:b/>
        </w:rPr>
      </w:pPr>
      <w:r w:rsidRPr="000E11DD">
        <w:rPr>
          <w:rFonts w:eastAsia="HiddenHorzOCR"/>
          <w:b/>
        </w:rPr>
        <w:lastRenderedPageBreak/>
        <w:t xml:space="preserve">Подпрограмма </w:t>
      </w:r>
      <w:r w:rsidRPr="000E11DD">
        <w:rPr>
          <w:b/>
        </w:rPr>
        <w:t>«Совершенствование музейного обслуживания граждан»</w:t>
      </w:r>
      <w:r w:rsidR="00AB3841" w:rsidRPr="000E11DD">
        <w:rPr>
          <w:b/>
        </w:rPr>
        <w:t xml:space="preserve"> </w:t>
      </w:r>
      <w:r w:rsidR="00AC19A1" w:rsidRPr="000E11DD">
        <w:rPr>
          <w:b/>
        </w:rPr>
        <w:t>на 201</w:t>
      </w:r>
      <w:r w:rsidR="00540D97" w:rsidRPr="000E11DD">
        <w:rPr>
          <w:b/>
        </w:rPr>
        <w:t>6</w:t>
      </w:r>
      <w:r w:rsidR="00AC19A1" w:rsidRPr="000E11DD">
        <w:rPr>
          <w:b/>
        </w:rPr>
        <w:t>-2020 годы</w:t>
      </w:r>
    </w:p>
    <w:p w:rsidR="00097619" w:rsidRPr="00583B39" w:rsidRDefault="00097619" w:rsidP="00097619">
      <w:pPr>
        <w:autoSpaceDE w:val="0"/>
        <w:autoSpaceDN w:val="0"/>
        <w:adjustRightInd w:val="0"/>
        <w:ind w:left="840"/>
        <w:rPr>
          <w:rFonts w:eastAsia="HiddenHorzOCR"/>
          <w:b/>
          <w:sz w:val="16"/>
          <w:szCs w:val="16"/>
        </w:rPr>
      </w:pPr>
    </w:p>
    <w:tbl>
      <w:tblPr>
        <w:tblW w:w="1545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1"/>
        <w:gridCol w:w="3119"/>
        <w:gridCol w:w="708"/>
        <w:gridCol w:w="939"/>
        <w:gridCol w:w="1047"/>
        <w:gridCol w:w="992"/>
        <w:gridCol w:w="851"/>
        <w:gridCol w:w="3260"/>
        <w:gridCol w:w="850"/>
        <w:gridCol w:w="850"/>
        <w:gridCol w:w="851"/>
        <w:gridCol w:w="1133"/>
      </w:tblGrid>
      <w:tr w:rsidR="00097619" w:rsidRPr="00097619" w:rsidTr="00C61BC8">
        <w:trPr>
          <w:trHeight w:val="573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619" w:rsidRPr="00097619" w:rsidRDefault="00097619">
            <w:pPr>
              <w:jc w:val="center"/>
              <w:rPr>
                <w:b/>
                <w:sz w:val="16"/>
                <w:szCs w:val="16"/>
              </w:rPr>
            </w:pPr>
            <w:r w:rsidRPr="00097619">
              <w:rPr>
                <w:b/>
                <w:sz w:val="16"/>
                <w:szCs w:val="16"/>
              </w:rPr>
              <w:t>№ п/п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7619" w:rsidRPr="00097619" w:rsidRDefault="00097619">
            <w:pPr>
              <w:jc w:val="center"/>
              <w:rPr>
                <w:b/>
                <w:sz w:val="16"/>
                <w:szCs w:val="16"/>
              </w:rPr>
            </w:pPr>
            <w:r w:rsidRPr="00097619">
              <w:rPr>
                <w:b/>
                <w:sz w:val="16"/>
                <w:szCs w:val="16"/>
              </w:rPr>
              <w:t>Цель, задачи, мероприятия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7619" w:rsidRPr="00097619" w:rsidRDefault="00097619">
            <w:pPr>
              <w:jc w:val="center"/>
              <w:rPr>
                <w:b/>
                <w:sz w:val="16"/>
                <w:szCs w:val="16"/>
              </w:rPr>
            </w:pPr>
            <w:r w:rsidRPr="00097619">
              <w:rPr>
                <w:b/>
                <w:sz w:val="16"/>
                <w:szCs w:val="16"/>
              </w:rPr>
              <w:t>Срок выполнения (квартал, год)</w:t>
            </w:r>
          </w:p>
        </w:tc>
        <w:tc>
          <w:tcPr>
            <w:tcW w:w="9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7619" w:rsidRPr="00097619" w:rsidRDefault="00097619">
            <w:pPr>
              <w:jc w:val="center"/>
              <w:rPr>
                <w:b/>
                <w:sz w:val="16"/>
                <w:szCs w:val="16"/>
              </w:rPr>
            </w:pPr>
            <w:r w:rsidRPr="00097619">
              <w:rPr>
                <w:b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7619" w:rsidRPr="00097619" w:rsidRDefault="00097619">
            <w:pPr>
              <w:jc w:val="center"/>
              <w:rPr>
                <w:b/>
                <w:sz w:val="16"/>
                <w:szCs w:val="16"/>
              </w:rPr>
            </w:pPr>
            <w:r w:rsidRPr="00097619">
              <w:rPr>
                <w:b/>
                <w:sz w:val="16"/>
                <w:szCs w:val="16"/>
              </w:rPr>
              <w:t>Объемы финансирования, тыс.</w:t>
            </w:r>
            <w:r w:rsidR="001F3009">
              <w:rPr>
                <w:b/>
                <w:sz w:val="16"/>
                <w:szCs w:val="16"/>
              </w:rPr>
              <w:t xml:space="preserve"> </w:t>
            </w:r>
            <w:r w:rsidRPr="00097619">
              <w:rPr>
                <w:b/>
                <w:sz w:val="16"/>
                <w:szCs w:val="16"/>
              </w:rPr>
              <w:t>руб.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7619" w:rsidRPr="00097619" w:rsidRDefault="00097619">
            <w:pPr>
              <w:jc w:val="center"/>
              <w:rPr>
                <w:b/>
                <w:sz w:val="16"/>
                <w:szCs w:val="16"/>
              </w:rPr>
            </w:pPr>
            <w:r w:rsidRPr="00097619">
              <w:rPr>
                <w:b/>
                <w:sz w:val="16"/>
                <w:szCs w:val="16"/>
              </w:rPr>
              <w:t>Процент освоения, % (гр.6/гр.5)</w:t>
            </w:r>
          </w:p>
        </w:tc>
        <w:tc>
          <w:tcPr>
            <w:tcW w:w="5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7619" w:rsidRPr="00097619" w:rsidRDefault="00097619">
            <w:pPr>
              <w:jc w:val="center"/>
              <w:rPr>
                <w:b/>
                <w:sz w:val="16"/>
                <w:szCs w:val="16"/>
              </w:rPr>
            </w:pPr>
            <w:r w:rsidRPr="00097619">
              <w:rPr>
                <w:b/>
                <w:sz w:val="16"/>
                <w:szCs w:val="16"/>
              </w:rPr>
              <w:t>Показатели (индикаторы) результативности выполнения мероприятий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7619" w:rsidRPr="00097619" w:rsidRDefault="00097619">
            <w:pPr>
              <w:jc w:val="center"/>
              <w:rPr>
                <w:b/>
                <w:sz w:val="16"/>
                <w:szCs w:val="16"/>
              </w:rPr>
            </w:pPr>
            <w:r w:rsidRPr="00097619">
              <w:rPr>
                <w:b/>
                <w:sz w:val="16"/>
                <w:szCs w:val="16"/>
              </w:rPr>
              <w:t>Исполнители, перечень организаций, участвующих в реализации мероприятий</w:t>
            </w:r>
          </w:p>
        </w:tc>
      </w:tr>
      <w:tr w:rsidR="00097619" w:rsidRPr="00097619" w:rsidTr="00C61BC8">
        <w:trPr>
          <w:trHeight w:val="908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619" w:rsidRPr="00097619" w:rsidRDefault="00097619">
            <w:pPr>
              <w:rPr>
                <w:b/>
                <w:sz w:val="16"/>
                <w:szCs w:val="16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619" w:rsidRPr="00097619" w:rsidRDefault="00097619">
            <w:pPr>
              <w:rPr>
                <w:b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619" w:rsidRPr="00097619" w:rsidRDefault="00097619">
            <w:pPr>
              <w:rPr>
                <w:b/>
                <w:sz w:val="16"/>
                <w:szCs w:val="16"/>
              </w:rPr>
            </w:pPr>
          </w:p>
        </w:tc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619" w:rsidRPr="00097619" w:rsidRDefault="00097619">
            <w:pPr>
              <w:rPr>
                <w:b/>
                <w:sz w:val="16"/>
                <w:szCs w:val="16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7619" w:rsidRPr="00097619" w:rsidRDefault="00097619">
            <w:pPr>
              <w:jc w:val="center"/>
              <w:rPr>
                <w:b/>
                <w:sz w:val="16"/>
                <w:szCs w:val="16"/>
              </w:rPr>
            </w:pPr>
            <w:r w:rsidRPr="00097619">
              <w:rPr>
                <w:b/>
                <w:sz w:val="16"/>
                <w:szCs w:val="16"/>
              </w:rPr>
              <w:t>Уточненные бюджетные ассигнования на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7619" w:rsidRPr="00097619" w:rsidRDefault="00097619">
            <w:pPr>
              <w:jc w:val="center"/>
              <w:rPr>
                <w:b/>
                <w:sz w:val="16"/>
                <w:szCs w:val="16"/>
              </w:rPr>
            </w:pPr>
            <w:r w:rsidRPr="00097619">
              <w:rPr>
                <w:b/>
                <w:sz w:val="16"/>
                <w:szCs w:val="16"/>
              </w:rPr>
              <w:t>Кассовый расход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619" w:rsidRPr="00097619" w:rsidRDefault="00097619">
            <w:pPr>
              <w:rPr>
                <w:b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7619" w:rsidRPr="00097619" w:rsidRDefault="00097619">
            <w:pPr>
              <w:jc w:val="center"/>
              <w:rPr>
                <w:b/>
                <w:sz w:val="16"/>
                <w:szCs w:val="16"/>
              </w:rPr>
            </w:pPr>
            <w:r w:rsidRPr="00097619">
              <w:rPr>
                <w:b/>
                <w:sz w:val="16"/>
                <w:szCs w:val="16"/>
              </w:rPr>
              <w:t>Наименование, ед.</w:t>
            </w:r>
            <w:r w:rsidR="001F3009">
              <w:rPr>
                <w:b/>
                <w:sz w:val="16"/>
                <w:szCs w:val="16"/>
              </w:rPr>
              <w:t xml:space="preserve"> </w:t>
            </w:r>
            <w:r w:rsidRPr="00097619">
              <w:rPr>
                <w:b/>
                <w:sz w:val="16"/>
                <w:szCs w:val="16"/>
              </w:rPr>
              <w:t>измерения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7619" w:rsidRPr="00097619" w:rsidRDefault="00097619">
            <w:pPr>
              <w:jc w:val="center"/>
              <w:rPr>
                <w:b/>
                <w:sz w:val="16"/>
                <w:szCs w:val="16"/>
              </w:rPr>
            </w:pPr>
            <w:r w:rsidRPr="00097619">
              <w:rPr>
                <w:b/>
                <w:sz w:val="16"/>
                <w:szCs w:val="16"/>
              </w:rPr>
              <w:t>План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7619" w:rsidRPr="00097619" w:rsidRDefault="00097619">
            <w:pPr>
              <w:jc w:val="center"/>
              <w:rPr>
                <w:b/>
                <w:sz w:val="16"/>
                <w:szCs w:val="16"/>
              </w:rPr>
            </w:pPr>
            <w:r w:rsidRPr="00097619">
              <w:rPr>
                <w:b/>
                <w:sz w:val="16"/>
                <w:szCs w:val="16"/>
              </w:rPr>
              <w:t>Факт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97619" w:rsidRPr="00097619" w:rsidRDefault="00097619">
            <w:pPr>
              <w:jc w:val="center"/>
              <w:rPr>
                <w:b/>
                <w:sz w:val="16"/>
                <w:szCs w:val="16"/>
              </w:rPr>
            </w:pPr>
            <w:r w:rsidRPr="00097619">
              <w:rPr>
                <w:b/>
                <w:sz w:val="16"/>
                <w:szCs w:val="16"/>
              </w:rPr>
              <w:t>Процент исполнения, %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7619" w:rsidRPr="00097619" w:rsidRDefault="00097619">
            <w:pPr>
              <w:rPr>
                <w:b/>
                <w:sz w:val="16"/>
                <w:szCs w:val="16"/>
              </w:rPr>
            </w:pPr>
          </w:p>
        </w:tc>
      </w:tr>
      <w:tr w:rsidR="00097619" w:rsidRPr="00097619" w:rsidTr="00C61BC8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7619" w:rsidRPr="00097619" w:rsidRDefault="00097619">
            <w:pPr>
              <w:jc w:val="center"/>
              <w:rPr>
                <w:b/>
                <w:sz w:val="16"/>
                <w:szCs w:val="16"/>
              </w:rPr>
            </w:pPr>
            <w:r w:rsidRPr="00097619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7619" w:rsidRPr="00097619" w:rsidRDefault="00097619">
            <w:pPr>
              <w:jc w:val="center"/>
              <w:rPr>
                <w:b/>
                <w:sz w:val="16"/>
                <w:szCs w:val="16"/>
              </w:rPr>
            </w:pPr>
            <w:r w:rsidRPr="00097619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7619" w:rsidRPr="00097619" w:rsidRDefault="00097619">
            <w:pPr>
              <w:jc w:val="center"/>
              <w:rPr>
                <w:b/>
                <w:sz w:val="16"/>
                <w:szCs w:val="16"/>
              </w:rPr>
            </w:pPr>
            <w:r w:rsidRPr="00097619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97619" w:rsidRPr="00097619" w:rsidRDefault="00097619">
            <w:pPr>
              <w:jc w:val="center"/>
              <w:rPr>
                <w:b/>
                <w:sz w:val="16"/>
                <w:szCs w:val="16"/>
              </w:rPr>
            </w:pPr>
            <w:r w:rsidRPr="00097619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7619" w:rsidRPr="00097619" w:rsidRDefault="00097619">
            <w:pPr>
              <w:jc w:val="center"/>
              <w:rPr>
                <w:b/>
                <w:sz w:val="16"/>
                <w:szCs w:val="16"/>
              </w:rPr>
            </w:pPr>
            <w:r w:rsidRPr="00097619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7619" w:rsidRPr="00097619" w:rsidRDefault="00097619">
            <w:pPr>
              <w:jc w:val="center"/>
              <w:rPr>
                <w:b/>
                <w:sz w:val="16"/>
                <w:szCs w:val="16"/>
              </w:rPr>
            </w:pPr>
            <w:r w:rsidRPr="00097619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7619" w:rsidRPr="00097619" w:rsidRDefault="00097619">
            <w:pPr>
              <w:jc w:val="center"/>
              <w:rPr>
                <w:b/>
                <w:sz w:val="16"/>
                <w:szCs w:val="16"/>
              </w:rPr>
            </w:pPr>
            <w:r w:rsidRPr="00097619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7619" w:rsidRPr="00097619" w:rsidRDefault="00097619">
            <w:pPr>
              <w:jc w:val="center"/>
              <w:rPr>
                <w:b/>
                <w:sz w:val="16"/>
                <w:szCs w:val="16"/>
              </w:rPr>
            </w:pPr>
            <w:r w:rsidRPr="00097619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7619" w:rsidRPr="00097619" w:rsidRDefault="00097619">
            <w:pPr>
              <w:jc w:val="center"/>
              <w:rPr>
                <w:b/>
                <w:sz w:val="16"/>
                <w:szCs w:val="16"/>
              </w:rPr>
            </w:pPr>
            <w:r w:rsidRPr="00097619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7619" w:rsidRPr="00097619" w:rsidRDefault="00097619">
            <w:pPr>
              <w:jc w:val="center"/>
              <w:rPr>
                <w:b/>
                <w:sz w:val="16"/>
                <w:szCs w:val="16"/>
              </w:rPr>
            </w:pPr>
            <w:r w:rsidRPr="00097619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97619" w:rsidRPr="00097619" w:rsidRDefault="00097619">
            <w:pPr>
              <w:jc w:val="center"/>
              <w:rPr>
                <w:b/>
                <w:sz w:val="16"/>
                <w:szCs w:val="16"/>
              </w:rPr>
            </w:pPr>
            <w:r w:rsidRPr="00097619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7619" w:rsidRPr="00097619" w:rsidRDefault="00097619">
            <w:pPr>
              <w:jc w:val="center"/>
              <w:rPr>
                <w:b/>
                <w:sz w:val="16"/>
                <w:szCs w:val="16"/>
              </w:rPr>
            </w:pPr>
            <w:r w:rsidRPr="00097619">
              <w:rPr>
                <w:b/>
                <w:sz w:val="16"/>
                <w:szCs w:val="16"/>
              </w:rPr>
              <w:t>12</w:t>
            </w:r>
          </w:p>
        </w:tc>
      </w:tr>
      <w:tr w:rsidR="00D17CBA" w:rsidRPr="00097619" w:rsidTr="00C61BC8">
        <w:trPr>
          <w:trHeight w:val="75"/>
        </w:trPr>
        <w:tc>
          <w:tcPr>
            <w:tcW w:w="15451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7CBA" w:rsidRPr="00097619" w:rsidRDefault="00D17CBA">
            <w:pPr>
              <w:rPr>
                <w:b/>
                <w:sz w:val="16"/>
                <w:szCs w:val="16"/>
              </w:rPr>
            </w:pPr>
            <w:r w:rsidRPr="00097619">
              <w:rPr>
                <w:b/>
                <w:sz w:val="16"/>
                <w:szCs w:val="16"/>
              </w:rPr>
              <w:t xml:space="preserve">Цель: создание условий для сохранения, изучения и популяризации культурного и исторического </w:t>
            </w:r>
            <w:proofErr w:type="gramStart"/>
            <w:r w:rsidRPr="00097619">
              <w:rPr>
                <w:b/>
                <w:sz w:val="16"/>
                <w:szCs w:val="16"/>
              </w:rPr>
              <w:t>наследия</w:t>
            </w:r>
            <w:proofErr w:type="gramEnd"/>
            <w:r w:rsidRPr="00097619">
              <w:rPr>
                <w:b/>
                <w:sz w:val="16"/>
                <w:szCs w:val="16"/>
              </w:rPr>
              <w:t xml:space="preserve"> ЗАТО г.Североморск, Северного флота, формирование интереса к отечественной истории и культуре</w:t>
            </w:r>
          </w:p>
        </w:tc>
      </w:tr>
      <w:tr w:rsidR="00D17CBA" w:rsidRPr="00097619" w:rsidTr="00C61BC8">
        <w:trPr>
          <w:trHeight w:val="390"/>
        </w:trPr>
        <w:tc>
          <w:tcPr>
            <w:tcW w:w="8507" w:type="dxa"/>
            <w:gridSpan w:val="7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17CBA" w:rsidRPr="00097619" w:rsidRDefault="00D17CBA" w:rsidP="00097619">
            <w:pPr>
              <w:rPr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CBA" w:rsidRPr="00097619" w:rsidRDefault="00D17CBA">
            <w:pPr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увеличение посещаемости учреждения (тыс.</w:t>
            </w:r>
            <w:r w:rsidR="001F3009">
              <w:rPr>
                <w:sz w:val="16"/>
                <w:szCs w:val="16"/>
              </w:rPr>
              <w:t xml:space="preserve"> </w:t>
            </w:r>
            <w:r w:rsidRPr="00097619">
              <w:rPr>
                <w:sz w:val="16"/>
                <w:szCs w:val="16"/>
              </w:rPr>
              <w:t>чел.)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BA" w:rsidRPr="00097619" w:rsidRDefault="00D17CBA">
            <w:pPr>
              <w:jc w:val="center"/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81,6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BA" w:rsidRPr="00097619" w:rsidRDefault="00D17CBA">
            <w:pPr>
              <w:jc w:val="center"/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7CBA" w:rsidRPr="00097619" w:rsidRDefault="00D17CBA">
            <w:pPr>
              <w:jc w:val="center"/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36,76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7CBA" w:rsidRPr="00097619" w:rsidRDefault="00D17CBA">
            <w:pPr>
              <w:jc w:val="center"/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МБУК Североморский музейно-выставочный комплекс</w:t>
            </w:r>
          </w:p>
        </w:tc>
      </w:tr>
      <w:tr w:rsidR="00D17CBA" w:rsidRPr="00097619" w:rsidTr="00C61BC8">
        <w:trPr>
          <w:trHeight w:val="765"/>
        </w:trPr>
        <w:tc>
          <w:tcPr>
            <w:tcW w:w="850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7CBA" w:rsidRPr="00097619" w:rsidRDefault="00D17CBA">
            <w:pPr>
              <w:rPr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7CBA" w:rsidRPr="00097619" w:rsidRDefault="00D17CBA">
            <w:pPr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увеличение доли представленных (во всех формах) зрителю музейных предметов в общем количестве музейных предметов основного фонда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BA" w:rsidRPr="00097619" w:rsidRDefault="00D17CBA">
            <w:pPr>
              <w:jc w:val="center"/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35,0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BA" w:rsidRPr="00097619" w:rsidRDefault="00D17CBA">
            <w:pPr>
              <w:jc w:val="center"/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7CBA" w:rsidRPr="00097619" w:rsidRDefault="00D17CBA">
            <w:pPr>
              <w:jc w:val="center"/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174,29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CBA" w:rsidRPr="00097619" w:rsidRDefault="00D17CBA">
            <w:pPr>
              <w:rPr>
                <w:sz w:val="16"/>
                <w:szCs w:val="16"/>
              </w:rPr>
            </w:pPr>
          </w:p>
        </w:tc>
      </w:tr>
      <w:tr w:rsidR="00D17CBA" w:rsidRPr="00097619" w:rsidTr="00C61BC8">
        <w:trPr>
          <w:trHeight w:val="385"/>
        </w:trPr>
        <w:tc>
          <w:tcPr>
            <w:tcW w:w="8507" w:type="dxa"/>
            <w:gridSpan w:val="7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17CBA" w:rsidRPr="00097619" w:rsidRDefault="00D17CBA">
            <w:pPr>
              <w:rPr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CBA" w:rsidRPr="00097619" w:rsidRDefault="00D17CBA">
            <w:pPr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увеличение количества выставочных проектов по отношению к 2012 году;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BA" w:rsidRPr="00097619" w:rsidRDefault="00D17CBA">
            <w:pPr>
              <w:jc w:val="center"/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92,5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BA" w:rsidRPr="00097619" w:rsidRDefault="00D17CBA">
            <w:pPr>
              <w:jc w:val="center"/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92,5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7CBA" w:rsidRPr="00097619" w:rsidRDefault="00D17CBA">
            <w:pPr>
              <w:jc w:val="center"/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100,00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CBA" w:rsidRPr="00097619" w:rsidRDefault="00D17CBA">
            <w:pPr>
              <w:rPr>
                <w:sz w:val="16"/>
                <w:szCs w:val="16"/>
              </w:rPr>
            </w:pPr>
          </w:p>
        </w:tc>
      </w:tr>
      <w:tr w:rsidR="00D17CBA" w:rsidRPr="00097619" w:rsidTr="00C61BC8">
        <w:trPr>
          <w:trHeight w:val="2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D17CBA" w:rsidRPr="00097619" w:rsidRDefault="00D17CBA" w:rsidP="00D17CB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1460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17CBA" w:rsidRPr="00097619" w:rsidRDefault="00D17CBA" w:rsidP="001F3009">
            <w:pPr>
              <w:rPr>
                <w:sz w:val="16"/>
                <w:szCs w:val="16"/>
              </w:rPr>
            </w:pPr>
            <w:r w:rsidRPr="00097619">
              <w:rPr>
                <w:b/>
                <w:bCs/>
                <w:sz w:val="16"/>
                <w:szCs w:val="16"/>
              </w:rPr>
              <w:t>Задача: Формирование и обеспечение сохранности библиотечного фонда, организация публичного показа музейных предметов и музейных коллекций</w:t>
            </w:r>
            <w:r w:rsidRPr="00097619">
              <w:rPr>
                <w:sz w:val="16"/>
                <w:szCs w:val="16"/>
              </w:rPr>
              <w:t> </w:t>
            </w:r>
          </w:p>
        </w:tc>
      </w:tr>
      <w:tr w:rsidR="00097619" w:rsidRPr="00097619" w:rsidTr="00C61BC8">
        <w:trPr>
          <w:trHeight w:val="49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7619" w:rsidRPr="00097619" w:rsidRDefault="00097619">
            <w:pPr>
              <w:jc w:val="center"/>
              <w:rPr>
                <w:b/>
                <w:bCs/>
                <w:sz w:val="16"/>
                <w:szCs w:val="16"/>
              </w:rPr>
            </w:pPr>
            <w:r w:rsidRPr="00097619">
              <w:rPr>
                <w:b/>
                <w:bCs/>
                <w:sz w:val="16"/>
                <w:szCs w:val="16"/>
              </w:rPr>
              <w:t>1.1.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7619" w:rsidRPr="00097619" w:rsidRDefault="00097619">
            <w:pPr>
              <w:rPr>
                <w:bCs/>
                <w:sz w:val="16"/>
                <w:szCs w:val="16"/>
              </w:rPr>
            </w:pPr>
            <w:r w:rsidRPr="00097619">
              <w:rPr>
                <w:bCs/>
                <w:sz w:val="16"/>
                <w:szCs w:val="16"/>
              </w:rPr>
              <w:t>Основное мероприятие 1. Формирование и обеспечение сохранности музейного фонда, организация публичного показа музейных предметов и музейных коллекций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7619" w:rsidRPr="00097619" w:rsidRDefault="00097619">
            <w:pPr>
              <w:jc w:val="center"/>
              <w:rPr>
                <w:bCs/>
                <w:sz w:val="16"/>
                <w:szCs w:val="16"/>
              </w:rPr>
            </w:pPr>
            <w:r w:rsidRPr="00097619">
              <w:rPr>
                <w:bCs/>
                <w:sz w:val="16"/>
                <w:szCs w:val="16"/>
              </w:rPr>
              <w:t>2020 год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7619" w:rsidRPr="00097619" w:rsidRDefault="00097619">
            <w:pPr>
              <w:rPr>
                <w:bCs/>
                <w:sz w:val="16"/>
                <w:szCs w:val="16"/>
              </w:rPr>
            </w:pPr>
            <w:r w:rsidRPr="00097619">
              <w:rPr>
                <w:bCs/>
                <w:sz w:val="16"/>
                <w:szCs w:val="16"/>
              </w:rPr>
              <w:t>Всего: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7619" w:rsidRPr="00097619" w:rsidRDefault="00097619">
            <w:pPr>
              <w:jc w:val="center"/>
              <w:rPr>
                <w:bCs/>
                <w:sz w:val="16"/>
                <w:szCs w:val="16"/>
              </w:rPr>
            </w:pPr>
            <w:r w:rsidRPr="00097619">
              <w:rPr>
                <w:bCs/>
                <w:sz w:val="16"/>
                <w:szCs w:val="16"/>
              </w:rPr>
              <w:t>19 686,98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7619" w:rsidRPr="00097619" w:rsidRDefault="00097619">
            <w:pPr>
              <w:jc w:val="center"/>
              <w:rPr>
                <w:bCs/>
                <w:sz w:val="16"/>
                <w:szCs w:val="16"/>
              </w:rPr>
            </w:pPr>
            <w:r w:rsidRPr="00097619">
              <w:rPr>
                <w:bCs/>
                <w:sz w:val="16"/>
                <w:szCs w:val="16"/>
              </w:rPr>
              <w:t>19 686,98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7619" w:rsidRPr="00097619" w:rsidRDefault="00097619">
            <w:pPr>
              <w:jc w:val="center"/>
              <w:rPr>
                <w:bCs/>
                <w:sz w:val="16"/>
                <w:szCs w:val="16"/>
              </w:rPr>
            </w:pPr>
            <w:r w:rsidRPr="00097619">
              <w:rPr>
                <w:bCs/>
                <w:sz w:val="16"/>
                <w:szCs w:val="16"/>
              </w:rPr>
              <w:t>100,00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97619" w:rsidRPr="00097619" w:rsidRDefault="00097619">
            <w:pPr>
              <w:rPr>
                <w:bCs/>
                <w:sz w:val="16"/>
                <w:szCs w:val="16"/>
              </w:rPr>
            </w:pPr>
            <w:r w:rsidRPr="00097619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97619" w:rsidRPr="00097619" w:rsidRDefault="00097619">
            <w:pPr>
              <w:rPr>
                <w:b/>
                <w:bCs/>
                <w:sz w:val="16"/>
                <w:szCs w:val="16"/>
              </w:rPr>
            </w:pPr>
            <w:r w:rsidRPr="0009761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97619" w:rsidRPr="00097619" w:rsidRDefault="00097619">
            <w:pPr>
              <w:rPr>
                <w:b/>
                <w:bCs/>
                <w:sz w:val="16"/>
                <w:szCs w:val="16"/>
              </w:rPr>
            </w:pPr>
            <w:r w:rsidRPr="0009761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97619" w:rsidRPr="00097619" w:rsidRDefault="00097619">
            <w:pPr>
              <w:rPr>
                <w:b/>
                <w:bCs/>
                <w:sz w:val="16"/>
                <w:szCs w:val="16"/>
              </w:rPr>
            </w:pPr>
            <w:r w:rsidRPr="0009761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7619" w:rsidRPr="00097619" w:rsidRDefault="00097619">
            <w:pPr>
              <w:rPr>
                <w:b/>
                <w:bCs/>
                <w:sz w:val="16"/>
                <w:szCs w:val="16"/>
              </w:rPr>
            </w:pPr>
            <w:r w:rsidRPr="00097619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097619" w:rsidRPr="00097619" w:rsidTr="00C61BC8">
        <w:trPr>
          <w:trHeight w:val="54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619" w:rsidRPr="00097619" w:rsidRDefault="0009761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619" w:rsidRPr="00097619" w:rsidRDefault="00097619">
            <w:pPr>
              <w:rPr>
                <w:bCs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619" w:rsidRPr="00097619" w:rsidRDefault="00097619">
            <w:pPr>
              <w:rPr>
                <w:bCs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7619" w:rsidRPr="00097619" w:rsidRDefault="00097619">
            <w:pPr>
              <w:rPr>
                <w:bCs/>
                <w:sz w:val="16"/>
                <w:szCs w:val="16"/>
              </w:rPr>
            </w:pPr>
            <w:r w:rsidRPr="00097619">
              <w:rPr>
                <w:bCs/>
                <w:sz w:val="16"/>
                <w:szCs w:val="16"/>
              </w:rPr>
              <w:t>Местный бюджет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7619" w:rsidRPr="00097619" w:rsidRDefault="00097619">
            <w:pPr>
              <w:jc w:val="center"/>
              <w:rPr>
                <w:bCs/>
                <w:sz w:val="16"/>
                <w:szCs w:val="16"/>
              </w:rPr>
            </w:pPr>
            <w:r w:rsidRPr="00097619">
              <w:rPr>
                <w:bCs/>
                <w:sz w:val="16"/>
                <w:szCs w:val="16"/>
              </w:rPr>
              <w:t>19 686,98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7619" w:rsidRPr="00097619" w:rsidRDefault="00097619">
            <w:pPr>
              <w:jc w:val="center"/>
              <w:rPr>
                <w:bCs/>
                <w:sz w:val="16"/>
                <w:szCs w:val="16"/>
              </w:rPr>
            </w:pPr>
            <w:r w:rsidRPr="00097619">
              <w:rPr>
                <w:bCs/>
                <w:sz w:val="16"/>
                <w:szCs w:val="16"/>
              </w:rPr>
              <w:t>19 686,98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7619" w:rsidRPr="00097619" w:rsidRDefault="00097619">
            <w:pPr>
              <w:jc w:val="center"/>
              <w:rPr>
                <w:bCs/>
                <w:sz w:val="16"/>
                <w:szCs w:val="16"/>
              </w:rPr>
            </w:pPr>
            <w:r w:rsidRPr="00097619">
              <w:rPr>
                <w:bCs/>
                <w:sz w:val="16"/>
                <w:szCs w:val="16"/>
              </w:rPr>
              <w:t>100,00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97619" w:rsidRPr="00097619" w:rsidRDefault="00097619">
            <w:pPr>
              <w:rPr>
                <w:bCs/>
                <w:sz w:val="16"/>
                <w:szCs w:val="16"/>
              </w:rPr>
            </w:pPr>
            <w:r w:rsidRPr="00097619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97619" w:rsidRPr="00097619" w:rsidRDefault="00097619">
            <w:pPr>
              <w:rPr>
                <w:b/>
                <w:bCs/>
                <w:sz w:val="16"/>
                <w:szCs w:val="16"/>
              </w:rPr>
            </w:pPr>
            <w:r w:rsidRPr="0009761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97619" w:rsidRPr="00097619" w:rsidRDefault="00097619">
            <w:pPr>
              <w:rPr>
                <w:b/>
                <w:bCs/>
                <w:sz w:val="16"/>
                <w:szCs w:val="16"/>
              </w:rPr>
            </w:pPr>
            <w:r w:rsidRPr="0009761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97619" w:rsidRPr="00097619" w:rsidRDefault="00097619">
            <w:pPr>
              <w:rPr>
                <w:b/>
                <w:bCs/>
                <w:sz w:val="16"/>
                <w:szCs w:val="16"/>
              </w:rPr>
            </w:pPr>
            <w:r w:rsidRPr="0009761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7619" w:rsidRPr="00097619" w:rsidRDefault="00097619">
            <w:pPr>
              <w:rPr>
                <w:b/>
                <w:bCs/>
                <w:sz w:val="16"/>
                <w:szCs w:val="16"/>
              </w:rPr>
            </w:pPr>
            <w:r w:rsidRPr="00097619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583B39" w:rsidRPr="00097619" w:rsidTr="00C61BC8">
        <w:trPr>
          <w:trHeight w:val="57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3B39" w:rsidRPr="00097619" w:rsidRDefault="00583B39">
            <w:pPr>
              <w:jc w:val="center"/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1.1.1.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B39" w:rsidRPr="00097619" w:rsidRDefault="00583B39" w:rsidP="001F3009">
            <w:pPr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 xml:space="preserve"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субсидий.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3B39" w:rsidRPr="00097619" w:rsidRDefault="00583B39">
            <w:pPr>
              <w:jc w:val="center"/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2020 год</w:t>
            </w:r>
          </w:p>
        </w:tc>
        <w:tc>
          <w:tcPr>
            <w:tcW w:w="9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B39" w:rsidRPr="00097619" w:rsidRDefault="00583B39">
            <w:pPr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ВСЕГО:</w:t>
            </w:r>
          </w:p>
          <w:p w:rsidR="00583B39" w:rsidRPr="00097619" w:rsidRDefault="00583B39" w:rsidP="00401804">
            <w:pPr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в том числе:</w:t>
            </w:r>
          </w:p>
          <w:p w:rsidR="00583B39" w:rsidRPr="00097619" w:rsidRDefault="00583B39" w:rsidP="00401804">
            <w:pPr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0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3B39" w:rsidRPr="00097619" w:rsidRDefault="00583B39">
            <w:pPr>
              <w:jc w:val="center"/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19 436,98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3B39" w:rsidRPr="00097619" w:rsidRDefault="00583B39">
            <w:pPr>
              <w:jc w:val="center"/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19 436,98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3B39" w:rsidRPr="00097619" w:rsidRDefault="00583B39">
            <w:pPr>
              <w:jc w:val="center"/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100,00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83B39" w:rsidRPr="00097619" w:rsidRDefault="00583B39" w:rsidP="001F3009">
            <w:pPr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- увеличение количества посетителей публичных показов музейных предметов и музейных коллекций в стационарны</w:t>
            </w:r>
            <w:r w:rsidR="001F3009">
              <w:rPr>
                <w:sz w:val="16"/>
                <w:szCs w:val="16"/>
              </w:rPr>
              <w:t>х</w:t>
            </w:r>
            <w:r w:rsidRPr="00097619">
              <w:rPr>
                <w:sz w:val="16"/>
                <w:szCs w:val="16"/>
              </w:rPr>
              <w:t xml:space="preserve"> условиях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B39" w:rsidRPr="00097619" w:rsidRDefault="00583B39">
            <w:pPr>
              <w:jc w:val="center"/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16,8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B39" w:rsidRPr="00097619" w:rsidRDefault="00583B39">
            <w:pPr>
              <w:jc w:val="center"/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6,2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3B39" w:rsidRPr="00097619" w:rsidRDefault="00583B39">
            <w:pPr>
              <w:jc w:val="center"/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36,90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B39" w:rsidRPr="00097619" w:rsidRDefault="00583B39">
            <w:pPr>
              <w:jc w:val="center"/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МБУК Североморский музейно-выставочный комплекс</w:t>
            </w:r>
          </w:p>
        </w:tc>
      </w:tr>
      <w:tr w:rsidR="00583B39" w:rsidRPr="00097619" w:rsidTr="00C61BC8">
        <w:trPr>
          <w:trHeight w:val="58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B39" w:rsidRPr="00097619" w:rsidRDefault="00583B39">
            <w:pPr>
              <w:rPr>
                <w:sz w:val="16"/>
                <w:szCs w:val="16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B39" w:rsidRPr="00097619" w:rsidRDefault="00583B39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B39" w:rsidRPr="00097619" w:rsidRDefault="00583B39">
            <w:pPr>
              <w:rPr>
                <w:sz w:val="16"/>
                <w:szCs w:val="16"/>
              </w:rPr>
            </w:pPr>
          </w:p>
        </w:tc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B39" w:rsidRPr="00097619" w:rsidRDefault="00583B39" w:rsidP="00401804">
            <w:pPr>
              <w:rPr>
                <w:sz w:val="16"/>
                <w:szCs w:val="16"/>
              </w:rPr>
            </w:pPr>
          </w:p>
        </w:tc>
        <w:tc>
          <w:tcPr>
            <w:tcW w:w="1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B39" w:rsidRPr="00097619" w:rsidRDefault="00583B3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B39" w:rsidRPr="00097619" w:rsidRDefault="00583B39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B39" w:rsidRPr="00097619" w:rsidRDefault="00583B39">
            <w:pPr>
              <w:rPr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83B39" w:rsidRPr="00097619" w:rsidRDefault="00583B39" w:rsidP="001F3009">
            <w:pPr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- увеличение количества посетителей публичных показов музейных предметов и музейных коллекций вне стационара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B39" w:rsidRPr="00097619" w:rsidRDefault="00583B39">
            <w:pPr>
              <w:jc w:val="center"/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1,9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B39" w:rsidRPr="00097619" w:rsidRDefault="00583B39">
            <w:pPr>
              <w:jc w:val="center"/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1,6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3B39" w:rsidRPr="00097619" w:rsidRDefault="00583B39">
            <w:pPr>
              <w:jc w:val="center"/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84,21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B39" w:rsidRPr="00097619" w:rsidRDefault="00583B39">
            <w:pPr>
              <w:rPr>
                <w:sz w:val="16"/>
                <w:szCs w:val="16"/>
              </w:rPr>
            </w:pPr>
          </w:p>
        </w:tc>
      </w:tr>
      <w:tr w:rsidR="00583B39" w:rsidRPr="00097619" w:rsidTr="00C61BC8">
        <w:trPr>
          <w:trHeight w:val="52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B39" w:rsidRPr="00097619" w:rsidRDefault="00583B39">
            <w:pPr>
              <w:rPr>
                <w:sz w:val="16"/>
                <w:szCs w:val="16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B39" w:rsidRPr="00097619" w:rsidRDefault="00583B39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B39" w:rsidRPr="00097619" w:rsidRDefault="00583B39">
            <w:pPr>
              <w:rPr>
                <w:sz w:val="16"/>
                <w:szCs w:val="16"/>
              </w:rPr>
            </w:pPr>
          </w:p>
        </w:tc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B39" w:rsidRPr="00097619" w:rsidRDefault="00583B39">
            <w:pPr>
              <w:rPr>
                <w:sz w:val="16"/>
                <w:szCs w:val="16"/>
              </w:rPr>
            </w:pPr>
          </w:p>
        </w:tc>
        <w:tc>
          <w:tcPr>
            <w:tcW w:w="1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B39" w:rsidRPr="00097619" w:rsidRDefault="00583B3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B39" w:rsidRPr="00097619" w:rsidRDefault="00583B39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B39" w:rsidRPr="00097619" w:rsidRDefault="00583B39">
            <w:pPr>
              <w:rPr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83B39" w:rsidRPr="00097619" w:rsidRDefault="00583B39" w:rsidP="001F3009">
            <w:pPr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- увеличение количества посетителей публичных показов музейных предметов и музейных коллекций удаленно через сеть Интернет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B39" w:rsidRPr="00097619" w:rsidRDefault="00583B39">
            <w:pPr>
              <w:jc w:val="center"/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23,6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B39" w:rsidRPr="00097619" w:rsidRDefault="00583B39">
            <w:pPr>
              <w:jc w:val="center"/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23,6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3B39" w:rsidRPr="00097619" w:rsidRDefault="00583B39">
            <w:pPr>
              <w:jc w:val="center"/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100,00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B39" w:rsidRPr="00097619" w:rsidRDefault="00583B39">
            <w:pPr>
              <w:rPr>
                <w:sz w:val="16"/>
                <w:szCs w:val="16"/>
              </w:rPr>
            </w:pPr>
          </w:p>
        </w:tc>
      </w:tr>
      <w:tr w:rsidR="00583B39" w:rsidRPr="00097619" w:rsidTr="00C61BC8">
        <w:trPr>
          <w:trHeight w:val="78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B39" w:rsidRPr="00097619" w:rsidRDefault="00583B39">
            <w:pPr>
              <w:rPr>
                <w:sz w:val="16"/>
                <w:szCs w:val="16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B39" w:rsidRPr="00097619" w:rsidRDefault="00583B39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B39" w:rsidRPr="00097619" w:rsidRDefault="00583B39">
            <w:pPr>
              <w:rPr>
                <w:sz w:val="16"/>
                <w:szCs w:val="16"/>
              </w:rPr>
            </w:pPr>
          </w:p>
        </w:tc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B39" w:rsidRPr="00097619" w:rsidRDefault="00583B39">
            <w:pPr>
              <w:rPr>
                <w:sz w:val="16"/>
                <w:szCs w:val="16"/>
              </w:rPr>
            </w:pPr>
          </w:p>
        </w:tc>
        <w:tc>
          <w:tcPr>
            <w:tcW w:w="1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B39" w:rsidRPr="00097619" w:rsidRDefault="00583B3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B39" w:rsidRPr="00097619" w:rsidRDefault="00583B39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B39" w:rsidRPr="00097619" w:rsidRDefault="00583B39">
            <w:pPr>
              <w:rPr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83B39" w:rsidRPr="00097619" w:rsidRDefault="00583B39">
            <w:pPr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- увеличение количества музейных предметов, использованных в создании экспозиций (выставках), выездных выставках в стационарных условиях (всего)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B39" w:rsidRPr="00097619" w:rsidRDefault="00583B39">
            <w:pPr>
              <w:jc w:val="center"/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2205,0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B39" w:rsidRPr="00097619" w:rsidRDefault="00583B39">
            <w:pPr>
              <w:jc w:val="center"/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2205,0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3B39" w:rsidRPr="00097619" w:rsidRDefault="00583B39">
            <w:pPr>
              <w:jc w:val="center"/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100,00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B39" w:rsidRPr="00097619" w:rsidRDefault="00583B39">
            <w:pPr>
              <w:rPr>
                <w:sz w:val="16"/>
                <w:szCs w:val="16"/>
              </w:rPr>
            </w:pPr>
          </w:p>
        </w:tc>
      </w:tr>
      <w:tr w:rsidR="00583B39" w:rsidRPr="00097619" w:rsidTr="00C61BC8">
        <w:trPr>
          <w:trHeight w:val="283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B39" w:rsidRPr="00097619" w:rsidRDefault="00583B39">
            <w:pPr>
              <w:rPr>
                <w:sz w:val="16"/>
                <w:szCs w:val="16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B39" w:rsidRPr="00097619" w:rsidRDefault="00583B39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B39" w:rsidRPr="00097619" w:rsidRDefault="00583B39">
            <w:pPr>
              <w:rPr>
                <w:sz w:val="16"/>
                <w:szCs w:val="16"/>
              </w:rPr>
            </w:pPr>
          </w:p>
        </w:tc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B39" w:rsidRPr="00097619" w:rsidRDefault="00583B39">
            <w:pPr>
              <w:rPr>
                <w:sz w:val="16"/>
                <w:szCs w:val="16"/>
              </w:rPr>
            </w:pPr>
          </w:p>
        </w:tc>
        <w:tc>
          <w:tcPr>
            <w:tcW w:w="1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B39" w:rsidRPr="00097619" w:rsidRDefault="00583B3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B39" w:rsidRPr="00097619" w:rsidRDefault="00583B39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B39" w:rsidRPr="00097619" w:rsidRDefault="00583B39">
            <w:pPr>
              <w:rPr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83B39" w:rsidRPr="00097619" w:rsidRDefault="00583B39">
            <w:pPr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- увеличение количества музейных предметов (всего), в отношении которых осуществлено формирование, учёт и изучение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B39" w:rsidRPr="00097619" w:rsidRDefault="00583B39">
            <w:pPr>
              <w:jc w:val="center"/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7864,0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B39" w:rsidRPr="00097619" w:rsidRDefault="00583B39">
            <w:pPr>
              <w:jc w:val="center"/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7864,0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3B39" w:rsidRPr="00097619" w:rsidRDefault="00583B39">
            <w:pPr>
              <w:jc w:val="center"/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100,00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B39" w:rsidRPr="00097619" w:rsidRDefault="00583B39">
            <w:pPr>
              <w:rPr>
                <w:sz w:val="16"/>
                <w:szCs w:val="16"/>
              </w:rPr>
            </w:pPr>
          </w:p>
        </w:tc>
      </w:tr>
      <w:tr w:rsidR="00583B39" w:rsidRPr="00097619" w:rsidTr="00C61BC8">
        <w:trPr>
          <w:trHeight w:val="76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B39" w:rsidRPr="00097619" w:rsidRDefault="00583B39">
            <w:pPr>
              <w:rPr>
                <w:sz w:val="16"/>
                <w:szCs w:val="16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B39" w:rsidRPr="00097619" w:rsidRDefault="00583B39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B39" w:rsidRPr="00097619" w:rsidRDefault="00583B39">
            <w:pPr>
              <w:rPr>
                <w:sz w:val="16"/>
                <w:szCs w:val="16"/>
              </w:rPr>
            </w:pPr>
          </w:p>
        </w:tc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B39" w:rsidRPr="00097619" w:rsidRDefault="00583B39">
            <w:pPr>
              <w:rPr>
                <w:sz w:val="16"/>
                <w:szCs w:val="16"/>
              </w:rPr>
            </w:pPr>
          </w:p>
        </w:tc>
        <w:tc>
          <w:tcPr>
            <w:tcW w:w="1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B39" w:rsidRPr="00097619" w:rsidRDefault="00583B3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B39" w:rsidRPr="00097619" w:rsidRDefault="00583B39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B39" w:rsidRPr="00097619" w:rsidRDefault="00583B39">
            <w:pPr>
              <w:rPr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83B39" w:rsidRPr="00097619" w:rsidRDefault="00583B39" w:rsidP="001F3009">
            <w:pPr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- сохранение количества объектов культурного наследия, использованных в культурно-просветительных мероприятиях, направленных на популяризацию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B39" w:rsidRPr="00097619" w:rsidRDefault="00583B39">
            <w:pPr>
              <w:jc w:val="center"/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99,0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B39" w:rsidRPr="00097619" w:rsidRDefault="00583B39">
            <w:pPr>
              <w:jc w:val="center"/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99,0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3B39" w:rsidRPr="00097619" w:rsidRDefault="00583B39">
            <w:pPr>
              <w:jc w:val="center"/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100,00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B39" w:rsidRPr="00097619" w:rsidRDefault="00583B39">
            <w:pPr>
              <w:rPr>
                <w:sz w:val="16"/>
                <w:szCs w:val="16"/>
              </w:rPr>
            </w:pPr>
          </w:p>
        </w:tc>
      </w:tr>
      <w:tr w:rsidR="00097619" w:rsidRPr="00097619" w:rsidTr="0041167A">
        <w:trPr>
          <w:trHeight w:val="49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619" w:rsidRPr="00097619" w:rsidRDefault="00097619">
            <w:pPr>
              <w:jc w:val="center"/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1.1.1.1.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7619" w:rsidRPr="00097619" w:rsidRDefault="00097619">
            <w:pPr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Расходы муниципальных бюджетных и автономных учреждений на оплату труда и начисления на выплаты по оплате труда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619" w:rsidRPr="00097619" w:rsidRDefault="00097619">
            <w:pPr>
              <w:jc w:val="center"/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2020 год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7619" w:rsidRPr="00097619" w:rsidRDefault="00097619">
            <w:pPr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619" w:rsidRPr="00097619" w:rsidRDefault="00097619">
            <w:pPr>
              <w:jc w:val="center"/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14 741,24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619" w:rsidRPr="00097619" w:rsidRDefault="00097619">
            <w:pPr>
              <w:jc w:val="center"/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14 741,24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619" w:rsidRPr="00097619" w:rsidRDefault="00097619">
            <w:pPr>
              <w:jc w:val="center"/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100,00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7619" w:rsidRPr="00097619" w:rsidRDefault="00097619">
            <w:pPr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7619" w:rsidRPr="00097619" w:rsidRDefault="00097619">
            <w:pPr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7619" w:rsidRPr="00097619" w:rsidRDefault="00097619">
            <w:pPr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7619" w:rsidRPr="00097619" w:rsidRDefault="00097619">
            <w:pPr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 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7619" w:rsidRPr="00097619" w:rsidRDefault="00097619">
            <w:pPr>
              <w:jc w:val="center"/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МБУК Североморский музейно-выставочный комплекс</w:t>
            </w:r>
          </w:p>
        </w:tc>
      </w:tr>
      <w:tr w:rsidR="00097619" w:rsidRPr="00097619" w:rsidTr="00C61BC8">
        <w:trPr>
          <w:trHeight w:val="58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619" w:rsidRPr="00097619" w:rsidRDefault="00097619">
            <w:pPr>
              <w:jc w:val="center"/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1.1.1.2.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7619" w:rsidRPr="00097619" w:rsidRDefault="00097619">
            <w:pPr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Расходы муниципальных бюджетных и автономных учреждений на содержание имущества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619" w:rsidRPr="00097619" w:rsidRDefault="00097619">
            <w:pPr>
              <w:jc w:val="center"/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2020 год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7619" w:rsidRPr="00097619" w:rsidRDefault="00097619">
            <w:pPr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619" w:rsidRPr="00097619" w:rsidRDefault="00097619">
            <w:pPr>
              <w:jc w:val="center"/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1 774,20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619" w:rsidRPr="00097619" w:rsidRDefault="00097619">
            <w:pPr>
              <w:jc w:val="center"/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1 774,20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619" w:rsidRPr="00097619" w:rsidRDefault="00097619">
            <w:pPr>
              <w:jc w:val="center"/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100,00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7619" w:rsidRPr="00097619" w:rsidRDefault="00097619">
            <w:pPr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7619" w:rsidRPr="00097619" w:rsidRDefault="00097619">
            <w:pPr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7619" w:rsidRPr="00097619" w:rsidRDefault="00097619">
            <w:pPr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7619" w:rsidRPr="00097619" w:rsidRDefault="00097619">
            <w:pPr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 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7619" w:rsidRPr="00097619" w:rsidRDefault="00097619">
            <w:pPr>
              <w:rPr>
                <w:sz w:val="16"/>
                <w:szCs w:val="16"/>
              </w:rPr>
            </w:pPr>
          </w:p>
        </w:tc>
      </w:tr>
      <w:tr w:rsidR="00097619" w:rsidRPr="00097619" w:rsidTr="00C61BC8">
        <w:trPr>
          <w:trHeight w:val="56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619" w:rsidRPr="00097619" w:rsidRDefault="00097619">
            <w:pPr>
              <w:jc w:val="center"/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1.1.1.3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7619" w:rsidRPr="00097619" w:rsidRDefault="00097619">
            <w:pPr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Расходы муниципальных бюджетных и автономных учреждений на оплату коммунальных услуг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619" w:rsidRPr="00097619" w:rsidRDefault="00097619">
            <w:pPr>
              <w:jc w:val="center"/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2020 год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7619" w:rsidRPr="00097619" w:rsidRDefault="00097619">
            <w:pPr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619" w:rsidRPr="00097619" w:rsidRDefault="00097619">
            <w:pPr>
              <w:jc w:val="center"/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1 119,58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619" w:rsidRPr="00097619" w:rsidRDefault="00097619">
            <w:pPr>
              <w:jc w:val="center"/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1 119,58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619" w:rsidRPr="00097619" w:rsidRDefault="00097619">
            <w:pPr>
              <w:jc w:val="center"/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100,00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7619" w:rsidRPr="00097619" w:rsidRDefault="00097619">
            <w:pPr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7619" w:rsidRPr="00097619" w:rsidRDefault="00097619">
            <w:pPr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7619" w:rsidRPr="00097619" w:rsidRDefault="00097619">
            <w:pPr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7619" w:rsidRPr="00097619" w:rsidRDefault="00097619">
            <w:pPr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 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7619" w:rsidRPr="00097619" w:rsidRDefault="00097619">
            <w:pPr>
              <w:rPr>
                <w:sz w:val="16"/>
                <w:szCs w:val="16"/>
              </w:rPr>
            </w:pPr>
          </w:p>
        </w:tc>
      </w:tr>
      <w:tr w:rsidR="00097619" w:rsidRPr="00097619" w:rsidTr="00C61BC8">
        <w:trPr>
          <w:trHeight w:val="75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619" w:rsidRPr="00097619" w:rsidRDefault="00097619">
            <w:pPr>
              <w:jc w:val="center"/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1.1.1.4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7619" w:rsidRPr="00097619" w:rsidRDefault="00097619">
            <w:pPr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Прочие расходы муниципальных бюджетных и автономных учреждений на обеспечение деятельности (оказание услуг)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619" w:rsidRPr="00097619" w:rsidRDefault="00097619">
            <w:pPr>
              <w:jc w:val="center"/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2020 год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7619" w:rsidRPr="00097619" w:rsidRDefault="00097619">
            <w:pPr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619" w:rsidRPr="00097619" w:rsidRDefault="00097619">
            <w:pPr>
              <w:jc w:val="center"/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1 801,96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619" w:rsidRPr="00097619" w:rsidRDefault="00097619">
            <w:pPr>
              <w:jc w:val="center"/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1 801,96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619" w:rsidRPr="00097619" w:rsidRDefault="00097619">
            <w:pPr>
              <w:jc w:val="center"/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100,00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7619" w:rsidRPr="00097619" w:rsidRDefault="00097619">
            <w:pPr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7619" w:rsidRPr="00097619" w:rsidRDefault="00097619">
            <w:pPr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7619" w:rsidRPr="00097619" w:rsidRDefault="00097619">
            <w:pPr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7619" w:rsidRPr="00097619" w:rsidRDefault="00097619">
            <w:pPr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 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7619" w:rsidRPr="00097619" w:rsidRDefault="00097619">
            <w:pPr>
              <w:rPr>
                <w:sz w:val="16"/>
                <w:szCs w:val="16"/>
              </w:rPr>
            </w:pPr>
          </w:p>
        </w:tc>
      </w:tr>
      <w:tr w:rsidR="00583B39" w:rsidRPr="00097619" w:rsidTr="00C61BC8">
        <w:trPr>
          <w:trHeight w:val="57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3B39" w:rsidRPr="00097619" w:rsidRDefault="00583B39">
            <w:pPr>
              <w:jc w:val="center"/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1.1.2.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3B39" w:rsidRPr="00097619" w:rsidRDefault="00583B39">
            <w:pPr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Компенсация расходов на оплату стоимости проезда и провоза багажа к месту использования отпуска и обратно лицам, работающим в организациях, финансируемых из местного бюджета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3B39" w:rsidRPr="00097619" w:rsidRDefault="00583B39">
            <w:pPr>
              <w:jc w:val="center"/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2020 год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B39" w:rsidRPr="00097619" w:rsidRDefault="00583B39">
            <w:pPr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ВСЕГО:</w:t>
            </w:r>
          </w:p>
          <w:p w:rsidR="00583B39" w:rsidRPr="00097619" w:rsidRDefault="00583B39" w:rsidP="00401804">
            <w:pPr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в том числе:</w:t>
            </w:r>
          </w:p>
        </w:tc>
        <w:tc>
          <w:tcPr>
            <w:tcW w:w="10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3B39" w:rsidRPr="00097619" w:rsidRDefault="00583B39">
            <w:pPr>
              <w:jc w:val="center"/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250,00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3B39" w:rsidRPr="00097619" w:rsidRDefault="00583B39">
            <w:pPr>
              <w:jc w:val="center"/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250,00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3B39" w:rsidRPr="00097619" w:rsidRDefault="00583B39">
            <w:pPr>
              <w:jc w:val="center"/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100,00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B39" w:rsidRPr="00097619" w:rsidRDefault="00583B39">
            <w:pPr>
              <w:jc w:val="center"/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B39" w:rsidRPr="00097619" w:rsidRDefault="00583B39">
            <w:pPr>
              <w:jc w:val="center"/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B39" w:rsidRPr="00097619" w:rsidRDefault="00583B39">
            <w:pPr>
              <w:jc w:val="center"/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B39" w:rsidRPr="00097619" w:rsidRDefault="00583B39">
            <w:pPr>
              <w:jc w:val="center"/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 </w:t>
            </w:r>
          </w:p>
        </w:tc>
        <w:tc>
          <w:tcPr>
            <w:tcW w:w="113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B39" w:rsidRPr="00097619" w:rsidRDefault="00583B39">
            <w:pPr>
              <w:jc w:val="center"/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МБУК Североморский музейно-выставочный комплекс</w:t>
            </w:r>
          </w:p>
        </w:tc>
      </w:tr>
      <w:tr w:rsidR="00097619" w:rsidRPr="00097619" w:rsidTr="00C61BC8">
        <w:trPr>
          <w:trHeight w:val="283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619" w:rsidRPr="00097619" w:rsidRDefault="00097619">
            <w:pPr>
              <w:rPr>
                <w:sz w:val="16"/>
                <w:szCs w:val="16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619" w:rsidRPr="00097619" w:rsidRDefault="00097619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619" w:rsidRPr="00097619" w:rsidRDefault="00097619">
            <w:pPr>
              <w:rPr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7619" w:rsidRPr="00097619" w:rsidRDefault="00097619">
            <w:pPr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619" w:rsidRPr="00097619" w:rsidRDefault="0009761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619" w:rsidRPr="00097619" w:rsidRDefault="00097619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619" w:rsidRPr="00097619" w:rsidRDefault="00097619">
            <w:pPr>
              <w:rPr>
                <w:sz w:val="16"/>
                <w:szCs w:val="16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619" w:rsidRPr="00097619" w:rsidRDefault="00097619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97619" w:rsidRPr="00097619" w:rsidRDefault="00097619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97619" w:rsidRPr="00097619" w:rsidRDefault="00097619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97619" w:rsidRPr="00097619" w:rsidRDefault="00097619">
            <w:pPr>
              <w:rPr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97619" w:rsidRPr="00097619" w:rsidRDefault="00097619">
            <w:pPr>
              <w:rPr>
                <w:sz w:val="16"/>
                <w:szCs w:val="16"/>
              </w:rPr>
            </w:pPr>
          </w:p>
        </w:tc>
      </w:tr>
      <w:tr w:rsidR="00583B39" w:rsidRPr="00097619" w:rsidTr="00C61BC8">
        <w:trPr>
          <w:trHeight w:val="543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83B39" w:rsidRPr="00097619" w:rsidRDefault="00583B3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B39" w:rsidRPr="00097619" w:rsidRDefault="00583B39">
            <w:pPr>
              <w:rPr>
                <w:b/>
                <w:bCs/>
                <w:sz w:val="16"/>
                <w:szCs w:val="16"/>
              </w:rPr>
            </w:pPr>
            <w:r w:rsidRPr="00097619">
              <w:rPr>
                <w:b/>
                <w:bCs/>
                <w:sz w:val="16"/>
                <w:szCs w:val="16"/>
              </w:rPr>
              <w:t>Итого по задаче 1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3B39" w:rsidRPr="00097619" w:rsidRDefault="00583B39">
            <w:pPr>
              <w:jc w:val="center"/>
              <w:rPr>
                <w:b/>
                <w:bCs/>
                <w:sz w:val="16"/>
                <w:szCs w:val="16"/>
              </w:rPr>
            </w:pPr>
            <w:r w:rsidRPr="0009761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B39" w:rsidRPr="00097619" w:rsidRDefault="00583B39">
            <w:pPr>
              <w:rPr>
                <w:b/>
                <w:bCs/>
                <w:sz w:val="16"/>
                <w:szCs w:val="16"/>
              </w:rPr>
            </w:pPr>
            <w:r w:rsidRPr="00097619">
              <w:rPr>
                <w:b/>
                <w:bCs/>
                <w:sz w:val="16"/>
                <w:szCs w:val="16"/>
              </w:rPr>
              <w:t>ВСЕГО:</w:t>
            </w:r>
          </w:p>
          <w:p w:rsidR="00583B39" w:rsidRPr="00097619" w:rsidRDefault="00583B39" w:rsidP="00401804">
            <w:pPr>
              <w:rPr>
                <w:b/>
                <w:bCs/>
                <w:sz w:val="16"/>
                <w:szCs w:val="16"/>
              </w:rPr>
            </w:pPr>
            <w:r w:rsidRPr="00097619">
              <w:rPr>
                <w:b/>
                <w:bCs/>
                <w:sz w:val="16"/>
                <w:szCs w:val="16"/>
              </w:rPr>
              <w:t>в том числе: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3B39" w:rsidRPr="00097619" w:rsidRDefault="00583B39">
            <w:pPr>
              <w:jc w:val="center"/>
              <w:rPr>
                <w:b/>
                <w:bCs/>
                <w:sz w:val="16"/>
                <w:szCs w:val="16"/>
              </w:rPr>
            </w:pPr>
            <w:r w:rsidRPr="00097619">
              <w:rPr>
                <w:b/>
                <w:bCs/>
                <w:sz w:val="16"/>
                <w:szCs w:val="16"/>
              </w:rPr>
              <w:t>19 686,98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3B39" w:rsidRPr="00097619" w:rsidRDefault="00583B39">
            <w:pPr>
              <w:jc w:val="center"/>
              <w:rPr>
                <w:b/>
                <w:bCs/>
                <w:sz w:val="16"/>
                <w:szCs w:val="16"/>
              </w:rPr>
            </w:pPr>
            <w:r w:rsidRPr="00097619">
              <w:rPr>
                <w:b/>
                <w:bCs/>
                <w:sz w:val="16"/>
                <w:szCs w:val="16"/>
              </w:rPr>
              <w:t>19 686,98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3B39" w:rsidRPr="00097619" w:rsidRDefault="00583B39">
            <w:pPr>
              <w:jc w:val="center"/>
              <w:rPr>
                <w:b/>
                <w:bCs/>
                <w:sz w:val="16"/>
                <w:szCs w:val="16"/>
              </w:rPr>
            </w:pPr>
            <w:r w:rsidRPr="00097619">
              <w:rPr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B39" w:rsidRPr="00097619" w:rsidRDefault="00583B39">
            <w:pPr>
              <w:jc w:val="center"/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B39" w:rsidRPr="00097619" w:rsidRDefault="00583B39">
            <w:pPr>
              <w:jc w:val="center"/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B39" w:rsidRPr="00097619" w:rsidRDefault="00583B39">
            <w:pPr>
              <w:jc w:val="center"/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B39" w:rsidRPr="00097619" w:rsidRDefault="00583B39">
            <w:pPr>
              <w:jc w:val="center"/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 </w:t>
            </w:r>
          </w:p>
        </w:tc>
        <w:tc>
          <w:tcPr>
            <w:tcW w:w="113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3B39" w:rsidRPr="00097619" w:rsidRDefault="00583B39">
            <w:pPr>
              <w:jc w:val="center"/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 </w:t>
            </w:r>
          </w:p>
        </w:tc>
      </w:tr>
      <w:tr w:rsidR="00097619" w:rsidRPr="00097619" w:rsidTr="00C61BC8">
        <w:trPr>
          <w:trHeight w:val="411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619" w:rsidRPr="00097619" w:rsidRDefault="0009761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619" w:rsidRPr="00097619" w:rsidRDefault="0009761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619" w:rsidRPr="00097619" w:rsidRDefault="0009761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7619" w:rsidRPr="00097619" w:rsidRDefault="00097619">
            <w:pPr>
              <w:rPr>
                <w:b/>
                <w:bCs/>
                <w:sz w:val="16"/>
                <w:szCs w:val="16"/>
              </w:rPr>
            </w:pPr>
            <w:r w:rsidRPr="00097619">
              <w:rPr>
                <w:b/>
                <w:bCs/>
                <w:sz w:val="16"/>
                <w:szCs w:val="16"/>
              </w:rPr>
              <w:t>Местный бюджет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619" w:rsidRPr="00097619" w:rsidRDefault="00097619">
            <w:pPr>
              <w:jc w:val="center"/>
              <w:rPr>
                <w:b/>
                <w:bCs/>
                <w:sz w:val="16"/>
                <w:szCs w:val="16"/>
              </w:rPr>
            </w:pPr>
            <w:r w:rsidRPr="00097619">
              <w:rPr>
                <w:b/>
                <w:bCs/>
                <w:sz w:val="16"/>
                <w:szCs w:val="16"/>
              </w:rPr>
              <w:t>19 686,98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619" w:rsidRPr="00097619" w:rsidRDefault="00097619">
            <w:pPr>
              <w:jc w:val="center"/>
              <w:rPr>
                <w:b/>
                <w:bCs/>
                <w:sz w:val="16"/>
                <w:szCs w:val="16"/>
              </w:rPr>
            </w:pPr>
            <w:r w:rsidRPr="00097619">
              <w:rPr>
                <w:b/>
                <w:bCs/>
                <w:sz w:val="16"/>
                <w:szCs w:val="16"/>
              </w:rPr>
              <w:t>19 686,98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619" w:rsidRPr="00097619" w:rsidRDefault="00097619">
            <w:pPr>
              <w:jc w:val="center"/>
              <w:rPr>
                <w:b/>
                <w:bCs/>
                <w:sz w:val="16"/>
                <w:szCs w:val="16"/>
              </w:rPr>
            </w:pPr>
            <w:r w:rsidRPr="00097619">
              <w:rPr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619" w:rsidRPr="00097619" w:rsidRDefault="00097619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619" w:rsidRPr="00097619" w:rsidRDefault="00097619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619" w:rsidRPr="00097619" w:rsidRDefault="00097619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619" w:rsidRPr="00097619" w:rsidRDefault="00097619">
            <w:pPr>
              <w:rPr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619" w:rsidRPr="00097619" w:rsidRDefault="00097619">
            <w:pPr>
              <w:rPr>
                <w:sz w:val="16"/>
                <w:szCs w:val="16"/>
              </w:rPr>
            </w:pPr>
          </w:p>
        </w:tc>
      </w:tr>
      <w:tr w:rsidR="00097619" w:rsidRPr="00097619" w:rsidTr="00C61BC8">
        <w:trPr>
          <w:trHeight w:val="33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97619" w:rsidRPr="00097619" w:rsidRDefault="0009761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7619" w:rsidRPr="00097619" w:rsidRDefault="00097619">
            <w:pPr>
              <w:rPr>
                <w:b/>
                <w:bCs/>
                <w:sz w:val="16"/>
                <w:szCs w:val="16"/>
              </w:rPr>
            </w:pPr>
            <w:r w:rsidRPr="00097619">
              <w:rPr>
                <w:b/>
                <w:bCs/>
                <w:sz w:val="16"/>
                <w:szCs w:val="16"/>
              </w:rPr>
              <w:t>Всего по программе (подпрограмме</w:t>
            </w:r>
            <w:proofErr w:type="gramStart"/>
            <w:r w:rsidRPr="00097619">
              <w:rPr>
                <w:b/>
                <w:bCs/>
                <w:sz w:val="16"/>
                <w:szCs w:val="16"/>
              </w:rPr>
              <w:t xml:space="preserve">),   </w:t>
            </w:r>
            <w:proofErr w:type="gramEnd"/>
            <w:r w:rsidRPr="00097619">
              <w:rPr>
                <w:b/>
                <w:bCs/>
                <w:sz w:val="16"/>
                <w:szCs w:val="16"/>
              </w:rPr>
              <w:t xml:space="preserve">                            в том числе: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619" w:rsidRPr="00097619" w:rsidRDefault="00097619">
            <w:pPr>
              <w:jc w:val="center"/>
              <w:rPr>
                <w:b/>
                <w:bCs/>
                <w:sz w:val="16"/>
                <w:szCs w:val="16"/>
              </w:rPr>
            </w:pPr>
            <w:r w:rsidRPr="0009761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7619" w:rsidRPr="00097619" w:rsidRDefault="00097619">
            <w:pPr>
              <w:rPr>
                <w:b/>
                <w:bCs/>
                <w:sz w:val="16"/>
                <w:szCs w:val="16"/>
              </w:rPr>
            </w:pPr>
            <w:r w:rsidRPr="00097619">
              <w:rPr>
                <w:b/>
                <w:bCs/>
                <w:sz w:val="16"/>
                <w:szCs w:val="16"/>
              </w:rPr>
              <w:t xml:space="preserve">Всего: в </w:t>
            </w:r>
            <w:proofErr w:type="spellStart"/>
            <w:r w:rsidRPr="00097619">
              <w:rPr>
                <w:b/>
                <w:bCs/>
                <w:sz w:val="16"/>
                <w:szCs w:val="16"/>
              </w:rPr>
              <w:t>т.ч</w:t>
            </w:r>
            <w:proofErr w:type="spellEnd"/>
            <w:r w:rsidRPr="00097619">
              <w:rPr>
                <w:b/>
                <w:bCs/>
                <w:sz w:val="16"/>
                <w:szCs w:val="16"/>
              </w:rPr>
              <w:t xml:space="preserve">.:    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619" w:rsidRPr="00097619" w:rsidRDefault="00097619">
            <w:pPr>
              <w:jc w:val="center"/>
              <w:rPr>
                <w:b/>
                <w:bCs/>
                <w:sz w:val="16"/>
                <w:szCs w:val="16"/>
              </w:rPr>
            </w:pPr>
            <w:r w:rsidRPr="00097619">
              <w:rPr>
                <w:b/>
                <w:bCs/>
                <w:sz w:val="16"/>
                <w:szCs w:val="16"/>
              </w:rPr>
              <w:t>19 686,98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619" w:rsidRPr="00097619" w:rsidRDefault="00097619">
            <w:pPr>
              <w:jc w:val="center"/>
              <w:rPr>
                <w:b/>
                <w:bCs/>
                <w:sz w:val="16"/>
                <w:szCs w:val="16"/>
              </w:rPr>
            </w:pPr>
            <w:r w:rsidRPr="00097619">
              <w:rPr>
                <w:b/>
                <w:bCs/>
                <w:sz w:val="16"/>
                <w:szCs w:val="16"/>
              </w:rPr>
              <w:t>19 686,98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619" w:rsidRPr="00097619" w:rsidRDefault="00097619">
            <w:pPr>
              <w:jc w:val="center"/>
              <w:rPr>
                <w:b/>
                <w:bCs/>
                <w:sz w:val="16"/>
                <w:szCs w:val="16"/>
              </w:rPr>
            </w:pPr>
            <w:r w:rsidRPr="00097619">
              <w:rPr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7619" w:rsidRPr="00097619" w:rsidRDefault="00097619">
            <w:pPr>
              <w:jc w:val="center"/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7619" w:rsidRPr="00097619" w:rsidRDefault="00097619">
            <w:pPr>
              <w:jc w:val="center"/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7619" w:rsidRPr="00097619" w:rsidRDefault="00097619">
            <w:pPr>
              <w:jc w:val="center"/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7619" w:rsidRPr="00097619" w:rsidRDefault="00097619">
            <w:pPr>
              <w:jc w:val="center"/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 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7619" w:rsidRPr="00097619" w:rsidRDefault="00097619">
            <w:pPr>
              <w:jc w:val="center"/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 </w:t>
            </w:r>
          </w:p>
        </w:tc>
      </w:tr>
      <w:tr w:rsidR="00097619" w:rsidRPr="00097619" w:rsidTr="00C61BC8">
        <w:trPr>
          <w:trHeight w:val="467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619" w:rsidRPr="00097619" w:rsidRDefault="0009761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619" w:rsidRPr="00097619" w:rsidRDefault="0009761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619" w:rsidRPr="00097619" w:rsidRDefault="0009761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7619" w:rsidRPr="00097619" w:rsidRDefault="00097619">
            <w:pPr>
              <w:rPr>
                <w:b/>
                <w:bCs/>
                <w:sz w:val="16"/>
                <w:szCs w:val="16"/>
              </w:rPr>
            </w:pPr>
            <w:r w:rsidRPr="00097619">
              <w:rPr>
                <w:b/>
                <w:bCs/>
                <w:sz w:val="16"/>
                <w:szCs w:val="16"/>
              </w:rPr>
              <w:t>Местный бюджет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619" w:rsidRPr="00097619" w:rsidRDefault="00097619">
            <w:pPr>
              <w:jc w:val="center"/>
              <w:rPr>
                <w:b/>
                <w:bCs/>
                <w:sz w:val="16"/>
                <w:szCs w:val="16"/>
              </w:rPr>
            </w:pPr>
            <w:r w:rsidRPr="00097619">
              <w:rPr>
                <w:b/>
                <w:bCs/>
                <w:sz w:val="16"/>
                <w:szCs w:val="16"/>
              </w:rPr>
              <w:t>19 686,98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619" w:rsidRPr="00097619" w:rsidRDefault="00097619">
            <w:pPr>
              <w:jc w:val="center"/>
              <w:rPr>
                <w:b/>
                <w:bCs/>
                <w:sz w:val="16"/>
                <w:szCs w:val="16"/>
              </w:rPr>
            </w:pPr>
            <w:r w:rsidRPr="00097619">
              <w:rPr>
                <w:b/>
                <w:bCs/>
                <w:sz w:val="16"/>
                <w:szCs w:val="16"/>
              </w:rPr>
              <w:t>19 686,98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619" w:rsidRPr="00097619" w:rsidRDefault="00097619">
            <w:pPr>
              <w:jc w:val="center"/>
              <w:rPr>
                <w:b/>
                <w:bCs/>
                <w:sz w:val="16"/>
                <w:szCs w:val="16"/>
              </w:rPr>
            </w:pPr>
            <w:r w:rsidRPr="00097619">
              <w:rPr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619" w:rsidRPr="00097619" w:rsidRDefault="00097619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619" w:rsidRPr="00097619" w:rsidRDefault="00097619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619" w:rsidRPr="00097619" w:rsidRDefault="00097619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619" w:rsidRPr="00097619" w:rsidRDefault="00097619">
            <w:pPr>
              <w:rPr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619" w:rsidRPr="00097619" w:rsidRDefault="00097619">
            <w:pPr>
              <w:rPr>
                <w:sz w:val="16"/>
                <w:szCs w:val="16"/>
              </w:rPr>
            </w:pPr>
          </w:p>
        </w:tc>
      </w:tr>
      <w:tr w:rsidR="00097619" w:rsidRPr="00097619" w:rsidTr="00C61BC8">
        <w:trPr>
          <w:trHeight w:val="33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619" w:rsidRPr="00097619" w:rsidRDefault="0009761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7619" w:rsidRPr="00097619" w:rsidRDefault="00097619">
            <w:pPr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Муниципальные услуги (работы)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619" w:rsidRPr="00097619" w:rsidRDefault="00097619">
            <w:pPr>
              <w:rPr>
                <w:b/>
                <w:bCs/>
                <w:sz w:val="16"/>
                <w:szCs w:val="16"/>
              </w:rPr>
            </w:pPr>
            <w:r w:rsidRPr="0009761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7619" w:rsidRPr="00097619" w:rsidRDefault="00097619">
            <w:pPr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ВСЕГО: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7619" w:rsidRPr="00097619" w:rsidRDefault="00097619">
            <w:pPr>
              <w:jc w:val="center"/>
              <w:rPr>
                <w:b/>
                <w:bCs/>
                <w:sz w:val="16"/>
                <w:szCs w:val="16"/>
              </w:rPr>
            </w:pPr>
            <w:r w:rsidRPr="00097619">
              <w:rPr>
                <w:b/>
                <w:bCs/>
                <w:sz w:val="16"/>
                <w:szCs w:val="16"/>
              </w:rPr>
              <w:t>19 436,98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7619" w:rsidRPr="00097619" w:rsidRDefault="00097619">
            <w:pPr>
              <w:jc w:val="center"/>
              <w:rPr>
                <w:b/>
                <w:bCs/>
                <w:sz w:val="16"/>
                <w:szCs w:val="16"/>
              </w:rPr>
            </w:pPr>
            <w:r w:rsidRPr="00097619">
              <w:rPr>
                <w:b/>
                <w:bCs/>
                <w:sz w:val="16"/>
                <w:szCs w:val="16"/>
              </w:rPr>
              <w:t>19 436,98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7619" w:rsidRPr="00097619" w:rsidRDefault="00097619">
            <w:pPr>
              <w:jc w:val="center"/>
              <w:rPr>
                <w:b/>
                <w:bCs/>
                <w:sz w:val="16"/>
                <w:szCs w:val="16"/>
              </w:rPr>
            </w:pPr>
            <w:r w:rsidRPr="00097619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7619" w:rsidRPr="00097619" w:rsidRDefault="00097619">
            <w:pPr>
              <w:jc w:val="center"/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7619" w:rsidRPr="00097619" w:rsidRDefault="00097619">
            <w:pPr>
              <w:jc w:val="center"/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7619" w:rsidRPr="00097619" w:rsidRDefault="00097619">
            <w:pPr>
              <w:jc w:val="center"/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7619" w:rsidRPr="00097619" w:rsidRDefault="00097619">
            <w:pPr>
              <w:jc w:val="center"/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7619" w:rsidRPr="00097619" w:rsidRDefault="00097619">
            <w:pPr>
              <w:jc w:val="center"/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 </w:t>
            </w:r>
          </w:p>
        </w:tc>
      </w:tr>
      <w:tr w:rsidR="00097619" w:rsidRPr="00097619" w:rsidTr="00C61BC8">
        <w:trPr>
          <w:trHeight w:val="352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619" w:rsidRPr="00097619" w:rsidRDefault="0009761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619" w:rsidRPr="00097619" w:rsidRDefault="00097619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619" w:rsidRPr="00097619" w:rsidRDefault="00097619">
            <w:pPr>
              <w:rPr>
                <w:b/>
                <w:bCs/>
                <w:sz w:val="16"/>
                <w:szCs w:val="16"/>
              </w:rPr>
            </w:pPr>
            <w:r w:rsidRPr="0009761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7619" w:rsidRPr="00097619" w:rsidRDefault="00097619">
            <w:pPr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619" w:rsidRPr="00097619" w:rsidRDefault="00097619">
            <w:pPr>
              <w:jc w:val="center"/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19 436,98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619" w:rsidRPr="00097619" w:rsidRDefault="00097619">
            <w:pPr>
              <w:jc w:val="center"/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19 436,98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619" w:rsidRPr="00097619" w:rsidRDefault="00097619">
            <w:pPr>
              <w:jc w:val="center"/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0,00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7619" w:rsidRPr="00097619" w:rsidRDefault="00097619">
            <w:pPr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7619" w:rsidRPr="00097619" w:rsidRDefault="00097619">
            <w:pPr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7619" w:rsidRPr="00097619" w:rsidRDefault="00097619">
            <w:pPr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7619" w:rsidRPr="00097619" w:rsidRDefault="00097619">
            <w:pPr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7619" w:rsidRPr="00097619" w:rsidRDefault="00097619">
            <w:pPr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 </w:t>
            </w:r>
          </w:p>
        </w:tc>
      </w:tr>
      <w:tr w:rsidR="00097619" w:rsidRPr="00097619" w:rsidTr="00C61BC8">
        <w:trPr>
          <w:trHeight w:val="311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619" w:rsidRPr="00097619" w:rsidRDefault="0009761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619" w:rsidRPr="00097619" w:rsidRDefault="00097619">
            <w:pPr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Иные мероприятия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97619" w:rsidRPr="00097619" w:rsidRDefault="00097619">
            <w:pPr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 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7619" w:rsidRPr="00097619" w:rsidRDefault="00097619">
            <w:pPr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619" w:rsidRPr="00097619" w:rsidRDefault="00097619">
            <w:pPr>
              <w:jc w:val="center"/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250,00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619" w:rsidRPr="00097619" w:rsidRDefault="00097619">
            <w:pPr>
              <w:jc w:val="center"/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250,00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7619" w:rsidRPr="00097619" w:rsidRDefault="00097619">
            <w:pPr>
              <w:jc w:val="center"/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100,00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7619" w:rsidRPr="00097619" w:rsidRDefault="00097619">
            <w:pPr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7619" w:rsidRPr="00097619" w:rsidRDefault="00097619">
            <w:pPr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7619" w:rsidRPr="00097619" w:rsidRDefault="00097619">
            <w:pPr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7619" w:rsidRPr="00097619" w:rsidRDefault="00097619">
            <w:pPr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7619" w:rsidRPr="00097619" w:rsidRDefault="00097619">
            <w:pPr>
              <w:rPr>
                <w:sz w:val="16"/>
                <w:szCs w:val="16"/>
              </w:rPr>
            </w:pPr>
            <w:r w:rsidRPr="00097619">
              <w:rPr>
                <w:sz w:val="16"/>
                <w:szCs w:val="16"/>
              </w:rPr>
              <w:t> </w:t>
            </w:r>
          </w:p>
        </w:tc>
      </w:tr>
    </w:tbl>
    <w:p w:rsidR="00097619" w:rsidRPr="00097619" w:rsidRDefault="00097619" w:rsidP="00097619">
      <w:pPr>
        <w:autoSpaceDE w:val="0"/>
        <w:autoSpaceDN w:val="0"/>
        <w:adjustRightInd w:val="0"/>
        <w:ind w:left="840"/>
        <w:rPr>
          <w:b/>
          <w:sz w:val="16"/>
          <w:szCs w:val="16"/>
        </w:rPr>
      </w:pPr>
    </w:p>
    <w:p w:rsidR="00540027" w:rsidRPr="00A37B42" w:rsidRDefault="00540027" w:rsidP="00540027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7B42">
        <w:rPr>
          <w:rFonts w:ascii="Times New Roman" w:hAnsi="Times New Roman" w:cs="Times New Roman"/>
          <w:sz w:val="24"/>
          <w:szCs w:val="24"/>
        </w:rPr>
        <w:t>Оценка эффективности реализации подпрограммы</w:t>
      </w:r>
      <w:r w:rsidRPr="00A37B42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540027" w:rsidRPr="00A37B42" w:rsidRDefault="00540027" w:rsidP="00540027">
      <w:pPr>
        <w:pStyle w:val="ConsPlusNonformat"/>
        <w:widowControl/>
        <w:numPr>
          <w:ilvl w:val="0"/>
          <w:numId w:val="25"/>
        </w:numPr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37B42">
        <w:rPr>
          <w:rFonts w:ascii="Times New Roman" w:hAnsi="Times New Roman" w:cs="Times New Roman"/>
          <w:sz w:val="24"/>
          <w:szCs w:val="24"/>
        </w:rPr>
        <w:t>Оценка достижения плановых значений индикаторов</w:t>
      </w:r>
    </w:p>
    <w:p w:rsidR="00540027" w:rsidRPr="00A37B42" w:rsidRDefault="00540027" w:rsidP="00540027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14798" w:type="dxa"/>
        <w:tblInd w:w="95" w:type="dxa"/>
        <w:tblLook w:val="04A0" w:firstRow="1" w:lastRow="0" w:firstColumn="1" w:lastColumn="0" w:noHBand="0" w:noVBand="1"/>
      </w:tblPr>
      <w:tblGrid>
        <w:gridCol w:w="1431"/>
        <w:gridCol w:w="4100"/>
        <w:gridCol w:w="436"/>
        <w:gridCol w:w="709"/>
        <w:gridCol w:w="4100"/>
        <w:gridCol w:w="336"/>
        <w:gridCol w:w="3686"/>
      </w:tblGrid>
      <w:tr w:rsidR="00A37B42" w:rsidRPr="00A37B42" w:rsidTr="00956A9A">
        <w:trPr>
          <w:trHeight w:val="330"/>
        </w:trPr>
        <w:tc>
          <w:tcPr>
            <w:tcW w:w="143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0027" w:rsidRPr="00A37B42" w:rsidRDefault="00540027" w:rsidP="00956A9A">
            <w:pPr>
              <w:jc w:val="center"/>
            </w:pPr>
            <w:r w:rsidRPr="00A37B42">
              <w:t>ДИП =0,5 х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027" w:rsidRPr="00A37B42" w:rsidRDefault="00540027" w:rsidP="00A37B42">
            <w:pPr>
              <w:jc w:val="center"/>
            </w:pPr>
            <w:r w:rsidRPr="00A37B42">
              <w:t>3,</w:t>
            </w:r>
            <w:r w:rsidR="007F127D" w:rsidRPr="00A37B42">
              <w:t>1</w:t>
            </w:r>
            <w:r w:rsidR="00A37B42" w:rsidRPr="00A37B42">
              <w:t>1</w:t>
            </w:r>
            <w:r w:rsidRPr="00A37B42">
              <w:t xml:space="preserve"> (степень достижения цели)</w:t>
            </w:r>
          </w:p>
        </w:tc>
        <w:tc>
          <w:tcPr>
            <w:tcW w:w="43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0027" w:rsidRPr="00A37B42" w:rsidRDefault="00540027" w:rsidP="00956A9A">
            <w:pPr>
              <w:jc w:val="center"/>
            </w:pPr>
            <w:r w:rsidRPr="00A37B42">
              <w:t>+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0027" w:rsidRPr="00A37B42" w:rsidRDefault="00540027" w:rsidP="00956A9A">
            <w:pPr>
              <w:jc w:val="center"/>
            </w:pPr>
            <w:r w:rsidRPr="00A37B42">
              <w:t>0,5 х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027" w:rsidRPr="00A37B42" w:rsidRDefault="00A37B42" w:rsidP="007F127D">
            <w:pPr>
              <w:jc w:val="center"/>
            </w:pPr>
            <w:r w:rsidRPr="00A37B42">
              <w:t>5,21</w:t>
            </w:r>
            <w:r w:rsidR="007F127D" w:rsidRPr="00A37B42">
              <w:t xml:space="preserve"> </w:t>
            </w:r>
            <w:r w:rsidR="00540027" w:rsidRPr="00A37B42">
              <w:t>(степень решения задач)</w:t>
            </w:r>
          </w:p>
        </w:tc>
        <w:tc>
          <w:tcPr>
            <w:tcW w:w="33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0027" w:rsidRPr="00A37B42" w:rsidRDefault="00540027" w:rsidP="00956A9A">
            <w:pPr>
              <w:jc w:val="center"/>
              <w:rPr>
                <w:rFonts w:ascii="Calibri" w:hAnsi="Calibri"/>
              </w:rPr>
            </w:pPr>
            <w:r w:rsidRPr="00A37B42">
              <w:rPr>
                <w:rFonts w:ascii="Calibri" w:hAnsi="Calibri"/>
              </w:rPr>
              <w:t>=</w:t>
            </w:r>
          </w:p>
        </w:tc>
        <w:tc>
          <w:tcPr>
            <w:tcW w:w="368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0027" w:rsidRPr="00A37B42" w:rsidRDefault="00A37B42" w:rsidP="00A37B42">
            <w:pPr>
              <w:rPr>
                <w:b/>
                <w:bCs/>
              </w:rPr>
            </w:pPr>
            <w:r w:rsidRPr="00A37B42">
              <w:rPr>
                <w:b/>
                <w:bCs/>
              </w:rPr>
              <w:t>0</w:t>
            </w:r>
            <w:r w:rsidR="00540027" w:rsidRPr="00A37B42">
              <w:rPr>
                <w:b/>
                <w:bCs/>
              </w:rPr>
              <w:t>,</w:t>
            </w:r>
            <w:r w:rsidRPr="00A37B42">
              <w:rPr>
                <w:b/>
                <w:bCs/>
              </w:rPr>
              <w:t>95</w:t>
            </w:r>
            <w:r w:rsidR="00540027" w:rsidRPr="00A37B42">
              <w:rPr>
                <w:b/>
                <w:bCs/>
              </w:rPr>
              <w:t xml:space="preserve"> </w:t>
            </w:r>
            <w:r w:rsidR="00540027" w:rsidRPr="00A37B42">
              <w:rPr>
                <w:b/>
              </w:rPr>
              <w:t xml:space="preserve">высокая результативность </w:t>
            </w:r>
          </w:p>
        </w:tc>
      </w:tr>
      <w:tr w:rsidR="00540027" w:rsidRPr="00A37B42" w:rsidTr="00956A9A">
        <w:trPr>
          <w:trHeight w:val="300"/>
        </w:trPr>
        <w:tc>
          <w:tcPr>
            <w:tcW w:w="143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40027" w:rsidRPr="00A37B42" w:rsidRDefault="00540027" w:rsidP="00956A9A"/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0027" w:rsidRPr="00A37B42" w:rsidRDefault="00540027" w:rsidP="00956A9A">
            <w:pPr>
              <w:jc w:val="center"/>
            </w:pPr>
            <w:r w:rsidRPr="00A37B42">
              <w:t>3</w:t>
            </w:r>
          </w:p>
        </w:tc>
        <w:tc>
          <w:tcPr>
            <w:tcW w:w="4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40027" w:rsidRPr="00A37B42" w:rsidRDefault="00540027" w:rsidP="00956A9A"/>
        </w:tc>
        <w:tc>
          <w:tcPr>
            <w:tcW w:w="70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40027" w:rsidRPr="00A37B42" w:rsidRDefault="00540027" w:rsidP="00956A9A"/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0027" w:rsidRPr="00A37B42" w:rsidRDefault="00540027" w:rsidP="00956A9A">
            <w:pPr>
              <w:jc w:val="center"/>
            </w:pPr>
            <w:r w:rsidRPr="00A37B42">
              <w:t>6</w:t>
            </w:r>
          </w:p>
        </w:tc>
        <w:tc>
          <w:tcPr>
            <w:tcW w:w="3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40027" w:rsidRPr="00A37B42" w:rsidRDefault="00540027" w:rsidP="00956A9A">
            <w:pPr>
              <w:rPr>
                <w:rFonts w:ascii="Calibri" w:hAnsi="Calibri"/>
              </w:rPr>
            </w:pPr>
          </w:p>
        </w:tc>
        <w:tc>
          <w:tcPr>
            <w:tcW w:w="368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40027" w:rsidRPr="00A37B42" w:rsidRDefault="00540027" w:rsidP="00956A9A">
            <w:pPr>
              <w:rPr>
                <w:b/>
                <w:bCs/>
              </w:rPr>
            </w:pPr>
          </w:p>
        </w:tc>
      </w:tr>
    </w:tbl>
    <w:p w:rsidR="00540027" w:rsidRPr="00A37B42" w:rsidRDefault="00540027" w:rsidP="00540027">
      <w:pPr>
        <w:pStyle w:val="ConsPlusNonformat"/>
        <w:widowControl/>
        <w:numPr>
          <w:ilvl w:val="0"/>
          <w:numId w:val="25"/>
        </w:numPr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37B42">
        <w:rPr>
          <w:rFonts w:ascii="Times New Roman" w:hAnsi="Times New Roman" w:cs="Times New Roman"/>
          <w:sz w:val="24"/>
          <w:szCs w:val="24"/>
        </w:rPr>
        <w:t>Оценка полноты финансирования</w:t>
      </w:r>
      <w:r w:rsidRPr="00A37B42">
        <w:rPr>
          <w:rFonts w:ascii="Times New Roman" w:hAnsi="Times New Roman" w:cs="Times New Roman"/>
          <w:sz w:val="24"/>
          <w:szCs w:val="24"/>
          <w:lang w:val="en-US"/>
        </w:rPr>
        <w:t>:</w:t>
      </w:r>
      <w:r w:rsidRPr="00A37B42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540027" w:rsidRPr="000E11DD" w:rsidRDefault="00540027" w:rsidP="00540027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E11DD"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540027" w:rsidRPr="000E11DD" w:rsidRDefault="00540027" w:rsidP="00540027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E11DD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ПФ </w:t>
      </w:r>
      <w:proofErr w:type="gramStart"/>
      <w:r w:rsidRPr="000E11DD">
        <w:rPr>
          <w:rFonts w:ascii="Times New Roman" w:hAnsi="Times New Roman" w:cs="Times New Roman"/>
          <w:sz w:val="24"/>
          <w:szCs w:val="24"/>
        </w:rPr>
        <w:t xml:space="preserve">=  </w:t>
      </w:r>
      <w:r w:rsidRPr="000E11DD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Pr="000E11DD">
        <w:rPr>
          <w:rFonts w:ascii="Times New Roman" w:hAnsi="Times New Roman" w:cs="Times New Roman"/>
          <w:b/>
          <w:sz w:val="24"/>
          <w:szCs w:val="24"/>
        </w:rPr>
        <w:t>,0</w:t>
      </w:r>
      <w:r w:rsidRPr="000E11DD">
        <w:rPr>
          <w:rFonts w:ascii="Times New Roman" w:hAnsi="Times New Roman" w:cs="Times New Roman"/>
          <w:sz w:val="24"/>
          <w:szCs w:val="24"/>
        </w:rPr>
        <w:t xml:space="preserve"> - </w:t>
      </w:r>
      <w:r w:rsidRPr="000E11DD">
        <w:rPr>
          <w:rFonts w:ascii="Times New Roman" w:hAnsi="Times New Roman" w:cs="Times New Roman"/>
          <w:b/>
          <w:sz w:val="24"/>
          <w:szCs w:val="24"/>
        </w:rPr>
        <w:t>полное финансирование</w:t>
      </w:r>
      <w:r w:rsidRPr="000E11DD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540027" w:rsidRPr="000E11DD" w:rsidRDefault="00540027" w:rsidP="00540027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E11DD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:rsidR="00540027" w:rsidRPr="000E11DD" w:rsidRDefault="00540027" w:rsidP="00540027">
      <w:pPr>
        <w:pStyle w:val="a6"/>
        <w:widowControl w:val="0"/>
        <w:tabs>
          <w:tab w:val="left" w:pos="709"/>
        </w:tabs>
        <w:suppressAutoHyphens/>
        <w:spacing w:line="240" w:lineRule="auto"/>
        <w:ind w:firstLine="0"/>
        <w:jc w:val="center"/>
        <w:rPr>
          <w:b/>
        </w:rPr>
      </w:pPr>
      <w:r w:rsidRPr="000E11DD">
        <w:rPr>
          <w:sz w:val="24"/>
          <w:szCs w:val="24"/>
        </w:rPr>
        <w:t xml:space="preserve"> </w:t>
      </w:r>
      <w:r w:rsidRPr="000E11DD">
        <w:rPr>
          <w:b/>
          <w:sz w:val="24"/>
          <w:szCs w:val="24"/>
        </w:rPr>
        <w:t>Общая оценка эффективности реализации подпрограммы- 5 высокий уровень эффективности.</w:t>
      </w:r>
      <w:r w:rsidRPr="000E11DD">
        <w:rPr>
          <w:b/>
        </w:rPr>
        <w:br w:type="page"/>
      </w:r>
    </w:p>
    <w:p w:rsidR="002D5C2F" w:rsidRPr="000E11DD" w:rsidRDefault="002D5C2F" w:rsidP="002D5C2F">
      <w:pPr>
        <w:autoSpaceDE w:val="0"/>
        <w:autoSpaceDN w:val="0"/>
        <w:adjustRightInd w:val="0"/>
        <w:jc w:val="center"/>
        <w:rPr>
          <w:b/>
          <w:bCs/>
        </w:rPr>
      </w:pPr>
      <w:r w:rsidRPr="000E11DD">
        <w:rPr>
          <w:rFonts w:eastAsia="HiddenHorzOCR"/>
          <w:b/>
        </w:rPr>
        <w:lastRenderedPageBreak/>
        <w:t xml:space="preserve">5. Подпрограмма </w:t>
      </w:r>
      <w:r w:rsidRPr="000E11DD">
        <w:rPr>
          <w:b/>
          <w:bCs/>
        </w:rPr>
        <w:t>«Сохранение, использование, популяризация и охрана объектов культурного наследия</w:t>
      </w:r>
    </w:p>
    <w:p w:rsidR="002D5C2F" w:rsidRPr="000E11DD" w:rsidRDefault="002D5C2F" w:rsidP="002D5C2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E11DD">
        <w:rPr>
          <w:b/>
          <w:bCs/>
        </w:rPr>
        <w:t>(памятников истории и культуры)</w:t>
      </w:r>
      <w:r w:rsidRPr="000E11DD">
        <w:rPr>
          <w:b/>
          <w:bCs/>
          <w:lang w:val="en-US"/>
        </w:rPr>
        <w:t> </w:t>
      </w:r>
      <w:r w:rsidRPr="000E11DD">
        <w:rPr>
          <w:b/>
          <w:bCs/>
        </w:rPr>
        <w:t>ЗАТО г.</w:t>
      </w:r>
      <w:r w:rsidR="00665AF8">
        <w:rPr>
          <w:b/>
          <w:bCs/>
        </w:rPr>
        <w:t xml:space="preserve"> </w:t>
      </w:r>
      <w:r w:rsidRPr="000E11DD">
        <w:rPr>
          <w:b/>
          <w:bCs/>
        </w:rPr>
        <w:t>Североморск» на 2016-2020 годы</w:t>
      </w:r>
    </w:p>
    <w:p w:rsidR="000333F2" w:rsidRDefault="000333F2" w:rsidP="002D5C2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tbl>
      <w:tblPr>
        <w:tblStyle w:val="a5"/>
        <w:tblW w:w="15594" w:type="dxa"/>
        <w:tblInd w:w="-318" w:type="dxa"/>
        <w:tblLook w:val="04A0" w:firstRow="1" w:lastRow="0" w:firstColumn="1" w:lastColumn="0" w:noHBand="0" w:noVBand="1"/>
      </w:tblPr>
      <w:tblGrid>
        <w:gridCol w:w="710"/>
        <w:gridCol w:w="2977"/>
        <w:gridCol w:w="1124"/>
        <w:gridCol w:w="1453"/>
        <w:gridCol w:w="1213"/>
        <w:gridCol w:w="938"/>
        <w:gridCol w:w="931"/>
        <w:gridCol w:w="2279"/>
        <w:gridCol w:w="607"/>
        <w:gridCol w:w="607"/>
        <w:gridCol w:w="1116"/>
        <w:gridCol w:w="1639"/>
      </w:tblGrid>
      <w:tr w:rsidR="00333783" w:rsidRPr="00333783" w:rsidTr="00665AF8">
        <w:trPr>
          <w:trHeight w:val="300"/>
        </w:trPr>
        <w:tc>
          <w:tcPr>
            <w:tcW w:w="710" w:type="dxa"/>
            <w:vMerge w:val="restart"/>
            <w:noWrap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333783">
              <w:rPr>
                <w:b/>
                <w:bCs/>
                <w:sz w:val="16"/>
                <w:szCs w:val="16"/>
              </w:rPr>
              <w:t>№п/п</w:t>
            </w:r>
          </w:p>
        </w:tc>
        <w:tc>
          <w:tcPr>
            <w:tcW w:w="2977" w:type="dxa"/>
            <w:vMerge w:val="restart"/>
            <w:noWrap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333783">
              <w:rPr>
                <w:b/>
                <w:bCs/>
                <w:sz w:val="16"/>
                <w:szCs w:val="16"/>
              </w:rPr>
              <w:t>Цель, задачи, мероприятия</w:t>
            </w:r>
          </w:p>
        </w:tc>
        <w:tc>
          <w:tcPr>
            <w:tcW w:w="1124" w:type="dxa"/>
            <w:vMerge w:val="restart"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333783">
              <w:rPr>
                <w:b/>
                <w:bCs/>
                <w:sz w:val="16"/>
                <w:szCs w:val="16"/>
              </w:rPr>
              <w:t>Срок выполнения (квартал, год)</w:t>
            </w:r>
          </w:p>
        </w:tc>
        <w:tc>
          <w:tcPr>
            <w:tcW w:w="1453" w:type="dxa"/>
            <w:vMerge w:val="restart"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333783">
              <w:rPr>
                <w:b/>
                <w:bCs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2151" w:type="dxa"/>
            <w:gridSpan w:val="2"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333783">
              <w:rPr>
                <w:b/>
                <w:bCs/>
                <w:sz w:val="16"/>
                <w:szCs w:val="16"/>
              </w:rPr>
              <w:t>Объемы финансирования, тыс. руб.</w:t>
            </w:r>
          </w:p>
        </w:tc>
        <w:tc>
          <w:tcPr>
            <w:tcW w:w="931" w:type="dxa"/>
            <w:vMerge w:val="restart"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333783">
              <w:rPr>
                <w:b/>
                <w:bCs/>
                <w:sz w:val="16"/>
                <w:szCs w:val="16"/>
              </w:rPr>
              <w:t>Процент освоения, % (гр.6/гр.5)</w:t>
            </w:r>
          </w:p>
        </w:tc>
        <w:tc>
          <w:tcPr>
            <w:tcW w:w="4609" w:type="dxa"/>
            <w:gridSpan w:val="4"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333783">
              <w:rPr>
                <w:b/>
                <w:bCs/>
                <w:sz w:val="16"/>
                <w:szCs w:val="16"/>
              </w:rPr>
              <w:t>Показатели (индикаторы) результативности выполнения мероприятий</w:t>
            </w:r>
          </w:p>
        </w:tc>
        <w:tc>
          <w:tcPr>
            <w:tcW w:w="1639" w:type="dxa"/>
            <w:vMerge w:val="restart"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333783">
              <w:rPr>
                <w:b/>
                <w:bCs/>
                <w:sz w:val="16"/>
                <w:szCs w:val="16"/>
              </w:rPr>
              <w:t>Исполнители, перечень организаций, участвующих в реализации мероприятий</w:t>
            </w:r>
          </w:p>
        </w:tc>
      </w:tr>
      <w:tr w:rsidR="00333783" w:rsidRPr="00333783" w:rsidTr="00665AF8">
        <w:trPr>
          <w:trHeight w:val="780"/>
        </w:trPr>
        <w:tc>
          <w:tcPr>
            <w:tcW w:w="710" w:type="dxa"/>
            <w:vMerge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77" w:type="dxa"/>
            <w:vMerge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24" w:type="dxa"/>
            <w:vMerge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vMerge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13" w:type="dxa"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333783">
              <w:rPr>
                <w:b/>
                <w:bCs/>
                <w:sz w:val="16"/>
                <w:szCs w:val="16"/>
              </w:rPr>
              <w:t>Уточненные бюджетные ассигнования</w:t>
            </w:r>
          </w:p>
        </w:tc>
        <w:tc>
          <w:tcPr>
            <w:tcW w:w="938" w:type="dxa"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333783">
              <w:rPr>
                <w:b/>
                <w:bCs/>
                <w:sz w:val="16"/>
                <w:szCs w:val="16"/>
              </w:rPr>
              <w:t>Кассовый расход</w:t>
            </w:r>
          </w:p>
        </w:tc>
        <w:tc>
          <w:tcPr>
            <w:tcW w:w="931" w:type="dxa"/>
            <w:vMerge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279" w:type="dxa"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333783">
              <w:rPr>
                <w:b/>
                <w:bCs/>
                <w:sz w:val="16"/>
                <w:szCs w:val="16"/>
              </w:rPr>
              <w:t>Наименование, ед. измерения</w:t>
            </w:r>
          </w:p>
        </w:tc>
        <w:tc>
          <w:tcPr>
            <w:tcW w:w="607" w:type="dxa"/>
            <w:noWrap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333783">
              <w:rPr>
                <w:b/>
                <w:bCs/>
                <w:sz w:val="16"/>
                <w:szCs w:val="16"/>
              </w:rPr>
              <w:t>План</w:t>
            </w:r>
          </w:p>
        </w:tc>
        <w:tc>
          <w:tcPr>
            <w:tcW w:w="607" w:type="dxa"/>
            <w:noWrap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333783">
              <w:rPr>
                <w:b/>
                <w:bCs/>
                <w:sz w:val="16"/>
                <w:szCs w:val="16"/>
              </w:rPr>
              <w:t>Факт</w:t>
            </w:r>
          </w:p>
        </w:tc>
        <w:tc>
          <w:tcPr>
            <w:tcW w:w="1116" w:type="dxa"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333783">
              <w:rPr>
                <w:b/>
                <w:bCs/>
                <w:sz w:val="16"/>
                <w:szCs w:val="16"/>
              </w:rPr>
              <w:t>Процент исполнения, % (гр.10/гр.9)</w:t>
            </w:r>
          </w:p>
        </w:tc>
        <w:tc>
          <w:tcPr>
            <w:tcW w:w="1639" w:type="dxa"/>
            <w:vMerge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333783" w:rsidRPr="00333783" w:rsidTr="00665AF8">
        <w:trPr>
          <w:trHeight w:val="300"/>
        </w:trPr>
        <w:tc>
          <w:tcPr>
            <w:tcW w:w="710" w:type="dxa"/>
            <w:noWrap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333783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977" w:type="dxa"/>
            <w:noWrap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333783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124" w:type="dxa"/>
            <w:noWrap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333783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453" w:type="dxa"/>
            <w:noWrap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333783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213" w:type="dxa"/>
            <w:noWrap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333783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938" w:type="dxa"/>
            <w:noWrap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333783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931" w:type="dxa"/>
            <w:noWrap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333783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2279" w:type="dxa"/>
            <w:noWrap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333783"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607" w:type="dxa"/>
            <w:noWrap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333783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607" w:type="dxa"/>
            <w:noWrap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333783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16" w:type="dxa"/>
            <w:noWrap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333783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639" w:type="dxa"/>
            <w:noWrap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333783">
              <w:rPr>
                <w:b/>
                <w:bCs/>
                <w:sz w:val="16"/>
                <w:szCs w:val="16"/>
              </w:rPr>
              <w:t>12</w:t>
            </w:r>
          </w:p>
        </w:tc>
      </w:tr>
      <w:tr w:rsidR="00D822EF" w:rsidRPr="0096676E" w:rsidTr="00665AF8">
        <w:trPr>
          <w:trHeight w:val="944"/>
        </w:trPr>
        <w:tc>
          <w:tcPr>
            <w:tcW w:w="710" w:type="dxa"/>
            <w:vMerge w:val="restart"/>
            <w:hideMark/>
          </w:tcPr>
          <w:p w:rsidR="00D822EF" w:rsidRPr="0096676E" w:rsidRDefault="00D822EF" w:rsidP="00D822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6676E">
              <w:rPr>
                <w:b/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8636" w:type="dxa"/>
            <w:gridSpan w:val="6"/>
            <w:vMerge w:val="restart"/>
            <w:hideMark/>
          </w:tcPr>
          <w:p w:rsidR="00D822EF" w:rsidRPr="0096676E" w:rsidRDefault="00D822EF" w:rsidP="00A031A1">
            <w:pPr>
              <w:rPr>
                <w:color w:val="000000"/>
                <w:sz w:val="16"/>
                <w:szCs w:val="16"/>
              </w:rPr>
            </w:pPr>
            <w:r w:rsidRPr="0096676E">
              <w:rPr>
                <w:b/>
                <w:bCs/>
                <w:color w:val="000000"/>
                <w:sz w:val="16"/>
                <w:szCs w:val="16"/>
              </w:rPr>
              <w:t>Цель</w:t>
            </w:r>
            <w:r w:rsidRPr="00D822EF">
              <w:rPr>
                <w:b/>
                <w:bCs/>
                <w:color w:val="000000"/>
                <w:sz w:val="16"/>
                <w:szCs w:val="16"/>
              </w:rPr>
              <w:t>:</w:t>
            </w:r>
            <w:r w:rsidRPr="00D822EF">
              <w:rPr>
                <w:b/>
                <w:color w:val="000000"/>
                <w:sz w:val="16"/>
                <w:szCs w:val="16"/>
              </w:rPr>
              <w:t xml:space="preserve"> Обеспечение прав граждан на доступ к объектам</w:t>
            </w:r>
            <w:r>
              <w:rPr>
                <w:b/>
                <w:color w:val="000000"/>
                <w:sz w:val="16"/>
                <w:szCs w:val="16"/>
              </w:rPr>
              <w:t xml:space="preserve"> культурного наследия (памятник</w:t>
            </w:r>
            <w:r w:rsidRPr="00D822EF">
              <w:rPr>
                <w:b/>
                <w:color w:val="000000"/>
                <w:sz w:val="16"/>
                <w:szCs w:val="16"/>
              </w:rPr>
              <w:t>и истории и культуры) ЗАТО г.</w:t>
            </w:r>
            <w:r>
              <w:rPr>
                <w:b/>
                <w:color w:val="000000"/>
                <w:sz w:val="16"/>
                <w:szCs w:val="16"/>
              </w:rPr>
              <w:t xml:space="preserve"> </w:t>
            </w:r>
            <w:r w:rsidRPr="00D822EF">
              <w:rPr>
                <w:b/>
                <w:color w:val="000000"/>
                <w:sz w:val="16"/>
                <w:szCs w:val="16"/>
              </w:rPr>
              <w:t>Североморск</w:t>
            </w:r>
          </w:p>
        </w:tc>
        <w:tc>
          <w:tcPr>
            <w:tcW w:w="2279" w:type="dxa"/>
            <w:hideMark/>
          </w:tcPr>
          <w:p w:rsidR="00D822EF" w:rsidRPr="0096676E" w:rsidRDefault="00D822EF" w:rsidP="00D822EF">
            <w:pPr>
              <w:rPr>
                <w:color w:val="000000"/>
                <w:sz w:val="16"/>
                <w:szCs w:val="16"/>
              </w:rPr>
            </w:pPr>
            <w:r w:rsidRPr="0096676E">
              <w:rPr>
                <w:color w:val="000000"/>
                <w:sz w:val="16"/>
                <w:szCs w:val="16"/>
              </w:rPr>
              <w:t xml:space="preserve">  доля памятников истории и культуры, находящиеся в удовлетворительном состоянии от общего количества объектов (%)</w:t>
            </w:r>
          </w:p>
        </w:tc>
        <w:tc>
          <w:tcPr>
            <w:tcW w:w="607" w:type="dxa"/>
            <w:hideMark/>
          </w:tcPr>
          <w:p w:rsidR="00D822EF" w:rsidRPr="0096676E" w:rsidRDefault="00D822EF" w:rsidP="00D822EF">
            <w:pPr>
              <w:jc w:val="center"/>
              <w:rPr>
                <w:color w:val="000000"/>
                <w:sz w:val="16"/>
                <w:szCs w:val="16"/>
              </w:rPr>
            </w:pPr>
            <w:r w:rsidRPr="0096676E">
              <w:rPr>
                <w:color w:val="000000"/>
                <w:sz w:val="16"/>
                <w:szCs w:val="16"/>
              </w:rPr>
              <w:t>88</w:t>
            </w:r>
          </w:p>
        </w:tc>
        <w:tc>
          <w:tcPr>
            <w:tcW w:w="607" w:type="dxa"/>
            <w:hideMark/>
          </w:tcPr>
          <w:p w:rsidR="00D822EF" w:rsidRPr="00D822EF" w:rsidRDefault="00D822EF" w:rsidP="00D822E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D822EF">
              <w:rPr>
                <w:bCs/>
                <w:sz w:val="16"/>
                <w:szCs w:val="16"/>
              </w:rPr>
              <w:t>88</w:t>
            </w:r>
          </w:p>
        </w:tc>
        <w:tc>
          <w:tcPr>
            <w:tcW w:w="1116" w:type="dxa"/>
            <w:hideMark/>
          </w:tcPr>
          <w:p w:rsidR="00D822EF" w:rsidRPr="00D822EF" w:rsidRDefault="00D822EF" w:rsidP="00D822E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D822EF">
              <w:rPr>
                <w:bCs/>
                <w:sz w:val="16"/>
                <w:szCs w:val="16"/>
              </w:rPr>
              <w:t>100%</w:t>
            </w:r>
          </w:p>
        </w:tc>
        <w:tc>
          <w:tcPr>
            <w:tcW w:w="1639" w:type="dxa"/>
            <w:hideMark/>
          </w:tcPr>
          <w:p w:rsidR="00D822EF" w:rsidRPr="0096676E" w:rsidRDefault="00D822EF" w:rsidP="00D822EF">
            <w:pPr>
              <w:rPr>
                <w:color w:val="000000"/>
                <w:sz w:val="16"/>
                <w:szCs w:val="16"/>
              </w:rPr>
            </w:pPr>
            <w:r w:rsidRPr="0096676E">
              <w:rPr>
                <w:color w:val="000000"/>
                <w:sz w:val="16"/>
                <w:szCs w:val="16"/>
              </w:rPr>
              <w:t xml:space="preserve">КРГХ Администрации ЗАТО г. </w:t>
            </w:r>
            <w:proofErr w:type="gramStart"/>
            <w:r w:rsidRPr="0096676E">
              <w:rPr>
                <w:color w:val="000000"/>
                <w:sz w:val="16"/>
                <w:szCs w:val="16"/>
              </w:rPr>
              <w:t>Североморск,  МБУ</w:t>
            </w:r>
            <w:proofErr w:type="gramEnd"/>
            <w:r w:rsidRPr="0096676E">
              <w:rPr>
                <w:color w:val="000000"/>
                <w:sz w:val="16"/>
                <w:szCs w:val="16"/>
              </w:rPr>
              <w:t xml:space="preserve"> "АХТО" ЗАТО г. Североморск"</w:t>
            </w:r>
          </w:p>
        </w:tc>
      </w:tr>
      <w:tr w:rsidR="00D822EF" w:rsidRPr="0096676E" w:rsidTr="00665AF8">
        <w:trPr>
          <w:trHeight w:val="1128"/>
        </w:trPr>
        <w:tc>
          <w:tcPr>
            <w:tcW w:w="710" w:type="dxa"/>
            <w:vMerge/>
            <w:hideMark/>
          </w:tcPr>
          <w:p w:rsidR="00D822EF" w:rsidRPr="0096676E" w:rsidRDefault="00D822EF" w:rsidP="00A844C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36" w:type="dxa"/>
            <w:gridSpan w:val="6"/>
            <w:vMerge/>
            <w:hideMark/>
          </w:tcPr>
          <w:p w:rsidR="00D822EF" w:rsidRPr="0096676E" w:rsidRDefault="00D822EF" w:rsidP="00A844C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79" w:type="dxa"/>
            <w:hideMark/>
          </w:tcPr>
          <w:p w:rsidR="00D822EF" w:rsidRPr="00A031A1" w:rsidRDefault="00D822EF" w:rsidP="00A844CA">
            <w:pPr>
              <w:rPr>
                <w:sz w:val="16"/>
                <w:szCs w:val="16"/>
              </w:rPr>
            </w:pPr>
            <w:r w:rsidRPr="00A031A1">
              <w:rPr>
                <w:sz w:val="16"/>
                <w:szCs w:val="16"/>
              </w:rPr>
              <w:t xml:space="preserve"> увеличение количества граждан, посетивших культурно-просветительные мероприятия по популяризации памятников истории и культуры, (чел.)</w:t>
            </w:r>
          </w:p>
        </w:tc>
        <w:tc>
          <w:tcPr>
            <w:tcW w:w="607" w:type="dxa"/>
            <w:hideMark/>
          </w:tcPr>
          <w:p w:rsidR="00D822EF" w:rsidRPr="00A031A1" w:rsidRDefault="00D822EF" w:rsidP="00A844CA">
            <w:pPr>
              <w:jc w:val="center"/>
              <w:rPr>
                <w:sz w:val="16"/>
                <w:szCs w:val="16"/>
              </w:rPr>
            </w:pPr>
            <w:r w:rsidRPr="00A031A1">
              <w:rPr>
                <w:sz w:val="16"/>
                <w:szCs w:val="16"/>
              </w:rPr>
              <w:t>6330</w:t>
            </w:r>
          </w:p>
        </w:tc>
        <w:tc>
          <w:tcPr>
            <w:tcW w:w="607" w:type="dxa"/>
            <w:hideMark/>
          </w:tcPr>
          <w:p w:rsidR="00D822EF" w:rsidRPr="00A031A1" w:rsidRDefault="00A031A1" w:rsidP="00A844CA">
            <w:pPr>
              <w:jc w:val="center"/>
              <w:rPr>
                <w:sz w:val="16"/>
                <w:szCs w:val="16"/>
              </w:rPr>
            </w:pPr>
            <w:r w:rsidRPr="00A031A1">
              <w:rPr>
                <w:sz w:val="16"/>
                <w:szCs w:val="16"/>
              </w:rPr>
              <w:t>1099</w:t>
            </w:r>
          </w:p>
        </w:tc>
        <w:tc>
          <w:tcPr>
            <w:tcW w:w="1116" w:type="dxa"/>
            <w:hideMark/>
          </w:tcPr>
          <w:p w:rsidR="00D822EF" w:rsidRPr="00A031A1" w:rsidRDefault="00A031A1" w:rsidP="00A844CA">
            <w:pPr>
              <w:jc w:val="center"/>
              <w:rPr>
                <w:sz w:val="16"/>
                <w:szCs w:val="16"/>
              </w:rPr>
            </w:pPr>
            <w:r w:rsidRPr="00A031A1">
              <w:rPr>
                <w:sz w:val="16"/>
                <w:szCs w:val="16"/>
              </w:rPr>
              <w:t>17</w:t>
            </w:r>
            <w:r w:rsidR="00D822EF" w:rsidRPr="00A031A1">
              <w:rPr>
                <w:sz w:val="16"/>
                <w:szCs w:val="16"/>
              </w:rPr>
              <w:t>%</w:t>
            </w:r>
          </w:p>
        </w:tc>
        <w:tc>
          <w:tcPr>
            <w:tcW w:w="1639" w:type="dxa"/>
            <w:hideMark/>
          </w:tcPr>
          <w:p w:rsidR="00D822EF" w:rsidRPr="0096676E" w:rsidRDefault="00D822EF" w:rsidP="00A844CA">
            <w:pPr>
              <w:rPr>
                <w:color w:val="000000"/>
                <w:sz w:val="16"/>
                <w:szCs w:val="16"/>
              </w:rPr>
            </w:pPr>
            <w:r w:rsidRPr="0096676E">
              <w:rPr>
                <w:color w:val="000000"/>
                <w:sz w:val="16"/>
                <w:szCs w:val="16"/>
              </w:rPr>
              <w:t>МБУК Североморский музейно-выставочный комплекс</w:t>
            </w:r>
          </w:p>
        </w:tc>
      </w:tr>
      <w:tr w:rsidR="00333783" w:rsidRPr="00333783" w:rsidTr="00665AF8">
        <w:trPr>
          <w:trHeight w:val="278"/>
        </w:trPr>
        <w:tc>
          <w:tcPr>
            <w:tcW w:w="710" w:type="dxa"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333783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4884" w:type="dxa"/>
            <w:gridSpan w:val="11"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  <w:proofErr w:type="gramStart"/>
            <w:r w:rsidRPr="00333783">
              <w:rPr>
                <w:b/>
                <w:bCs/>
                <w:sz w:val="16"/>
                <w:szCs w:val="16"/>
              </w:rPr>
              <w:t>Задача :</w:t>
            </w:r>
            <w:proofErr w:type="gramEnd"/>
            <w:r w:rsidRPr="00333783">
              <w:rPr>
                <w:b/>
                <w:bCs/>
                <w:sz w:val="16"/>
                <w:szCs w:val="16"/>
              </w:rPr>
              <w:t xml:space="preserve"> сохранение, использование, популяризация и охрана объектов культурного наследия (памятников истории и культуры) ЗАТО г.</w:t>
            </w:r>
            <w:r w:rsidR="00665AF8">
              <w:rPr>
                <w:b/>
                <w:bCs/>
                <w:sz w:val="16"/>
                <w:szCs w:val="16"/>
              </w:rPr>
              <w:t xml:space="preserve"> </w:t>
            </w:r>
            <w:r w:rsidRPr="00333783">
              <w:rPr>
                <w:b/>
                <w:bCs/>
                <w:sz w:val="16"/>
                <w:szCs w:val="16"/>
              </w:rPr>
              <w:t>Североморск</w:t>
            </w:r>
          </w:p>
        </w:tc>
      </w:tr>
      <w:tr w:rsidR="00D822EF" w:rsidRPr="00333783" w:rsidTr="00665AF8">
        <w:trPr>
          <w:trHeight w:val="372"/>
        </w:trPr>
        <w:tc>
          <w:tcPr>
            <w:tcW w:w="710" w:type="dxa"/>
            <w:vMerge w:val="restart"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333783">
              <w:rPr>
                <w:b/>
                <w:bCs/>
                <w:sz w:val="16"/>
                <w:szCs w:val="16"/>
              </w:rPr>
              <w:t>2.1</w:t>
            </w:r>
          </w:p>
        </w:tc>
        <w:tc>
          <w:tcPr>
            <w:tcW w:w="2977" w:type="dxa"/>
            <w:vMerge w:val="restart"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  <w:r w:rsidRPr="00333783">
              <w:rPr>
                <w:b/>
                <w:bCs/>
                <w:sz w:val="16"/>
                <w:szCs w:val="16"/>
              </w:rPr>
              <w:t>Основное мероприятие 1. Создание условий для сохранения объектов культурного наследия,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Pr="00333783">
              <w:rPr>
                <w:b/>
                <w:bCs/>
                <w:sz w:val="16"/>
                <w:szCs w:val="16"/>
              </w:rPr>
              <w:t xml:space="preserve">расположенных на </w:t>
            </w:r>
            <w:proofErr w:type="gramStart"/>
            <w:r w:rsidRPr="00333783">
              <w:rPr>
                <w:b/>
                <w:bCs/>
                <w:sz w:val="16"/>
                <w:szCs w:val="16"/>
              </w:rPr>
              <w:t>территории</w:t>
            </w:r>
            <w:proofErr w:type="gramEnd"/>
            <w:r w:rsidRPr="00333783">
              <w:rPr>
                <w:b/>
                <w:bCs/>
                <w:sz w:val="16"/>
                <w:szCs w:val="16"/>
              </w:rPr>
              <w:t xml:space="preserve"> ЗАТО г.Североморск и обеспечения доступа к ним населения</w:t>
            </w:r>
          </w:p>
        </w:tc>
        <w:tc>
          <w:tcPr>
            <w:tcW w:w="1124" w:type="dxa"/>
            <w:vMerge w:val="restart"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333783">
              <w:rPr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1453" w:type="dxa"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333783">
              <w:rPr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1213" w:type="dxa"/>
            <w:noWrap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333783">
              <w:rPr>
                <w:b/>
                <w:bCs/>
                <w:sz w:val="16"/>
                <w:szCs w:val="16"/>
              </w:rPr>
              <w:t>4 074,15</w:t>
            </w:r>
          </w:p>
        </w:tc>
        <w:tc>
          <w:tcPr>
            <w:tcW w:w="938" w:type="dxa"/>
            <w:noWrap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333783">
              <w:rPr>
                <w:b/>
                <w:bCs/>
                <w:sz w:val="16"/>
                <w:szCs w:val="16"/>
              </w:rPr>
              <w:t>2 995,95</w:t>
            </w:r>
          </w:p>
        </w:tc>
        <w:tc>
          <w:tcPr>
            <w:tcW w:w="931" w:type="dxa"/>
            <w:noWrap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333783">
              <w:rPr>
                <w:b/>
                <w:bCs/>
                <w:sz w:val="16"/>
                <w:szCs w:val="16"/>
              </w:rPr>
              <w:t>73,5%</w:t>
            </w:r>
          </w:p>
        </w:tc>
        <w:tc>
          <w:tcPr>
            <w:tcW w:w="6248" w:type="dxa"/>
            <w:gridSpan w:val="5"/>
            <w:vMerge w:val="restart"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333783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D822EF" w:rsidRPr="00333783" w:rsidTr="00665AF8">
        <w:trPr>
          <w:trHeight w:val="300"/>
        </w:trPr>
        <w:tc>
          <w:tcPr>
            <w:tcW w:w="710" w:type="dxa"/>
            <w:vMerge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77" w:type="dxa"/>
            <w:vMerge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24" w:type="dxa"/>
            <w:vMerge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333783">
              <w:rPr>
                <w:b/>
                <w:bCs/>
                <w:sz w:val="16"/>
                <w:szCs w:val="16"/>
              </w:rPr>
              <w:t>МБ</w:t>
            </w:r>
          </w:p>
        </w:tc>
        <w:tc>
          <w:tcPr>
            <w:tcW w:w="1213" w:type="dxa"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333783">
              <w:rPr>
                <w:b/>
                <w:bCs/>
                <w:sz w:val="16"/>
                <w:szCs w:val="16"/>
              </w:rPr>
              <w:t>1 484,00</w:t>
            </w:r>
          </w:p>
        </w:tc>
        <w:tc>
          <w:tcPr>
            <w:tcW w:w="938" w:type="dxa"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333783">
              <w:rPr>
                <w:b/>
                <w:bCs/>
                <w:sz w:val="16"/>
                <w:szCs w:val="16"/>
              </w:rPr>
              <w:t>1 298,55</w:t>
            </w:r>
          </w:p>
        </w:tc>
        <w:tc>
          <w:tcPr>
            <w:tcW w:w="931" w:type="dxa"/>
            <w:noWrap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333783">
              <w:rPr>
                <w:b/>
                <w:bCs/>
                <w:sz w:val="16"/>
                <w:szCs w:val="16"/>
              </w:rPr>
              <w:t>87,5%</w:t>
            </w:r>
          </w:p>
        </w:tc>
        <w:tc>
          <w:tcPr>
            <w:tcW w:w="6248" w:type="dxa"/>
            <w:gridSpan w:val="5"/>
            <w:vMerge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822EF" w:rsidRPr="00333783" w:rsidTr="00665AF8">
        <w:trPr>
          <w:trHeight w:val="300"/>
        </w:trPr>
        <w:tc>
          <w:tcPr>
            <w:tcW w:w="710" w:type="dxa"/>
            <w:vMerge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77" w:type="dxa"/>
            <w:vMerge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24" w:type="dxa"/>
            <w:vMerge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333783">
              <w:rPr>
                <w:b/>
                <w:bCs/>
                <w:sz w:val="16"/>
                <w:szCs w:val="16"/>
              </w:rPr>
              <w:t>ОБ</w:t>
            </w:r>
          </w:p>
        </w:tc>
        <w:tc>
          <w:tcPr>
            <w:tcW w:w="1213" w:type="dxa"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333783">
              <w:rPr>
                <w:b/>
                <w:bCs/>
                <w:sz w:val="16"/>
                <w:szCs w:val="16"/>
              </w:rPr>
              <w:t>2 590,15</w:t>
            </w:r>
          </w:p>
        </w:tc>
        <w:tc>
          <w:tcPr>
            <w:tcW w:w="938" w:type="dxa"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333783">
              <w:rPr>
                <w:b/>
                <w:bCs/>
                <w:sz w:val="16"/>
                <w:szCs w:val="16"/>
              </w:rPr>
              <w:t>1 697,40</w:t>
            </w:r>
          </w:p>
        </w:tc>
        <w:tc>
          <w:tcPr>
            <w:tcW w:w="931" w:type="dxa"/>
            <w:noWrap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333783">
              <w:rPr>
                <w:b/>
                <w:bCs/>
                <w:sz w:val="16"/>
                <w:szCs w:val="16"/>
              </w:rPr>
              <w:t>65,5%</w:t>
            </w:r>
          </w:p>
        </w:tc>
        <w:tc>
          <w:tcPr>
            <w:tcW w:w="6248" w:type="dxa"/>
            <w:gridSpan w:val="5"/>
            <w:vMerge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822EF" w:rsidRPr="00333783" w:rsidTr="00665AF8">
        <w:trPr>
          <w:trHeight w:val="300"/>
        </w:trPr>
        <w:tc>
          <w:tcPr>
            <w:tcW w:w="710" w:type="dxa"/>
            <w:vMerge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77" w:type="dxa"/>
            <w:vMerge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24" w:type="dxa"/>
            <w:vMerge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333783">
              <w:rPr>
                <w:b/>
                <w:bCs/>
                <w:sz w:val="16"/>
                <w:szCs w:val="16"/>
              </w:rPr>
              <w:t>ФБ</w:t>
            </w:r>
          </w:p>
        </w:tc>
        <w:tc>
          <w:tcPr>
            <w:tcW w:w="1213" w:type="dxa"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333783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38" w:type="dxa"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333783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31" w:type="dxa"/>
            <w:noWrap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333783">
              <w:rPr>
                <w:b/>
                <w:bCs/>
                <w:sz w:val="16"/>
                <w:szCs w:val="16"/>
              </w:rPr>
              <w:t>0,0%</w:t>
            </w:r>
          </w:p>
        </w:tc>
        <w:tc>
          <w:tcPr>
            <w:tcW w:w="6248" w:type="dxa"/>
            <w:gridSpan w:val="5"/>
            <w:vMerge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333783" w:rsidRPr="00D822EF" w:rsidTr="00665AF8">
        <w:trPr>
          <w:trHeight w:val="840"/>
        </w:trPr>
        <w:tc>
          <w:tcPr>
            <w:tcW w:w="710" w:type="dxa"/>
            <w:vMerge w:val="restart"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D822EF">
              <w:rPr>
                <w:bCs/>
                <w:sz w:val="16"/>
                <w:szCs w:val="16"/>
              </w:rPr>
              <w:t>2.1.1.</w:t>
            </w:r>
          </w:p>
        </w:tc>
        <w:tc>
          <w:tcPr>
            <w:tcW w:w="2977" w:type="dxa"/>
            <w:vMerge w:val="restart"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  <w:r w:rsidRPr="00D822EF">
              <w:rPr>
                <w:bCs/>
                <w:sz w:val="16"/>
                <w:szCs w:val="16"/>
              </w:rPr>
              <w:t>Прочие направления расходов муниципальной программы</w:t>
            </w:r>
          </w:p>
        </w:tc>
        <w:tc>
          <w:tcPr>
            <w:tcW w:w="1124" w:type="dxa"/>
            <w:vMerge w:val="restart"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D822EF">
              <w:rPr>
                <w:bCs/>
                <w:sz w:val="16"/>
                <w:szCs w:val="16"/>
              </w:rPr>
              <w:t>2020</w:t>
            </w:r>
          </w:p>
        </w:tc>
        <w:tc>
          <w:tcPr>
            <w:tcW w:w="1453" w:type="dxa"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D822EF">
              <w:rPr>
                <w:bCs/>
                <w:sz w:val="16"/>
                <w:szCs w:val="16"/>
              </w:rPr>
              <w:t>Всего</w:t>
            </w:r>
          </w:p>
        </w:tc>
        <w:tc>
          <w:tcPr>
            <w:tcW w:w="1213" w:type="dxa"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D822EF">
              <w:rPr>
                <w:bCs/>
                <w:sz w:val="16"/>
                <w:szCs w:val="16"/>
              </w:rPr>
              <w:t>945,95</w:t>
            </w:r>
          </w:p>
        </w:tc>
        <w:tc>
          <w:tcPr>
            <w:tcW w:w="938" w:type="dxa"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D822EF">
              <w:rPr>
                <w:bCs/>
                <w:sz w:val="16"/>
                <w:szCs w:val="16"/>
              </w:rPr>
              <w:t>945,95</w:t>
            </w:r>
          </w:p>
        </w:tc>
        <w:tc>
          <w:tcPr>
            <w:tcW w:w="931" w:type="dxa"/>
            <w:noWrap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D822EF">
              <w:rPr>
                <w:bCs/>
                <w:sz w:val="16"/>
                <w:szCs w:val="16"/>
              </w:rPr>
              <w:t>100,0%</w:t>
            </w:r>
          </w:p>
        </w:tc>
        <w:tc>
          <w:tcPr>
            <w:tcW w:w="2279" w:type="dxa"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  <w:r w:rsidRPr="00D822EF">
              <w:rPr>
                <w:bCs/>
                <w:sz w:val="16"/>
                <w:szCs w:val="16"/>
              </w:rPr>
              <w:t xml:space="preserve">количество ремонтных работ направленных на сохранение памятников истории и </w:t>
            </w:r>
            <w:proofErr w:type="spellStart"/>
            <w:proofErr w:type="gramStart"/>
            <w:r w:rsidRPr="00D822EF">
              <w:rPr>
                <w:bCs/>
                <w:sz w:val="16"/>
                <w:szCs w:val="16"/>
              </w:rPr>
              <w:t>культуры,ед</w:t>
            </w:r>
            <w:proofErr w:type="spellEnd"/>
            <w:r w:rsidRPr="00D822EF">
              <w:rPr>
                <w:bCs/>
                <w:sz w:val="16"/>
                <w:szCs w:val="16"/>
              </w:rPr>
              <w:t>.</w:t>
            </w:r>
            <w:proofErr w:type="gramEnd"/>
          </w:p>
        </w:tc>
        <w:tc>
          <w:tcPr>
            <w:tcW w:w="607" w:type="dxa"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D822EF"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607" w:type="dxa"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D822EF"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1116" w:type="dxa"/>
            <w:noWrap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D822EF">
              <w:rPr>
                <w:bCs/>
                <w:sz w:val="16"/>
                <w:szCs w:val="16"/>
              </w:rPr>
              <w:t>100%</w:t>
            </w:r>
          </w:p>
        </w:tc>
        <w:tc>
          <w:tcPr>
            <w:tcW w:w="1639" w:type="dxa"/>
            <w:vMerge w:val="restart"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D822EF">
              <w:rPr>
                <w:bCs/>
                <w:sz w:val="16"/>
                <w:szCs w:val="16"/>
              </w:rPr>
              <w:t xml:space="preserve">КРГХ Администрации ЗАТО г. </w:t>
            </w:r>
            <w:proofErr w:type="gramStart"/>
            <w:r w:rsidRPr="00D822EF">
              <w:rPr>
                <w:bCs/>
                <w:sz w:val="16"/>
                <w:szCs w:val="16"/>
              </w:rPr>
              <w:t>Североморск,  МБУ</w:t>
            </w:r>
            <w:proofErr w:type="gramEnd"/>
            <w:r w:rsidRPr="00D822EF">
              <w:rPr>
                <w:bCs/>
                <w:sz w:val="16"/>
                <w:szCs w:val="16"/>
              </w:rPr>
              <w:t xml:space="preserve"> "АХТО" ЗАТО г. Североморск"</w:t>
            </w:r>
          </w:p>
        </w:tc>
      </w:tr>
      <w:tr w:rsidR="00333783" w:rsidRPr="00D822EF" w:rsidTr="00665AF8">
        <w:trPr>
          <w:trHeight w:val="610"/>
        </w:trPr>
        <w:tc>
          <w:tcPr>
            <w:tcW w:w="710" w:type="dxa"/>
            <w:vMerge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977" w:type="dxa"/>
            <w:vMerge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</w:tc>
        <w:tc>
          <w:tcPr>
            <w:tcW w:w="1124" w:type="dxa"/>
            <w:vMerge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53" w:type="dxa"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D822EF">
              <w:rPr>
                <w:bCs/>
                <w:sz w:val="16"/>
                <w:szCs w:val="16"/>
              </w:rPr>
              <w:t>МБ</w:t>
            </w:r>
          </w:p>
        </w:tc>
        <w:tc>
          <w:tcPr>
            <w:tcW w:w="1213" w:type="dxa"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D822EF">
              <w:rPr>
                <w:bCs/>
                <w:sz w:val="16"/>
                <w:szCs w:val="16"/>
              </w:rPr>
              <w:t>945,95</w:t>
            </w:r>
          </w:p>
        </w:tc>
        <w:tc>
          <w:tcPr>
            <w:tcW w:w="938" w:type="dxa"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D822EF">
              <w:rPr>
                <w:bCs/>
                <w:sz w:val="16"/>
                <w:szCs w:val="16"/>
              </w:rPr>
              <w:t>945,95</w:t>
            </w:r>
          </w:p>
        </w:tc>
        <w:tc>
          <w:tcPr>
            <w:tcW w:w="931" w:type="dxa"/>
            <w:noWrap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D822EF">
              <w:rPr>
                <w:bCs/>
                <w:sz w:val="16"/>
                <w:szCs w:val="16"/>
              </w:rPr>
              <w:t>100,0%</w:t>
            </w:r>
          </w:p>
        </w:tc>
        <w:tc>
          <w:tcPr>
            <w:tcW w:w="2279" w:type="dxa"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  <w:r w:rsidRPr="00D822EF">
              <w:rPr>
                <w:bCs/>
                <w:sz w:val="16"/>
                <w:szCs w:val="16"/>
              </w:rPr>
              <w:t xml:space="preserve">количество благоустроенных памятников истории и </w:t>
            </w:r>
            <w:proofErr w:type="spellStart"/>
            <w:proofErr w:type="gramStart"/>
            <w:r w:rsidRPr="00D822EF">
              <w:rPr>
                <w:bCs/>
                <w:sz w:val="16"/>
                <w:szCs w:val="16"/>
              </w:rPr>
              <w:t>культуры,ед</w:t>
            </w:r>
            <w:proofErr w:type="spellEnd"/>
            <w:r w:rsidRPr="00D822EF">
              <w:rPr>
                <w:bCs/>
                <w:sz w:val="16"/>
                <w:szCs w:val="16"/>
              </w:rPr>
              <w:t>.</w:t>
            </w:r>
            <w:proofErr w:type="gramEnd"/>
          </w:p>
        </w:tc>
        <w:tc>
          <w:tcPr>
            <w:tcW w:w="607" w:type="dxa"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D822EF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607" w:type="dxa"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D822EF"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1116" w:type="dxa"/>
            <w:noWrap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D822EF">
              <w:rPr>
                <w:bCs/>
                <w:sz w:val="16"/>
                <w:szCs w:val="16"/>
              </w:rPr>
              <w:t>400%</w:t>
            </w:r>
          </w:p>
        </w:tc>
        <w:tc>
          <w:tcPr>
            <w:tcW w:w="1639" w:type="dxa"/>
            <w:vMerge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</w:tc>
      </w:tr>
      <w:tr w:rsidR="00333783" w:rsidRPr="00D822EF" w:rsidTr="00665AF8">
        <w:trPr>
          <w:trHeight w:val="589"/>
        </w:trPr>
        <w:tc>
          <w:tcPr>
            <w:tcW w:w="710" w:type="dxa"/>
            <w:vMerge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977" w:type="dxa"/>
            <w:vMerge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</w:tc>
        <w:tc>
          <w:tcPr>
            <w:tcW w:w="1124" w:type="dxa"/>
            <w:vMerge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53" w:type="dxa"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D822EF">
              <w:rPr>
                <w:bCs/>
                <w:sz w:val="16"/>
                <w:szCs w:val="16"/>
              </w:rPr>
              <w:t>ОБ</w:t>
            </w:r>
          </w:p>
        </w:tc>
        <w:tc>
          <w:tcPr>
            <w:tcW w:w="1213" w:type="dxa"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D822EF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938" w:type="dxa"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D822EF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931" w:type="dxa"/>
            <w:noWrap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D822EF">
              <w:rPr>
                <w:bCs/>
                <w:sz w:val="16"/>
                <w:szCs w:val="16"/>
              </w:rPr>
              <w:t>0,0%</w:t>
            </w:r>
          </w:p>
        </w:tc>
        <w:tc>
          <w:tcPr>
            <w:tcW w:w="2279" w:type="dxa"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  <w:r w:rsidRPr="00D822EF">
              <w:rPr>
                <w:bCs/>
                <w:sz w:val="16"/>
                <w:szCs w:val="16"/>
              </w:rPr>
              <w:t xml:space="preserve">количество экспертных заключений технического состояния </w:t>
            </w:r>
            <w:proofErr w:type="spellStart"/>
            <w:proofErr w:type="gramStart"/>
            <w:r w:rsidRPr="00D822EF">
              <w:rPr>
                <w:bCs/>
                <w:sz w:val="16"/>
                <w:szCs w:val="16"/>
              </w:rPr>
              <w:t>ОКН,ед</w:t>
            </w:r>
            <w:proofErr w:type="spellEnd"/>
            <w:r w:rsidRPr="00D822EF">
              <w:rPr>
                <w:bCs/>
                <w:sz w:val="16"/>
                <w:szCs w:val="16"/>
              </w:rPr>
              <w:t>.</w:t>
            </w:r>
            <w:proofErr w:type="gramEnd"/>
          </w:p>
        </w:tc>
        <w:tc>
          <w:tcPr>
            <w:tcW w:w="607" w:type="dxa"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D822EF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607" w:type="dxa"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D822EF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116" w:type="dxa"/>
            <w:noWrap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D822EF">
              <w:rPr>
                <w:bCs/>
                <w:sz w:val="16"/>
                <w:szCs w:val="16"/>
              </w:rPr>
              <w:t>100%</w:t>
            </w:r>
          </w:p>
        </w:tc>
        <w:tc>
          <w:tcPr>
            <w:tcW w:w="1639" w:type="dxa"/>
            <w:vMerge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</w:tc>
      </w:tr>
      <w:tr w:rsidR="00333783" w:rsidRPr="00D822EF" w:rsidTr="00665AF8">
        <w:trPr>
          <w:trHeight w:val="409"/>
        </w:trPr>
        <w:tc>
          <w:tcPr>
            <w:tcW w:w="710" w:type="dxa"/>
            <w:vMerge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977" w:type="dxa"/>
            <w:vMerge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</w:tc>
        <w:tc>
          <w:tcPr>
            <w:tcW w:w="1124" w:type="dxa"/>
            <w:vMerge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53" w:type="dxa"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D822EF">
              <w:rPr>
                <w:bCs/>
                <w:sz w:val="16"/>
                <w:szCs w:val="16"/>
              </w:rPr>
              <w:t>ФБ</w:t>
            </w:r>
          </w:p>
        </w:tc>
        <w:tc>
          <w:tcPr>
            <w:tcW w:w="1213" w:type="dxa"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D822EF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938" w:type="dxa"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D822EF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931" w:type="dxa"/>
            <w:noWrap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D822EF">
              <w:rPr>
                <w:bCs/>
                <w:sz w:val="16"/>
                <w:szCs w:val="16"/>
              </w:rPr>
              <w:t>0,0%</w:t>
            </w:r>
          </w:p>
        </w:tc>
        <w:tc>
          <w:tcPr>
            <w:tcW w:w="2279" w:type="dxa"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  <w:r w:rsidRPr="00D822EF">
              <w:rPr>
                <w:bCs/>
                <w:sz w:val="16"/>
                <w:szCs w:val="16"/>
              </w:rPr>
              <w:t xml:space="preserve">разработка эскизного </w:t>
            </w:r>
            <w:proofErr w:type="spellStart"/>
            <w:proofErr w:type="gramStart"/>
            <w:r w:rsidRPr="00D822EF">
              <w:rPr>
                <w:bCs/>
                <w:sz w:val="16"/>
                <w:szCs w:val="16"/>
              </w:rPr>
              <w:t>проекта,ед</w:t>
            </w:r>
            <w:proofErr w:type="spellEnd"/>
            <w:r w:rsidRPr="00D822EF">
              <w:rPr>
                <w:bCs/>
                <w:sz w:val="16"/>
                <w:szCs w:val="16"/>
              </w:rPr>
              <w:t>.</w:t>
            </w:r>
            <w:proofErr w:type="gramEnd"/>
          </w:p>
        </w:tc>
        <w:tc>
          <w:tcPr>
            <w:tcW w:w="607" w:type="dxa"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D822EF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607" w:type="dxa"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D822EF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116" w:type="dxa"/>
            <w:noWrap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D822EF">
              <w:rPr>
                <w:bCs/>
                <w:sz w:val="16"/>
                <w:szCs w:val="16"/>
              </w:rPr>
              <w:t>100%</w:t>
            </w:r>
          </w:p>
        </w:tc>
        <w:tc>
          <w:tcPr>
            <w:tcW w:w="1639" w:type="dxa"/>
            <w:vMerge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</w:tc>
      </w:tr>
      <w:tr w:rsidR="00333783" w:rsidRPr="00D822EF" w:rsidTr="00665AF8">
        <w:trPr>
          <w:trHeight w:val="277"/>
        </w:trPr>
        <w:tc>
          <w:tcPr>
            <w:tcW w:w="710" w:type="dxa"/>
            <w:vMerge w:val="restart"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D822EF">
              <w:rPr>
                <w:bCs/>
                <w:sz w:val="16"/>
                <w:szCs w:val="16"/>
              </w:rPr>
              <w:t>2.1.2.</w:t>
            </w:r>
          </w:p>
        </w:tc>
        <w:tc>
          <w:tcPr>
            <w:tcW w:w="2977" w:type="dxa"/>
            <w:vMerge w:val="restart"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  <w:r w:rsidRPr="00D822EF">
              <w:rPr>
                <w:bCs/>
                <w:sz w:val="16"/>
                <w:szCs w:val="16"/>
              </w:rPr>
              <w:t xml:space="preserve">Реализация мероприятий федеральной целевой программы "Увековечивание памяти погибших при защите </w:t>
            </w:r>
            <w:r w:rsidRPr="00D822EF">
              <w:rPr>
                <w:bCs/>
                <w:sz w:val="16"/>
                <w:szCs w:val="16"/>
              </w:rPr>
              <w:lastRenderedPageBreak/>
              <w:t>Отечества на 2019-2024 годы"</w:t>
            </w:r>
          </w:p>
        </w:tc>
        <w:tc>
          <w:tcPr>
            <w:tcW w:w="1124" w:type="dxa"/>
            <w:vMerge w:val="restart"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D822EF">
              <w:rPr>
                <w:bCs/>
                <w:sz w:val="16"/>
                <w:szCs w:val="16"/>
              </w:rPr>
              <w:lastRenderedPageBreak/>
              <w:t>2020</w:t>
            </w:r>
          </w:p>
        </w:tc>
        <w:tc>
          <w:tcPr>
            <w:tcW w:w="1453" w:type="dxa"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D822EF">
              <w:rPr>
                <w:bCs/>
                <w:sz w:val="16"/>
                <w:szCs w:val="16"/>
              </w:rPr>
              <w:t>Всего</w:t>
            </w:r>
          </w:p>
        </w:tc>
        <w:tc>
          <w:tcPr>
            <w:tcW w:w="1213" w:type="dxa"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D822EF">
              <w:rPr>
                <w:bCs/>
                <w:sz w:val="16"/>
                <w:szCs w:val="16"/>
              </w:rPr>
              <w:t>3 128,20</w:t>
            </w:r>
          </w:p>
        </w:tc>
        <w:tc>
          <w:tcPr>
            <w:tcW w:w="938" w:type="dxa"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D822EF">
              <w:rPr>
                <w:bCs/>
                <w:sz w:val="16"/>
                <w:szCs w:val="16"/>
              </w:rPr>
              <w:t>2 050,00</w:t>
            </w:r>
          </w:p>
        </w:tc>
        <w:tc>
          <w:tcPr>
            <w:tcW w:w="931" w:type="dxa"/>
            <w:noWrap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D822EF">
              <w:rPr>
                <w:bCs/>
                <w:sz w:val="16"/>
                <w:szCs w:val="16"/>
              </w:rPr>
              <w:t>65,5%</w:t>
            </w:r>
          </w:p>
        </w:tc>
        <w:tc>
          <w:tcPr>
            <w:tcW w:w="2279" w:type="dxa"/>
            <w:vMerge w:val="restart"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  <w:r w:rsidRPr="00D822EF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607" w:type="dxa"/>
            <w:vMerge w:val="restart"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D822EF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607" w:type="dxa"/>
            <w:vMerge w:val="restart"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D822EF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116" w:type="dxa"/>
            <w:vMerge w:val="restart"/>
            <w:noWrap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D822EF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639" w:type="dxa"/>
            <w:vMerge w:val="restart"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D822EF">
              <w:rPr>
                <w:bCs/>
                <w:sz w:val="16"/>
                <w:szCs w:val="16"/>
              </w:rPr>
              <w:t> </w:t>
            </w:r>
          </w:p>
        </w:tc>
      </w:tr>
      <w:tr w:rsidR="00333783" w:rsidRPr="00D822EF" w:rsidTr="00665AF8">
        <w:trPr>
          <w:trHeight w:val="297"/>
        </w:trPr>
        <w:tc>
          <w:tcPr>
            <w:tcW w:w="710" w:type="dxa"/>
            <w:vMerge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977" w:type="dxa"/>
            <w:vMerge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</w:tc>
        <w:tc>
          <w:tcPr>
            <w:tcW w:w="1124" w:type="dxa"/>
            <w:vMerge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53" w:type="dxa"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D822EF">
              <w:rPr>
                <w:bCs/>
                <w:sz w:val="16"/>
                <w:szCs w:val="16"/>
              </w:rPr>
              <w:t>МБ</w:t>
            </w:r>
          </w:p>
        </w:tc>
        <w:tc>
          <w:tcPr>
            <w:tcW w:w="1213" w:type="dxa"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D822EF">
              <w:rPr>
                <w:bCs/>
                <w:sz w:val="16"/>
                <w:szCs w:val="16"/>
              </w:rPr>
              <w:t>538,05</w:t>
            </w:r>
          </w:p>
        </w:tc>
        <w:tc>
          <w:tcPr>
            <w:tcW w:w="938" w:type="dxa"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D822EF">
              <w:rPr>
                <w:bCs/>
                <w:sz w:val="16"/>
                <w:szCs w:val="16"/>
              </w:rPr>
              <w:t>352,60</w:t>
            </w:r>
          </w:p>
        </w:tc>
        <w:tc>
          <w:tcPr>
            <w:tcW w:w="931" w:type="dxa"/>
            <w:noWrap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D822EF">
              <w:rPr>
                <w:bCs/>
                <w:sz w:val="16"/>
                <w:szCs w:val="16"/>
              </w:rPr>
              <w:t>65,5%</w:t>
            </w:r>
          </w:p>
        </w:tc>
        <w:tc>
          <w:tcPr>
            <w:tcW w:w="2279" w:type="dxa"/>
            <w:vMerge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</w:tc>
        <w:tc>
          <w:tcPr>
            <w:tcW w:w="607" w:type="dxa"/>
            <w:vMerge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607" w:type="dxa"/>
            <w:vMerge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116" w:type="dxa"/>
            <w:vMerge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639" w:type="dxa"/>
            <w:vMerge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</w:tc>
      </w:tr>
      <w:tr w:rsidR="00333783" w:rsidRPr="00D822EF" w:rsidTr="00665AF8">
        <w:trPr>
          <w:trHeight w:val="283"/>
        </w:trPr>
        <w:tc>
          <w:tcPr>
            <w:tcW w:w="710" w:type="dxa"/>
            <w:vMerge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977" w:type="dxa"/>
            <w:vMerge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</w:tc>
        <w:tc>
          <w:tcPr>
            <w:tcW w:w="1124" w:type="dxa"/>
            <w:vMerge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53" w:type="dxa"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D822EF">
              <w:rPr>
                <w:bCs/>
                <w:sz w:val="16"/>
                <w:szCs w:val="16"/>
              </w:rPr>
              <w:t>ОБ</w:t>
            </w:r>
          </w:p>
        </w:tc>
        <w:tc>
          <w:tcPr>
            <w:tcW w:w="1213" w:type="dxa"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D822EF">
              <w:rPr>
                <w:bCs/>
                <w:sz w:val="16"/>
                <w:szCs w:val="16"/>
              </w:rPr>
              <w:t>2 590,15</w:t>
            </w:r>
          </w:p>
        </w:tc>
        <w:tc>
          <w:tcPr>
            <w:tcW w:w="938" w:type="dxa"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D822EF">
              <w:rPr>
                <w:bCs/>
                <w:sz w:val="16"/>
                <w:szCs w:val="16"/>
              </w:rPr>
              <w:t>1 697,40</w:t>
            </w:r>
          </w:p>
        </w:tc>
        <w:tc>
          <w:tcPr>
            <w:tcW w:w="931" w:type="dxa"/>
            <w:noWrap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D822EF">
              <w:rPr>
                <w:bCs/>
                <w:sz w:val="16"/>
                <w:szCs w:val="16"/>
              </w:rPr>
              <w:t>65,5%</w:t>
            </w:r>
          </w:p>
        </w:tc>
        <w:tc>
          <w:tcPr>
            <w:tcW w:w="2279" w:type="dxa"/>
            <w:vMerge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</w:tc>
        <w:tc>
          <w:tcPr>
            <w:tcW w:w="607" w:type="dxa"/>
            <w:vMerge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607" w:type="dxa"/>
            <w:vMerge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116" w:type="dxa"/>
            <w:vMerge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639" w:type="dxa"/>
            <w:vMerge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</w:tc>
      </w:tr>
      <w:tr w:rsidR="00333783" w:rsidRPr="00D822EF" w:rsidTr="00665AF8">
        <w:trPr>
          <w:trHeight w:val="283"/>
        </w:trPr>
        <w:tc>
          <w:tcPr>
            <w:tcW w:w="710" w:type="dxa"/>
            <w:vMerge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977" w:type="dxa"/>
            <w:vMerge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</w:tc>
        <w:tc>
          <w:tcPr>
            <w:tcW w:w="1124" w:type="dxa"/>
            <w:vMerge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53" w:type="dxa"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D822EF">
              <w:rPr>
                <w:bCs/>
                <w:sz w:val="16"/>
                <w:szCs w:val="16"/>
              </w:rPr>
              <w:t>ФБ</w:t>
            </w:r>
          </w:p>
        </w:tc>
        <w:tc>
          <w:tcPr>
            <w:tcW w:w="1213" w:type="dxa"/>
            <w:hideMark/>
          </w:tcPr>
          <w:p w:rsidR="00333783" w:rsidRPr="00D822EF" w:rsidRDefault="00A21EA9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938" w:type="dxa"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D822EF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931" w:type="dxa"/>
            <w:noWrap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D822EF">
              <w:rPr>
                <w:bCs/>
                <w:sz w:val="16"/>
                <w:szCs w:val="16"/>
              </w:rPr>
              <w:t>0,0%</w:t>
            </w:r>
          </w:p>
        </w:tc>
        <w:tc>
          <w:tcPr>
            <w:tcW w:w="2279" w:type="dxa"/>
            <w:vMerge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</w:tc>
        <w:tc>
          <w:tcPr>
            <w:tcW w:w="607" w:type="dxa"/>
            <w:vMerge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607" w:type="dxa"/>
            <w:vMerge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116" w:type="dxa"/>
            <w:vMerge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639" w:type="dxa"/>
            <w:vMerge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</w:tc>
      </w:tr>
      <w:tr w:rsidR="00333783" w:rsidRPr="00D822EF" w:rsidTr="00665AF8">
        <w:trPr>
          <w:trHeight w:val="272"/>
        </w:trPr>
        <w:tc>
          <w:tcPr>
            <w:tcW w:w="710" w:type="dxa"/>
            <w:vMerge w:val="restart"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D822EF">
              <w:rPr>
                <w:bCs/>
                <w:sz w:val="16"/>
                <w:szCs w:val="16"/>
              </w:rPr>
              <w:t>2.1.2.1</w:t>
            </w:r>
          </w:p>
        </w:tc>
        <w:tc>
          <w:tcPr>
            <w:tcW w:w="2977" w:type="dxa"/>
            <w:vMerge w:val="restart"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  <w:r w:rsidRPr="00D822EF">
              <w:rPr>
                <w:bCs/>
                <w:sz w:val="16"/>
                <w:szCs w:val="16"/>
              </w:rPr>
              <w:t>Установка мемориальных знаков</w:t>
            </w:r>
          </w:p>
        </w:tc>
        <w:tc>
          <w:tcPr>
            <w:tcW w:w="1124" w:type="dxa"/>
            <w:vMerge w:val="restart"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D822EF">
              <w:rPr>
                <w:bCs/>
                <w:sz w:val="16"/>
                <w:szCs w:val="16"/>
              </w:rPr>
              <w:t>2020</w:t>
            </w:r>
          </w:p>
        </w:tc>
        <w:tc>
          <w:tcPr>
            <w:tcW w:w="1453" w:type="dxa"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D822EF">
              <w:rPr>
                <w:bCs/>
                <w:sz w:val="16"/>
                <w:szCs w:val="16"/>
              </w:rPr>
              <w:t>Всего</w:t>
            </w:r>
          </w:p>
        </w:tc>
        <w:tc>
          <w:tcPr>
            <w:tcW w:w="1213" w:type="dxa"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D822EF">
              <w:rPr>
                <w:bCs/>
                <w:sz w:val="16"/>
                <w:szCs w:val="16"/>
              </w:rPr>
              <w:t>148,55</w:t>
            </w:r>
          </w:p>
        </w:tc>
        <w:tc>
          <w:tcPr>
            <w:tcW w:w="938" w:type="dxa"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D822EF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931" w:type="dxa"/>
            <w:noWrap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D822EF">
              <w:rPr>
                <w:bCs/>
                <w:sz w:val="16"/>
                <w:szCs w:val="16"/>
              </w:rPr>
              <w:t>0,0%</w:t>
            </w:r>
          </w:p>
        </w:tc>
        <w:tc>
          <w:tcPr>
            <w:tcW w:w="2279" w:type="dxa"/>
            <w:vMerge w:val="restart"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  <w:r w:rsidRPr="00D822EF">
              <w:rPr>
                <w:bCs/>
                <w:sz w:val="16"/>
                <w:szCs w:val="16"/>
              </w:rPr>
              <w:t>количество установленных мемориальных знаков, ед.</w:t>
            </w:r>
          </w:p>
        </w:tc>
        <w:tc>
          <w:tcPr>
            <w:tcW w:w="607" w:type="dxa"/>
            <w:vMerge w:val="restart"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D822EF">
              <w:rPr>
                <w:bCs/>
                <w:sz w:val="16"/>
                <w:szCs w:val="16"/>
              </w:rPr>
              <w:t>82</w:t>
            </w:r>
          </w:p>
        </w:tc>
        <w:tc>
          <w:tcPr>
            <w:tcW w:w="607" w:type="dxa"/>
            <w:vMerge w:val="restart"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D822EF"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1116" w:type="dxa"/>
            <w:vMerge w:val="restart"/>
            <w:noWrap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D822EF">
              <w:rPr>
                <w:bCs/>
                <w:sz w:val="16"/>
                <w:szCs w:val="16"/>
              </w:rPr>
              <w:t>0%</w:t>
            </w:r>
          </w:p>
        </w:tc>
        <w:tc>
          <w:tcPr>
            <w:tcW w:w="1639" w:type="dxa"/>
            <w:vMerge w:val="restart"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D822EF">
              <w:rPr>
                <w:bCs/>
                <w:sz w:val="16"/>
                <w:szCs w:val="16"/>
              </w:rPr>
              <w:t xml:space="preserve">КРГХ Администрации ЗАТО г. </w:t>
            </w:r>
            <w:proofErr w:type="gramStart"/>
            <w:r w:rsidRPr="00D822EF">
              <w:rPr>
                <w:bCs/>
                <w:sz w:val="16"/>
                <w:szCs w:val="16"/>
              </w:rPr>
              <w:t>Североморск,  МБУ</w:t>
            </w:r>
            <w:proofErr w:type="gramEnd"/>
            <w:r w:rsidRPr="00D822EF">
              <w:rPr>
                <w:bCs/>
                <w:sz w:val="16"/>
                <w:szCs w:val="16"/>
              </w:rPr>
              <w:t xml:space="preserve"> "СПС" ЗАТО г. Североморск"</w:t>
            </w:r>
          </w:p>
        </w:tc>
      </w:tr>
      <w:tr w:rsidR="00333783" w:rsidRPr="00D822EF" w:rsidTr="00665AF8">
        <w:trPr>
          <w:trHeight w:val="288"/>
        </w:trPr>
        <w:tc>
          <w:tcPr>
            <w:tcW w:w="710" w:type="dxa"/>
            <w:vMerge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977" w:type="dxa"/>
            <w:vMerge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</w:tc>
        <w:tc>
          <w:tcPr>
            <w:tcW w:w="1124" w:type="dxa"/>
            <w:vMerge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53" w:type="dxa"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D822EF">
              <w:rPr>
                <w:bCs/>
                <w:sz w:val="16"/>
                <w:szCs w:val="16"/>
              </w:rPr>
              <w:t>МБ</w:t>
            </w:r>
          </w:p>
        </w:tc>
        <w:tc>
          <w:tcPr>
            <w:tcW w:w="1213" w:type="dxa"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D822EF">
              <w:rPr>
                <w:bCs/>
                <w:sz w:val="16"/>
                <w:szCs w:val="16"/>
              </w:rPr>
              <w:t>25,55</w:t>
            </w:r>
          </w:p>
        </w:tc>
        <w:tc>
          <w:tcPr>
            <w:tcW w:w="938" w:type="dxa"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D822EF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931" w:type="dxa"/>
            <w:noWrap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D822EF">
              <w:rPr>
                <w:bCs/>
                <w:sz w:val="16"/>
                <w:szCs w:val="16"/>
              </w:rPr>
              <w:t>0,0%</w:t>
            </w:r>
          </w:p>
        </w:tc>
        <w:tc>
          <w:tcPr>
            <w:tcW w:w="2279" w:type="dxa"/>
            <w:vMerge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</w:tc>
        <w:tc>
          <w:tcPr>
            <w:tcW w:w="607" w:type="dxa"/>
            <w:vMerge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607" w:type="dxa"/>
            <w:vMerge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116" w:type="dxa"/>
            <w:vMerge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639" w:type="dxa"/>
            <w:vMerge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</w:tc>
      </w:tr>
      <w:tr w:rsidR="00333783" w:rsidRPr="00D822EF" w:rsidTr="00665AF8">
        <w:trPr>
          <w:trHeight w:val="293"/>
        </w:trPr>
        <w:tc>
          <w:tcPr>
            <w:tcW w:w="710" w:type="dxa"/>
            <w:vMerge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977" w:type="dxa"/>
            <w:vMerge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</w:tc>
        <w:tc>
          <w:tcPr>
            <w:tcW w:w="1124" w:type="dxa"/>
            <w:vMerge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53" w:type="dxa"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D822EF">
              <w:rPr>
                <w:bCs/>
                <w:sz w:val="16"/>
                <w:szCs w:val="16"/>
              </w:rPr>
              <w:t>ОБ</w:t>
            </w:r>
          </w:p>
        </w:tc>
        <w:tc>
          <w:tcPr>
            <w:tcW w:w="1213" w:type="dxa"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D822EF">
              <w:rPr>
                <w:bCs/>
                <w:sz w:val="16"/>
                <w:szCs w:val="16"/>
              </w:rPr>
              <w:t>123,00</w:t>
            </w:r>
          </w:p>
        </w:tc>
        <w:tc>
          <w:tcPr>
            <w:tcW w:w="938" w:type="dxa"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D822EF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931" w:type="dxa"/>
            <w:noWrap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D822EF">
              <w:rPr>
                <w:bCs/>
                <w:sz w:val="16"/>
                <w:szCs w:val="16"/>
              </w:rPr>
              <w:t>0,0%</w:t>
            </w:r>
          </w:p>
        </w:tc>
        <w:tc>
          <w:tcPr>
            <w:tcW w:w="2279" w:type="dxa"/>
            <w:vMerge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</w:tc>
        <w:tc>
          <w:tcPr>
            <w:tcW w:w="607" w:type="dxa"/>
            <w:vMerge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607" w:type="dxa"/>
            <w:vMerge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116" w:type="dxa"/>
            <w:vMerge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639" w:type="dxa"/>
            <w:vMerge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</w:tc>
      </w:tr>
      <w:tr w:rsidR="00333783" w:rsidRPr="00D822EF" w:rsidTr="00665AF8">
        <w:trPr>
          <w:trHeight w:val="299"/>
        </w:trPr>
        <w:tc>
          <w:tcPr>
            <w:tcW w:w="710" w:type="dxa"/>
            <w:vMerge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977" w:type="dxa"/>
            <w:vMerge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</w:tc>
        <w:tc>
          <w:tcPr>
            <w:tcW w:w="1124" w:type="dxa"/>
            <w:vMerge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53" w:type="dxa"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D822EF">
              <w:rPr>
                <w:bCs/>
                <w:sz w:val="16"/>
                <w:szCs w:val="16"/>
              </w:rPr>
              <w:t>ФБ</w:t>
            </w:r>
          </w:p>
        </w:tc>
        <w:tc>
          <w:tcPr>
            <w:tcW w:w="1213" w:type="dxa"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D822EF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938" w:type="dxa"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D822EF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931" w:type="dxa"/>
            <w:noWrap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D822EF">
              <w:rPr>
                <w:bCs/>
                <w:sz w:val="16"/>
                <w:szCs w:val="16"/>
              </w:rPr>
              <w:t>0,0%</w:t>
            </w:r>
          </w:p>
        </w:tc>
        <w:tc>
          <w:tcPr>
            <w:tcW w:w="2279" w:type="dxa"/>
            <w:vMerge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</w:tc>
        <w:tc>
          <w:tcPr>
            <w:tcW w:w="607" w:type="dxa"/>
            <w:vMerge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607" w:type="dxa"/>
            <w:vMerge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116" w:type="dxa"/>
            <w:vMerge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639" w:type="dxa"/>
            <w:vMerge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</w:tc>
      </w:tr>
      <w:tr w:rsidR="00333783" w:rsidRPr="00D822EF" w:rsidTr="00665AF8">
        <w:trPr>
          <w:trHeight w:val="409"/>
        </w:trPr>
        <w:tc>
          <w:tcPr>
            <w:tcW w:w="710" w:type="dxa"/>
            <w:vMerge w:val="restart"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D822EF">
              <w:rPr>
                <w:bCs/>
                <w:sz w:val="16"/>
                <w:szCs w:val="16"/>
              </w:rPr>
              <w:t>2.1.2.2.</w:t>
            </w:r>
          </w:p>
        </w:tc>
        <w:tc>
          <w:tcPr>
            <w:tcW w:w="2977" w:type="dxa"/>
            <w:vMerge w:val="restart"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  <w:r w:rsidRPr="00D822EF">
              <w:rPr>
                <w:bCs/>
                <w:sz w:val="16"/>
                <w:szCs w:val="16"/>
              </w:rPr>
              <w:t>Проведение восстановительных работ</w:t>
            </w:r>
          </w:p>
        </w:tc>
        <w:tc>
          <w:tcPr>
            <w:tcW w:w="1124" w:type="dxa"/>
            <w:vMerge w:val="restart"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D822EF">
              <w:rPr>
                <w:bCs/>
                <w:sz w:val="16"/>
                <w:szCs w:val="16"/>
              </w:rPr>
              <w:t>2020</w:t>
            </w:r>
          </w:p>
        </w:tc>
        <w:tc>
          <w:tcPr>
            <w:tcW w:w="1453" w:type="dxa"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D822EF">
              <w:rPr>
                <w:bCs/>
                <w:sz w:val="16"/>
                <w:szCs w:val="16"/>
              </w:rPr>
              <w:t>Всего</w:t>
            </w:r>
          </w:p>
        </w:tc>
        <w:tc>
          <w:tcPr>
            <w:tcW w:w="1213" w:type="dxa"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D822EF">
              <w:rPr>
                <w:bCs/>
                <w:sz w:val="16"/>
                <w:szCs w:val="16"/>
              </w:rPr>
              <w:t>2 979,65</w:t>
            </w:r>
          </w:p>
        </w:tc>
        <w:tc>
          <w:tcPr>
            <w:tcW w:w="938" w:type="dxa"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D822EF">
              <w:rPr>
                <w:bCs/>
                <w:sz w:val="16"/>
                <w:szCs w:val="16"/>
              </w:rPr>
              <w:t>2 050,00</w:t>
            </w:r>
          </w:p>
        </w:tc>
        <w:tc>
          <w:tcPr>
            <w:tcW w:w="931" w:type="dxa"/>
            <w:noWrap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D822EF">
              <w:rPr>
                <w:bCs/>
                <w:sz w:val="16"/>
                <w:szCs w:val="16"/>
              </w:rPr>
              <w:t>68,8%</w:t>
            </w:r>
          </w:p>
        </w:tc>
        <w:tc>
          <w:tcPr>
            <w:tcW w:w="2279" w:type="dxa"/>
            <w:vMerge w:val="restart"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  <w:r w:rsidRPr="00D822EF">
              <w:rPr>
                <w:bCs/>
                <w:sz w:val="16"/>
                <w:szCs w:val="16"/>
              </w:rPr>
              <w:t>количество восстановленных воинских захоронений (Мемориальный комплекс: Братское кладбище советских воинов, погибших в борьбе с фашистскими захватчиками</w:t>
            </w:r>
            <w:proofErr w:type="gramStart"/>
            <w:r w:rsidRPr="00D822EF">
              <w:rPr>
                <w:bCs/>
                <w:sz w:val="16"/>
                <w:szCs w:val="16"/>
              </w:rPr>
              <w:t>),ед.</w:t>
            </w:r>
            <w:proofErr w:type="gramEnd"/>
          </w:p>
        </w:tc>
        <w:tc>
          <w:tcPr>
            <w:tcW w:w="607" w:type="dxa"/>
            <w:vMerge w:val="restart"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D822EF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607" w:type="dxa"/>
            <w:vMerge w:val="restart"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D822EF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116" w:type="dxa"/>
            <w:vMerge w:val="restart"/>
            <w:noWrap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D822EF">
              <w:rPr>
                <w:bCs/>
                <w:sz w:val="16"/>
                <w:szCs w:val="16"/>
              </w:rPr>
              <w:t>100%</w:t>
            </w:r>
          </w:p>
        </w:tc>
        <w:tc>
          <w:tcPr>
            <w:tcW w:w="1639" w:type="dxa"/>
            <w:vMerge w:val="restart"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D822EF">
              <w:rPr>
                <w:bCs/>
                <w:sz w:val="16"/>
                <w:szCs w:val="16"/>
              </w:rPr>
              <w:t xml:space="preserve">КРГХ Администрации ЗАТО г. </w:t>
            </w:r>
            <w:proofErr w:type="gramStart"/>
            <w:r w:rsidRPr="00D822EF">
              <w:rPr>
                <w:bCs/>
                <w:sz w:val="16"/>
                <w:szCs w:val="16"/>
              </w:rPr>
              <w:t>Североморск,  МБУ</w:t>
            </w:r>
            <w:proofErr w:type="gramEnd"/>
            <w:r w:rsidRPr="00D822EF">
              <w:rPr>
                <w:bCs/>
                <w:sz w:val="16"/>
                <w:szCs w:val="16"/>
              </w:rPr>
              <w:t xml:space="preserve"> "СПС" ЗАТО г. Североморск"</w:t>
            </w:r>
          </w:p>
        </w:tc>
      </w:tr>
      <w:tr w:rsidR="00333783" w:rsidRPr="00D822EF" w:rsidTr="00665AF8">
        <w:trPr>
          <w:trHeight w:val="223"/>
        </w:trPr>
        <w:tc>
          <w:tcPr>
            <w:tcW w:w="710" w:type="dxa"/>
            <w:vMerge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977" w:type="dxa"/>
            <w:vMerge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</w:tc>
        <w:tc>
          <w:tcPr>
            <w:tcW w:w="1124" w:type="dxa"/>
            <w:vMerge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53" w:type="dxa"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D822EF">
              <w:rPr>
                <w:bCs/>
                <w:sz w:val="16"/>
                <w:szCs w:val="16"/>
              </w:rPr>
              <w:t>МБ</w:t>
            </w:r>
          </w:p>
        </w:tc>
        <w:tc>
          <w:tcPr>
            <w:tcW w:w="1213" w:type="dxa"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D822EF">
              <w:rPr>
                <w:bCs/>
                <w:sz w:val="16"/>
                <w:szCs w:val="16"/>
              </w:rPr>
              <w:t>512,50</w:t>
            </w:r>
          </w:p>
        </w:tc>
        <w:tc>
          <w:tcPr>
            <w:tcW w:w="938" w:type="dxa"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D822EF">
              <w:rPr>
                <w:bCs/>
                <w:sz w:val="16"/>
                <w:szCs w:val="16"/>
              </w:rPr>
              <w:t>352,60</w:t>
            </w:r>
          </w:p>
        </w:tc>
        <w:tc>
          <w:tcPr>
            <w:tcW w:w="931" w:type="dxa"/>
            <w:noWrap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D822EF">
              <w:rPr>
                <w:bCs/>
                <w:sz w:val="16"/>
                <w:szCs w:val="16"/>
              </w:rPr>
              <w:t>68,8%</w:t>
            </w:r>
          </w:p>
        </w:tc>
        <w:tc>
          <w:tcPr>
            <w:tcW w:w="2279" w:type="dxa"/>
            <w:vMerge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607" w:type="dxa"/>
            <w:vMerge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607" w:type="dxa"/>
            <w:vMerge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116" w:type="dxa"/>
            <w:vMerge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639" w:type="dxa"/>
            <w:vMerge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</w:tc>
      </w:tr>
      <w:tr w:rsidR="00333783" w:rsidRPr="00D822EF" w:rsidTr="00665AF8">
        <w:trPr>
          <w:trHeight w:val="270"/>
        </w:trPr>
        <w:tc>
          <w:tcPr>
            <w:tcW w:w="710" w:type="dxa"/>
            <w:vMerge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977" w:type="dxa"/>
            <w:vMerge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</w:tc>
        <w:tc>
          <w:tcPr>
            <w:tcW w:w="1124" w:type="dxa"/>
            <w:vMerge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53" w:type="dxa"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D822EF">
              <w:rPr>
                <w:bCs/>
                <w:sz w:val="16"/>
                <w:szCs w:val="16"/>
              </w:rPr>
              <w:t>ОБ</w:t>
            </w:r>
          </w:p>
        </w:tc>
        <w:tc>
          <w:tcPr>
            <w:tcW w:w="1213" w:type="dxa"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D822EF">
              <w:rPr>
                <w:bCs/>
                <w:sz w:val="16"/>
                <w:szCs w:val="16"/>
              </w:rPr>
              <w:t>2 467,15</w:t>
            </w:r>
          </w:p>
        </w:tc>
        <w:tc>
          <w:tcPr>
            <w:tcW w:w="938" w:type="dxa"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D822EF">
              <w:rPr>
                <w:bCs/>
                <w:sz w:val="16"/>
                <w:szCs w:val="16"/>
              </w:rPr>
              <w:t>1 697,40</w:t>
            </w:r>
          </w:p>
        </w:tc>
        <w:tc>
          <w:tcPr>
            <w:tcW w:w="931" w:type="dxa"/>
            <w:noWrap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D822EF">
              <w:rPr>
                <w:bCs/>
                <w:sz w:val="16"/>
                <w:szCs w:val="16"/>
              </w:rPr>
              <w:t>68,8%</w:t>
            </w:r>
          </w:p>
        </w:tc>
        <w:tc>
          <w:tcPr>
            <w:tcW w:w="2279" w:type="dxa"/>
            <w:vMerge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607" w:type="dxa"/>
            <w:vMerge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607" w:type="dxa"/>
            <w:vMerge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116" w:type="dxa"/>
            <w:vMerge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639" w:type="dxa"/>
            <w:vMerge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</w:tc>
      </w:tr>
      <w:tr w:rsidR="00333783" w:rsidRPr="00D822EF" w:rsidTr="00665AF8">
        <w:trPr>
          <w:trHeight w:val="236"/>
        </w:trPr>
        <w:tc>
          <w:tcPr>
            <w:tcW w:w="710" w:type="dxa"/>
            <w:vMerge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977" w:type="dxa"/>
            <w:vMerge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</w:tc>
        <w:tc>
          <w:tcPr>
            <w:tcW w:w="1124" w:type="dxa"/>
            <w:vMerge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53" w:type="dxa"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D822EF">
              <w:rPr>
                <w:bCs/>
                <w:sz w:val="16"/>
                <w:szCs w:val="16"/>
              </w:rPr>
              <w:t>ФБ</w:t>
            </w:r>
          </w:p>
        </w:tc>
        <w:tc>
          <w:tcPr>
            <w:tcW w:w="1213" w:type="dxa"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D822EF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938" w:type="dxa"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D822EF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931" w:type="dxa"/>
            <w:noWrap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D822EF">
              <w:rPr>
                <w:bCs/>
                <w:sz w:val="16"/>
                <w:szCs w:val="16"/>
              </w:rPr>
              <w:t>0,0%</w:t>
            </w:r>
          </w:p>
        </w:tc>
        <w:tc>
          <w:tcPr>
            <w:tcW w:w="2279" w:type="dxa"/>
            <w:vMerge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607" w:type="dxa"/>
            <w:vMerge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607" w:type="dxa"/>
            <w:vMerge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116" w:type="dxa"/>
            <w:vMerge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639" w:type="dxa"/>
            <w:vMerge/>
            <w:hideMark/>
          </w:tcPr>
          <w:p w:rsidR="00333783" w:rsidRPr="00D822EF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</w:tc>
      </w:tr>
      <w:tr w:rsidR="00D822EF" w:rsidRPr="00333783" w:rsidTr="00665AF8">
        <w:trPr>
          <w:trHeight w:val="266"/>
        </w:trPr>
        <w:tc>
          <w:tcPr>
            <w:tcW w:w="710" w:type="dxa"/>
            <w:vMerge w:val="restart"/>
            <w:noWrap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33378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977" w:type="dxa"/>
            <w:vMerge w:val="restart"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  <w:r w:rsidRPr="00333783">
              <w:rPr>
                <w:b/>
                <w:bCs/>
                <w:sz w:val="16"/>
                <w:szCs w:val="16"/>
              </w:rPr>
              <w:t xml:space="preserve">Итого по задаче </w:t>
            </w:r>
          </w:p>
        </w:tc>
        <w:tc>
          <w:tcPr>
            <w:tcW w:w="1124" w:type="dxa"/>
            <w:vMerge w:val="restart"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333783">
              <w:rPr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1453" w:type="dxa"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333783">
              <w:rPr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1213" w:type="dxa"/>
            <w:noWrap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333783">
              <w:rPr>
                <w:b/>
                <w:bCs/>
                <w:sz w:val="16"/>
                <w:szCs w:val="16"/>
              </w:rPr>
              <w:t>4 074,15</w:t>
            </w:r>
          </w:p>
        </w:tc>
        <w:tc>
          <w:tcPr>
            <w:tcW w:w="938" w:type="dxa"/>
            <w:noWrap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333783">
              <w:rPr>
                <w:b/>
                <w:bCs/>
                <w:sz w:val="16"/>
                <w:szCs w:val="16"/>
              </w:rPr>
              <w:t>2 995,95</w:t>
            </w:r>
          </w:p>
        </w:tc>
        <w:tc>
          <w:tcPr>
            <w:tcW w:w="931" w:type="dxa"/>
            <w:noWrap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333783">
              <w:rPr>
                <w:b/>
                <w:bCs/>
                <w:sz w:val="16"/>
                <w:szCs w:val="16"/>
              </w:rPr>
              <w:t>73,5%</w:t>
            </w:r>
          </w:p>
        </w:tc>
        <w:tc>
          <w:tcPr>
            <w:tcW w:w="6248" w:type="dxa"/>
            <w:gridSpan w:val="5"/>
            <w:vMerge w:val="restart"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333783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D822EF" w:rsidRPr="00333783" w:rsidTr="00665AF8">
        <w:trPr>
          <w:trHeight w:val="300"/>
        </w:trPr>
        <w:tc>
          <w:tcPr>
            <w:tcW w:w="710" w:type="dxa"/>
            <w:vMerge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77" w:type="dxa"/>
            <w:vMerge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24" w:type="dxa"/>
            <w:vMerge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333783">
              <w:rPr>
                <w:b/>
                <w:bCs/>
                <w:sz w:val="16"/>
                <w:szCs w:val="16"/>
              </w:rPr>
              <w:t>МБ</w:t>
            </w:r>
          </w:p>
        </w:tc>
        <w:tc>
          <w:tcPr>
            <w:tcW w:w="1213" w:type="dxa"/>
            <w:noWrap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333783">
              <w:rPr>
                <w:b/>
                <w:bCs/>
                <w:sz w:val="16"/>
                <w:szCs w:val="16"/>
              </w:rPr>
              <w:t>1 484,00</w:t>
            </w:r>
          </w:p>
        </w:tc>
        <w:tc>
          <w:tcPr>
            <w:tcW w:w="938" w:type="dxa"/>
            <w:noWrap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333783">
              <w:rPr>
                <w:b/>
                <w:bCs/>
                <w:sz w:val="16"/>
                <w:szCs w:val="16"/>
              </w:rPr>
              <w:t>1 298,55</w:t>
            </w:r>
          </w:p>
        </w:tc>
        <w:tc>
          <w:tcPr>
            <w:tcW w:w="931" w:type="dxa"/>
            <w:noWrap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333783">
              <w:rPr>
                <w:b/>
                <w:bCs/>
                <w:sz w:val="16"/>
                <w:szCs w:val="16"/>
              </w:rPr>
              <w:t>87,5%</w:t>
            </w:r>
          </w:p>
        </w:tc>
        <w:tc>
          <w:tcPr>
            <w:tcW w:w="6248" w:type="dxa"/>
            <w:gridSpan w:val="5"/>
            <w:vMerge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822EF" w:rsidRPr="00333783" w:rsidTr="00665AF8">
        <w:trPr>
          <w:trHeight w:val="300"/>
        </w:trPr>
        <w:tc>
          <w:tcPr>
            <w:tcW w:w="710" w:type="dxa"/>
            <w:vMerge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77" w:type="dxa"/>
            <w:vMerge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24" w:type="dxa"/>
            <w:vMerge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333783">
              <w:rPr>
                <w:b/>
                <w:bCs/>
                <w:sz w:val="16"/>
                <w:szCs w:val="16"/>
              </w:rPr>
              <w:t>ОБ</w:t>
            </w:r>
          </w:p>
        </w:tc>
        <w:tc>
          <w:tcPr>
            <w:tcW w:w="1213" w:type="dxa"/>
            <w:noWrap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333783">
              <w:rPr>
                <w:b/>
                <w:bCs/>
                <w:sz w:val="16"/>
                <w:szCs w:val="16"/>
              </w:rPr>
              <w:t>2 590,15</w:t>
            </w:r>
          </w:p>
        </w:tc>
        <w:tc>
          <w:tcPr>
            <w:tcW w:w="938" w:type="dxa"/>
            <w:noWrap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333783">
              <w:rPr>
                <w:b/>
                <w:bCs/>
                <w:sz w:val="16"/>
                <w:szCs w:val="16"/>
              </w:rPr>
              <w:t>1 697,40</w:t>
            </w:r>
          </w:p>
        </w:tc>
        <w:tc>
          <w:tcPr>
            <w:tcW w:w="931" w:type="dxa"/>
            <w:noWrap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333783">
              <w:rPr>
                <w:b/>
                <w:bCs/>
                <w:sz w:val="16"/>
                <w:szCs w:val="16"/>
              </w:rPr>
              <w:t>65,5%</w:t>
            </w:r>
          </w:p>
        </w:tc>
        <w:tc>
          <w:tcPr>
            <w:tcW w:w="6248" w:type="dxa"/>
            <w:gridSpan w:val="5"/>
            <w:vMerge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822EF" w:rsidRPr="00333783" w:rsidTr="00665AF8">
        <w:trPr>
          <w:trHeight w:val="300"/>
        </w:trPr>
        <w:tc>
          <w:tcPr>
            <w:tcW w:w="710" w:type="dxa"/>
            <w:vMerge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77" w:type="dxa"/>
            <w:vMerge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24" w:type="dxa"/>
            <w:vMerge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333783">
              <w:rPr>
                <w:b/>
                <w:bCs/>
                <w:sz w:val="16"/>
                <w:szCs w:val="16"/>
              </w:rPr>
              <w:t>ФБ</w:t>
            </w:r>
          </w:p>
        </w:tc>
        <w:tc>
          <w:tcPr>
            <w:tcW w:w="1213" w:type="dxa"/>
            <w:noWrap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333783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38" w:type="dxa"/>
            <w:noWrap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333783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31" w:type="dxa"/>
            <w:noWrap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333783">
              <w:rPr>
                <w:b/>
                <w:bCs/>
                <w:sz w:val="16"/>
                <w:szCs w:val="16"/>
              </w:rPr>
              <w:t>0,0%</w:t>
            </w:r>
          </w:p>
        </w:tc>
        <w:tc>
          <w:tcPr>
            <w:tcW w:w="6248" w:type="dxa"/>
            <w:gridSpan w:val="5"/>
            <w:vMerge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822EF" w:rsidRPr="00333783" w:rsidTr="00665AF8">
        <w:trPr>
          <w:trHeight w:val="285"/>
        </w:trPr>
        <w:tc>
          <w:tcPr>
            <w:tcW w:w="710" w:type="dxa"/>
            <w:vMerge w:val="restart"/>
            <w:noWrap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33378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977" w:type="dxa"/>
            <w:vMerge w:val="restart"/>
            <w:noWrap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  <w:r w:rsidRPr="00333783">
              <w:rPr>
                <w:b/>
                <w:bCs/>
                <w:sz w:val="16"/>
                <w:szCs w:val="16"/>
              </w:rPr>
              <w:t>Всего по подпрограмме</w:t>
            </w:r>
          </w:p>
        </w:tc>
        <w:tc>
          <w:tcPr>
            <w:tcW w:w="1124" w:type="dxa"/>
            <w:vMerge w:val="restart"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333783">
              <w:rPr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1453" w:type="dxa"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333783">
              <w:rPr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1213" w:type="dxa"/>
            <w:noWrap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333783">
              <w:rPr>
                <w:b/>
                <w:bCs/>
                <w:sz w:val="16"/>
                <w:szCs w:val="16"/>
              </w:rPr>
              <w:t>4 074,15</w:t>
            </w:r>
          </w:p>
        </w:tc>
        <w:tc>
          <w:tcPr>
            <w:tcW w:w="938" w:type="dxa"/>
            <w:noWrap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333783">
              <w:rPr>
                <w:b/>
                <w:bCs/>
                <w:sz w:val="16"/>
                <w:szCs w:val="16"/>
              </w:rPr>
              <w:t>2 995,95</w:t>
            </w:r>
          </w:p>
        </w:tc>
        <w:tc>
          <w:tcPr>
            <w:tcW w:w="931" w:type="dxa"/>
            <w:noWrap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333783">
              <w:rPr>
                <w:b/>
                <w:bCs/>
                <w:sz w:val="16"/>
                <w:szCs w:val="16"/>
              </w:rPr>
              <w:t>73,5%</w:t>
            </w:r>
          </w:p>
        </w:tc>
        <w:tc>
          <w:tcPr>
            <w:tcW w:w="6248" w:type="dxa"/>
            <w:gridSpan w:val="5"/>
            <w:vMerge w:val="restart"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333783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D822EF" w:rsidRPr="00333783" w:rsidTr="00665AF8">
        <w:trPr>
          <w:trHeight w:val="285"/>
        </w:trPr>
        <w:tc>
          <w:tcPr>
            <w:tcW w:w="710" w:type="dxa"/>
            <w:vMerge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77" w:type="dxa"/>
            <w:vMerge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24" w:type="dxa"/>
            <w:vMerge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333783">
              <w:rPr>
                <w:b/>
                <w:bCs/>
                <w:sz w:val="16"/>
                <w:szCs w:val="16"/>
              </w:rPr>
              <w:t>МБ</w:t>
            </w:r>
          </w:p>
        </w:tc>
        <w:tc>
          <w:tcPr>
            <w:tcW w:w="1213" w:type="dxa"/>
            <w:noWrap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333783">
              <w:rPr>
                <w:b/>
                <w:bCs/>
                <w:sz w:val="16"/>
                <w:szCs w:val="16"/>
              </w:rPr>
              <w:t>1 484,00</w:t>
            </w:r>
          </w:p>
        </w:tc>
        <w:tc>
          <w:tcPr>
            <w:tcW w:w="938" w:type="dxa"/>
            <w:noWrap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333783">
              <w:rPr>
                <w:b/>
                <w:bCs/>
                <w:sz w:val="16"/>
                <w:szCs w:val="16"/>
              </w:rPr>
              <w:t>1 298,55</w:t>
            </w:r>
          </w:p>
        </w:tc>
        <w:tc>
          <w:tcPr>
            <w:tcW w:w="931" w:type="dxa"/>
            <w:noWrap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333783">
              <w:rPr>
                <w:b/>
                <w:bCs/>
                <w:sz w:val="16"/>
                <w:szCs w:val="16"/>
              </w:rPr>
              <w:t>87,5%</w:t>
            </w:r>
          </w:p>
        </w:tc>
        <w:tc>
          <w:tcPr>
            <w:tcW w:w="6248" w:type="dxa"/>
            <w:gridSpan w:val="5"/>
            <w:vMerge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822EF" w:rsidRPr="00333783" w:rsidTr="00665AF8">
        <w:trPr>
          <w:trHeight w:val="285"/>
        </w:trPr>
        <w:tc>
          <w:tcPr>
            <w:tcW w:w="710" w:type="dxa"/>
            <w:vMerge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77" w:type="dxa"/>
            <w:vMerge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24" w:type="dxa"/>
            <w:vMerge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333783">
              <w:rPr>
                <w:b/>
                <w:bCs/>
                <w:sz w:val="16"/>
                <w:szCs w:val="16"/>
              </w:rPr>
              <w:t>ОБ</w:t>
            </w:r>
          </w:p>
        </w:tc>
        <w:tc>
          <w:tcPr>
            <w:tcW w:w="1213" w:type="dxa"/>
            <w:noWrap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333783">
              <w:rPr>
                <w:b/>
                <w:bCs/>
                <w:sz w:val="16"/>
                <w:szCs w:val="16"/>
              </w:rPr>
              <w:t>2 590,15</w:t>
            </w:r>
          </w:p>
        </w:tc>
        <w:tc>
          <w:tcPr>
            <w:tcW w:w="938" w:type="dxa"/>
            <w:noWrap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333783">
              <w:rPr>
                <w:b/>
                <w:bCs/>
                <w:sz w:val="16"/>
                <w:szCs w:val="16"/>
              </w:rPr>
              <w:t>1 697,40</w:t>
            </w:r>
          </w:p>
        </w:tc>
        <w:tc>
          <w:tcPr>
            <w:tcW w:w="931" w:type="dxa"/>
            <w:noWrap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333783">
              <w:rPr>
                <w:b/>
                <w:bCs/>
                <w:sz w:val="16"/>
                <w:szCs w:val="16"/>
              </w:rPr>
              <w:t>65,5%</w:t>
            </w:r>
          </w:p>
        </w:tc>
        <w:tc>
          <w:tcPr>
            <w:tcW w:w="6248" w:type="dxa"/>
            <w:gridSpan w:val="5"/>
            <w:vMerge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822EF" w:rsidRPr="00333783" w:rsidTr="00665AF8">
        <w:trPr>
          <w:trHeight w:val="300"/>
        </w:trPr>
        <w:tc>
          <w:tcPr>
            <w:tcW w:w="710" w:type="dxa"/>
            <w:vMerge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77" w:type="dxa"/>
            <w:vMerge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24" w:type="dxa"/>
            <w:vMerge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333783">
              <w:rPr>
                <w:b/>
                <w:bCs/>
                <w:sz w:val="16"/>
                <w:szCs w:val="16"/>
              </w:rPr>
              <w:t>ФБ</w:t>
            </w:r>
          </w:p>
        </w:tc>
        <w:tc>
          <w:tcPr>
            <w:tcW w:w="1213" w:type="dxa"/>
            <w:noWrap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333783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38" w:type="dxa"/>
            <w:noWrap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333783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31" w:type="dxa"/>
            <w:noWrap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333783">
              <w:rPr>
                <w:b/>
                <w:bCs/>
                <w:sz w:val="16"/>
                <w:szCs w:val="16"/>
              </w:rPr>
              <w:t>0,0%</w:t>
            </w:r>
          </w:p>
        </w:tc>
        <w:tc>
          <w:tcPr>
            <w:tcW w:w="6248" w:type="dxa"/>
            <w:gridSpan w:val="5"/>
            <w:vMerge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822EF" w:rsidRPr="00333783" w:rsidTr="00665AF8">
        <w:trPr>
          <w:trHeight w:val="300"/>
        </w:trPr>
        <w:tc>
          <w:tcPr>
            <w:tcW w:w="710" w:type="dxa"/>
            <w:noWrap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33378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977" w:type="dxa"/>
            <w:noWrap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  <w:r w:rsidRPr="00333783">
              <w:rPr>
                <w:b/>
                <w:bCs/>
                <w:sz w:val="16"/>
                <w:szCs w:val="16"/>
              </w:rPr>
              <w:t>Муниципальные услуги (работы)</w:t>
            </w:r>
          </w:p>
        </w:tc>
        <w:tc>
          <w:tcPr>
            <w:tcW w:w="1124" w:type="dxa"/>
            <w:noWrap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33378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53" w:type="dxa"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333783">
              <w:rPr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1213" w:type="dxa"/>
            <w:noWrap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333783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38" w:type="dxa"/>
            <w:noWrap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333783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31" w:type="dxa"/>
            <w:noWrap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333783">
              <w:rPr>
                <w:b/>
                <w:bCs/>
                <w:sz w:val="16"/>
                <w:szCs w:val="16"/>
              </w:rPr>
              <w:t>0,0%</w:t>
            </w:r>
          </w:p>
        </w:tc>
        <w:tc>
          <w:tcPr>
            <w:tcW w:w="6248" w:type="dxa"/>
            <w:gridSpan w:val="5"/>
            <w:vMerge w:val="restart"/>
            <w:noWrap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333783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D822EF" w:rsidRPr="00333783" w:rsidTr="00665AF8">
        <w:trPr>
          <w:trHeight w:val="300"/>
        </w:trPr>
        <w:tc>
          <w:tcPr>
            <w:tcW w:w="710" w:type="dxa"/>
            <w:noWrap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33378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977" w:type="dxa"/>
            <w:noWrap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  <w:r w:rsidRPr="00333783">
              <w:rPr>
                <w:b/>
                <w:bCs/>
                <w:sz w:val="16"/>
                <w:szCs w:val="16"/>
              </w:rPr>
              <w:t>Публичные обязательства</w:t>
            </w:r>
          </w:p>
        </w:tc>
        <w:tc>
          <w:tcPr>
            <w:tcW w:w="1124" w:type="dxa"/>
            <w:noWrap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33378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53" w:type="dxa"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333783">
              <w:rPr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1213" w:type="dxa"/>
            <w:noWrap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333783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38" w:type="dxa"/>
            <w:noWrap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333783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31" w:type="dxa"/>
            <w:noWrap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333783">
              <w:rPr>
                <w:b/>
                <w:bCs/>
                <w:sz w:val="16"/>
                <w:szCs w:val="16"/>
              </w:rPr>
              <w:t>0,0%</w:t>
            </w:r>
          </w:p>
        </w:tc>
        <w:tc>
          <w:tcPr>
            <w:tcW w:w="6248" w:type="dxa"/>
            <w:gridSpan w:val="5"/>
            <w:vMerge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822EF" w:rsidRPr="00333783" w:rsidTr="00665AF8">
        <w:trPr>
          <w:trHeight w:val="300"/>
        </w:trPr>
        <w:tc>
          <w:tcPr>
            <w:tcW w:w="710" w:type="dxa"/>
            <w:noWrap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33378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977" w:type="dxa"/>
            <w:noWrap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  <w:r w:rsidRPr="00333783">
              <w:rPr>
                <w:b/>
                <w:bCs/>
                <w:sz w:val="16"/>
                <w:szCs w:val="16"/>
              </w:rPr>
              <w:t>Мероприятия по содержанию</w:t>
            </w:r>
          </w:p>
        </w:tc>
        <w:tc>
          <w:tcPr>
            <w:tcW w:w="1124" w:type="dxa"/>
            <w:noWrap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33378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53" w:type="dxa"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333783">
              <w:rPr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1213" w:type="dxa"/>
            <w:noWrap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333783">
              <w:rPr>
                <w:b/>
                <w:bCs/>
                <w:sz w:val="16"/>
                <w:szCs w:val="16"/>
              </w:rPr>
              <w:t>4 074,15</w:t>
            </w:r>
          </w:p>
        </w:tc>
        <w:tc>
          <w:tcPr>
            <w:tcW w:w="938" w:type="dxa"/>
            <w:noWrap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333783">
              <w:rPr>
                <w:b/>
                <w:bCs/>
                <w:sz w:val="16"/>
                <w:szCs w:val="16"/>
              </w:rPr>
              <w:t>2 995,95</w:t>
            </w:r>
          </w:p>
        </w:tc>
        <w:tc>
          <w:tcPr>
            <w:tcW w:w="931" w:type="dxa"/>
            <w:noWrap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333783">
              <w:rPr>
                <w:b/>
                <w:bCs/>
                <w:sz w:val="16"/>
                <w:szCs w:val="16"/>
              </w:rPr>
              <w:t>73,5%</w:t>
            </w:r>
          </w:p>
        </w:tc>
        <w:tc>
          <w:tcPr>
            <w:tcW w:w="6248" w:type="dxa"/>
            <w:gridSpan w:val="5"/>
            <w:vMerge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822EF" w:rsidRPr="00333783" w:rsidTr="00665AF8">
        <w:trPr>
          <w:trHeight w:val="300"/>
        </w:trPr>
        <w:tc>
          <w:tcPr>
            <w:tcW w:w="710" w:type="dxa"/>
            <w:noWrap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33378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977" w:type="dxa"/>
            <w:noWrap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  <w:r w:rsidRPr="00333783">
              <w:rPr>
                <w:b/>
                <w:bCs/>
                <w:sz w:val="16"/>
                <w:szCs w:val="16"/>
              </w:rPr>
              <w:t>Иные мероприятия</w:t>
            </w:r>
          </w:p>
        </w:tc>
        <w:tc>
          <w:tcPr>
            <w:tcW w:w="1124" w:type="dxa"/>
            <w:noWrap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33378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53" w:type="dxa"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333783">
              <w:rPr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1213" w:type="dxa"/>
            <w:noWrap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333783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38" w:type="dxa"/>
            <w:noWrap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333783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31" w:type="dxa"/>
            <w:noWrap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333783">
              <w:rPr>
                <w:b/>
                <w:bCs/>
                <w:sz w:val="16"/>
                <w:szCs w:val="16"/>
              </w:rPr>
              <w:t>0,0%</w:t>
            </w:r>
          </w:p>
        </w:tc>
        <w:tc>
          <w:tcPr>
            <w:tcW w:w="6248" w:type="dxa"/>
            <w:gridSpan w:val="5"/>
            <w:vMerge/>
            <w:hideMark/>
          </w:tcPr>
          <w:p w:rsidR="00333783" w:rsidRPr="00333783" w:rsidRDefault="00333783" w:rsidP="003337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</w:tbl>
    <w:p w:rsidR="00333783" w:rsidRPr="00333783" w:rsidRDefault="00333783" w:rsidP="002D5C2F">
      <w:pPr>
        <w:widowControl w:val="0"/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p w:rsidR="00811EBA" w:rsidRPr="00A21538" w:rsidRDefault="00811EBA" w:rsidP="00811EBA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21538">
        <w:rPr>
          <w:rFonts w:ascii="Times New Roman" w:hAnsi="Times New Roman" w:cs="Times New Roman"/>
          <w:sz w:val="24"/>
          <w:szCs w:val="24"/>
        </w:rPr>
        <w:t>Оценка эффективности реализации подпрограммы</w:t>
      </w:r>
      <w:r w:rsidRPr="00A21538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811EBA" w:rsidRPr="00A21538" w:rsidRDefault="00811EBA" w:rsidP="00811EBA">
      <w:pPr>
        <w:pStyle w:val="ConsPlusNonformat"/>
        <w:widowControl/>
        <w:numPr>
          <w:ilvl w:val="0"/>
          <w:numId w:val="35"/>
        </w:numPr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21538">
        <w:rPr>
          <w:rFonts w:ascii="Times New Roman" w:hAnsi="Times New Roman" w:cs="Times New Roman"/>
          <w:sz w:val="24"/>
          <w:szCs w:val="24"/>
        </w:rPr>
        <w:t>Оценка достижения плановых значений индикаторов</w:t>
      </w:r>
    </w:p>
    <w:p w:rsidR="00811EBA" w:rsidRPr="00A21538" w:rsidRDefault="00811EBA" w:rsidP="00811EBA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14798" w:type="dxa"/>
        <w:tblInd w:w="95" w:type="dxa"/>
        <w:tblLook w:val="04A0" w:firstRow="1" w:lastRow="0" w:firstColumn="1" w:lastColumn="0" w:noHBand="0" w:noVBand="1"/>
      </w:tblPr>
      <w:tblGrid>
        <w:gridCol w:w="1431"/>
        <w:gridCol w:w="4100"/>
        <w:gridCol w:w="436"/>
        <w:gridCol w:w="709"/>
        <w:gridCol w:w="4100"/>
        <w:gridCol w:w="336"/>
        <w:gridCol w:w="3686"/>
      </w:tblGrid>
      <w:tr w:rsidR="00811EBA" w:rsidRPr="00A21538" w:rsidTr="00C100AA">
        <w:trPr>
          <w:trHeight w:val="330"/>
        </w:trPr>
        <w:tc>
          <w:tcPr>
            <w:tcW w:w="143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EBA" w:rsidRPr="00A21538" w:rsidRDefault="00811EBA" w:rsidP="00C100AA">
            <w:pPr>
              <w:jc w:val="center"/>
            </w:pPr>
            <w:r w:rsidRPr="00A21538">
              <w:t>ДИП =0,5 х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1EBA" w:rsidRPr="00A21538" w:rsidRDefault="00A21538" w:rsidP="000F4256">
            <w:pPr>
              <w:jc w:val="center"/>
            </w:pPr>
            <w:r w:rsidRPr="00A21538">
              <w:t>1,17</w:t>
            </w:r>
            <w:r w:rsidR="00811EBA" w:rsidRPr="00A21538">
              <w:t xml:space="preserve"> (степень достижения цели)</w:t>
            </w:r>
          </w:p>
        </w:tc>
        <w:tc>
          <w:tcPr>
            <w:tcW w:w="43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EBA" w:rsidRPr="00A21538" w:rsidRDefault="00811EBA" w:rsidP="00C100AA">
            <w:pPr>
              <w:jc w:val="center"/>
            </w:pPr>
            <w:r w:rsidRPr="00A21538">
              <w:t>+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EBA" w:rsidRPr="00A21538" w:rsidRDefault="00811EBA" w:rsidP="00C100AA">
            <w:pPr>
              <w:jc w:val="center"/>
            </w:pPr>
            <w:r w:rsidRPr="00A21538">
              <w:t>0,5 х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1EBA" w:rsidRPr="00A21538" w:rsidRDefault="00A21538" w:rsidP="00C100AA">
            <w:pPr>
              <w:jc w:val="center"/>
            </w:pPr>
            <w:r w:rsidRPr="00A21538">
              <w:t>8</w:t>
            </w:r>
            <w:r w:rsidR="00811EBA" w:rsidRPr="00A21538">
              <w:t xml:space="preserve"> (степень решения задач)</w:t>
            </w:r>
          </w:p>
        </w:tc>
        <w:tc>
          <w:tcPr>
            <w:tcW w:w="33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EBA" w:rsidRPr="00A21538" w:rsidRDefault="00811EBA" w:rsidP="00C100AA">
            <w:pPr>
              <w:jc w:val="center"/>
              <w:rPr>
                <w:rFonts w:ascii="Calibri" w:hAnsi="Calibri"/>
              </w:rPr>
            </w:pPr>
            <w:r w:rsidRPr="00A21538">
              <w:rPr>
                <w:rFonts w:ascii="Calibri" w:hAnsi="Calibri"/>
              </w:rPr>
              <w:t>=</w:t>
            </w:r>
          </w:p>
        </w:tc>
        <w:tc>
          <w:tcPr>
            <w:tcW w:w="368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EBA" w:rsidRPr="00A21538" w:rsidRDefault="00A21538" w:rsidP="000F4256">
            <w:pPr>
              <w:rPr>
                <w:b/>
                <w:bCs/>
              </w:rPr>
            </w:pPr>
            <w:r w:rsidRPr="00A21538">
              <w:rPr>
                <w:b/>
                <w:bCs/>
              </w:rPr>
              <w:t>0,97</w:t>
            </w:r>
            <w:r w:rsidR="00811EBA" w:rsidRPr="00A21538">
              <w:rPr>
                <w:b/>
                <w:bCs/>
              </w:rPr>
              <w:t xml:space="preserve"> </w:t>
            </w:r>
            <w:r w:rsidR="000F4256" w:rsidRPr="00A21538">
              <w:rPr>
                <w:b/>
              </w:rPr>
              <w:t>высокая</w:t>
            </w:r>
            <w:r w:rsidR="00811EBA" w:rsidRPr="00A21538">
              <w:rPr>
                <w:b/>
              </w:rPr>
              <w:t xml:space="preserve"> результативность </w:t>
            </w:r>
          </w:p>
        </w:tc>
      </w:tr>
      <w:tr w:rsidR="00811EBA" w:rsidRPr="00A21538" w:rsidTr="00C100AA">
        <w:trPr>
          <w:trHeight w:val="300"/>
        </w:trPr>
        <w:tc>
          <w:tcPr>
            <w:tcW w:w="143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11EBA" w:rsidRPr="00A21538" w:rsidRDefault="00811EBA" w:rsidP="00C100AA"/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EBA" w:rsidRPr="00A21538" w:rsidRDefault="00811EBA" w:rsidP="00C100AA">
            <w:pPr>
              <w:jc w:val="center"/>
            </w:pPr>
            <w:r w:rsidRPr="00A21538">
              <w:t>2</w:t>
            </w:r>
          </w:p>
        </w:tc>
        <w:tc>
          <w:tcPr>
            <w:tcW w:w="4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11EBA" w:rsidRPr="00A21538" w:rsidRDefault="00811EBA" w:rsidP="00C100AA"/>
        </w:tc>
        <w:tc>
          <w:tcPr>
            <w:tcW w:w="70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11EBA" w:rsidRPr="00A21538" w:rsidRDefault="00811EBA" w:rsidP="00C100AA"/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EBA" w:rsidRPr="00A21538" w:rsidRDefault="00A21538" w:rsidP="00C100AA">
            <w:pPr>
              <w:jc w:val="center"/>
            </w:pPr>
            <w:r w:rsidRPr="00A21538">
              <w:t>6</w:t>
            </w:r>
          </w:p>
        </w:tc>
        <w:tc>
          <w:tcPr>
            <w:tcW w:w="3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11EBA" w:rsidRPr="00A21538" w:rsidRDefault="00811EBA" w:rsidP="00C100AA">
            <w:pPr>
              <w:rPr>
                <w:rFonts w:ascii="Calibri" w:hAnsi="Calibri"/>
              </w:rPr>
            </w:pPr>
          </w:p>
        </w:tc>
        <w:tc>
          <w:tcPr>
            <w:tcW w:w="368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11EBA" w:rsidRPr="00A21538" w:rsidRDefault="00811EBA" w:rsidP="00C100AA">
            <w:pPr>
              <w:rPr>
                <w:b/>
                <w:bCs/>
              </w:rPr>
            </w:pPr>
          </w:p>
        </w:tc>
      </w:tr>
    </w:tbl>
    <w:p w:rsidR="00811EBA" w:rsidRPr="00A21538" w:rsidRDefault="00811EBA" w:rsidP="00811EBA">
      <w:pPr>
        <w:pStyle w:val="ConsPlusNonformat"/>
        <w:widowControl/>
        <w:tabs>
          <w:tab w:val="left" w:pos="432"/>
        </w:tabs>
        <w:jc w:val="right"/>
        <w:rPr>
          <w:rFonts w:ascii="Times New Roman" w:hAnsi="Times New Roman" w:cs="Times New Roman"/>
          <w:sz w:val="16"/>
          <w:szCs w:val="16"/>
        </w:rPr>
      </w:pPr>
    </w:p>
    <w:p w:rsidR="00521ED1" w:rsidRPr="00A21538" w:rsidRDefault="00521ED1" w:rsidP="00521ED1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21538">
        <w:rPr>
          <w:rFonts w:ascii="Times New Roman" w:hAnsi="Times New Roman" w:cs="Times New Roman"/>
          <w:sz w:val="24"/>
          <w:szCs w:val="24"/>
        </w:rPr>
        <w:t xml:space="preserve">                                         ПФ </w:t>
      </w:r>
      <w:r w:rsidRPr="00A21538">
        <w:rPr>
          <w:rFonts w:ascii="Times New Roman" w:hAnsi="Times New Roman" w:cs="Times New Roman"/>
          <w:b/>
          <w:sz w:val="24"/>
          <w:szCs w:val="24"/>
        </w:rPr>
        <w:t xml:space="preserve">= </w:t>
      </w:r>
      <w:r w:rsidR="00A21538" w:rsidRPr="00A21538">
        <w:rPr>
          <w:rFonts w:ascii="Times New Roman" w:hAnsi="Times New Roman" w:cs="Times New Roman"/>
          <w:b/>
          <w:sz w:val="24"/>
          <w:szCs w:val="24"/>
        </w:rPr>
        <w:t>0</w:t>
      </w:r>
      <w:r w:rsidRPr="00A21538">
        <w:rPr>
          <w:rFonts w:ascii="Times New Roman" w:hAnsi="Times New Roman" w:cs="Times New Roman"/>
          <w:b/>
          <w:sz w:val="24"/>
          <w:szCs w:val="24"/>
        </w:rPr>
        <w:t>,</w:t>
      </w:r>
      <w:r w:rsidR="00A21538" w:rsidRPr="00A21538">
        <w:rPr>
          <w:rFonts w:ascii="Times New Roman" w:hAnsi="Times New Roman" w:cs="Times New Roman"/>
          <w:b/>
          <w:sz w:val="24"/>
          <w:szCs w:val="24"/>
        </w:rPr>
        <w:t>74</w:t>
      </w:r>
      <w:r w:rsidRPr="00A21538">
        <w:rPr>
          <w:rFonts w:ascii="Times New Roman" w:hAnsi="Times New Roman" w:cs="Times New Roman"/>
          <w:sz w:val="24"/>
          <w:szCs w:val="24"/>
        </w:rPr>
        <w:t xml:space="preserve"> -</w:t>
      </w:r>
      <w:r w:rsidR="00A21538">
        <w:rPr>
          <w:rFonts w:ascii="Times New Roman" w:hAnsi="Times New Roman" w:cs="Times New Roman"/>
          <w:sz w:val="24"/>
          <w:szCs w:val="24"/>
        </w:rPr>
        <w:t xml:space="preserve"> </w:t>
      </w:r>
      <w:r w:rsidR="00A21538" w:rsidRPr="00A21538">
        <w:rPr>
          <w:rFonts w:ascii="Times New Roman" w:hAnsi="Times New Roman" w:cs="Times New Roman"/>
          <w:b/>
          <w:sz w:val="24"/>
          <w:szCs w:val="24"/>
        </w:rPr>
        <w:t>не</w:t>
      </w:r>
      <w:r w:rsidRPr="00A21538">
        <w:rPr>
          <w:rFonts w:ascii="Times New Roman" w:hAnsi="Times New Roman" w:cs="Times New Roman"/>
          <w:b/>
          <w:sz w:val="24"/>
          <w:szCs w:val="24"/>
        </w:rPr>
        <w:t>полное финансирование</w:t>
      </w:r>
      <w:r w:rsidRPr="00A2153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21ED1" w:rsidRPr="00A21538" w:rsidRDefault="00521ED1" w:rsidP="00521ED1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16"/>
          <w:szCs w:val="16"/>
        </w:rPr>
      </w:pPr>
      <w:r w:rsidRPr="00A21538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:rsidR="00E4770C" w:rsidRPr="000E11DD" w:rsidRDefault="00521ED1" w:rsidP="00A21538">
      <w:pPr>
        <w:widowControl w:val="0"/>
        <w:autoSpaceDE w:val="0"/>
        <w:autoSpaceDN w:val="0"/>
        <w:adjustRightInd w:val="0"/>
        <w:jc w:val="both"/>
        <w:rPr>
          <w:b/>
          <w:bCs/>
        </w:rPr>
      </w:pPr>
      <w:r w:rsidRPr="000E11DD">
        <w:t xml:space="preserve"> </w:t>
      </w:r>
      <w:r w:rsidRPr="000E11DD">
        <w:rPr>
          <w:b/>
        </w:rPr>
        <w:t>Общая оценка эффективности реализации подпрограммы</w:t>
      </w:r>
      <w:r w:rsidR="000F4256" w:rsidRPr="000E11DD">
        <w:rPr>
          <w:b/>
        </w:rPr>
        <w:t xml:space="preserve"> </w:t>
      </w:r>
      <w:r w:rsidRPr="000E11DD">
        <w:rPr>
          <w:b/>
        </w:rPr>
        <w:t xml:space="preserve">- </w:t>
      </w:r>
      <w:r w:rsidR="00A21538">
        <w:rPr>
          <w:b/>
        </w:rPr>
        <w:t>4</w:t>
      </w:r>
      <w:r w:rsidRPr="000E11DD">
        <w:rPr>
          <w:b/>
        </w:rPr>
        <w:t xml:space="preserve"> </w:t>
      </w:r>
      <w:r w:rsidR="00A21538">
        <w:rPr>
          <w:b/>
        </w:rPr>
        <w:t>приемлемый</w:t>
      </w:r>
      <w:r w:rsidRPr="000E11DD">
        <w:rPr>
          <w:b/>
        </w:rPr>
        <w:t xml:space="preserve"> уровень эффективности</w:t>
      </w:r>
      <w:r w:rsidR="00A21538">
        <w:rPr>
          <w:b/>
        </w:rPr>
        <w:t xml:space="preserve"> </w:t>
      </w:r>
      <w:r w:rsidR="00A21538">
        <w:t>(необходим контроль освоения финансирования</w:t>
      </w:r>
      <w:r w:rsidR="00A21538" w:rsidRPr="00A21538">
        <w:t xml:space="preserve"> </w:t>
      </w:r>
      <w:proofErr w:type="gramStart"/>
      <w:r w:rsidR="00A21538">
        <w:t>подпрограммы)</w:t>
      </w:r>
      <w:r w:rsidR="00A21538" w:rsidRPr="00A21538">
        <w:t xml:space="preserve">  </w:t>
      </w:r>
      <w:proofErr w:type="gramEnd"/>
      <w:r w:rsidR="00E4770C" w:rsidRPr="000E11DD">
        <w:rPr>
          <w:b/>
          <w:bCs/>
        </w:rPr>
        <w:br w:type="page"/>
      </w:r>
    </w:p>
    <w:p w:rsidR="00B479E0" w:rsidRPr="000E11DD" w:rsidRDefault="000B392C" w:rsidP="00051353">
      <w:pPr>
        <w:autoSpaceDE w:val="0"/>
        <w:autoSpaceDN w:val="0"/>
        <w:adjustRightInd w:val="0"/>
        <w:jc w:val="center"/>
        <w:rPr>
          <w:rFonts w:eastAsia="HiddenHorzOCR"/>
          <w:b/>
        </w:rPr>
      </w:pPr>
      <w:r w:rsidRPr="000E11DD">
        <w:rPr>
          <w:rFonts w:eastAsia="HiddenHorzOCR"/>
          <w:b/>
        </w:rPr>
        <w:lastRenderedPageBreak/>
        <w:t>6. Подпрограмма</w:t>
      </w:r>
      <w:r w:rsidR="00E63423" w:rsidRPr="000E11DD">
        <w:rPr>
          <w:rFonts w:eastAsia="HiddenHorzOCR"/>
          <w:b/>
        </w:rPr>
        <w:t xml:space="preserve"> </w:t>
      </w:r>
      <w:r w:rsidR="00B479E0" w:rsidRPr="000E11DD">
        <w:rPr>
          <w:rFonts w:eastAsia="HiddenHorzOCR"/>
          <w:b/>
        </w:rPr>
        <w:t xml:space="preserve">«Создание условий для обеспечения и развития в сфере культуры, </w:t>
      </w:r>
    </w:p>
    <w:p w:rsidR="000B392C" w:rsidRDefault="00B479E0" w:rsidP="00051353">
      <w:pPr>
        <w:autoSpaceDE w:val="0"/>
        <w:autoSpaceDN w:val="0"/>
        <w:adjustRightInd w:val="0"/>
        <w:jc w:val="center"/>
        <w:rPr>
          <w:rFonts w:eastAsia="HiddenHorzOCR"/>
          <w:b/>
        </w:rPr>
      </w:pPr>
      <w:r w:rsidRPr="000E11DD">
        <w:rPr>
          <w:rFonts w:eastAsia="HiddenHorzOCR"/>
          <w:b/>
        </w:rPr>
        <w:t>спорта и молодежной политики» на 2016 - 2020 годы</w:t>
      </w:r>
    </w:p>
    <w:p w:rsidR="00A15FE6" w:rsidRDefault="00A15FE6" w:rsidP="00051353">
      <w:pPr>
        <w:autoSpaceDE w:val="0"/>
        <w:autoSpaceDN w:val="0"/>
        <w:adjustRightInd w:val="0"/>
        <w:jc w:val="center"/>
        <w:rPr>
          <w:rFonts w:eastAsia="HiddenHorzOCR"/>
          <w:b/>
        </w:rPr>
      </w:pPr>
    </w:p>
    <w:tbl>
      <w:tblPr>
        <w:tblW w:w="1531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17"/>
        <w:gridCol w:w="3253"/>
        <w:gridCol w:w="709"/>
        <w:gridCol w:w="992"/>
        <w:gridCol w:w="992"/>
        <w:gridCol w:w="992"/>
        <w:gridCol w:w="851"/>
        <w:gridCol w:w="3118"/>
        <w:gridCol w:w="709"/>
        <w:gridCol w:w="709"/>
        <w:gridCol w:w="992"/>
        <w:gridCol w:w="1276"/>
      </w:tblGrid>
      <w:tr w:rsidR="00A15FE6" w:rsidRPr="00A15FE6" w:rsidTr="00A94932">
        <w:trPr>
          <w:trHeight w:val="660"/>
        </w:trPr>
        <w:tc>
          <w:tcPr>
            <w:tcW w:w="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A15FE6">
              <w:rPr>
                <w:b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3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A15FE6">
              <w:rPr>
                <w:b/>
                <w:color w:val="000000"/>
                <w:sz w:val="16"/>
                <w:szCs w:val="16"/>
              </w:rPr>
              <w:t>Цель, задачи, мероприятия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A15FE6">
              <w:rPr>
                <w:b/>
                <w:color w:val="000000"/>
                <w:sz w:val="16"/>
                <w:szCs w:val="16"/>
              </w:rPr>
              <w:t>Срок выполнения (квартал, год)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A15FE6">
              <w:rPr>
                <w:b/>
                <w:color w:val="000000"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A15FE6">
              <w:rPr>
                <w:b/>
                <w:color w:val="000000"/>
                <w:sz w:val="16"/>
                <w:szCs w:val="16"/>
              </w:rPr>
              <w:t>Объемы финансирования, тыс.</w:t>
            </w:r>
            <w:r>
              <w:rPr>
                <w:b/>
                <w:color w:val="000000"/>
                <w:sz w:val="16"/>
                <w:szCs w:val="16"/>
              </w:rPr>
              <w:t xml:space="preserve"> </w:t>
            </w:r>
            <w:r w:rsidRPr="00A15FE6">
              <w:rPr>
                <w:b/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A15FE6">
              <w:rPr>
                <w:b/>
                <w:color w:val="000000"/>
                <w:sz w:val="16"/>
                <w:szCs w:val="16"/>
              </w:rPr>
              <w:t>Процент освоения, % (гр.6/гр.5)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A15FE6">
              <w:rPr>
                <w:b/>
                <w:color w:val="000000"/>
                <w:sz w:val="16"/>
                <w:szCs w:val="16"/>
              </w:rPr>
              <w:t>Показатели (индикаторы) результативности выполнения мероприятий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A15FE6">
              <w:rPr>
                <w:b/>
                <w:color w:val="000000"/>
                <w:sz w:val="16"/>
                <w:szCs w:val="16"/>
              </w:rPr>
              <w:t>Исполнители, перечень организаций, участвующих в реализации мероприятий</w:t>
            </w:r>
          </w:p>
        </w:tc>
      </w:tr>
      <w:tr w:rsidR="00A15FE6" w:rsidRPr="00A15FE6" w:rsidTr="00A94932">
        <w:trPr>
          <w:trHeight w:val="770"/>
        </w:trPr>
        <w:tc>
          <w:tcPr>
            <w:tcW w:w="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3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A15FE6">
              <w:rPr>
                <w:b/>
                <w:color w:val="000000"/>
                <w:sz w:val="16"/>
                <w:szCs w:val="16"/>
              </w:rPr>
              <w:t>Уточненные бюджетные ассигнования на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A15FE6">
              <w:rPr>
                <w:b/>
                <w:color w:val="000000"/>
                <w:sz w:val="16"/>
                <w:szCs w:val="16"/>
              </w:rPr>
              <w:t>Кассовый расход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A15FE6">
              <w:rPr>
                <w:b/>
                <w:color w:val="000000"/>
                <w:sz w:val="16"/>
                <w:szCs w:val="16"/>
              </w:rPr>
              <w:t>Наименование, ед.</w:t>
            </w:r>
            <w:r>
              <w:rPr>
                <w:b/>
                <w:color w:val="000000"/>
                <w:sz w:val="16"/>
                <w:szCs w:val="16"/>
              </w:rPr>
              <w:t xml:space="preserve"> </w:t>
            </w:r>
            <w:r w:rsidRPr="00A15FE6">
              <w:rPr>
                <w:b/>
                <w:color w:val="000000"/>
                <w:sz w:val="16"/>
                <w:szCs w:val="16"/>
              </w:rPr>
              <w:t>измерения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A15FE6">
              <w:rPr>
                <w:b/>
                <w:color w:val="000000"/>
                <w:sz w:val="16"/>
                <w:szCs w:val="16"/>
              </w:rPr>
              <w:t>План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A15FE6">
              <w:rPr>
                <w:b/>
                <w:color w:val="000000"/>
                <w:sz w:val="16"/>
                <w:szCs w:val="16"/>
              </w:rPr>
              <w:t>Факт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A15FE6">
              <w:rPr>
                <w:b/>
                <w:color w:val="000000"/>
                <w:sz w:val="16"/>
                <w:szCs w:val="16"/>
              </w:rPr>
              <w:t>Процент исполнения, %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b/>
                <w:color w:val="000000"/>
                <w:sz w:val="16"/>
                <w:szCs w:val="16"/>
              </w:rPr>
            </w:pPr>
          </w:p>
        </w:tc>
      </w:tr>
      <w:tr w:rsidR="00A15FE6" w:rsidRPr="00A15FE6" w:rsidTr="00A94932">
        <w:trPr>
          <w:trHeight w:val="300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FE6" w:rsidRPr="00A15FE6" w:rsidRDefault="00A15FE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A15FE6">
              <w:rPr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FE6" w:rsidRPr="00A15FE6" w:rsidRDefault="00A15FE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A15FE6">
              <w:rPr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FE6" w:rsidRPr="00A15FE6" w:rsidRDefault="00A15FE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A15FE6">
              <w:rPr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FE6" w:rsidRPr="00A15FE6" w:rsidRDefault="00A15FE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A15FE6">
              <w:rPr>
                <w:b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FE6" w:rsidRPr="00A15FE6" w:rsidRDefault="00A15FE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A15FE6">
              <w:rPr>
                <w:b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FE6" w:rsidRPr="00A15FE6" w:rsidRDefault="00A15FE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A15FE6">
              <w:rPr>
                <w:b/>
                <w:color w:val="000000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FE6" w:rsidRPr="00A15FE6" w:rsidRDefault="00A15FE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A15FE6">
              <w:rPr>
                <w:b/>
                <w:color w:val="000000"/>
                <w:sz w:val="16"/>
                <w:szCs w:val="16"/>
              </w:rPr>
              <w:t>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FE6" w:rsidRPr="00A15FE6" w:rsidRDefault="00A15FE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A15FE6">
              <w:rPr>
                <w:b/>
                <w:color w:val="000000"/>
                <w:sz w:val="16"/>
                <w:szCs w:val="16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FE6" w:rsidRPr="00A15FE6" w:rsidRDefault="00A15FE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A15FE6">
              <w:rPr>
                <w:b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FE6" w:rsidRPr="00A15FE6" w:rsidRDefault="00A15FE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A15FE6">
              <w:rPr>
                <w:b/>
                <w:color w:val="000000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FE6" w:rsidRPr="00A15FE6" w:rsidRDefault="00A15FE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A15FE6">
              <w:rPr>
                <w:b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FE6" w:rsidRPr="00A15FE6" w:rsidRDefault="00A15FE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A15FE6">
              <w:rPr>
                <w:b/>
                <w:color w:val="000000"/>
                <w:sz w:val="16"/>
                <w:szCs w:val="16"/>
              </w:rPr>
              <w:t>12</w:t>
            </w:r>
          </w:p>
        </w:tc>
      </w:tr>
      <w:tr w:rsidR="00A15FE6" w:rsidRPr="00A15FE6" w:rsidTr="00A94932">
        <w:trPr>
          <w:trHeight w:val="672"/>
        </w:trPr>
        <w:tc>
          <w:tcPr>
            <w:tcW w:w="153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A15FE6">
            <w:pPr>
              <w:rPr>
                <w:b/>
                <w:sz w:val="16"/>
                <w:szCs w:val="16"/>
              </w:rPr>
            </w:pPr>
            <w:r w:rsidRPr="00A15FE6">
              <w:rPr>
                <w:b/>
                <w:sz w:val="16"/>
                <w:szCs w:val="16"/>
              </w:rPr>
              <w:t xml:space="preserve">Цель: 1. Осуществление финансового обеспечения муниципальных учреждений, подведомственных Управлению культуры, спорта, молодежной политики и международных связей </w:t>
            </w:r>
            <w:proofErr w:type="gramStart"/>
            <w:r w:rsidRPr="00A15FE6">
              <w:rPr>
                <w:b/>
                <w:sz w:val="16"/>
                <w:szCs w:val="16"/>
              </w:rPr>
              <w:t>администрации</w:t>
            </w:r>
            <w:proofErr w:type="gramEnd"/>
            <w:r w:rsidRPr="00A15FE6">
              <w:rPr>
                <w:b/>
                <w:sz w:val="16"/>
                <w:szCs w:val="16"/>
              </w:rPr>
              <w:t xml:space="preserve"> ЗАТО г.Североморск.  Повышение эффективности деятельности учреждений подведомственных Управлению культуры, спорта, молодежной политики и международных связей </w:t>
            </w:r>
            <w:proofErr w:type="gramStart"/>
            <w:r w:rsidRPr="00A15FE6">
              <w:rPr>
                <w:b/>
                <w:sz w:val="16"/>
                <w:szCs w:val="16"/>
              </w:rPr>
              <w:t>администрации</w:t>
            </w:r>
            <w:proofErr w:type="gramEnd"/>
            <w:r w:rsidRPr="00A15FE6">
              <w:rPr>
                <w:b/>
                <w:sz w:val="16"/>
                <w:szCs w:val="16"/>
              </w:rPr>
              <w:t xml:space="preserve"> ЗАТО г.Североморск, внедрение в практику новых технологий в сфере культуры, обеспечение преемственности развития культуры и поддержка многообразия культурной жизни.</w:t>
            </w:r>
          </w:p>
        </w:tc>
      </w:tr>
      <w:tr w:rsidR="005950D1" w:rsidRPr="00A15FE6" w:rsidTr="005950D1">
        <w:trPr>
          <w:trHeight w:val="928"/>
        </w:trPr>
        <w:tc>
          <w:tcPr>
            <w:tcW w:w="8506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50D1" w:rsidRPr="00A15FE6" w:rsidRDefault="005950D1" w:rsidP="00A15FE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50D1" w:rsidRPr="00A15FE6" w:rsidRDefault="005950D1" w:rsidP="00A94932">
            <w:pPr>
              <w:rPr>
                <w:sz w:val="16"/>
                <w:szCs w:val="16"/>
              </w:rPr>
            </w:pPr>
            <w:r w:rsidRPr="00A15FE6">
              <w:rPr>
                <w:sz w:val="16"/>
                <w:szCs w:val="16"/>
              </w:rPr>
              <w:t>- количество учреждений в отношении которых осуществляется ведение бухгалтерского учета, формирование регистров бухгалтерского учета на бумажных и электронных носителях информации (</w:t>
            </w:r>
            <w:proofErr w:type="spellStart"/>
            <w:r w:rsidRPr="00A15FE6">
              <w:rPr>
                <w:sz w:val="16"/>
                <w:szCs w:val="16"/>
              </w:rPr>
              <w:t>ед</w:t>
            </w:r>
            <w:proofErr w:type="spellEnd"/>
            <w:r w:rsidRPr="00A15FE6">
              <w:rPr>
                <w:sz w:val="16"/>
                <w:szCs w:val="16"/>
              </w:rPr>
              <w:t>,)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0D1" w:rsidRPr="00A15FE6" w:rsidRDefault="005950D1">
            <w:pPr>
              <w:jc w:val="center"/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12,0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0D1" w:rsidRPr="00A15FE6" w:rsidRDefault="005950D1">
            <w:pPr>
              <w:jc w:val="center"/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12,0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50D1" w:rsidRPr="00A15FE6" w:rsidRDefault="005950D1">
            <w:pPr>
              <w:jc w:val="center"/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50D1" w:rsidRPr="00A15FE6" w:rsidRDefault="005950D1">
            <w:pPr>
              <w:jc w:val="center"/>
              <w:rPr>
                <w:sz w:val="16"/>
                <w:szCs w:val="16"/>
              </w:rPr>
            </w:pPr>
            <w:r w:rsidRPr="00A15FE6">
              <w:rPr>
                <w:sz w:val="16"/>
                <w:szCs w:val="16"/>
              </w:rPr>
              <w:t>МБУ ЦБ</w:t>
            </w:r>
          </w:p>
        </w:tc>
      </w:tr>
      <w:tr w:rsidR="00DE577D" w:rsidRPr="00A15FE6" w:rsidTr="00A94932">
        <w:trPr>
          <w:trHeight w:val="397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577D" w:rsidRPr="00A15FE6" w:rsidRDefault="00DE577D" w:rsidP="00DE577D">
            <w:pPr>
              <w:jc w:val="center"/>
              <w:rPr>
                <w:b/>
                <w:bCs/>
                <w:sz w:val="16"/>
                <w:szCs w:val="16"/>
              </w:rPr>
            </w:pPr>
            <w:r w:rsidRPr="00A15FE6">
              <w:rPr>
                <w:b/>
                <w:bCs/>
                <w:sz w:val="16"/>
                <w:szCs w:val="16"/>
              </w:rPr>
              <w:t>1. </w:t>
            </w:r>
          </w:p>
        </w:tc>
        <w:tc>
          <w:tcPr>
            <w:tcW w:w="145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E577D" w:rsidRPr="00A15FE6" w:rsidRDefault="00DE577D" w:rsidP="00DE577D">
            <w:pPr>
              <w:rPr>
                <w:color w:val="000000"/>
                <w:sz w:val="16"/>
                <w:szCs w:val="16"/>
              </w:rPr>
            </w:pPr>
            <w:r w:rsidRPr="00A15FE6">
              <w:rPr>
                <w:b/>
                <w:bCs/>
                <w:sz w:val="16"/>
                <w:szCs w:val="16"/>
              </w:rPr>
              <w:t>Задача</w:t>
            </w:r>
            <w:r>
              <w:rPr>
                <w:b/>
                <w:bCs/>
                <w:sz w:val="16"/>
                <w:szCs w:val="16"/>
              </w:rPr>
              <w:t xml:space="preserve"> 1</w:t>
            </w:r>
            <w:r w:rsidRPr="00A15FE6">
              <w:rPr>
                <w:b/>
                <w:bCs/>
                <w:sz w:val="16"/>
                <w:szCs w:val="16"/>
              </w:rPr>
              <w:t xml:space="preserve">: обеспечение бухгалтерского учета и отчетности муниципальных учреждений, подведомственных Управлению культуры, спорта, молодежной политики и международных связей </w:t>
            </w:r>
            <w:proofErr w:type="gramStart"/>
            <w:r w:rsidRPr="00A15FE6">
              <w:rPr>
                <w:b/>
                <w:bCs/>
                <w:sz w:val="16"/>
                <w:szCs w:val="16"/>
              </w:rPr>
              <w:t>администрации</w:t>
            </w:r>
            <w:proofErr w:type="gramEnd"/>
            <w:r w:rsidRPr="00A15FE6">
              <w:rPr>
                <w:b/>
                <w:bCs/>
                <w:sz w:val="16"/>
                <w:szCs w:val="16"/>
              </w:rPr>
              <w:t xml:space="preserve"> ЗАТО г.Североморск</w:t>
            </w:r>
          </w:p>
        </w:tc>
      </w:tr>
      <w:tr w:rsidR="00A15FE6" w:rsidRPr="00A15FE6" w:rsidTr="00A94932">
        <w:trPr>
          <w:trHeight w:val="1112"/>
        </w:trPr>
        <w:tc>
          <w:tcPr>
            <w:tcW w:w="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</w:t>
            </w:r>
            <w:r w:rsidRPr="00A15FE6">
              <w:rPr>
                <w:b/>
                <w:bCs/>
                <w:sz w:val="16"/>
                <w:szCs w:val="16"/>
              </w:rPr>
              <w:t>.1.</w:t>
            </w:r>
          </w:p>
        </w:tc>
        <w:tc>
          <w:tcPr>
            <w:tcW w:w="3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rPr>
                <w:b/>
                <w:bCs/>
                <w:sz w:val="16"/>
                <w:szCs w:val="16"/>
              </w:rPr>
            </w:pPr>
            <w:r w:rsidRPr="00A15FE6">
              <w:rPr>
                <w:b/>
                <w:bCs/>
                <w:sz w:val="16"/>
                <w:szCs w:val="16"/>
              </w:rPr>
              <w:t xml:space="preserve">Основное мероприятие 1. </w:t>
            </w:r>
            <w:r w:rsidRPr="00A15FE6">
              <w:rPr>
                <w:b/>
                <w:bCs/>
                <w:sz w:val="16"/>
                <w:szCs w:val="16"/>
              </w:rPr>
              <w:br/>
              <w:t>Обеспечение ведения бухгалтерского учета и составление отчетности в муниципальных учреждениях в сфере культуры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FE6">
              <w:rPr>
                <w:b/>
                <w:bCs/>
                <w:sz w:val="16"/>
                <w:szCs w:val="16"/>
              </w:rPr>
              <w:t>2020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rPr>
                <w:b/>
                <w:bCs/>
                <w:sz w:val="16"/>
                <w:szCs w:val="16"/>
              </w:rPr>
            </w:pPr>
            <w:r w:rsidRPr="00A15FE6">
              <w:rPr>
                <w:b/>
                <w:bCs/>
                <w:sz w:val="16"/>
                <w:szCs w:val="16"/>
              </w:rPr>
              <w:t>Местный бюджет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FE6">
              <w:rPr>
                <w:b/>
                <w:bCs/>
                <w:sz w:val="16"/>
                <w:szCs w:val="16"/>
              </w:rPr>
              <w:t>19 467,01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FE6">
              <w:rPr>
                <w:b/>
                <w:bCs/>
                <w:sz w:val="16"/>
                <w:szCs w:val="16"/>
              </w:rPr>
              <w:t>19 467,01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FE6">
              <w:rPr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 w:rsidP="003317F8">
            <w:pPr>
              <w:rPr>
                <w:sz w:val="16"/>
                <w:szCs w:val="16"/>
              </w:rPr>
            </w:pPr>
            <w:r w:rsidRPr="00A15FE6">
              <w:rPr>
                <w:sz w:val="16"/>
                <w:szCs w:val="16"/>
              </w:rPr>
              <w:t xml:space="preserve"> - Количество отчетов, подлежащих</w:t>
            </w:r>
            <w:r w:rsidR="003317F8">
              <w:rPr>
                <w:sz w:val="16"/>
                <w:szCs w:val="16"/>
              </w:rPr>
              <w:t xml:space="preserve"> </w:t>
            </w:r>
            <w:r w:rsidRPr="00A15FE6">
              <w:rPr>
                <w:sz w:val="16"/>
                <w:szCs w:val="16"/>
              </w:rPr>
              <w:t>своду на бумажных и электронных</w:t>
            </w:r>
            <w:r w:rsidR="003317F8">
              <w:rPr>
                <w:sz w:val="16"/>
                <w:szCs w:val="16"/>
              </w:rPr>
              <w:t xml:space="preserve"> </w:t>
            </w:r>
            <w:r w:rsidRPr="00A15FE6">
              <w:rPr>
                <w:sz w:val="16"/>
                <w:szCs w:val="16"/>
              </w:rPr>
              <w:t>носителях информации по ведению</w:t>
            </w:r>
            <w:r w:rsidR="003317F8">
              <w:rPr>
                <w:sz w:val="16"/>
                <w:szCs w:val="16"/>
              </w:rPr>
              <w:t xml:space="preserve"> </w:t>
            </w:r>
            <w:r w:rsidRPr="00A15FE6">
              <w:rPr>
                <w:sz w:val="16"/>
                <w:szCs w:val="16"/>
              </w:rPr>
              <w:t>бухгалтерского учёта (формирование</w:t>
            </w:r>
            <w:r w:rsidR="003317F8">
              <w:rPr>
                <w:sz w:val="16"/>
                <w:szCs w:val="16"/>
              </w:rPr>
              <w:t xml:space="preserve"> </w:t>
            </w:r>
            <w:r w:rsidRPr="00A15FE6">
              <w:rPr>
                <w:sz w:val="16"/>
                <w:szCs w:val="16"/>
              </w:rPr>
              <w:t>регистров) по всем объектам учета бюджетных</w:t>
            </w:r>
            <w:r w:rsidR="003317F8">
              <w:rPr>
                <w:sz w:val="16"/>
                <w:szCs w:val="16"/>
              </w:rPr>
              <w:t xml:space="preserve"> </w:t>
            </w:r>
            <w:r w:rsidRPr="00A15FE6">
              <w:rPr>
                <w:sz w:val="16"/>
                <w:szCs w:val="16"/>
              </w:rPr>
              <w:t xml:space="preserve">учреждений (ед.)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1980,0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1980,0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rPr>
                <w:b/>
                <w:bCs/>
                <w:sz w:val="16"/>
                <w:szCs w:val="16"/>
              </w:rPr>
            </w:pPr>
            <w:r w:rsidRPr="00A15FE6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A15FE6" w:rsidRPr="00A15FE6" w:rsidTr="00A94932">
        <w:trPr>
          <w:trHeight w:val="1144"/>
        </w:trPr>
        <w:tc>
          <w:tcPr>
            <w:tcW w:w="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 w:rsidP="003317F8">
            <w:pPr>
              <w:rPr>
                <w:sz w:val="16"/>
                <w:szCs w:val="16"/>
              </w:rPr>
            </w:pPr>
            <w:r w:rsidRPr="00A15FE6">
              <w:rPr>
                <w:sz w:val="16"/>
                <w:szCs w:val="16"/>
              </w:rPr>
              <w:t xml:space="preserve"> - Количество отчетов, годовых и</w:t>
            </w:r>
            <w:r w:rsidR="003317F8">
              <w:rPr>
                <w:sz w:val="16"/>
                <w:szCs w:val="16"/>
              </w:rPr>
              <w:t xml:space="preserve"> </w:t>
            </w:r>
            <w:r w:rsidRPr="00A15FE6">
              <w:rPr>
                <w:sz w:val="16"/>
                <w:szCs w:val="16"/>
              </w:rPr>
              <w:t>внутригодовых, подлежащих своду</w:t>
            </w:r>
            <w:r w:rsidR="003317F8">
              <w:rPr>
                <w:sz w:val="16"/>
                <w:szCs w:val="16"/>
              </w:rPr>
              <w:t xml:space="preserve"> </w:t>
            </w:r>
            <w:r w:rsidRPr="00A15FE6">
              <w:rPr>
                <w:sz w:val="16"/>
                <w:szCs w:val="16"/>
              </w:rPr>
              <w:t>на бумажных и электронных</w:t>
            </w:r>
            <w:r w:rsidR="003317F8">
              <w:rPr>
                <w:sz w:val="16"/>
                <w:szCs w:val="16"/>
              </w:rPr>
              <w:t xml:space="preserve"> </w:t>
            </w:r>
            <w:r w:rsidRPr="00A15FE6">
              <w:rPr>
                <w:sz w:val="16"/>
                <w:szCs w:val="16"/>
              </w:rPr>
              <w:t>носителях информации по ведению</w:t>
            </w:r>
            <w:r w:rsidR="003317F8">
              <w:rPr>
                <w:sz w:val="16"/>
                <w:szCs w:val="16"/>
              </w:rPr>
              <w:t xml:space="preserve"> </w:t>
            </w:r>
            <w:r w:rsidRPr="00A15FE6">
              <w:rPr>
                <w:sz w:val="16"/>
                <w:szCs w:val="16"/>
              </w:rPr>
              <w:t>бухгалтерского учёта по всем</w:t>
            </w:r>
            <w:r w:rsidR="003317F8">
              <w:rPr>
                <w:sz w:val="16"/>
                <w:szCs w:val="16"/>
              </w:rPr>
              <w:t xml:space="preserve"> </w:t>
            </w:r>
            <w:r w:rsidRPr="00A15FE6">
              <w:rPr>
                <w:sz w:val="16"/>
                <w:szCs w:val="16"/>
              </w:rPr>
              <w:t>объектам учета бюджетных и</w:t>
            </w:r>
            <w:r w:rsidR="003317F8">
              <w:rPr>
                <w:sz w:val="16"/>
                <w:szCs w:val="16"/>
              </w:rPr>
              <w:t xml:space="preserve"> </w:t>
            </w:r>
            <w:r w:rsidRPr="00A15FE6">
              <w:rPr>
                <w:sz w:val="16"/>
                <w:szCs w:val="16"/>
              </w:rPr>
              <w:t>автономных учреждений (ед.)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1955,0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1955,0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rPr>
                <w:b/>
                <w:bCs/>
                <w:sz w:val="16"/>
                <w:szCs w:val="16"/>
              </w:rPr>
            </w:pPr>
            <w:r w:rsidRPr="00A15FE6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A15FE6" w:rsidRPr="00A15FE6" w:rsidTr="00A94932">
        <w:trPr>
          <w:trHeight w:val="693"/>
        </w:trPr>
        <w:tc>
          <w:tcPr>
            <w:tcW w:w="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rPr>
                <w:b/>
                <w:bCs/>
                <w:sz w:val="16"/>
                <w:szCs w:val="16"/>
              </w:rPr>
            </w:pPr>
            <w:r w:rsidRPr="00A15FE6">
              <w:rPr>
                <w:b/>
                <w:bCs/>
                <w:sz w:val="16"/>
                <w:szCs w:val="16"/>
              </w:rPr>
              <w:t>Областной бюджет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FE6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FE6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FE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 w:rsidP="003317F8">
            <w:pPr>
              <w:rPr>
                <w:sz w:val="16"/>
                <w:szCs w:val="16"/>
              </w:rPr>
            </w:pPr>
            <w:r w:rsidRPr="00A15FE6">
              <w:rPr>
                <w:sz w:val="16"/>
                <w:szCs w:val="16"/>
              </w:rPr>
              <w:t xml:space="preserve"> - Количество </w:t>
            </w:r>
            <w:proofErr w:type="gramStart"/>
            <w:r w:rsidRPr="00A15FE6">
              <w:rPr>
                <w:sz w:val="16"/>
                <w:szCs w:val="16"/>
              </w:rPr>
              <w:t>отчетов,  подлежащих</w:t>
            </w:r>
            <w:proofErr w:type="gramEnd"/>
            <w:r w:rsidRPr="00A15FE6">
              <w:rPr>
                <w:sz w:val="16"/>
                <w:szCs w:val="16"/>
              </w:rPr>
              <w:t xml:space="preserve"> своду на бумажных и электронных</w:t>
            </w:r>
            <w:r>
              <w:rPr>
                <w:sz w:val="16"/>
                <w:szCs w:val="16"/>
              </w:rPr>
              <w:t xml:space="preserve"> </w:t>
            </w:r>
            <w:r w:rsidRPr="00A15FE6">
              <w:rPr>
                <w:sz w:val="16"/>
                <w:szCs w:val="16"/>
              </w:rPr>
              <w:t>носителях информации по ведению</w:t>
            </w:r>
            <w:r>
              <w:rPr>
                <w:sz w:val="16"/>
                <w:szCs w:val="16"/>
              </w:rPr>
              <w:t xml:space="preserve"> </w:t>
            </w:r>
            <w:r w:rsidRPr="00A15FE6">
              <w:rPr>
                <w:sz w:val="16"/>
                <w:szCs w:val="16"/>
              </w:rPr>
              <w:t>бухгалтерского  учёта по формированию бюджетной</w:t>
            </w:r>
            <w:r w:rsidR="003317F8">
              <w:rPr>
                <w:sz w:val="16"/>
                <w:szCs w:val="16"/>
              </w:rPr>
              <w:t xml:space="preserve"> </w:t>
            </w:r>
            <w:r w:rsidRPr="00A15FE6">
              <w:rPr>
                <w:sz w:val="16"/>
                <w:szCs w:val="16"/>
              </w:rPr>
              <w:t>отчетности для ГРБС (ед.)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142,0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142,0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rPr>
                <w:b/>
                <w:bCs/>
                <w:sz w:val="16"/>
                <w:szCs w:val="16"/>
              </w:rPr>
            </w:pPr>
            <w:r w:rsidRPr="00A15FE6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A15FE6" w:rsidRPr="00A15FE6" w:rsidTr="00A94932">
        <w:trPr>
          <w:trHeight w:val="1275"/>
        </w:trPr>
        <w:tc>
          <w:tcPr>
            <w:tcW w:w="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 w:rsidP="003317F8">
            <w:pPr>
              <w:rPr>
                <w:sz w:val="16"/>
                <w:szCs w:val="16"/>
              </w:rPr>
            </w:pPr>
            <w:r w:rsidRPr="00A15FE6">
              <w:rPr>
                <w:sz w:val="16"/>
                <w:szCs w:val="16"/>
              </w:rPr>
              <w:t>- Количество отчетов, подлежащих</w:t>
            </w:r>
            <w:r w:rsidR="003317F8">
              <w:rPr>
                <w:sz w:val="16"/>
                <w:szCs w:val="16"/>
              </w:rPr>
              <w:t xml:space="preserve"> </w:t>
            </w:r>
            <w:r w:rsidRPr="00A15FE6">
              <w:rPr>
                <w:sz w:val="16"/>
                <w:szCs w:val="16"/>
              </w:rPr>
              <w:t>своду на бумажных и электронных</w:t>
            </w:r>
            <w:r w:rsidR="003317F8">
              <w:rPr>
                <w:sz w:val="16"/>
                <w:szCs w:val="16"/>
              </w:rPr>
              <w:t xml:space="preserve"> </w:t>
            </w:r>
            <w:r w:rsidRPr="00A15FE6">
              <w:rPr>
                <w:sz w:val="16"/>
                <w:szCs w:val="16"/>
              </w:rPr>
              <w:t>носителях информации по ведению</w:t>
            </w:r>
            <w:r w:rsidR="003317F8">
              <w:rPr>
                <w:sz w:val="16"/>
                <w:szCs w:val="16"/>
              </w:rPr>
              <w:t xml:space="preserve"> </w:t>
            </w:r>
            <w:r w:rsidRPr="00A15FE6">
              <w:rPr>
                <w:sz w:val="16"/>
                <w:szCs w:val="16"/>
              </w:rPr>
              <w:t>бухгалтерского учёта</w:t>
            </w:r>
            <w:r w:rsidR="003317F8">
              <w:rPr>
                <w:sz w:val="16"/>
                <w:szCs w:val="16"/>
              </w:rPr>
              <w:t xml:space="preserve"> </w:t>
            </w:r>
            <w:r w:rsidRPr="00A15FE6">
              <w:rPr>
                <w:sz w:val="16"/>
                <w:szCs w:val="16"/>
              </w:rPr>
              <w:t>по формированию бюджетной</w:t>
            </w:r>
            <w:r w:rsidR="003317F8">
              <w:rPr>
                <w:sz w:val="16"/>
                <w:szCs w:val="16"/>
              </w:rPr>
              <w:t xml:space="preserve"> </w:t>
            </w:r>
            <w:r w:rsidRPr="00A15FE6">
              <w:rPr>
                <w:sz w:val="16"/>
                <w:szCs w:val="16"/>
              </w:rPr>
              <w:t>отчетности для ГРБС на</w:t>
            </w:r>
            <w:r w:rsidR="003317F8">
              <w:rPr>
                <w:sz w:val="16"/>
                <w:szCs w:val="16"/>
              </w:rPr>
              <w:t xml:space="preserve"> </w:t>
            </w:r>
            <w:r w:rsidRPr="00A15FE6">
              <w:rPr>
                <w:sz w:val="16"/>
                <w:szCs w:val="16"/>
              </w:rPr>
              <w:t>формирование сводных и</w:t>
            </w:r>
            <w:r w:rsidR="003317F8">
              <w:rPr>
                <w:sz w:val="16"/>
                <w:szCs w:val="16"/>
              </w:rPr>
              <w:t xml:space="preserve"> </w:t>
            </w:r>
            <w:r w:rsidRPr="00A15FE6">
              <w:rPr>
                <w:sz w:val="16"/>
                <w:szCs w:val="16"/>
              </w:rPr>
              <w:t>консолидированных форм отчетности (ед.)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142,0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142,0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rPr>
                <w:b/>
                <w:bCs/>
                <w:sz w:val="16"/>
                <w:szCs w:val="16"/>
              </w:rPr>
            </w:pPr>
            <w:r w:rsidRPr="00A15FE6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A15FE6" w:rsidRPr="00A15FE6" w:rsidTr="00A94932">
        <w:trPr>
          <w:trHeight w:val="561"/>
        </w:trPr>
        <w:tc>
          <w:tcPr>
            <w:tcW w:w="7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3317F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A15FE6" w:rsidRPr="00A15FE6">
              <w:rPr>
                <w:sz w:val="16"/>
                <w:szCs w:val="16"/>
              </w:rPr>
              <w:t>.1.1.</w:t>
            </w:r>
          </w:p>
        </w:tc>
        <w:tc>
          <w:tcPr>
            <w:tcW w:w="3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  <w:r w:rsidRPr="00A15FE6">
              <w:rPr>
                <w:sz w:val="16"/>
                <w:szCs w:val="16"/>
              </w:rPr>
              <w:t xml:space="preserve">Расходы на обеспечение деятельности (оказание услуг) подведомственных учреждений, в том числе на предоставление муниципальным </w:t>
            </w:r>
            <w:proofErr w:type="gramStart"/>
            <w:r w:rsidRPr="00A15FE6">
              <w:rPr>
                <w:sz w:val="16"/>
                <w:szCs w:val="16"/>
              </w:rPr>
              <w:t>бюджетным  и</w:t>
            </w:r>
            <w:proofErr w:type="gramEnd"/>
            <w:r w:rsidRPr="00A15FE6">
              <w:rPr>
                <w:sz w:val="16"/>
                <w:szCs w:val="16"/>
              </w:rPr>
              <w:t xml:space="preserve"> автономным учреждениям субсидий (централизованная бухгалтерия)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sz w:val="16"/>
                <w:szCs w:val="16"/>
              </w:rPr>
            </w:pPr>
            <w:r w:rsidRPr="00A15FE6">
              <w:rPr>
                <w:sz w:val="16"/>
                <w:szCs w:val="16"/>
              </w:rPr>
              <w:t>2020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jc w:val="center"/>
              <w:rPr>
                <w:sz w:val="16"/>
                <w:szCs w:val="16"/>
              </w:rPr>
            </w:pPr>
            <w:r w:rsidRPr="00A15FE6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jc w:val="center"/>
              <w:rPr>
                <w:sz w:val="16"/>
                <w:szCs w:val="16"/>
              </w:rPr>
            </w:pPr>
            <w:r w:rsidRPr="00A15FE6">
              <w:rPr>
                <w:sz w:val="16"/>
                <w:szCs w:val="16"/>
              </w:rPr>
              <w:t> </w:t>
            </w:r>
          </w:p>
        </w:tc>
      </w:tr>
      <w:tr w:rsidR="00A15FE6" w:rsidRPr="00A15FE6" w:rsidTr="00A94932">
        <w:trPr>
          <w:trHeight w:val="570"/>
        </w:trPr>
        <w:tc>
          <w:tcPr>
            <w:tcW w:w="7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</w:p>
        </w:tc>
        <w:tc>
          <w:tcPr>
            <w:tcW w:w="3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FE6" w:rsidRPr="00A15FE6" w:rsidRDefault="00A15FE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FE6" w:rsidRPr="00A15FE6" w:rsidRDefault="00A15FE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</w:p>
        </w:tc>
      </w:tr>
      <w:tr w:rsidR="00A15FE6" w:rsidRPr="00A15FE6" w:rsidTr="00A94932">
        <w:trPr>
          <w:trHeight w:val="210"/>
        </w:trPr>
        <w:tc>
          <w:tcPr>
            <w:tcW w:w="7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</w:p>
        </w:tc>
        <w:tc>
          <w:tcPr>
            <w:tcW w:w="3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  <w:r w:rsidRPr="00A15FE6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FE6" w:rsidRPr="00A15FE6" w:rsidRDefault="00A15FE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FE6" w:rsidRPr="00A15FE6" w:rsidRDefault="00A15FE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A15FE6">
            <w:pPr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</w:p>
        </w:tc>
      </w:tr>
      <w:tr w:rsidR="00A15FE6" w:rsidRPr="00A15FE6" w:rsidTr="00A94932">
        <w:trPr>
          <w:trHeight w:val="588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3317F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A15FE6" w:rsidRPr="00A15FE6">
              <w:rPr>
                <w:sz w:val="16"/>
                <w:szCs w:val="16"/>
              </w:rPr>
              <w:t>.1.2.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5FE6" w:rsidRPr="00A15FE6" w:rsidRDefault="00A15FE6">
            <w:pPr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Расходы муниципальных бюджетных и автономных учреждений на оплату труда и начисления на выплаты по оплате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2020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17 768,81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17 768,81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  <w:r w:rsidRPr="00A15FE6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FE6" w:rsidRPr="00A15FE6" w:rsidRDefault="00A15FE6">
            <w:pPr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FE6" w:rsidRPr="00A15FE6" w:rsidRDefault="00A15FE6">
            <w:pPr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FE6" w:rsidRPr="00A15FE6" w:rsidRDefault="00A15FE6">
            <w:pPr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  <w:r w:rsidRPr="00A15FE6">
              <w:rPr>
                <w:sz w:val="16"/>
                <w:szCs w:val="16"/>
              </w:rPr>
              <w:t> </w:t>
            </w:r>
          </w:p>
        </w:tc>
      </w:tr>
      <w:tr w:rsidR="00A15FE6" w:rsidRPr="00A15FE6" w:rsidTr="00A94932">
        <w:trPr>
          <w:trHeight w:val="562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3317F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A15FE6" w:rsidRPr="00A15FE6">
              <w:rPr>
                <w:sz w:val="16"/>
                <w:szCs w:val="16"/>
              </w:rPr>
              <w:t>.1.3.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Расходы муниципальных бюджетных и автономных учреждений на содержание имущества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2020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80,00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80,00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  <w:r w:rsidRPr="00A15FE6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FE6" w:rsidRPr="00A15FE6" w:rsidRDefault="00A15FE6">
            <w:pPr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FE6" w:rsidRPr="00A15FE6" w:rsidRDefault="00A15FE6">
            <w:pPr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FE6" w:rsidRPr="00A15FE6" w:rsidRDefault="00A15FE6">
            <w:pPr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  <w:r w:rsidRPr="00A15FE6">
              <w:rPr>
                <w:sz w:val="16"/>
                <w:szCs w:val="16"/>
              </w:rPr>
              <w:t> </w:t>
            </w:r>
          </w:p>
        </w:tc>
      </w:tr>
      <w:tr w:rsidR="00A15FE6" w:rsidRPr="00A15FE6" w:rsidTr="00A94932">
        <w:trPr>
          <w:trHeight w:val="549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3317F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A15FE6" w:rsidRPr="00A15FE6">
              <w:rPr>
                <w:sz w:val="16"/>
                <w:szCs w:val="16"/>
              </w:rPr>
              <w:t>.1.5.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Прочие расходы муниципальных бюджетных и автономных учреждений на обеспечение деятельности (оказание услуг)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2020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1 368,20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1 368,20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  <w:r w:rsidRPr="00A15FE6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FE6" w:rsidRPr="00A15FE6" w:rsidRDefault="00A15FE6">
            <w:pPr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FE6" w:rsidRPr="00A15FE6" w:rsidRDefault="00A15FE6">
            <w:pPr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FE6" w:rsidRPr="00A15FE6" w:rsidRDefault="00A15FE6">
            <w:pPr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  <w:r w:rsidRPr="00A15FE6">
              <w:rPr>
                <w:sz w:val="16"/>
                <w:szCs w:val="16"/>
              </w:rPr>
              <w:t> </w:t>
            </w:r>
          </w:p>
        </w:tc>
      </w:tr>
      <w:tr w:rsidR="00A15FE6" w:rsidRPr="00A15FE6" w:rsidTr="00A94932">
        <w:trPr>
          <w:trHeight w:val="315"/>
        </w:trPr>
        <w:tc>
          <w:tcPr>
            <w:tcW w:w="7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3317F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A15FE6" w:rsidRPr="00A15FE6">
              <w:rPr>
                <w:sz w:val="16"/>
                <w:szCs w:val="16"/>
              </w:rPr>
              <w:t>.1.6.</w:t>
            </w:r>
          </w:p>
        </w:tc>
        <w:tc>
          <w:tcPr>
            <w:tcW w:w="32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  <w:r w:rsidRPr="00A15FE6">
              <w:rPr>
                <w:sz w:val="16"/>
                <w:szCs w:val="16"/>
              </w:rPr>
              <w:t>Компенсация расходов на оплату стоимости проезда и провоза багажа к месту использования отпуска и обратно лицам, работающим в организациях, финансируемых из местного бюджета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sz w:val="16"/>
                <w:szCs w:val="16"/>
              </w:rPr>
            </w:pPr>
            <w:r w:rsidRPr="00A15FE6">
              <w:rPr>
                <w:sz w:val="16"/>
                <w:szCs w:val="16"/>
              </w:rPr>
              <w:t>2020 год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250,00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250,00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jc w:val="center"/>
              <w:rPr>
                <w:sz w:val="16"/>
                <w:szCs w:val="16"/>
              </w:rPr>
            </w:pPr>
            <w:r w:rsidRPr="00A15FE6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FE6" w:rsidRPr="00A15FE6" w:rsidRDefault="00A15FE6">
            <w:pPr>
              <w:jc w:val="center"/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FE6" w:rsidRPr="00A15FE6" w:rsidRDefault="00A15FE6">
            <w:pPr>
              <w:jc w:val="center"/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FE6" w:rsidRPr="00A15FE6" w:rsidRDefault="00A15FE6">
            <w:pPr>
              <w:jc w:val="center"/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FE6" w:rsidRPr="00A15FE6" w:rsidRDefault="00A15FE6">
            <w:pPr>
              <w:jc w:val="center"/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 </w:t>
            </w:r>
          </w:p>
        </w:tc>
      </w:tr>
      <w:tr w:rsidR="00A15FE6" w:rsidRPr="00A15FE6" w:rsidTr="00A94932">
        <w:trPr>
          <w:trHeight w:val="315"/>
        </w:trPr>
        <w:tc>
          <w:tcPr>
            <w:tcW w:w="7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</w:p>
        </w:tc>
        <w:tc>
          <w:tcPr>
            <w:tcW w:w="32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FE6" w:rsidRPr="00A15FE6" w:rsidRDefault="00A15FE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FE6" w:rsidRPr="00A15FE6" w:rsidRDefault="00A15FE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color w:val="000000"/>
                <w:sz w:val="16"/>
                <w:szCs w:val="16"/>
              </w:rPr>
            </w:pPr>
          </w:p>
        </w:tc>
      </w:tr>
      <w:tr w:rsidR="00A15FE6" w:rsidRPr="00A15FE6" w:rsidTr="00A94932">
        <w:trPr>
          <w:trHeight w:val="184"/>
        </w:trPr>
        <w:tc>
          <w:tcPr>
            <w:tcW w:w="7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</w:p>
        </w:tc>
        <w:tc>
          <w:tcPr>
            <w:tcW w:w="32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FE6" w:rsidRPr="00A15FE6" w:rsidRDefault="00A15FE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FE6" w:rsidRPr="00A15FE6" w:rsidRDefault="00A15FE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color w:val="000000"/>
                <w:sz w:val="16"/>
                <w:szCs w:val="16"/>
              </w:rPr>
            </w:pPr>
          </w:p>
        </w:tc>
      </w:tr>
      <w:tr w:rsidR="00A15FE6" w:rsidRPr="00A15FE6" w:rsidTr="00A94932">
        <w:trPr>
          <w:trHeight w:val="47"/>
        </w:trPr>
        <w:tc>
          <w:tcPr>
            <w:tcW w:w="7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</w:p>
        </w:tc>
        <w:tc>
          <w:tcPr>
            <w:tcW w:w="3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ОБ 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FE6" w:rsidRPr="00A15FE6" w:rsidRDefault="00A15FE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FE6" w:rsidRPr="00A15FE6" w:rsidRDefault="00A15FE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color w:val="000000"/>
                <w:sz w:val="16"/>
                <w:szCs w:val="16"/>
              </w:rPr>
            </w:pPr>
          </w:p>
        </w:tc>
      </w:tr>
      <w:tr w:rsidR="00A15FE6" w:rsidRPr="00A15FE6" w:rsidTr="00A94932">
        <w:trPr>
          <w:trHeight w:val="541"/>
        </w:trPr>
        <w:tc>
          <w:tcPr>
            <w:tcW w:w="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FE6">
              <w:rPr>
                <w:b/>
                <w:bCs/>
                <w:sz w:val="16"/>
                <w:szCs w:val="16"/>
              </w:rPr>
              <w:t>2.3.</w:t>
            </w:r>
          </w:p>
        </w:tc>
        <w:tc>
          <w:tcPr>
            <w:tcW w:w="3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rPr>
                <w:b/>
                <w:bCs/>
                <w:sz w:val="16"/>
                <w:szCs w:val="16"/>
              </w:rPr>
            </w:pPr>
            <w:r w:rsidRPr="00A15FE6">
              <w:rPr>
                <w:b/>
                <w:bCs/>
                <w:sz w:val="16"/>
                <w:szCs w:val="16"/>
              </w:rPr>
              <w:t xml:space="preserve">Основное мероприятие </w:t>
            </w:r>
            <w:proofErr w:type="gramStart"/>
            <w:r w:rsidRPr="00A15FE6">
              <w:rPr>
                <w:b/>
                <w:bCs/>
                <w:sz w:val="16"/>
                <w:szCs w:val="16"/>
              </w:rPr>
              <w:t>3:  Информационно</w:t>
            </w:r>
            <w:proofErr w:type="gramEnd"/>
            <w:r w:rsidRPr="00A15FE6">
              <w:rPr>
                <w:b/>
                <w:bCs/>
                <w:sz w:val="16"/>
                <w:szCs w:val="16"/>
              </w:rPr>
              <w:t>-методическая и хозяйственная деятельность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FE6">
              <w:rPr>
                <w:b/>
                <w:bCs/>
                <w:sz w:val="16"/>
                <w:szCs w:val="16"/>
              </w:rPr>
              <w:t>2020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rPr>
                <w:b/>
                <w:bCs/>
                <w:sz w:val="16"/>
                <w:szCs w:val="16"/>
              </w:rPr>
            </w:pPr>
            <w:r w:rsidRPr="00A15FE6">
              <w:rPr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FE6">
              <w:rPr>
                <w:b/>
                <w:bCs/>
                <w:sz w:val="16"/>
                <w:szCs w:val="16"/>
              </w:rPr>
              <w:t>16 150,72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FE6">
              <w:rPr>
                <w:b/>
                <w:bCs/>
                <w:sz w:val="16"/>
                <w:szCs w:val="16"/>
              </w:rPr>
              <w:t>16 150,72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FE6">
              <w:rPr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  <w:r w:rsidRPr="00A15FE6">
              <w:rPr>
                <w:sz w:val="16"/>
                <w:szCs w:val="16"/>
              </w:rPr>
              <w:t xml:space="preserve">-доля выполненных заявок, представленных учреждениями, подведомственными </w:t>
            </w:r>
            <w:proofErr w:type="spellStart"/>
            <w:r w:rsidRPr="00A15FE6">
              <w:rPr>
                <w:sz w:val="16"/>
                <w:szCs w:val="16"/>
              </w:rPr>
              <w:t>УКСМПиМС</w:t>
            </w:r>
            <w:proofErr w:type="spellEnd"/>
            <w:r w:rsidRPr="00A15FE6">
              <w:rPr>
                <w:sz w:val="16"/>
                <w:szCs w:val="16"/>
              </w:rPr>
              <w:t>, от общего количества заявок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sz w:val="16"/>
                <w:szCs w:val="16"/>
              </w:rPr>
            </w:pPr>
            <w:r w:rsidRPr="00A15FE6">
              <w:rPr>
                <w:sz w:val="16"/>
                <w:szCs w:val="16"/>
              </w:rPr>
              <w:t>90,0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sz w:val="16"/>
                <w:szCs w:val="16"/>
              </w:rPr>
            </w:pPr>
            <w:r w:rsidRPr="00A15FE6">
              <w:rPr>
                <w:sz w:val="16"/>
                <w:szCs w:val="16"/>
              </w:rPr>
              <w:t>90,0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sz w:val="16"/>
                <w:szCs w:val="16"/>
              </w:rPr>
            </w:pPr>
            <w:r w:rsidRPr="00A15FE6">
              <w:rPr>
                <w:sz w:val="16"/>
                <w:szCs w:val="16"/>
              </w:rPr>
              <w:t>100,00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jc w:val="center"/>
              <w:rPr>
                <w:sz w:val="16"/>
                <w:szCs w:val="16"/>
              </w:rPr>
            </w:pPr>
            <w:r w:rsidRPr="00A15FE6">
              <w:rPr>
                <w:sz w:val="16"/>
                <w:szCs w:val="16"/>
              </w:rPr>
              <w:t>МБУ ЦСКТ</w:t>
            </w:r>
          </w:p>
        </w:tc>
      </w:tr>
      <w:tr w:rsidR="00A15FE6" w:rsidRPr="00A15FE6" w:rsidTr="00A94932">
        <w:trPr>
          <w:trHeight w:val="513"/>
        </w:trPr>
        <w:tc>
          <w:tcPr>
            <w:tcW w:w="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rPr>
                <w:b/>
                <w:bCs/>
                <w:sz w:val="16"/>
                <w:szCs w:val="16"/>
              </w:rPr>
            </w:pPr>
            <w:r w:rsidRPr="00A15FE6">
              <w:rPr>
                <w:b/>
                <w:bCs/>
                <w:sz w:val="16"/>
                <w:szCs w:val="16"/>
              </w:rPr>
              <w:t>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FE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FE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FE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  <w:r w:rsidRPr="00A15FE6">
              <w:rPr>
                <w:sz w:val="16"/>
                <w:szCs w:val="16"/>
              </w:rPr>
              <w:t>- количество обслуживаемых типовых компонентов ИТКИ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sz w:val="16"/>
                <w:szCs w:val="16"/>
              </w:rPr>
            </w:pPr>
            <w:r w:rsidRPr="00A15FE6">
              <w:rPr>
                <w:sz w:val="16"/>
                <w:szCs w:val="16"/>
              </w:rPr>
              <w:t>12,0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sz w:val="16"/>
                <w:szCs w:val="16"/>
              </w:rPr>
            </w:pPr>
            <w:r w:rsidRPr="00A15FE6">
              <w:rPr>
                <w:sz w:val="16"/>
                <w:szCs w:val="16"/>
              </w:rPr>
              <w:t>12,0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sz w:val="16"/>
                <w:szCs w:val="16"/>
              </w:rPr>
            </w:pPr>
            <w:r w:rsidRPr="00A15FE6">
              <w:rPr>
                <w:sz w:val="16"/>
                <w:szCs w:val="16"/>
              </w:rPr>
              <w:t>100,00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</w:p>
        </w:tc>
      </w:tr>
      <w:tr w:rsidR="005950D1" w:rsidRPr="00A15FE6" w:rsidTr="00E5743B">
        <w:trPr>
          <w:trHeight w:val="585"/>
        </w:trPr>
        <w:tc>
          <w:tcPr>
            <w:tcW w:w="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0D1" w:rsidRPr="00A15FE6" w:rsidRDefault="005950D1" w:rsidP="005950D1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0D1" w:rsidRPr="00A15FE6" w:rsidRDefault="005950D1" w:rsidP="005950D1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0D1" w:rsidRPr="00A15FE6" w:rsidRDefault="005950D1" w:rsidP="005950D1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50D1" w:rsidRPr="00A15FE6" w:rsidRDefault="005950D1" w:rsidP="005950D1">
            <w:pPr>
              <w:rPr>
                <w:b/>
                <w:bCs/>
                <w:sz w:val="16"/>
                <w:szCs w:val="16"/>
              </w:rPr>
            </w:pPr>
            <w:r w:rsidRPr="00A15FE6">
              <w:rPr>
                <w:b/>
                <w:bCs/>
                <w:sz w:val="16"/>
                <w:szCs w:val="16"/>
              </w:rPr>
              <w:t>Местный бюджет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50D1" w:rsidRPr="00A15FE6" w:rsidRDefault="005950D1" w:rsidP="005950D1">
            <w:pPr>
              <w:jc w:val="center"/>
              <w:rPr>
                <w:b/>
                <w:bCs/>
                <w:sz w:val="16"/>
                <w:szCs w:val="16"/>
              </w:rPr>
            </w:pPr>
            <w:r w:rsidRPr="00A15FE6">
              <w:rPr>
                <w:b/>
                <w:bCs/>
                <w:sz w:val="16"/>
                <w:szCs w:val="16"/>
              </w:rPr>
              <w:t>16 150,72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50D1" w:rsidRPr="00A15FE6" w:rsidRDefault="005950D1" w:rsidP="005950D1">
            <w:pPr>
              <w:jc w:val="center"/>
              <w:rPr>
                <w:b/>
                <w:bCs/>
                <w:sz w:val="16"/>
                <w:szCs w:val="16"/>
              </w:rPr>
            </w:pPr>
            <w:r w:rsidRPr="00A15FE6">
              <w:rPr>
                <w:b/>
                <w:bCs/>
                <w:sz w:val="16"/>
                <w:szCs w:val="16"/>
              </w:rPr>
              <w:t>16 150,72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50D1" w:rsidRPr="00A15FE6" w:rsidRDefault="005950D1" w:rsidP="005950D1">
            <w:pPr>
              <w:jc w:val="center"/>
              <w:rPr>
                <w:b/>
                <w:bCs/>
                <w:sz w:val="16"/>
                <w:szCs w:val="16"/>
              </w:rPr>
            </w:pPr>
            <w:r w:rsidRPr="00A15FE6">
              <w:rPr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950D1" w:rsidRPr="00A15FE6" w:rsidRDefault="005950D1" w:rsidP="005950D1">
            <w:pPr>
              <w:rPr>
                <w:sz w:val="16"/>
                <w:szCs w:val="16"/>
              </w:rPr>
            </w:pPr>
            <w:r w:rsidRPr="00A15FE6">
              <w:rPr>
                <w:sz w:val="16"/>
                <w:szCs w:val="16"/>
              </w:rPr>
              <w:t xml:space="preserve">- доля учреждений, подведомственных   </w:t>
            </w:r>
            <w:proofErr w:type="spellStart"/>
            <w:r w:rsidRPr="00A15FE6">
              <w:rPr>
                <w:sz w:val="16"/>
                <w:szCs w:val="16"/>
              </w:rPr>
              <w:t>УКСМПиМС</w:t>
            </w:r>
            <w:proofErr w:type="spellEnd"/>
            <w:r w:rsidRPr="00A15FE6">
              <w:rPr>
                <w:sz w:val="16"/>
                <w:szCs w:val="16"/>
              </w:rPr>
              <w:t xml:space="preserve">, </w:t>
            </w:r>
            <w:proofErr w:type="gramStart"/>
            <w:r w:rsidRPr="00A15FE6">
              <w:rPr>
                <w:sz w:val="16"/>
                <w:szCs w:val="16"/>
              </w:rPr>
              <w:t>получивших  правовую</w:t>
            </w:r>
            <w:proofErr w:type="gramEnd"/>
            <w:r w:rsidRPr="00A15FE6">
              <w:rPr>
                <w:sz w:val="16"/>
                <w:szCs w:val="16"/>
              </w:rPr>
              <w:t>, информационную, организационную, техническую поддержку (%)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0D1" w:rsidRPr="00A15FE6" w:rsidRDefault="005950D1" w:rsidP="005950D1">
            <w:pPr>
              <w:jc w:val="center"/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0D1" w:rsidRPr="00A15FE6" w:rsidRDefault="005950D1" w:rsidP="005950D1">
            <w:pPr>
              <w:jc w:val="center"/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50D1" w:rsidRPr="00A15FE6" w:rsidRDefault="005950D1" w:rsidP="005950D1">
            <w:pPr>
              <w:jc w:val="center"/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0D1" w:rsidRPr="00A15FE6" w:rsidRDefault="005950D1" w:rsidP="005950D1">
            <w:pPr>
              <w:rPr>
                <w:sz w:val="16"/>
                <w:szCs w:val="16"/>
              </w:rPr>
            </w:pPr>
          </w:p>
        </w:tc>
      </w:tr>
      <w:tr w:rsidR="00A15FE6" w:rsidRPr="00A15FE6" w:rsidTr="00A94932">
        <w:trPr>
          <w:trHeight w:val="184"/>
        </w:trPr>
        <w:tc>
          <w:tcPr>
            <w:tcW w:w="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FE6" w:rsidRPr="00A15FE6" w:rsidRDefault="00A15FE6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FE6" w:rsidRPr="00A15FE6" w:rsidRDefault="00A15FE6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FE6" w:rsidRPr="00A15FE6" w:rsidRDefault="00A15FE6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FE6" w:rsidRPr="00A15FE6" w:rsidRDefault="00A15FE6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</w:p>
        </w:tc>
      </w:tr>
      <w:tr w:rsidR="00A15FE6" w:rsidRPr="00A15FE6" w:rsidTr="00A94932">
        <w:trPr>
          <w:trHeight w:val="856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sz w:val="16"/>
                <w:szCs w:val="16"/>
              </w:rPr>
            </w:pPr>
            <w:r w:rsidRPr="00A15FE6">
              <w:rPr>
                <w:sz w:val="16"/>
                <w:szCs w:val="16"/>
              </w:rPr>
              <w:t>2.3.1.</w:t>
            </w:r>
          </w:p>
        </w:tc>
        <w:tc>
          <w:tcPr>
            <w:tcW w:w="3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  <w:r w:rsidRPr="00A15FE6">
              <w:rPr>
                <w:sz w:val="16"/>
                <w:szCs w:val="16"/>
              </w:rPr>
              <w:t xml:space="preserve">Расходы на обеспечение деятельности (оказание услуг) подведомственных учреждений, в том числе на предоставление муниципальным </w:t>
            </w:r>
            <w:proofErr w:type="gramStart"/>
            <w:r w:rsidRPr="00A15FE6">
              <w:rPr>
                <w:sz w:val="16"/>
                <w:szCs w:val="16"/>
              </w:rPr>
              <w:t>бюджетным  и</w:t>
            </w:r>
            <w:proofErr w:type="gramEnd"/>
            <w:r w:rsidRPr="00A15FE6">
              <w:rPr>
                <w:sz w:val="16"/>
                <w:szCs w:val="16"/>
              </w:rPr>
              <w:t xml:space="preserve"> автономным учреждениям субсидий (МБУ ЦСКТ)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2020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sz w:val="16"/>
                <w:szCs w:val="16"/>
              </w:rPr>
            </w:pPr>
            <w:r w:rsidRPr="00A15FE6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sz w:val="16"/>
                <w:szCs w:val="16"/>
              </w:rPr>
            </w:pPr>
            <w:r w:rsidRPr="00A15FE6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FE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  <w:r w:rsidRPr="00A15FE6">
              <w:rPr>
                <w:sz w:val="16"/>
                <w:szCs w:val="16"/>
              </w:rPr>
              <w:t xml:space="preserve">- доля </w:t>
            </w:r>
            <w:proofErr w:type="gramStart"/>
            <w:r w:rsidRPr="00A15FE6">
              <w:rPr>
                <w:sz w:val="16"/>
                <w:szCs w:val="16"/>
              </w:rPr>
              <w:t>учреждений,  подведомственных</w:t>
            </w:r>
            <w:proofErr w:type="gramEnd"/>
            <w:r w:rsidRPr="00A15FE6">
              <w:rPr>
                <w:sz w:val="16"/>
                <w:szCs w:val="16"/>
              </w:rPr>
              <w:t xml:space="preserve"> </w:t>
            </w:r>
            <w:proofErr w:type="spellStart"/>
            <w:r w:rsidRPr="00A15FE6">
              <w:rPr>
                <w:sz w:val="16"/>
                <w:szCs w:val="16"/>
              </w:rPr>
              <w:t>УКСМПиМС</w:t>
            </w:r>
            <w:proofErr w:type="spellEnd"/>
            <w:r w:rsidRPr="00A15FE6">
              <w:rPr>
                <w:sz w:val="16"/>
                <w:szCs w:val="16"/>
              </w:rPr>
              <w:t>, которым было оказано хозяйственно-эксплуатационное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sz w:val="16"/>
                <w:szCs w:val="16"/>
              </w:rPr>
            </w:pPr>
            <w:r w:rsidRPr="00A15FE6">
              <w:rPr>
                <w:sz w:val="16"/>
                <w:szCs w:val="16"/>
              </w:rPr>
              <w:t>100,0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sz w:val="16"/>
                <w:szCs w:val="16"/>
              </w:rPr>
            </w:pPr>
            <w:r w:rsidRPr="00A15FE6">
              <w:rPr>
                <w:sz w:val="16"/>
                <w:szCs w:val="16"/>
              </w:rPr>
              <w:t>100,0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sz w:val="16"/>
                <w:szCs w:val="16"/>
              </w:rPr>
            </w:pPr>
            <w:r w:rsidRPr="00A15FE6">
              <w:rPr>
                <w:sz w:val="16"/>
                <w:szCs w:val="16"/>
              </w:rPr>
              <w:t>100,00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</w:p>
        </w:tc>
      </w:tr>
      <w:tr w:rsidR="00A15FE6" w:rsidRPr="00A15FE6" w:rsidTr="00A94932">
        <w:trPr>
          <w:trHeight w:val="566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sz w:val="16"/>
                <w:szCs w:val="16"/>
              </w:rPr>
            </w:pPr>
            <w:r w:rsidRPr="00A15FE6">
              <w:rPr>
                <w:sz w:val="16"/>
                <w:szCs w:val="16"/>
              </w:rPr>
              <w:t>2.3.2.</w:t>
            </w:r>
          </w:p>
        </w:tc>
        <w:tc>
          <w:tcPr>
            <w:tcW w:w="3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5FE6" w:rsidRPr="00A15FE6" w:rsidRDefault="00A15FE6">
            <w:pPr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Расходы муниципальных бюджетных и автономных учреждений на оплату труда и начисления на выплаты по оплате труда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2020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11 908,05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11 908,05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</w:p>
        </w:tc>
      </w:tr>
      <w:tr w:rsidR="00A15FE6" w:rsidRPr="00A15FE6" w:rsidTr="00A94932">
        <w:trPr>
          <w:trHeight w:val="653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sz w:val="16"/>
                <w:szCs w:val="16"/>
              </w:rPr>
            </w:pPr>
            <w:r w:rsidRPr="00A15FE6">
              <w:rPr>
                <w:sz w:val="16"/>
                <w:szCs w:val="16"/>
              </w:rPr>
              <w:lastRenderedPageBreak/>
              <w:t>2.3.3.</w:t>
            </w:r>
          </w:p>
        </w:tc>
        <w:tc>
          <w:tcPr>
            <w:tcW w:w="3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Расходы муниципальных бюджетных и автономных учреждений на содержание имущества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2020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653,98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653,98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 w:rsidP="00A15FE6">
            <w:pPr>
              <w:rPr>
                <w:sz w:val="16"/>
                <w:szCs w:val="16"/>
              </w:rPr>
            </w:pPr>
            <w:r w:rsidRPr="00A15FE6">
              <w:rPr>
                <w:sz w:val="16"/>
                <w:szCs w:val="16"/>
              </w:rPr>
              <w:t xml:space="preserve"> - сохранение количества изготовленных </w:t>
            </w:r>
            <w:proofErr w:type="gramStart"/>
            <w:r w:rsidRPr="00A15FE6">
              <w:rPr>
                <w:sz w:val="16"/>
                <w:szCs w:val="16"/>
              </w:rPr>
              <w:t>видеороликов,  переданных</w:t>
            </w:r>
            <w:proofErr w:type="gramEnd"/>
            <w:r w:rsidRPr="00A15FE6">
              <w:rPr>
                <w:sz w:val="16"/>
                <w:szCs w:val="16"/>
              </w:rPr>
              <w:t xml:space="preserve"> в музейный фонд МБУК СМВК;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FE6" w:rsidRPr="00A15FE6" w:rsidRDefault="00A15FE6">
            <w:pPr>
              <w:jc w:val="right"/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1000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FE6" w:rsidRPr="00A15FE6" w:rsidRDefault="00A15FE6">
            <w:pPr>
              <w:jc w:val="right"/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1017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FE6" w:rsidRPr="00A15FE6" w:rsidRDefault="00A15FE6">
            <w:pPr>
              <w:jc w:val="right"/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101,7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  <w:r w:rsidRPr="00A15FE6">
              <w:rPr>
                <w:sz w:val="16"/>
                <w:szCs w:val="16"/>
              </w:rPr>
              <w:t> </w:t>
            </w:r>
          </w:p>
        </w:tc>
      </w:tr>
      <w:tr w:rsidR="00A15FE6" w:rsidRPr="00A15FE6" w:rsidTr="00A94932">
        <w:trPr>
          <w:trHeight w:val="603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sz w:val="16"/>
                <w:szCs w:val="16"/>
              </w:rPr>
            </w:pPr>
            <w:r w:rsidRPr="00A15FE6">
              <w:rPr>
                <w:sz w:val="16"/>
                <w:szCs w:val="16"/>
              </w:rPr>
              <w:t>2.3.5.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Прочие расходы муниципальных бюджетных и автономных учреждений на обеспечение деятельности (оказание услуг)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2020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3 177,69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3 177,69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  <w:r w:rsidRPr="00A15FE6">
              <w:rPr>
                <w:sz w:val="16"/>
                <w:szCs w:val="16"/>
              </w:rPr>
              <w:t xml:space="preserve"> - доля изготовленных </w:t>
            </w:r>
            <w:proofErr w:type="gramStart"/>
            <w:r w:rsidRPr="00A15FE6">
              <w:rPr>
                <w:sz w:val="16"/>
                <w:szCs w:val="16"/>
              </w:rPr>
              <w:t>видеороликов,  переданных</w:t>
            </w:r>
            <w:proofErr w:type="gramEnd"/>
            <w:r w:rsidRPr="00A15FE6">
              <w:rPr>
                <w:sz w:val="16"/>
                <w:szCs w:val="16"/>
              </w:rPr>
              <w:t xml:space="preserve"> в музейный фонд МБУК СМВК;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FE6" w:rsidRPr="00A15FE6" w:rsidRDefault="00A15FE6">
            <w:pPr>
              <w:jc w:val="right"/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FE6" w:rsidRPr="00A15FE6" w:rsidRDefault="00A15FE6">
            <w:pPr>
              <w:jc w:val="right"/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FE6" w:rsidRPr="00A15FE6" w:rsidRDefault="00A15FE6">
            <w:pPr>
              <w:jc w:val="right"/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  <w:r w:rsidRPr="00A15FE6">
              <w:rPr>
                <w:sz w:val="16"/>
                <w:szCs w:val="16"/>
              </w:rPr>
              <w:t> </w:t>
            </w:r>
          </w:p>
        </w:tc>
      </w:tr>
      <w:tr w:rsidR="00A15FE6" w:rsidRPr="00A15FE6" w:rsidTr="00A94932">
        <w:trPr>
          <w:trHeight w:val="315"/>
        </w:trPr>
        <w:tc>
          <w:tcPr>
            <w:tcW w:w="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sz w:val="16"/>
                <w:szCs w:val="16"/>
              </w:rPr>
            </w:pPr>
            <w:r w:rsidRPr="00A15FE6">
              <w:rPr>
                <w:sz w:val="16"/>
                <w:szCs w:val="16"/>
              </w:rPr>
              <w:t>2.3.6.</w:t>
            </w:r>
          </w:p>
        </w:tc>
        <w:tc>
          <w:tcPr>
            <w:tcW w:w="3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  <w:r w:rsidRPr="00A15FE6">
              <w:rPr>
                <w:sz w:val="16"/>
                <w:szCs w:val="16"/>
              </w:rPr>
              <w:t>Компенсация расходов на оплату стоимости проезда и провоза багажа к месту использования отпуска и обратно лицам, работающим в организациях, финансируемых из местного бюджета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sz w:val="16"/>
                <w:szCs w:val="16"/>
              </w:rPr>
            </w:pPr>
            <w:r w:rsidRPr="00A15FE6">
              <w:rPr>
                <w:sz w:val="16"/>
                <w:szCs w:val="16"/>
              </w:rPr>
              <w:t>2020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  <w:r w:rsidRPr="00A15FE6"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sz w:val="16"/>
                <w:szCs w:val="16"/>
              </w:rPr>
            </w:pPr>
            <w:r w:rsidRPr="00A15FE6">
              <w:rPr>
                <w:sz w:val="16"/>
                <w:szCs w:val="16"/>
              </w:rPr>
              <w:t>411,00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sz w:val="16"/>
                <w:szCs w:val="16"/>
              </w:rPr>
            </w:pPr>
            <w:r w:rsidRPr="00A15FE6">
              <w:rPr>
                <w:sz w:val="16"/>
                <w:szCs w:val="16"/>
              </w:rPr>
              <w:t>411,00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sz w:val="16"/>
                <w:szCs w:val="16"/>
              </w:rPr>
            </w:pPr>
            <w:r w:rsidRPr="00A15FE6">
              <w:rPr>
                <w:sz w:val="16"/>
                <w:szCs w:val="16"/>
              </w:rPr>
              <w:t>100,00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jc w:val="center"/>
              <w:rPr>
                <w:sz w:val="16"/>
                <w:szCs w:val="16"/>
              </w:rPr>
            </w:pPr>
            <w:r w:rsidRPr="00A15FE6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FE6" w:rsidRPr="00A15FE6" w:rsidRDefault="00A15FE6">
            <w:pPr>
              <w:jc w:val="center"/>
              <w:rPr>
                <w:sz w:val="16"/>
                <w:szCs w:val="16"/>
              </w:rPr>
            </w:pPr>
            <w:r w:rsidRPr="00A15FE6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FE6" w:rsidRPr="00A15FE6" w:rsidRDefault="00A15FE6">
            <w:pPr>
              <w:jc w:val="center"/>
              <w:rPr>
                <w:sz w:val="16"/>
                <w:szCs w:val="16"/>
              </w:rPr>
            </w:pPr>
            <w:r w:rsidRPr="00A15FE6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FE6" w:rsidRPr="00A15FE6" w:rsidRDefault="00A15FE6">
            <w:pPr>
              <w:jc w:val="center"/>
              <w:rPr>
                <w:sz w:val="16"/>
                <w:szCs w:val="16"/>
              </w:rPr>
            </w:pPr>
            <w:r w:rsidRPr="00A15FE6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FE6" w:rsidRPr="00A15FE6" w:rsidRDefault="00A15FE6">
            <w:pPr>
              <w:jc w:val="center"/>
              <w:rPr>
                <w:sz w:val="16"/>
                <w:szCs w:val="16"/>
              </w:rPr>
            </w:pPr>
            <w:r w:rsidRPr="00A15FE6">
              <w:rPr>
                <w:sz w:val="16"/>
                <w:szCs w:val="16"/>
              </w:rPr>
              <w:t> </w:t>
            </w:r>
          </w:p>
        </w:tc>
      </w:tr>
      <w:tr w:rsidR="00A15FE6" w:rsidRPr="00A15FE6" w:rsidTr="00A94932">
        <w:trPr>
          <w:trHeight w:val="315"/>
        </w:trPr>
        <w:tc>
          <w:tcPr>
            <w:tcW w:w="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</w:p>
        </w:tc>
        <w:tc>
          <w:tcPr>
            <w:tcW w:w="3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</w:p>
        </w:tc>
      </w:tr>
      <w:tr w:rsidR="00A15FE6" w:rsidRPr="00A15FE6" w:rsidTr="00A94932">
        <w:trPr>
          <w:trHeight w:val="315"/>
        </w:trPr>
        <w:tc>
          <w:tcPr>
            <w:tcW w:w="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</w:p>
        </w:tc>
        <w:tc>
          <w:tcPr>
            <w:tcW w:w="3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</w:p>
        </w:tc>
      </w:tr>
      <w:tr w:rsidR="00A15FE6" w:rsidRPr="00A15FE6" w:rsidTr="00A94932">
        <w:trPr>
          <w:trHeight w:val="537"/>
        </w:trPr>
        <w:tc>
          <w:tcPr>
            <w:tcW w:w="7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FE6">
              <w:rPr>
                <w:b/>
                <w:bCs/>
                <w:sz w:val="16"/>
                <w:szCs w:val="16"/>
              </w:rPr>
              <w:t xml:space="preserve">2.4. </w:t>
            </w:r>
          </w:p>
        </w:tc>
        <w:tc>
          <w:tcPr>
            <w:tcW w:w="325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rPr>
                <w:b/>
                <w:bCs/>
                <w:sz w:val="16"/>
                <w:szCs w:val="16"/>
              </w:rPr>
            </w:pPr>
            <w:r w:rsidRPr="00A15FE6">
              <w:rPr>
                <w:b/>
                <w:bCs/>
                <w:sz w:val="16"/>
                <w:szCs w:val="16"/>
              </w:rPr>
              <w:t xml:space="preserve">Итого по основному мероприятию 4.  Информирование </w:t>
            </w:r>
            <w:proofErr w:type="gramStart"/>
            <w:r w:rsidRPr="00A15FE6">
              <w:rPr>
                <w:b/>
                <w:bCs/>
                <w:sz w:val="16"/>
                <w:szCs w:val="16"/>
              </w:rPr>
              <w:t>жителей</w:t>
            </w:r>
            <w:proofErr w:type="gramEnd"/>
            <w:r w:rsidRPr="00A15FE6">
              <w:rPr>
                <w:b/>
                <w:bCs/>
                <w:sz w:val="16"/>
                <w:szCs w:val="16"/>
              </w:rPr>
              <w:t xml:space="preserve"> ЗАТО г. Североморск о событиях в культурной и общественной жизни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FE6">
              <w:rPr>
                <w:b/>
                <w:bCs/>
                <w:sz w:val="16"/>
                <w:szCs w:val="16"/>
              </w:rPr>
              <w:t>2020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rPr>
                <w:b/>
                <w:bCs/>
                <w:sz w:val="16"/>
                <w:szCs w:val="16"/>
              </w:rPr>
            </w:pPr>
            <w:r w:rsidRPr="00A15FE6">
              <w:rPr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FE6">
              <w:rPr>
                <w:b/>
                <w:bCs/>
                <w:sz w:val="16"/>
                <w:szCs w:val="16"/>
              </w:rPr>
              <w:t>10 354,48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FE6">
              <w:rPr>
                <w:b/>
                <w:bCs/>
                <w:sz w:val="16"/>
                <w:szCs w:val="16"/>
              </w:rPr>
              <w:t>10 354,48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FE6">
              <w:rPr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  <w:r w:rsidRPr="00A15FE6">
              <w:rPr>
                <w:sz w:val="16"/>
                <w:szCs w:val="16"/>
              </w:rPr>
              <w:t xml:space="preserve">- кол-во выпущенных </w:t>
            </w:r>
            <w:proofErr w:type="gramStart"/>
            <w:r w:rsidRPr="00A15FE6">
              <w:rPr>
                <w:sz w:val="16"/>
                <w:szCs w:val="16"/>
              </w:rPr>
              <w:t>номеров  газеты</w:t>
            </w:r>
            <w:proofErr w:type="gramEnd"/>
            <w:r w:rsidRPr="00A15FE6">
              <w:rPr>
                <w:sz w:val="16"/>
                <w:szCs w:val="16"/>
              </w:rPr>
              <w:t xml:space="preserve"> «Североморские  вести»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FE6" w:rsidRPr="00A15FE6" w:rsidRDefault="00A15FE6">
            <w:pPr>
              <w:jc w:val="center"/>
              <w:rPr>
                <w:sz w:val="16"/>
                <w:szCs w:val="16"/>
              </w:rPr>
            </w:pPr>
            <w:r w:rsidRPr="00A15FE6">
              <w:rPr>
                <w:sz w:val="16"/>
                <w:szCs w:val="16"/>
              </w:rPr>
              <w:t>51,0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FE6" w:rsidRPr="00A15FE6" w:rsidRDefault="00A15FE6">
            <w:pPr>
              <w:jc w:val="center"/>
              <w:rPr>
                <w:sz w:val="16"/>
                <w:szCs w:val="16"/>
              </w:rPr>
            </w:pPr>
            <w:r w:rsidRPr="00A15FE6">
              <w:rPr>
                <w:sz w:val="16"/>
                <w:szCs w:val="16"/>
              </w:rPr>
              <w:t>52,0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jc w:val="center"/>
              <w:rPr>
                <w:sz w:val="16"/>
                <w:szCs w:val="16"/>
              </w:rPr>
            </w:pPr>
            <w:r w:rsidRPr="00A15FE6">
              <w:rPr>
                <w:sz w:val="16"/>
                <w:szCs w:val="16"/>
              </w:rPr>
              <w:t>101,96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jc w:val="center"/>
              <w:rPr>
                <w:sz w:val="16"/>
                <w:szCs w:val="16"/>
              </w:rPr>
            </w:pPr>
            <w:r w:rsidRPr="00A15FE6">
              <w:rPr>
                <w:sz w:val="16"/>
                <w:szCs w:val="16"/>
              </w:rPr>
              <w:t>МБУ СИАЦ</w:t>
            </w:r>
          </w:p>
        </w:tc>
      </w:tr>
      <w:tr w:rsidR="00A15FE6" w:rsidRPr="00A15FE6" w:rsidTr="00A94932">
        <w:trPr>
          <w:trHeight w:val="417"/>
        </w:trPr>
        <w:tc>
          <w:tcPr>
            <w:tcW w:w="71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25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15FE6" w:rsidRPr="00A15FE6" w:rsidRDefault="00A15FE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rPr>
                <w:b/>
                <w:bCs/>
                <w:sz w:val="16"/>
                <w:szCs w:val="16"/>
              </w:rPr>
            </w:pPr>
            <w:r w:rsidRPr="00A15FE6">
              <w:rPr>
                <w:b/>
                <w:bCs/>
                <w:sz w:val="16"/>
                <w:szCs w:val="16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FE6">
              <w:rPr>
                <w:b/>
                <w:bCs/>
                <w:sz w:val="16"/>
                <w:szCs w:val="16"/>
              </w:rPr>
              <w:t>10 354,48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FE6">
              <w:rPr>
                <w:b/>
                <w:bCs/>
                <w:sz w:val="16"/>
                <w:szCs w:val="16"/>
              </w:rPr>
              <w:t>10 354,48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FE6">
              <w:rPr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 w:rsidP="003317F8">
            <w:pPr>
              <w:rPr>
                <w:sz w:val="16"/>
                <w:szCs w:val="16"/>
              </w:rPr>
            </w:pPr>
            <w:r w:rsidRPr="00A15FE6">
              <w:rPr>
                <w:sz w:val="16"/>
                <w:szCs w:val="16"/>
              </w:rPr>
              <w:t xml:space="preserve"> - сохранение количества изготовленных аудио, видео, фото</w:t>
            </w:r>
            <w:r w:rsidR="003317F8">
              <w:rPr>
                <w:sz w:val="16"/>
                <w:szCs w:val="16"/>
              </w:rPr>
              <w:t xml:space="preserve"> </w:t>
            </w:r>
            <w:r w:rsidRPr="00A15FE6">
              <w:rPr>
                <w:sz w:val="16"/>
                <w:szCs w:val="16"/>
              </w:rPr>
              <w:t>материалов (ед.)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FE6" w:rsidRPr="00A15FE6" w:rsidRDefault="00A15FE6">
            <w:pPr>
              <w:jc w:val="center"/>
              <w:rPr>
                <w:sz w:val="16"/>
                <w:szCs w:val="16"/>
              </w:rPr>
            </w:pPr>
            <w:r w:rsidRPr="00A15FE6">
              <w:rPr>
                <w:sz w:val="16"/>
                <w:szCs w:val="16"/>
              </w:rPr>
              <w:t>1000,0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FE6" w:rsidRPr="00A15FE6" w:rsidRDefault="00A15FE6">
            <w:pPr>
              <w:jc w:val="center"/>
              <w:rPr>
                <w:sz w:val="16"/>
                <w:szCs w:val="16"/>
              </w:rPr>
            </w:pPr>
            <w:r w:rsidRPr="00A15FE6">
              <w:rPr>
                <w:sz w:val="16"/>
                <w:szCs w:val="16"/>
              </w:rPr>
              <w:t>1017,0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jc w:val="center"/>
              <w:rPr>
                <w:sz w:val="16"/>
                <w:szCs w:val="16"/>
              </w:rPr>
            </w:pPr>
            <w:r w:rsidRPr="00A15FE6">
              <w:rPr>
                <w:sz w:val="16"/>
                <w:szCs w:val="16"/>
              </w:rPr>
              <w:t>101,70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</w:p>
        </w:tc>
      </w:tr>
      <w:tr w:rsidR="00A15FE6" w:rsidRPr="00A15FE6" w:rsidTr="00A94932">
        <w:trPr>
          <w:trHeight w:val="551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sz w:val="16"/>
                <w:szCs w:val="16"/>
              </w:rPr>
            </w:pPr>
            <w:r w:rsidRPr="00A15FE6">
              <w:rPr>
                <w:sz w:val="16"/>
                <w:szCs w:val="16"/>
              </w:rPr>
              <w:t>2.4.1.</w:t>
            </w:r>
          </w:p>
        </w:tc>
        <w:tc>
          <w:tcPr>
            <w:tcW w:w="3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  <w:r w:rsidRPr="00A15FE6">
              <w:rPr>
                <w:sz w:val="16"/>
                <w:szCs w:val="16"/>
              </w:rPr>
              <w:t>Расходы муниципальных бюджетных и автономных учреждений на оплату труда и начисления на выплаты по оплате труда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2020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7 597,64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7 597,64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  <w:r w:rsidRPr="00A15FE6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FE6" w:rsidRPr="00A15FE6" w:rsidRDefault="00A15FE6">
            <w:pPr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FE6" w:rsidRPr="00A15FE6" w:rsidRDefault="00A15FE6">
            <w:pPr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FE6" w:rsidRPr="00A15FE6" w:rsidRDefault="00A15FE6">
            <w:pPr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  <w:r w:rsidRPr="00A15FE6">
              <w:rPr>
                <w:sz w:val="16"/>
                <w:szCs w:val="16"/>
              </w:rPr>
              <w:t> </w:t>
            </w:r>
          </w:p>
        </w:tc>
      </w:tr>
      <w:tr w:rsidR="00A15FE6" w:rsidRPr="00A15FE6" w:rsidTr="00A94932">
        <w:trPr>
          <w:trHeight w:val="559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sz w:val="16"/>
                <w:szCs w:val="16"/>
              </w:rPr>
            </w:pPr>
            <w:r w:rsidRPr="00A15FE6">
              <w:rPr>
                <w:sz w:val="16"/>
                <w:szCs w:val="16"/>
              </w:rPr>
              <w:t xml:space="preserve">2.4.2. 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  <w:r w:rsidRPr="00A15FE6">
              <w:rPr>
                <w:sz w:val="16"/>
                <w:szCs w:val="16"/>
              </w:rPr>
              <w:t>Расходы муниципальных бюджетных и автономных учреждений на содержание имущества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2020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165,97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165,97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  <w:r w:rsidRPr="00A15FE6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FE6" w:rsidRPr="00A15FE6" w:rsidRDefault="00A15FE6">
            <w:pPr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FE6" w:rsidRPr="00A15FE6" w:rsidRDefault="00A15FE6">
            <w:pPr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FE6" w:rsidRPr="00A15FE6" w:rsidRDefault="00A15FE6">
            <w:pPr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  <w:r w:rsidRPr="00A15FE6">
              <w:rPr>
                <w:sz w:val="16"/>
                <w:szCs w:val="16"/>
              </w:rPr>
              <w:t> </w:t>
            </w:r>
          </w:p>
        </w:tc>
      </w:tr>
      <w:tr w:rsidR="00A15FE6" w:rsidRPr="00A15FE6" w:rsidTr="00A94932">
        <w:trPr>
          <w:trHeight w:val="567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sz w:val="16"/>
                <w:szCs w:val="16"/>
              </w:rPr>
            </w:pPr>
            <w:r w:rsidRPr="00A15FE6">
              <w:rPr>
                <w:sz w:val="16"/>
                <w:szCs w:val="16"/>
              </w:rPr>
              <w:t>2.4.3.</w:t>
            </w:r>
          </w:p>
        </w:tc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  <w:r w:rsidRPr="00A15FE6">
              <w:rPr>
                <w:sz w:val="16"/>
                <w:szCs w:val="16"/>
              </w:rPr>
              <w:t>Расходы муниципальных бюджетных и автономных учреждений на оплату коммунальных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2020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182,41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182,41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  <w:r w:rsidRPr="00A15FE6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FE6" w:rsidRPr="00A15FE6" w:rsidRDefault="00A15FE6">
            <w:pPr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FE6" w:rsidRPr="00A15FE6" w:rsidRDefault="00A15FE6">
            <w:pPr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FE6" w:rsidRPr="00A15FE6" w:rsidRDefault="00A15FE6">
            <w:pPr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  <w:r w:rsidRPr="00A15FE6">
              <w:rPr>
                <w:sz w:val="16"/>
                <w:szCs w:val="16"/>
              </w:rPr>
              <w:t> </w:t>
            </w:r>
          </w:p>
        </w:tc>
      </w:tr>
      <w:tr w:rsidR="00A15FE6" w:rsidRPr="00A15FE6" w:rsidTr="00A94932">
        <w:trPr>
          <w:trHeight w:val="592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sz w:val="16"/>
                <w:szCs w:val="16"/>
              </w:rPr>
            </w:pPr>
            <w:r w:rsidRPr="00A15FE6">
              <w:rPr>
                <w:sz w:val="16"/>
                <w:szCs w:val="16"/>
              </w:rPr>
              <w:t>2.4.4.</w:t>
            </w:r>
          </w:p>
        </w:tc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  <w:r w:rsidRPr="00A15FE6">
              <w:rPr>
                <w:sz w:val="16"/>
                <w:szCs w:val="16"/>
              </w:rPr>
              <w:t>Прочие расходы муниципальных бюджетных и автономных учреждений на обеспечение деятельности (оказание услуг)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2020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1 016,46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1 016,46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  <w:r w:rsidRPr="00A15FE6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FE6" w:rsidRPr="00A15FE6" w:rsidRDefault="00A15FE6">
            <w:pPr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FE6" w:rsidRPr="00A15FE6" w:rsidRDefault="00A15FE6">
            <w:pPr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FE6" w:rsidRPr="00A15FE6" w:rsidRDefault="00A15FE6">
            <w:pPr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  <w:r w:rsidRPr="00A15FE6">
              <w:rPr>
                <w:sz w:val="16"/>
                <w:szCs w:val="16"/>
              </w:rPr>
              <w:t> </w:t>
            </w:r>
          </w:p>
        </w:tc>
      </w:tr>
      <w:tr w:rsidR="00A15FE6" w:rsidRPr="00A15FE6" w:rsidTr="00A94932">
        <w:trPr>
          <w:trHeight w:val="916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sz w:val="16"/>
                <w:szCs w:val="16"/>
              </w:rPr>
            </w:pPr>
            <w:r w:rsidRPr="00A15FE6">
              <w:rPr>
                <w:sz w:val="16"/>
                <w:szCs w:val="16"/>
              </w:rPr>
              <w:t>2.4.5.</w:t>
            </w:r>
          </w:p>
        </w:tc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  <w:r w:rsidRPr="00A15FE6">
              <w:rPr>
                <w:sz w:val="16"/>
                <w:szCs w:val="16"/>
              </w:rPr>
              <w:t>Компенсация расходов на оплату стоимости проезда и провоза багажа к месту использования отпуска и обратно лицам, работающим в организациях, финансируемых из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sz w:val="16"/>
                <w:szCs w:val="16"/>
              </w:rPr>
            </w:pPr>
            <w:r w:rsidRPr="00A15FE6">
              <w:rPr>
                <w:sz w:val="16"/>
                <w:szCs w:val="16"/>
              </w:rPr>
              <w:t>2020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  <w:r w:rsidRPr="00A15FE6"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sz w:val="16"/>
                <w:szCs w:val="16"/>
              </w:rPr>
            </w:pPr>
            <w:r w:rsidRPr="00A15FE6">
              <w:rPr>
                <w:sz w:val="16"/>
                <w:szCs w:val="16"/>
              </w:rPr>
              <w:t>400,00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sz w:val="16"/>
                <w:szCs w:val="16"/>
              </w:rPr>
            </w:pPr>
            <w:r w:rsidRPr="00A15FE6">
              <w:rPr>
                <w:sz w:val="16"/>
                <w:szCs w:val="16"/>
              </w:rPr>
              <w:t>400,00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sz w:val="16"/>
                <w:szCs w:val="16"/>
              </w:rPr>
            </w:pPr>
            <w:r w:rsidRPr="00A15FE6">
              <w:rPr>
                <w:sz w:val="16"/>
                <w:szCs w:val="16"/>
              </w:rPr>
              <w:t>100,00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jc w:val="center"/>
              <w:rPr>
                <w:sz w:val="16"/>
                <w:szCs w:val="16"/>
              </w:rPr>
            </w:pPr>
            <w:r w:rsidRPr="00A15FE6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FE6" w:rsidRPr="00A15FE6" w:rsidRDefault="00A15FE6">
            <w:pPr>
              <w:jc w:val="center"/>
              <w:rPr>
                <w:sz w:val="16"/>
                <w:szCs w:val="16"/>
              </w:rPr>
            </w:pPr>
            <w:r w:rsidRPr="00A15FE6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FE6" w:rsidRPr="00A15FE6" w:rsidRDefault="00A15FE6">
            <w:pPr>
              <w:jc w:val="center"/>
              <w:rPr>
                <w:sz w:val="16"/>
                <w:szCs w:val="16"/>
              </w:rPr>
            </w:pPr>
            <w:r w:rsidRPr="00A15FE6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FE6" w:rsidRPr="00A15FE6" w:rsidRDefault="00A15FE6">
            <w:pPr>
              <w:jc w:val="center"/>
              <w:rPr>
                <w:sz w:val="16"/>
                <w:szCs w:val="16"/>
              </w:rPr>
            </w:pPr>
            <w:r w:rsidRPr="00A15FE6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FE6" w:rsidRPr="00A15FE6" w:rsidRDefault="00A15FE6">
            <w:pPr>
              <w:jc w:val="center"/>
              <w:rPr>
                <w:sz w:val="16"/>
                <w:szCs w:val="16"/>
              </w:rPr>
            </w:pPr>
            <w:r w:rsidRPr="00A15FE6">
              <w:rPr>
                <w:sz w:val="16"/>
                <w:szCs w:val="16"/>
              </w:rPr>
              <w:t> </w:t>
            </w:r>
          </w:p>
        </w:tc>
      </w:tr>
      <w:tr w:rsidR="00A15FE6" w:rsidRPr="00A15FE6" w:rsidTr="00A94932">
        <w:trPr>
          <w:trHeight w:val="529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sz w:val="16"/>
                <w:szCs w:val="16"/>
              </w:rPr>
            </w:pPr>
            <w:r w:rsidRPr="00A15FE6">
              <w:rPr>
                <w:sz w:val="16"/>
                <w:szCs w:val="16"/>
              </w:rPr>
              <w:t>2.4.6.</w:t>
            </w:r>
          </w:p>
        </w:tc>
        <w:tc>
          <w:tcPr>
            <w:tcW w:w="3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  <w:r w:rsidRPr="00A15FE6">
              <w:rPr>
                <w:sz w:val="16"/>
                <w:szCs w:val="16"/>
              </w:rPr>
              <w:t>Расходы, связанные с информированием о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sz w:val="16"/>
                <w:szCs w:val="16"/>
              </w:rPr>
            </w:pPr>
            <w:r w:rsidRPr="00A15FE6">
              <w:rPr>
                <w:sz w:val="16"/>
                <w:szCs w:val="16"/>
              </w:rPr>
              <w:t>2020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  <w:r w:rsidRPr="00A15FE6"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sz w:val="16"/>
                <w:szCs w:val="16"/>
              </w:rPr>
            </w:pPr>
            <w:r w:rsidRPr="00A15FE6">
              <w:rPr>
                <w:sz w:val="16"/>
                <w:szCs w:val="16"/>
              </w:rPr>
              <w:t>992,00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sz w:val="16"/>
                <w:szCs w:val="16"/>
              </w:rPr>
            </w:pPr>
            <w:r w:rsidRPr="00A15FE6">
              <w:rPr>
                <w:sz w:val="16"/>
                <w:szCs w:val="16"/>
              </w:rPr>
              <w:t>992,00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sz w:val="16"/>
                <w:szCs w:val="16"/>
              </w:rPr>
            </w:pPr>
            <w:r w:rsidRPr="00A15FE6">
              <w:rPr>
                <w:sz w:val="16"/>
                <w:szCs w:val="16"/>
              </w:rPr>
              <w:t>100,00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jc w:val="center"/>
              <w:rPr>
                <w:sz w:val="16"/>
                <w:szCs w:val="16"/>
              </w:rPr>
            </w:pPr>
            <w:r w:rsidRPr="00A15FE6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FE6" w:rsidRPr="00A15FE6" w:rsidRDefault="00A15FE6">
            <w:pPr>
              <w:jc w:val="center"/>
              <w:rPr>
                <w:sz w:val="16"/>
                <w:szCs w:val="16"/>
              </w:rPr>
            </w:pPr>
            <w:r w:rsidRPr="00A15FE6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FE6" w:rsidRPr="00A15FE6" w:rsidRDefault="00A15FE6">
            <w:pPr>
              <w:jc w:val="center"/>
              <w:rPr>
                <w:sz w:val="16"/>
                <w:szCs w:val="16"/>
              </w:rPr>
            </w:pPr>
            <w:r w:rsidRPr="00A15FE6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FE6" w:rsidRPr="00A15FE6" w:rsidRDefault="00A15FE6">
            <w:pPr>
              <w:jc w:val="center"/>
              <w:rPr>
                <w:sz w:val="16"/>
                <w:szCs w:val="16"/>
              </w:rPr>
            </w:pPr>
            <w:r w:rsidRPr="00A15FE6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FE6" w:rsidRPr="00A15FE6" w:rsidRDefault="00A15FE6">
            <w:pPr>
              <w:jc w:val="center"/>
              <w:rPr>
                <w:sz w:val="16"/>
                <w:szCs w:val="16"/>
              </w:rPr>
            </w:pPr>
            <w:proofErr w:type="spellStart"/>
            <w:r w:rsidRPr="00A15FE6">
              <w:rPr>
                <w:sz w:val="16"/>
                <w:szCs w:val="16"/>
              </w:rPr>
              <w:t>УКСМПиМС</w:t>
            </w:r>
            <w:proofErr w:type="spellEnd"/>
          </w:p>
        </w:tc>
      </w:tr>
      <w:tr w:rsidR="00A15FE6" w:rsidRPr="00A15FE6" w:rsidTr="00A94932">
        <w:trPr>
          <w:trHeight w:val="420"/>
        </w:trPr>
        <w:tc>
          <w:tcPr>
            <w:tcW w:w="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FE6">
              <w:rPr>
                <w:b/>
                <w:bCs/>
                <w:sz w:val="16"/>
                <w:szCs w:val="16"/>
              </w:rPr>
              <w:t xml:space="preserve">2.5. </w:t>
            </w:r>
          </w:p>
        </w:tc>
        <w:tc>
          <w:tcPr>
            <w:tcW w:w="3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rPr>
                <w:b/>
                <w:bCs/>
                <w:sz w:val="16"/>
                <w:szCs w:val="16"/>
              </w:rPr>
            </w:pPr>
            <w:r w:rsidRPr="00A15FE6">
              <w:rPr>
                <w:b/>
                <w:bCs/>
                <w:sz w:val="16"/>
                <w:szCs w:val="16"/>
              </w:rPr>
              <w:t xml:space="preserve">Основное </w:t>
            </w:r>
            <w:proofErr w:type="gramStart"/>
            <w:r w:rsidRPr="00A15FE6">
              <w:rPr>
                <w:b/>
                <w:bCs/>
                <w:sz w:val="16"/>
                <w:szCs w:val="16"/>
              </w:rPr>
              <w:t>мероприятие  5</w:t>
            </w:r>
            <w:proofErr w:type="gramEnd"/>
            <w:r w:rsidRPr="00A15FE6">
              <w:rPr>
                <w:b/>
                <w:bCs/>
                <w:sz w:val="16"/>
                <w:szCs w:val="16"/>
              </w:rPr>
              <w:t xml:space="preserve">. </w:t>
            </w:r>
            <w:r w:rsidRPr="00A15FE6">
              <w:rPr>
                <w:b/>
                <w:bCs/>
                <w:sz w:val="16"/>
                <w:szCs w:val="16"/>
              </w:rPr>
              <w:br/>
              <w:t>Обеспечение реализации муниципальных функций в сфере управления культуры, спорта, молодежной политики и международных связей ЗАТО г.Североморск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FE6">
              <w:rPr>
                <w:b/>
                <w:bCs/>
                <w:sz w:val="16"/>
                <w:szCs w:val="16"/>
              </w:rPr>
              <w:t>2020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rPr>
                <w:b/>
                <w:bCs/>
                <w:sz w:val="16"/>
                <w:szCs w:val="16"/>
              </w:rPr>
            </w:pPr>
            <w:r w:rsidRPr="00A15FE6">
              <w:rPr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FE6">
              <w:rPr>
                <w:b/>
                <w:bCs/>
                <w:sz w:val="16"/>
                <w:szCs w:val="16"/>
              </w:rPr>
              <w:t>5 334,10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FE6">
              <w:rPr>
                <w:b/>
                <w:bCs/>
                <w:sz w:val="16"/>
                <w:szCs w:val="16"/>
              </w:rPr>
              <w:t>4 829,87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FE6">
              <w:rPr>
                <w:b/>
                <w:bCs/>
                <w:sz w:val="16"/>
                <w:szCs w:val="16"/>
              </w:rPr>
              <w:t>90,55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  <w:r w:rsidRPr="00A15FE6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jc w:val="center"/>
              <w:rPr>
                <w:sz w:val="16"/>
                <w:szCs w:val="16"/>
              </w:rPr>
            </w:pPr>
            <w:r w:rsidRPr="00A15FE6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jc w:val="center"/>
              <w:rPr>
                <w:sz w:val="16"/>
                <w:szCs w:val="16"/>
              </w:rPr>
            </w:pPr>
            <w:r w:rsidRPr="00A15FE6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jc w:val="center"/>
              <w:rPr>
                <w:sz w:val="16"/>
                <w:szCs w:val="16"/>
              </w:rPr>
            </w:pPr>
            <w:r w:rsidRPr="00A15FE6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jc w:val="center"/>
              <w:rPr>
                <w:sz w:val="16"/>
                <w:szCs w:val="16"/>
              </w:rPr>
            </w:pPr>
            <w:r w:rsidRPr="00A15FE6">
              <w:rPr>
                <w:sz w:val="16"/>
                <w:szCs w:val="16"/>
              </w:rPr>
              <w:t> </w:t>
            </w:r>
          </w:p>
        </w:tc>
      </w:tr>
      <w:tr w:rsidR="00A15FE6" w:rsidRPr="00A15FE6" w:rsidTr="00A94932">
        <w:trPr>
          <w:trHeight w:val="757"/>
        </w:trPr>
        <w:tc>
          <w:tcPr>
            <w:tcW w:w="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15FE6" w:rsidRPr="00A15FE6" w:rsidRDefault="00A15FE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rPr>
                <w:b/>
                <w:bCs/>
                <w:sz w:val="16"/>
                <w:szCs w:val="16"/>
              </w:rPr>
            </w:pPr>
            <w:r w:rsidRPr="00A15FE6">
              <w:rPr>
                <w:b/>
                <w:bCs/>
                <w:sz w:val="16"/>
                <w:szCs w:val="16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FE6">
              <w:rPr>
                <w:b/>
                <w:bCs/>
                <w:sz w:val="16"/>
                <w:szCs w:val="16"/>
              </w:rPr>
              <w:t>5 334,10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FE6">
              <w:rPr>
                <w:b/>
                <w:bCs/>
                <w:sz w:val="16"/>
                <w:szCs w:val="16"/>
              </w:rPr>
              <w:t>4 829,87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FE6">
              <w:rPr>
                <w:b/>
                <w:bCs/>
                <w:sz w:val="16"/>
                <w:szCs w:val="16"/>
              </w:rPr>
              <w:t>90,55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</w:p>
        </w:tc>
      </w:tr>
      <w:tr w:rsidR="00A15FE6" w:rsidRPr="00A15FE6" w:rsidTr="00A94932">
        <w:trPr>
          <w:trHeight w:val="405"/>
        </w:trPr>
        <w:tc>
          <w:tcPr>
            <w:tcW w:w="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sz w:val="16"/>
                <w:szCs w:val="16"/>
              </w:rPr>
            </w:pPr>
            <w:r w:rsidRPr="00A15FE6">
              <w:rPr>
                <w:sz w:val="16"/>
                <w:szCs w:val="16"/>
              </w:rPr>
              <w:t>2.5.1.</w:t>
            </w:r>
          </w:p>
        </w:tc>
        <w:tc>
          <w:tcPr>
            <w:tcW w:w="3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  <w:r w:rsidRPr="00A15FE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sz w:val="16"/>
                <w:szCs w:val="16"/>
              </w:rPr>
            </w:pPr>
            <w:r w:rsidRPr="00A15FE6">
              <w:rPr>
                <w:sz w:val="16"/>
                <w:szCs w:val="16"/>
              </w:rPr>
              <w:t>2020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jc w:val="center"/>
              <w:rPr>
                <w:sz w:val="16"/>
                <w:szCs w:val="16"/>
              </w:rPr>
            </w:pPr>
            <w:r w:rsidRPr="00A15FE6"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sz w:val="16"/>
                <w:szCs w:val="16"/>
              </w:rPr>
            </w:pPr>
            <w:r w:rsidRPr="00A15FE6">
              <w:rPr>
                <w:sz w:val="16"/>
                <w:szCs w:val="16"/>
              </w:rPr>
              <w:t>5 334,10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sz w:val="16"/>
                <w:szCs w:val="16"/>
              </w:rPr>
            </w:pPr>
            <w:r w:rsidRPr="00A15FE6">
              <w:rPr>
                <w:sz w:val="16"/>
                <w:szCs w:val="16"/>
              </w:rPr>
              <w:t>4 829,87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sz w:val="16"/>
                <w:szCs w:val="16"/>
              </w:rPr>
            </w:pPr>
            <w:r w:rsidRPr="00A15FE6">
              <w:rPr>
                <w:sz w:val="16"/>
                <w:szCs w:val="16"/>
              </w:rPr>
              <w:t>90,55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  <w:r w:rsidRPr="00A15FE6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sz w:val="16"/>
                <w:szCs w:val="16"/>
              </w:rPr>
            </w:pPr>
            <w:r w:rsidRPr="00A15FE6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sz w:val="16"/>
                <w:szCs w:val="16"/>
              </w:rPr>
            </w:pPr>
            <w:r w:rsidRPr="00A15FE6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sz w:val="16"/>
                <w:szCs w:val="16"/>
              </w:rPr>
            </w:pPr>
            <w:r w:rsidRPr="00A15FE6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jc w:val="center"/>
              <w:rPr>
                <w:sz w:val="16"/>
                <w:szCs w:val="16"/>
              </w:rPr>
            </w:pPr>
            <w:proofErr w:type="spellStart"/>
            <w:r w:rsidRPr="00A15FE6">
              <w:rPr>
                <w:sz w:val="16"/>
                <w:szCs w:val="16"/>
              </w:rPr>
              <w:t>УКСМПиМС</w:t>
            </w:r>
            <w:proofErr w:type="spellEnd"/>
          </w:p>
        </w:tc>
      </w:tr>
      <w:tr w:rsidR="00A15FE6" w:rsidRPr="00A15FE6" w:rsidTr="00A94932">
        <w:trPr>
          <w:trHeight w:val="390"/>
        </w:trPr>
        <w:tc>
          <w:tcPr>
            <w:tcW w:w="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</w:p>
        </w:tc>
        <w:tc>
          <w:tcPr>
            <w:tcW w:w="3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</w:p>
        </w:tc>
      </w:tr>
      <w:tr w:rsidR="00A15FE6" w:rsidRPr="00A15FE6" w:rsidTr="00A94932">
        <w:trPr>
          <w:trHeight w:val="321"/>
        </w:trPr>
        <w:tc>
          <w:tcPr>
            <w:tcW w:w="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</w:p>
        </w:tc>
        <w:tc>
          <w:tcPr>
            <w:tcW w:w="3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</w:p>
        </w:tc>
      </w:tr>
      <w:tr w:rsidR="00A15FE6" w:rsidRPr="00A15FE6" w:rsidTr="00A94932">
        <w:trPr>
          <w:trHeight w:val="420"/>
        </w:trPr>
        <w:tc>
          <w:tcPr>
            <w:tcW w:w="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FE6">
              <w:rPr>
                <w:b/>
                <w:bCs/>
                <w:sz w:val="16"/>
                <w:szCs w:val="16"/>
              </w:rPr>
              <w:lastRenderedPageBreak/>
              <w:t xml:space="preserve">2.6. </w:t>
            </w:r>
          </w:p>
        </w:tc>
        <w:tc>
          <w:tcPr>
            <w:tcW w:w="3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rPr>
                <w:b/>
                <w:bCs/>
                <w:sz w:val="16"/>
                <w:szCs w:val="16"/>
              </w:rPr>
            </w:pPr>
            <w:r w:rsidRPr="00A15FE6">
              <w:rPr>
                <w:b/>
                <w:bCs/>
                <w:sz w:val="16"/>
                <w:szCs w:val="16"/>
              </w:rPr>
              <w:t>Итого по основному мероприятию 6. Мероприятия, связанные с поощрением талантов, стимулирования детского и юношеского творчества и активности молодежи в общественной жизни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FE6">
              <w:rPr>
                <w:b/>
                <w:bCs/>
                <w:sz w:val="16"/>
                <w:szCs w:val="16"/>
              </w:rPr>
              <w:t>2020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rPr>
                <w:b/>
                <w:bCs/>
                <w:sz w:val="16"/>
                <w:szCs w:val="16"/>
              </w:rPr>
            </w:pPr>
            <w:r w:rsidRPr="00A15FE6">
              <w:rPr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FE6">
              <w:rPr>
                <w:b/>
                <w:bCs/>
                <w:sz w:val="16"/>
                <w:szCs w:val="16"/>
              </w:rPr>
              <w:t>395,00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FE6">
              <w:rPr>
                <w:b/>
                <w:bCs/>
                <w:sz w:val="16"/>
                <w:szCs w:val="16"/>
              </w:rPr>
              <w:t>395,00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FE6">
              <w:rPr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  <w:r w:rsidRPr="00A15FE6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FE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FE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FE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FE6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A15FE6" w:rsidRPr="00A15FE6" w:rsidTr="00A94932">
        <w:trPr>
          <w:trHeight w:val="557"/>
        </w:trPr>
        <w:tc>
          <w:tcPr>
            <w:tcW w:w="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15FE6" w:rsidRPr="00A15FE6" w:rsidRDefault="00A15FE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rPr>
                <w:b/>
                <w:bCs/>
                <w:sz w:val="16"/>
                <w:szCs w:val="16"/>
              </w:rPr>
            </w:pPr>
            <w:r w:rsidRPr="00A15FE6">
              <w:rPr>
                <w:b/>
                <w:bCs/>
                <w:sz w:val="16"/>
                <w:szCs w:val="16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FE6">
              <w:rPr>
                <w:b/>
                <w:bCs/>
                <w:sz w:val="16"/>
                <w:szCs w:val="16"/>
              </w:rPr>
              <w:t>395,00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FE6">
              <w:rPr>
                <w:b/>
                <w:bCs/>
                <w:sz w:val="16"/>
                <w:szCs w:val="16"/>
              </w:rPr>
              <w:t>395,00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FE6">
              <w:rPr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b/>
                <w:bCs/>
                <w:sz w:val="16"/>
                <w:szCs w:val="16"/>
              </w:rPr>
            </w:pPr>
          </w:p>
        </w:tc>
      </w:tr>
      <w:tr w:rsidR="00A15FE6" w:rsidRPr="00A15FE6" w:rsidTr="00A94932">
        <w:trPr>
          <w:trHeight w:val="390"/>
        </w:trPr>
        <w:tc>
          <w:tcPr>
            <w:tcW w:w="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sz w:val="16"/>
                <w:szCs w:val="16"/>
              </w:rPr>
            </w:pPr>
            <w:r w:rsidRPr="00A15FE6">
              <w:rPr>
                <w:sz w:val="16"/>
                <w:szCs w:val="16"/>
              </w:rPr>
              <w:t xml:space="preserve">2.6.1. </w:t>
            </w:r>
          </w:p>
        </w:tc>
        <w:tc>
          <w:tcPr>
            <w:tcW w:w="3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  <w:r w:rsidRPr="00A15FE6">
              <w:rPr>
                <w:sz w:val="16"/>
                <w:szCs w:val="16"/>
              </w:rPr>
              <w:t xml:space="preserve">Выплаты стипендий и премий одаренным детям и учащейся </w:t>
            </w:r>
            <w:proofErr w:type="gramStart"/>
            <w:r w:rsidRPr="00A15FE6">
              <w:rPr>
                <w:sz w:val="16"/>
                <w:szCs w:val="16"/>
              </w:rPr>
              <w:t>молодежи</w:t>
            </w:r>
            <w:proofErr w:type="gramEnd"/>
            <w:r w:rsidRPr="00A15FE6">
              <w:rPr>
                <w:sz w:val="16"/>
                <w:szCs w:val="16"/>
              </w:rPr>
              <w:t xml:space="preserve"> ЗАТО г. Североморск, добившихся высоких результатов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sz w:val="16"/>
                <w:szCs w:val="16"/>
              </w:rPr>
            </w:pPr>
            <w:r w:rsidRPr="00A15FE6">
              <w:rPr>
                <w:sz w:val="16"/>
                <w:szCs w:val="16"/>
              </w:rPr>
              <w:t>2020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  <w:r w:rsidRPr="00A15FE6"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sz w:val="16"/>
                <w:szCs w:val="16"/>
              </w:rPr>
            </w:pPr>
            <w:r w:rsidRPr="00A15FE6">
              <w:rPr>
                <w:sz w:val="16"/>
                <w:szCs w:val="16"/>
              </w:rPr>
              <w:t>395,00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sz w:val="16"/>
                <w:szCs w:val="16"/>
              </w:rPr>
            </w:pPr>
            <w:r w:rsidRPr="00A15FE6">
              <w:rPr>
                <w:sz w:val="16"/>
                <w:szCs w:val="16"/>
              </w:rPr>
              <w:t>395,00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sz w:val="16"/>
                <w:szCs w:val="16"/>
              </w:rPr>
            </w:pPr>
            <w:r w:rsidRPr="00A15FE6">
              <w:rPr>
                <w:sz w:val="16"/>
                <w:szCs w:val="16"/>
              </w:rPr>
              <w:t>100,00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  <w:r w:rsidRPr="00A15FE6">
              <w:rPr>
                <w:sz w:val="16"/>
                <w:szCs w:val="16"/>
              </w:rPr>
              <w:t xml:space="preserve">- сохранение количества </w:t>
            </w:r>
            <w:proofErr w:type="gramStart"/>
            <w:r w:rsidRPr="00A15FE6">
              <w:rPr>
                <w:sz w:val="16"/>
                <w:szCs w:val="16"/>
              </w:rPr>
              <w:t>выплаченных  премий</w:t>
            </w:r>
            <w:proofErr w:type="gramEnd"/>
            <w:r w:rsidRPr="00A15FE6">
              <w:rPr>
                <w:sz w:val="16"/>
                <w:szCs w:val="16"/>
              </w:rPr>
              <w:t xml:space="preserve"> (ед.)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sz w:val="16"/>
                <w:szCs w:val="16"/>
              </w:rPr>
            </w:pPr>
            <w:r w:rsidRPr="00A15FE6">
              <w:rPr>
                <w:sz w:val="16"/>
                <w:szCs w:val="16"/>
              </w:rPr>
              <w:t>33,0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sz w:val="16"/>
                <w:szCs w:val="16"/>
              </w:rPr>
            </w:pPr>
            <w:r w:rsidRPr="00A15FE6">
              <w:rPr>
                <w:sz w:val="16"/>
                <w:szCs w:val="16"/>
              </w:rPr>
              <w:t>33,0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sz w:val="16"/>
                <w:szCs w:val="16"/>
              </w:rPr>
            </w:pPr>
            <w:r w:rsidRPr="00A15FE6">
              <w:rPr>
                <w:sz w:val="16"/>
                <w:szCs w:val="16"/>
              </w:rPr>
              <w:t>100,00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jc w:val="center"/>
              <w:rPr>
                <w:sz w:val="16"/>
                <w:szCs w:val="16"/>
              </w:rPr>
            </w:pPr>
            <w:proofErr w:type="spellStart"/>
            <w:r w:rsidRPr="00A15FE6">
              <w:rPr>
                <w:sz w:val="16"/>
                <w:szCs w:val="16"/>
              </w:rPr>
              <w:t>УКСМПиМС</w:t>
            </w:r>
            <w:proofErr w:type="spellEnd"/>
          </w:p>
        </w:tc>
      </w:tr>
      <w:tr w:rsidR="00A15FE6" w:rsidRPr="00A15FE6" w:rsidTr="00A94932">
        <w:trPr>
          <w:trHeight w:val="390"/>
        </w:trPr>
        <w:tc>
          <w:tcPr>
            <w:tcW w:w="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</w:p>
        </w:tc>
        <w:tc>
          <w:tcPr>
            <w:tcW w:w="3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</w:p>
        </w:tc>
      </w:tr>
      <w:tr w:rsidR="00A15FE6" w:rsidRPr="00A15FE6" w:rsidTr="00A94932">
        <w:trPr>
          <w:trHeight w:val="184"/>
        </w:trPr>
        <w:tc>
          <w:tcPr>
            <w:tcW w:w="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</w:p>
        </w:tc>
        <w:tc>
          <w:tcPr>
            <w:tcW w:w="3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</w:p>
        </w:tc>
      </w:tr>
      <w:tr w:rsidR="00A15FE6" w:rsidRPr="00A15FE6" w:rsidTr="00A94932">
        <w:trPr>
          <w:trHeight w:val="315"/>
        </w:trPr>
        <w:tc>
          <w:tcPr>
            <w:tcW w:w="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FE6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rPr>
                <w:b/>
                <w:bCs/>
                <w:sz w:val="16"/>
                <w:szCs w:val="16"/>
              </w:rPr>
            </w:pPr>
            <w:r w:rsidRPr="00A15FE6">
              <w:rPr>
                <w:b/>
                <w:bCs/>
                <w:sz w:val="16"/>
                <w:szCs w:val="16"/>
              </w:rPr>
              <w:t>Итого по задаче 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FE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rPr>
                <w:b/>
                <w:bCs/>
                <w:sz w:val="16"/>
                <w:szCs w:val="16"/>
              </w:rPr>
            </w:pPr>
            <w:r w:rsidRPr="00A15FE6">
              <w:rPr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FE6">
              <w:rPr>
                <w:b/>
                <w:bCs/>
                <w:sz w:val="16"/>
                <w:szCs w:val="16"/>
              </w:rPr>
              <w:t>51 701,31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FE6">
              <w:rPr>
                <w:b/>
                <w:bCs/>
                <w:sz w:val="16"/>
                <w:szCs w:val="16"/>
              </w:rPr>
              <w:t>51 197,08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FE6">
              <w:rPr>
                <w:b/>
                <w:bCs/>
                <w:sz w:val="16"/>
                <w:szCs w:val="16"/>
              </w:rPr>
              <w:t>99,02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FE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FE6" w:rsidRPr="00A15FE6" w:rsidRDefault="00A15FE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FE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FE6" w:rsidRPr="00A15FE6" w:rsidRDefault="00A15FE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FE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FE6" w:rsidRPr="00A15FE6" w:rsidRDefault="00A15FE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FE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FE6" w:rsidRPr="00A15FE6" w:rsidRDefault="00A15FE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FE6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A15FE6" w:rsidRPr="00A15FE6" w:rsidTr="00A94932">
        <w:trPr>
          <w:trHeight w:val="315"/>
        </w:trPr>
        <w:tc>
          <w:tcPr>
            <w:tcW w:w="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rPr>
                <w:b/>
                <w:bCs/>
                <w:sz w:val="16"/>
                <w:szCs w:val="16"/>
              </w:rPr>
            </w:pPr>
            <w:r w:rsidRPr="00A15FE6">
              <w:rPr>
                <w:b/>
                <w:bCs/>
                <w:sz w:val="16"/>
                <w:szCs w:val="16"/>
              </w:rPr>
              <w:t>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FE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FE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FE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b/>
                <w:bCs/>
                <w:sz w:val="16"/>
                <w:szCs w:val="16"/>
              </w:rPr>
            </w:pPr>
          </w:p>
        </w:tc>
      </w:tr>
      <w:tr w:rsidR="00A15FE6" w:rsidRPr="00A15FE6" w:rsidTr="00A94932">
        <w:trPr>
          <w:trHeight w:val="513"/>
        </w:trPr>
        <w:tc>
          <w:tcPr>
            <w:tcW w:w="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rPr>
                <w:b/>
                <w:bCs/>
                <w:sz w:val="16"/>
                <w:szCs w:val="16"/>
              </w:rPr>
            </w:pPr>
            <w:r w:rsidRPr="00A15FE6">
              <w:rPr>
                <w:b/>
                <w:bCs/>
                <w:sz w:val="16"/>
                <w:szCs w:val="16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FE6">
              <w:rPr>
                <w:b/>
                <w:bCs/>
                <w:sz w:val="16"/>
                <w:szCs w:val="16"/>
              </w:rPr>
              <w:t>51 701,31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FE6">
              <w:rPr>
                <w:b/>
                <w:bCs/>
                <w:sz w:val="16"/>
                <w:szCs w:val="16"/>
              </w:rPr>
              <w:t>51 197,08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FE6">
              <w:rPr>
                <w:b/>
                <w:bCs/>
                <w:sz w:val="16"/>
                <w:szCs w:val="16"/>
              </w:rPr>
              <w:t>99,02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b/>
                <w:bCs/>
                <w:sz w:val="16"/>
                <w:szCs w:val="16"/>
              </w:rPr>
            </w:pPr>
          </w:p>
        </w:tc>
      </w:tr>
      <w:tr w:rsidR="00A15FE6" w:rsidRPr="00A15FE6" w:rsidTr="00A94932">
        <w:trPr>
          <w:trHeight w:val="315"/>
        </w:trPr>
        <w:tc>
          <w:tcPr>
            <w:tcW w:w="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FE6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rPr>
                <w:b/>
                <w:bCs/>
                <w:sz w:val="16"/>
                <w:szCs w:val="16"/>
              </w:rPr>
            </w:pPr>
            <w:r w:rsidRPr="00A15FE6">
              <w:rPr>
                <w:b/>
                <w:bCs/>
                <w:sz w:val="16"/>
                <w:szCs w:val="16"/>
              </w:rPr>
              <w:t>Всего по подпрограмме, в том числе: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FE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rPr>
                <w:b/>
                <w:bCs/>
                <w:sz w:val="16"/>
                <w:szCs w:val="16"/>
              </w:rPr>
            </w:pPr>
            <w:r w:rsidRPr="00A15FE6">
              <w:rPr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FE6">
              <w:rPr>
                <w:b/>
                <w:bCs/>
                <w:sz w:val="16"/>
                <w:szCs w:val="16"/>
              </w:rPr>
              <w:t>51 701,31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FE6">
              <w:rPr>
                <w:b/>
                <w:bCs/>
                <w:sz w:val="16"/>
                <w:szCs w:val="16"/>
              </w:rPr>
              <w:t>51 197,08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FE6">
              <w:rPr>
                <w:b/>
                <w:bCs/>
                <w:sz w:val="16"/>
                <w:szCs w:val="16"/>
              </w:rPr>
              <w:t>99,02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jc w:val="center"/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FE6" w:rsidRPr="00A15FE6" w:rsidRDefault="00A15FE6">
            <w:pPr>
              <w:jc w:val="center"/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FE6" w:rsidRPr="00A15FE6" w:rsidRDefault="00A15FE6">
            <w:pPr>
              <w:jc w:val="center"/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FE6" w:rsidRPr="00A15FE6" w:rsidRDefault="00A15FE6">
            <w:pPr>
              <w:jc w:val="center"/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FE6" w:rsidRPr="00A15FE6" w:rsidRDefault="00A15FE6">
            <w:pPr>
              <w:jc w:val="center"/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 </w:t>
            </w:r>
          </w:p>
        </w:tc>
      </w:tr>
      <w:tr w:rsidR="00A15FE6" w:rsidRPr="00A15FE6" w:rsidTr="00A94932">
        <w:trPr>
          <w:trHeight w:val="315"/>
        </w:trPr>
        <w:tc>
          <w:tcPr>
            <w:tcW w:w="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rPr>
                <w:b/>
                <w:bCs/>
                <w:sz w:val="16"/>
                <w:szCs w:val="16"/>
              </w:rPr>
            </w:pPr>
            <w:r w:rsidRPr="00A15FE6">
              <w:rPr>
                <w:b/>
                <w:bCs/>
                <w:sz w:val="16"/>
                <w:szCs w:val="16"/>
              </w:rPr>
              <w:t>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FE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FE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FE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color w:val="000000"/>
                <w:sz w:val="16"/>
                <w:szCs w:val="16"/>
              </w:rPr>
            </w:pPr>
          </w:p>
        </w:tc>
      </w:tr>
      <w:tr w:rsidR="00A15FE6" w:rsidRPr="00A15FE6" w:rsidTr="00A94932">
        <w:trPr>
          <w:trHeight w:val="424"/>
        </w:trPr>
        <w:tc>
          <w:tcPr>
            <w:tcW w:w="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rPr>
                <w:b/>
                <w:bCs/>
                <w:sz w:val="16"/>
                <w:szCs w:val="16"/>
              </w:rPr>
            </w:pPr>
            <w:r w:rsidRPr="00A15FE6">
              <w:rPr>
                <w:b/>
                <w:bCs/>
                <w:sz w:val="16"/>
                <w:szCs w:val="16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FE6">
              <w:rPr>
                <w:b/>
                <w:bCs/>
                <w:sz w:val="16"/>
                <w:szCs w:val="16"/>
              </w:rPr>
              <w:t>51 701,31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FE6">
              <w:rPr>
                <w:b/>
                <w:bCs/>
                <w:sz w:val="16"/>
                <w:szCs w:val="16"/>
              </w:rPr>
              <w:t>51 197,08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FE6">
              <w:rPr>
                <w:b/>
                <w:bCs/>
                <w:sz w:val="16"/>
                <w:szCs w:val="16"/>
              </w:rPr>
              <w:t>99,02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color w:val="000000"/>
                <w:sz w:val="16"/>
                <w:szCs w:val="16"/>
              </w:rPr>
            </w:pPr>
          </w:p>
        </w:tc>
      </w:tr>
      <w:tr w:rsidR="00A15FE6" w:rsidRPr="00A15FE6" w:rsidTr="00A94932">
        <w:trPr>
          <w:trHeight w:val="435"/>
        </w:trPr>
        <w:tc>
          <w:tcPr>
            <w:tcW w:w="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  <w:r w:rsidRPr="00A15FE6">
              <w:rPr>
                <w:sz w:val="16"/>
                <w:szCs w:val="16"/>
              </w:rPr>
              <w:t>Муниципальные услуги (работы)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FE6" w:rsidRPr="00A15FE6" w:rsidRDefault="00A15FE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FE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5FE6" w:rsidRPr="00A15FE6" w:rsidRDefault="00A15FE6">
            <w:pPr>
              <w:rPr>
                <w:b/>
                <w:bCs/>
                <w:sz w:val="16"/>
                <w:szCs w:val="16"/>
              </w:rPr>
            </w:pPr>
            <w:r w:rsidRPr="00A15FE6">
              <w:rPr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sz w:val="16"/>
                <w:szCs w:val="16"/>
              </w:rPr>
            </w:pPr>
            <w:r w:rsidRPr="00A15FE6">
              <w:rPr>
                <w:sz w:val="16"/>
                <w:szCs w:val="16"/>
              </w:rPr>
              <w:t>43 919,21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sz w:val="16"/>
                <w:szCs w:val="16"/>
              </w:rPr>
            </w:pPr>
            <w:r w:rsidRPr="00A15FE6">
              <w:rPr>
                <w:sz w:val="16"/>
                <w:szCs w:val="16"/>
              </w:rPr>
              <w:t>43 919,21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sz w:val="16"/>
                <w:szCs w:val="16"/>
              </w:rPr>
            </w:pPr>
            <w:r w:rsidRPr="00A15FE6">
              <w:rPr>
                <w:sz w:val="16"/>
                <w:szCs w:val="16"/>
              </w:rPr>
              <w:t>100,00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FE6" w:rsidRPr="00A15FE6" w:rsidRDefault="00A15FE6">
            <w:pPr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FE6" w:rsidRPr="00A15FE6" w:rsidRDefault="00A15FE6">
            <w:pPr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FE6" w:rsidRPr="00A15FE6" w:rsidRDefault="00A15FE6">
            <w:pPr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FE6" w:rsidRPr="00A15FE6" w:rsidRDefault="00A15FE6">
            <w:pPr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FE6" w:rsidRPr="00A15FE6" w:rsidRDefault="00A15FE6">
            <w:pPr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 </w:t>
            </w:r>
          </w:p>
        </w:tc>
      </w:tr>
      <w:tr w:rsidR="00A15FE6" w:rsidRPr="00A15FE6" w:rsidTr="00A94932">
        <w:trPr>
          <w:trHeight w:val="523"/>
        </w:trPr>
        <w:tc>
          <w:tcPr>
            <w:tcW w:w="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FE6" w:rsidRPr="00A15FE6" w:rsidRDefault="00A15FE6">
            <w:pPr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43 919,21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43 919,21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FE6" w:rsidRPr="00A15FE6" w:rsidRDefault="00A15FE6">
            <w:pPr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FE6" w:rsidRPr="00A15FE6" w:rsidRDefault="00A15FE6">
            <w:pPr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FE6" w:rsidRPr="00A15FE6" w:rsidRDefault="00A15FE6">
            <w:pPr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FE6" w:rsidRPr="00A15FE6" w:rsidRDefault="00A15FE6">
            <w:pPr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FE6" w:rsidRPr="00A15FE6" w:rsidRDefault="00A15FE6">
            <w:pPr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 </w:t>
            </w:r>
          </w:p>
        </w:tc>
      </w:tr>
      <w:tr w:rsidR="00A15FE6" w:rsidRPr="00A15FE6" w:rsidTr="00A94932">
        <w:trPr>
          <w:trHeight w:val="430"/>
        </w:trPr>
        <w:tc>
          <w:tcPr>
            <w:tcW w:w="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FE6" w:rsidRPr="00A15FE6" w:rsidRDefault="00A15FE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A15FE6">
            <w:pPr>
              <w:rPr>
                <w:sz w:val="16"/>
                <w:szCs w:val="16"/>
              </w:rPr>
            </w:pPr>
            <w:r w:rsidRPr="00A15FE6">
              <w:rPr>
                <w:sz w:val="16"/>
                <w:szCs w:val="16"/>
              </w:rPr>
              <w:t>Иные мероприятия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5FE6" w:rsidRPr="00A15FE6" w:rsidRDefault="00A15FE6">
            <w:pPr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5FE6" w:rsidRPr="00A15FE6" w:rsidRDefault="00A15FE6">
            <w:pPr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7 782,10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7 277,87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5FE6" w:rsidRPr="00A15FE6" w:rsidRDefault="00A15FE6">
            <w:pPr>
              <w:jc w:val="center"/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93,52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FE6" w:rsidRPr="00A15FE6" w:rsidRDefault="00A15FE6">
            <w:pPr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FE6" w:rsidRPr="00A15FE6" w:rsidRDefault="00A15FE6">
            <w:pPr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FE6" w:rsidRPr="00A15FE6" w:rsidRDefault="00A15FE6">
            <w:pPr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FE6" w:rsidRPr="00A15FE6" w:rsidRDefault="00A15FE6">
            <w:pPr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5FE6" w:rsidRPr="00A15FE6" w:rsidRDefault="00A15FE6">
            <w:pPr>
              <w:rPr>
                <w:color w:val="000000"/>
                <w:sz w:val="16"/>
                <w:szCs w:val="16"/>
              </w:rPr>
            </w:pPr>
            <w:r w:rsidRPr="00A15FE6">
              <w:rPr>
                <w:color w:val="000000"/>
                <w:sz w:val="16"/>
                <w:szCs w:val="16"/>
              </w:rPr>
              <w:t> </w:t>
            </w:r>
          </w:p>
        </w:tc>
      </w:tr>
    </w:tbl>
    <w:p w:rsidR="00A15FE6" w:rsidRPr="00A15FE6" w:rsidRDefault="00A15FE6" w:rsidP="00051353">
      <w:pPr>
        <w:autoSpaceDE w:val="0"/>
        <w:autoSpaceDN w:val="0"/>
        <w:adjustRightInd w:val="0"/>
        <w:jc w:val="center"/>
        <w:rPr>
          <w:rFonts w:eastAsia="HiddenHorzOCR"/>
          <w:b/>
          <w:sz w:val="16"/>
          <w:szCs w:val="16"/>
        </w:rPr>
      </w:pPr>
    </w:p>
    <w:p w:rsidR="001870C4" w:rsidRPr="00C10FB0" w:rsidRDefault="001870C4" w:rsidP="001870C4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10FB0">
        <w:rPr>
          <w:rFonts w:ascii="Times New Roman" w:hAnsi="Times New Roman" w:cs="Times New Roman"/>
          <w:sz w:val="24"/>
          <w:szCs w:val="24"/>
        </w:rPr>
        <w:t>Оценка эффективности реализации подпрограммы</w:t>
      </w:r>
      <w:r w:rsidRPr="00C10FB0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1870C4" w:rsidRPr="00C10FB0" w:rsidRDefault="001870C4" w:rsidP="001870C4">
      <w:pPr>
        <w:pStyle w:val="ConsPlusNonformat"/>
        <w:widowControl/>
        <w:numPr>
          <w:ilvl w:val="0"/>
          <w:numId w:val="26"/>
        </w:numPr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10FB0">
        <w:rPr>
          <w:rFonts w:ascii="Times New Roman" w:hAnsi="Times New Roman" w:cs="Times New Roman"/>
          <w:sz w:val="24"/>
          <w:szCs w:val="24"/>
        </w:rPr>
        <w:t>Оценка достижения плановых значений индикаторов</w:t>
      </w:r>
    </w:p>
    <w:p w:rsidR="001870C4" w:rsidRPr="00C10FB0" w:rsidRDefault="001870C4" w:rsidP="001870C4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14798" w:type="dxa"/>
        <w:tblInd w:w="95" w:type="dxa"/>
        <w:tblLook w:val="04A0" w:firstRow="1" w:lastRow="0" w:firstColumn="1" w:lastColumn="0" w:noHBand="0" w:noVBand="1"/>
      </w:tblPr>
      <w:tblGrid>
        <w:gridCol w:w="1431"/>
        <w:gridCol w:w="4100"/>
        <w:gridCol w:w="436"/>
        <w:gridCol w:w="709"/>
        <w:gridCol w:w="4100"/>
        <w:gridCol w:w="336"/>
        <w:gridCol w:w="3686"/>
      </w:tblGrid>
      <w:tr w:rsidR="001870C4" w:rsidRPr="00C10FB0" w:rsidTr="009739D3">
        <w:trPr>
          <w:trHeight w:val="330"/>
        </w:trPr>
        <w:tc>
          <w:tcPr>
            <w:tcW w:w="143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70C4" w:rsidRPr="00C10FB0" w:rsidRDefault="001870C4" w:rsidP="009739D3">
            <w:pPr>
              <w:jc w:val="center"/>
            </w:pPr>
            <w:r w:rsidRPr="00C10FB0">
              <w:t>ДИП =0,5 х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870C4" w:rsidRPr="00C10FB0" w:rsidRDefault="00E959E6" w:rsidP="009739D3">
            <w:pPr>
              <w:jc w:val="center"/>
            </w:pPr>
            <w:r w:rsidRPr="00C10FB0">
              <w:t>1</w:t>
            </w:r>
            <w:r w:rsidR="001870C4" w:rsidRPr="00C10FB0">
              <w:t xml:space="preserve"> (степень достижения цели)</w:t>
            </w:r>
          </w:p>
        </w:tc>
        <w:tc>
          <w:tcPr>
            <w:tcW w:w="43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70C4" w:rsidRPr="00C10FB0" w:rsidRDefault="001870C4" w:rsidP="009739D3">
            <w:pPr>
              <w:jc w:val="center"/>
            </w:pPr>
            <w:r w:rsidRPr="00C10FB0">
              <w:t>+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70C4" w:rsidRPr="00C10FB0" w:rsidRDefault="001870C4" w:rsidP="009739D3">
            <w:pPr>
              <w:jc w:val="center"/>
            </w:pPr>
            <w:r w:rsidRPr="00C10FB0">
              <w:t>0,5 х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870C4" w:rsidRPr="00C10FB0" w:rsidRDefault="00C10FB0" w:rsidP="009739D3">
            <w:pPr>
              <w:jc w:val="center"/>
            </w:pPr>
            <w:r w:rsidRPr="00C10FB0">
              <w:t>13,06</w:t>
            </w:r>
            <w:r w:rsidR="001870C4" w:rsidRPr="00C10FB0">
              <w:t xml:space="preserve"> (степень решения задач)</w:t>
            </w:r>
          </w:p>
        </w:tc>
        <w:tc>
          <w:tcPr>
            <w:tcW w:w="33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70C4" w:rsidRPr="00C10FB0" w:rsidRDefault="001870C4" w:rsidP="009739D3">
            <w:pPr>
              <w:jc w:val="center"/>
              <w:rPr>
                <w:rFonts w:ascii="Calibri" w:hAnsi="Calibri"/>
              </w:rPr>
            </w:pPr>
            <w:r w:rsidRPr="00C10FB0">
              <w:rPr>
                <w:rFonts w:ascii="Calibri" w:hAnsi="Calibri"/>
              </w:rPr>
              <w:t>=</w:t>
            </w:r>
          </w:p>
        </w:tc>
        <w:tc>
          <w:tcPr>
            <w:tcW w:w="368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70C4" w:rsidRPr="00C10FB0" w:rsidRDefault="001870C4" w:rsidP="009739D3">
            <w:pPr>
              <w:rPr>
                <w:b/>
                <w:bCs/>
              </w:rPr>
            </w:pPr>
            <w:r w:rsidRPr="00C10FB0">
              <w:rPr>
                <w:b/>
                <w:bCs/>
              </w:rPr>
              <w:t xml:space="preserve">1,0 </w:t>
            </w:r>
            <w:r w:rsidRPr="00C10FB0">
              <w:rPr>
                <w:b/>
              </w:rPr>
              <w:t xml:space="preserve">высокая результативность </w:t>
            </w:r>
          </w:p>
        </w:tc>
      </w:tr>
      <w:tr w:rsidR="001870C4" w:rsidRPr="00C10FB0" w:rsidTr="009739D3">
        <w:trPr>
          <w:trHeight w:val="300"/>
        </w:trPr>
        <w:tc>
          <w:tcPr>
            <w:tcW w:w="143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870C4" w:rsidRPr="00C10FB0" w:rsidRDefault="001870C4" w:rsidP="009739D3"/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70C4" w:rsidRPr="00C10FB0" w:rsidRDefault="00E959E6" w:rsidP="009739D3">
            <w:pPr>
              <w:jc w:val="center"/>
            </w:pPr>
            <w:r w:rsidRPr="00C10FB0">
              <w:t>1</w:t>
            </w:r>
          </w:p>
        </w:tc>
        <w:tc>
          <w:tcPr>
            <w:tcW w:w="4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870C4" w:rsidRPr="00C10FB0" w:rsidRDefault="001870C4" w:rsidP="009739D3"/>
        </w:tc>
        <w:tc>
          <w:tcPr>
            <w:tcW w:w="70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870C4" w:rsidRPr="00C10FB0" w:rsidRDefault="001870C4" w:rsidP="009739D3"/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70C4" w:rsidRPr="00C10FB0" w:rsidRDefault="00C10FB0" w:rsidP="009739D3">
            <w:pPr>
              <w:jc w:val="center"/>
            </w:pPr>
            <w:r w:rsidRPr="00C10FB0">
              <w:t>13</w:t>
            </w:r>
          </w:p>
        </w:tc>
        <w:tc>
          <w:tcPr>
            <w:tcW w:w="3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870C4" w:rsidRPr="00C10FB0" w:rsidRDefault="001870C4" w:rsidP="009739D3">
            <w:pPr>
              <w:rPr>
                <w:rFonts w:ascii="Calibri" w:hAnsi="Calibri"/>
              </w:rPr>
            </w:pPr>
          </w:p>
        </w:tc>
        <w:tc>
          <w:tcPr>
            <w:tcW w:w="368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870C4" w:rsidRPr="00C10FB0" w:rsidRDefault="001870C4" w:rsidP="009739D3">
            <w:pPr>
              <w:rPr>
                <w:b/>
                <w:bCs/>
              </w:rPr>
            </w:pPr>
          </w:p>
        </w:tc>
      </w:tr>
    </w:tbl>
    <w:p w:rsidR="001870C4" w:rsidRPr="00C10FB0" w:rsidRDefault="001870C4" w:rsidP="001870C4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16"/>
          <w:szCs w:val="16"/>
        </w:rPr>
      </w:pPr>
    </w:p>
    <w:p w:rsidR="001870C4" w:rsidRPr="00C10FB0" w:rsidRDefault="001870C4" w:rsidP="001870C4">
      <w:pPr>
        <w:pStyle w:val="ConsPlusNonformat"/>
        <w:widowControl/>
        <w:numPr>
          <w:ilvl w:val="0"/>
          <w:numId w:val="26"/>
        </w:numPr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10FB0">
        <w:rPr>
          <w:rFonts w:ascii="Times New Roman" w:hAnsi="Times New Roman" w:cs="Times New Roman"/>
          <w:sz w:val="24"/>
          <w:szCs w:val="24"/>
        </w:rPr>
        <w:t xml:space="preserve">Оценка полноты финансирования: ПФ </w:t>
      </w:r>
      <w:r w:rsidRPr="00C10FB0">
        <w:rPr>
          <w:rFonts w:ascii="Times New Roman" w:hAnsi="Times New Roman" w:cs="Times New Roman"/>
          <w:b/>
          <w:sz w:val="24"/>
          <w:szCs w:val="24"/>
        </w:rPr>
        <w:t xml:space="preserve">= </w:t>
      </w:r>
      <w:r w:rsidR="00A94932" w:rsidRPr="00C10FB0">
        <w:rPr>
          <w:rFonts w:ascii="Times New Roman" w:hAnsi="Times New Roman" w:cs="Times New Roman"/>
          <w:b/>
          <w:sz w:val="24"/>
          <w:szCs w:val="24"/>
        </w:rPr>
        <w:t>0</w:t>
      </w:r>
      <w:r w:rsidRPr="00C10FB0">
        <w:rPr>
          <w:rFonts w:ascii="Times New Roman" w:hAnsi="Times New Roman" w:cs="Times New Roman"/>
          <w:b/>
          <w:sz w:val="24"/>
          <w:szCs w:val="24"/>
        </w:rPr>
        <w:t>,</w:t>
      </w:r>
      <w:r w:rsidR="00A94932" w:rsidRPr="00C10FB0">
        <w:rPr>
          <w:rFonts w:ascii="Times New Roman" w:hAnsi="Times New Roman" w:cs="Times New Roman"/>
          <w:b/>
          <w:sz w:val="24"/>
          <w:szCs w:val="24"/>
        </w:rPr>
        <w:t>98</w:t>
      </w:r>
      <w:r w:rsidRPr="00C10FB0">
        <w:rPr>
          <w:rFonts w:ascii="Times New Roman" w:hAnsi="Times New Roman" w:cs="Times New Roman"/>
          <w:sz w:val="24"/>
          <w:szCs w:val="24"/>
        </w:rPr>
        <w:t xml:space="preserve"> - </w:t>
      </w:r>
      <w:r w:rsidRPr="00C10FB0">
        <w:rPr>
          <w:rFonts w:ascii="Times New Roman" w:hAnsi="Times New Roman" w:cs="Times New Roman"/>
          <w:b/>
          <w:sz w:val="24"/>
          <w:szCs w:val="24"/>
        </w:rPr>
        <w:t>полное финансирование</w:t>
      </w:r>
      <w:r w:rsidRPr="00C10FB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70C4" w:rsidRPr="00C10FB0" w:rsidRDefault="001870C4" w:rsidP="001870C4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16"/>
          <w:szCs w:val="16"/>
        </w:rPr>
      </w:pPr>
    </w:p>
    <w:p w:rsidR="001870C4" w:rsidRPr="000E11DD" w:rsidRDefault="001870C4" w:rsidP="001870C4">
      <w:pPr>
        <w:pStyle w:val="ConsPlusNonformat"/>
        <w:widowControl/>
        <w:tabs>
          <w:tab w:val="left" w:pos="432"/>
        </w:tabs>
        <w:rPr>
          <w:b/>
        </w:rPr>
        <w:sectPr w:rsidR="001870C4" w:rsidRPr="000E11DD" w:rsidSect="00791ACB">
          <w:pgSz w:w="16838" w:h="11906" w:orient="landscape"/>
          <w:pgMar w:top="709" w:right="851" w:bottom="1418" w:left="1418" w:header="709" w:footer="709" w:gutter="0"/>
          <w:cols w:space="708"/>
          <w:docGrid w:linePitch="360"/>
        </w:sectPr>
      </w:pPr>
      <w:r w:rsidRPr="000E11DD">
        <w:rPr>
          <w:rFonts w:ascii="Times New Roman" w:hAnsi="Times New Roman" w:cs="Times New Roman"/>
          <w:b/>
          <w:sz w:val="24"/>
          <w:szCs w:val="24"/>
        </w:rPr>
        <w:t xml:space="preserve">Общая оценка эффективности реализации подпрограммы- 5 высокий уровень эффективности. </w:t>
      </w:r>
    </w:p>
    <w:p w:rsidR="005440D5" w:rsidRPr="000E11DD" w:rsidRDefault="00DD6166" w:rsidP="00670EC9">
      <w:pPr>
        <w:pStyle w:val="a6"/>
        <w:widowControl w:val="0"/>
        <w:tabs>
          <w:tab w:val="left" w:pos="709"/>
        </w:tabs>
        <w:suppressAutoHyphens/>
        <w:spacing w:line="240" w:lineRule="auto"/>
        <w:ind w:left="709" w:firstLine="0"/>
        <w:jc w:val="center"/>
        <w:rPr>
          <w:b/>
          <w:bCs/>
          <w:szCs w:val="28"/>
          <w:u w:val="single"/>
        </w:rPr>
      </w:pPr>
      <w:r w:rsidRPr="000E11DD">
        <w:rPr>
          <w:b/>
          <w:szCs w:val="28"/>
        </w:rPr>
        <w:lastRenderedPageBreak/>
        <w:t>6</w:t>
      </w:r>
      <w:r w:rsidR="005440D5" w:rsidRPr="000E11DD">
        <w:rPr>
          <w:b/>
          <w:szCs w:val="28"/>
        </w:rPr>
        <w:t xml:space="preserve">. Отчет о реализации мероприятий </w:t>
      </w:r>
      <w:r w:rsidRPr="000E11DD">
        <w:rPr>
          <w:b/>
          <w:szCs w:val="28"/>
        </w:rPr>
        <w:t>муниципальной</w:t>
      </w:r>
      <w:r w:rsidR="005440D5" w:rsidRPr="000E11DD">
        <w:rPr>
          <w:b/>
          <w:szCs w:val="28"/>
        </w:rPr>
        <w:t xml:space="preserve"> программы </w:t>
      </w:r>
      <w:r w:rsidRPr="000E11DD">
        <w:rPr>
          <w:b/>
          <w:szCs w:val="28"/>
          <w:u w:val="single"/>
        </w:rPr>
        <w:t xml:space="preserve">«Обеспечение комфортной городской среды </w:t>
      </w:r>
      <w:proofErr w:type="gramStart"/>
      <w:r w:rsidRPr="000E11DD">
        <w:rPr>
          <w:b/>
          <w:szCs w:val="28"/>
          <w:u w:val="single"/>
        </w:rPr>
        <w:t>в</w:t>
      </w:r>
      <w:proofErr w:type="gramEnd"/>
      <w:r w:rsidRPr="000E11DD">
        <w:rPr>
          <w:b/>
          <w:szCs w:val="28"/>
          <w:u w:val="single"/>
        </w:rPr>
        <w:t xml:space="preserve"> ЗАТО г.Североморск» на 201</w:t>
      </w:r>
      <w:r w:rsidR="00BB541C" w:rsidRPr="000E11DD">
        <w:rPr>
          <w:b/>
          <w:szCs w:val="28"/>
          <w:u w:val="single"/>
        </w:rPr>
        <w:t>6</w:t>
      </w:r>
      <w:r w:rsidRPr="000E11DD">
        <w:rPr>
          <w:b/>
          <w:szCs w:val="28"/>
          <w:u w:val="single"/>
        </w:rPr>
        <w:t xml:space="preserve"> - 20</w:t>
      </w:r>
      <w:r w:rsidR="00655A27" w:rsidRPr="000E11DD">
        <w:rPr>
          <w:b/>
          <w:szCs w:val="28"/>
          <w:u w:val="single"/>
        </w:rPr>
        <w:t>2</w:t>
      </w:r>
      <w:r w:rsidR="00B561A5" w:rsidRPr="000E11DD">
        <w:rPr>
          <w:b/>
          <w:szCs w:val="28"/>
          <w:u w:val="single"/>
        </w:rPr>
        <w:t>5</w:t>
      </w:r>
      <w:r w:rsidRPr="000E11DD">
        <w:rPr>
          <w:b/>
          <w:szCs w:val="28"/>
          <w:u w:val="single"/>
        </w:rPr>
        <w:t xml:space="preserve"> годы</w:t>
      </w:r>
      <w:r w:rsidRPr="000E11DD">
        <w:rPr>
          <w:b/>
          <w:bCs/>
          <w:szCs w:val="28"/>
          <w:u w:val="single"/>
        </w:rPr>
        <w:t xml:space="preserve"> </w:t>
      </w:r>
    </w:p>
    <w:p w:rsidR="00EA3EB5" w:rsidRPr="000E11DD" w:rsidRDefault="00EA3EB5" w:rsidP="005440D5">
      <w:pPr>
        <w:pStyle w:val="a6"/>
        <w:widowControl w:val="0"/>
        <w:tabs>
          <w:tab w:val="left" w:pos="709"/>
        </w:tabs>
        <w:suppressAutoHyphens/>
        <w:spacing w:line="240" w:lineRule="auto"/>
        <w:ind w:firstLine="0"/>
        <w:jc w:val="center"/>
        <w:rPr>
          <w:b/>
          <w:bCs/>
          <w:sz w:val="24"/>
          <w:szCs w:val="24"/>
        </w:rPr>
      </w:pPr>
    </w:p>
    <w:p w:rsidR="002C48AC" w:rsidRPr="000E11DD" w:rsidRDefault="009A1E0E" w:rsidP="00DD5BB3">
      <w:pPr>
        <w:pStyle w:val="a6"/>
        <w:widowControl w:val="0"/>
        <w:tabs>
          <w:tab w:val="left" w:pos="709"/>
        </w:tabs>
        <w:suppressAutoHyphens/>
        <w:spacing w:line="240" w:lineRule="auto"/>
        <w:ind w:firstLine="709"/>
        <w:rPr>
          <w:b/>
          <w:bCs/>
          <w:sz w:val="24"/>
          <w:szCs w:val="24"/>
        </w:rPr>
      </w:pPr>
      <w:r w:rsidRPr="000E11DD">
        <w:rPr>
          <w:b/>
          <w:bCs/>
          <w:sz w:val="24"/>
          <w:szCs w:val="24"/>
        </w:rPr>
        <w:t>Заказчиком-координатором Программы является Комитет по</w:t>
      </w:r>
      <w:r w:rsidR="00DD6166" w:rsidRPr="000E11DD">
        <w:rPr>
          <w:b/>
          <w:bCs/>
          <w:sz w:val="24"/>
          <w:szCs w:val="24"/>
        </w:rPr>
        <w:t xml:space="preserve"> развитию городского хозяйства</w:t>
      </w:r>
      <w:r w:rsidRPr="000E11DD">
        <w:rPr>
          <w:b/>
          <w:bCs/>
          <w:sz w:val="24"/>
          <w:szCs w:val="24"/>
        </w:rPr>
        <w:t>.</w:t>
      </w:r>
    </w:p>
    <w:p w:rsidR="002C48AC" w:rsidRPr="000E11DD" w:rsidRDefault="002C48AC" w:rsidP="00DD5BB3">
      <w:pPr>
        <w:autoSpaceDE w:val="0"/>
        <w:autoSpaceDN w:val="0"/>
        <w:adjustRightInd w:val="0"/>
        <w:ind w:firstLine="709"/>
        <w:jc w:val="both"/>
        <w:outlineLvl w:val="1"/>
      </w:pPr>
      <w:r w:rsidRPr="000E11DD">
        <w:rPr>
          <w:b/>
          <w:i/>
        </w:rPr>
        <w:t>Цель программы</w:t>
      </w:r>
      <w:r w:rsidRPr="000E11DD">
        <w:rPr>
          <w:i/>
        </w:rPr>
        <w:t xml:space="preserve"> - </w:t>
      </w:r>
      <w:r w:rsidR="00B163C4" w:rsidRPr="000E11DD">
        <w:rPr>
          <w:spacing w:val="-4"/>
        </w:rPr>
        <w:t xml:space="preserve">Обеспечение комфортной городской среды для </w:t>
      </w:r>
      <w:proofErr w:type="gramStart"/>
      <w:r w:rsidR="00B163C4" w:rsidRPr="000E11DD">
        <w:rPr>
          <w:spacing w:val="-4"/>
        </w:rPr>
        <w:t>жителей</w:t>
      </w:r>
      <w:proofErr w:type="gramEnd"/>
      <w:r w:rsidR="00B163C4" w:rsidRPr="000E11DD">
        <w:rPr>
          <w:spacing w:val="-4"/>
        </w:rPr>
        <w:t xml:space="preserve"> ЗАТО г.Североморск</w:t>
      </w:r>
    </w:p>
    <w:p w:rsidR="002C48AC" w:rsidRPr="000E11DD" w:rsidRDefault="002C48AC" w:rsidP="00DD5BB3">
      <w:pPr>
        <w:autoSpaceDE w:val="0"/>
        <w:autoSpaceDN w:val="0"/>
        <w:adjustRightInd w:val="0"/>
        <w:ind w:firstLine="709"/>
        <w:jc w:val="both"/>
        <w:outlineLvl w:val="1"/>
        <w:rPr>
          <w:b/>
          <w:i/>
        </w:rPr>
      </w:pPr>
      <w:r w:rsidRPr="000E11DD">
        <w:rPr>
          <w:b/>
          <w:i/>
        </w:rPr>
        <w:t xml:space="preserve">Задачи программы: </w:t>
      </w:r>
    </w:p>
    <w:p w:rsidR="0081702E" w:rsidRPr="000E11DD" w:rsidRDefault="0081702E" w:rsidP="0081702E">
      <w:pPr>
        <w:pStyle w:val="Default"/>
        <w:ind w:firstLine="709"/>
        <w:jc w:val="both"/>
        <w:rPr>
          <w:rFonts w:ascii="Times New Roman" w:hAnsi="Times New Roman" w:cs="Times New Roman"/>
          <w:color w:val="auto"/>
        </w:rPr>
      </w:pPr>
      <w:r w:rsidRPr="000E11DD">
        <w:rPr>
          <w:rFonts w:ascii="Times New Roman" w:hAnsi="Times New Roman" w:cs="Times New Roman"/>
          <w:color w:val="auto"/>
        </w:rPr>
        <w:t xml:space="preserve">1. Проведение комплексных мероприятий по сохранности автомобильных дорог общего пользования местного значения, дворовых территорий и проездов к дворовым территориям многоквартирных домов муниципального </w:t>
      </w:r>
      <w:proofErr w:type="gramStart"/>
      <w:r w:rsidRPr="000E11DD">
        <w:rPr>
          <w:rFonts w:ascii="Times New Roman" w:hAnsi="Times New Roman" w:cs="Times New Roman"/>
          <w:color w:val="auto"/>
        </w:rPr>
        <w:t>образования</w:t>
      </w:r>
      <w:proofErr w:type="gramEnd"/>
      <w:r w:rsidRPr="000E11DD">
        <w:rPr>
          <w:rFonts w:ascii="Times New Roman" w:hAnsi="Times New Roman" w:cs="Times New Roman"/>
          <w:color w:val="auto"/>
        </w:rPr>
        <w:t xml:space="preserve"> ЗАТО г.Североморск. </w:t>
      </w:r>
    </w:p>
    <w:p w:rsidR="0081702E" w:rsidRPr="000E11DD" w:rsidRDefault="0081702E" w:rsidP="0081702E">
      <w:pPr>
        <w:autoSpaceDE w:val="0"/>
        <w:autoSpaceDN w:val="0"/>
        <w:adjustRightInd w:val="0"/>
        <w:ind w:firstLine="709"/>
        <w:jc w:val="both"/>
      </w:pPr>
      <w:r w:rsidRPr="000E11DD">
        <w:t xml:space="preserve">2. Обеспечение надежности работы наружного освещения. </w:t>
      </w:r>
    </w:p>
    <w:p w:rsidR="0081702E" w:rsidRPr="000E11DD" w:rsidRDefault="0081702E" w:rsidP="0081702E">
      <w:pPr>
        <w:autoSpaceDE w:val="0"/>
        <w:autoSpaceDN w:val="0"/>
        <w:adjustRightInd w:val="0"/>
        <w:ind w:firstLine="709"/>
        <w:jc w:val="both"/>
      </w:pPr>
      <w:r w:rsidRPr="000E11DD">
        <w:t xml:space="preserve">3. Обеспечение рационального использования топливно-энергетических ресурсов за счет энергосберегающих мероприятий. </w:t>
      </w:r>
    </w:p>
    <w:p w:rsidR="0081702E" w:rsidRPr="000E11DD" w:rsidRDefault="0081702E" w:rsidP="0081702E">
      <w:pPr>
        <w:autoSpaceDE w:val="0"/>
        <w:autoSpaceDN w:val="0"/>
        <w:adjustRightInd w:val="0"/>
        <w:ind w:firstLine="709"/>
        <w:jc w:val="both"/>
      </w:pPr>
      <w:r w:rsidRPr="000E11DD">
        <w:t xml:space="preserve">4. Обеспечение готовности коммунальных систем </w:t>
      </w:r>
      <w:proofErr w:type="gramStart"/>
      <w:r w:rsidRPr="000E11DD">
        <w:t>жизнеобеспечения</w:t>
      </w:r>
      <w:proofErr w:type="gramEnd"/>
      <w:r w:rsidRPr="000E11DD">
        <w:t xml:space="preserve"> ЗАТО г.Североморск к осенне-зимнему периоду. </w:t>
      </w:r>
    </w:p>
    <w:p w:rsidR="0081702E" w:rsidRPr="000E11DD" w:rsidRDefault="0081702E" w:rsidP="0081702E">
      <w:pPr>
        <w:autoSpaceDE w:val="0"/>
        <w:autoSpaceDN w:val="0"/>
        <w:adjustRightInd w:val="0"/>
        <w:ind w:firstLine="709"/>
        <w:jc w:val="both"/>
      </w:pPr>
      <w:r w:rsidRPr="000E11DD">
        <w:t xml:space="preserve">5. Создание безопасных и благоприятных условий проживания граждан в муниципальном жилищном </w:t>
      </w:r>
      <w:proofErr w:type="gramStart"/>
      <w:r w:rsidRPr="000E11DD">
        <w:t>фонде</w:t>
      </w:r>
      <w:proofErr w:type="gramEnd"/>
      <w:r w:rsidRPr="000E11DD">
        <w:t xml:space="preserve"> ЗАТО г.Североморск. </w:t>
      </w:r>
    </w:p>
    <w:p w:rsidR="0081702E" w:rsidRPr="000E11DD" w:rsidRDefault="0081702E" w:rsidP="0081702E">
      <w:pPr>
        <w:autoSpaceDE w:val="0"/>
        <w:autoSpaceDN w:val="0"/>
        <w:adjustRightInd w:val="0"/>
        <w:ind w:firstLine="708"/>
        <w:jc w:val="both"/>
      </w:pPr>
      <w:r w:rsidRPr="000E11DD">
        <w:t xml:space="preserve">6. Совершенствование системы благоустройства муниципального </w:t>
      </w:r>
      <w:proofErr w:type="gramStart"/>
      <w:r w:rsidRPr="000E11DD">
        <w:t>образования</w:t>
      </w:r>
      <w:proofErr w:type="gramEnd"/>
      <w:r w:rsidRPr="000E11DD">
        <w:t xml:space="preserve"> ЗАТО г.Североморск. </w:t>
      </w:r>
    </w:p>
    <w:p w:rsidR="0081702E" w:rsidRPr="000E11DD" w:rsidRDefault="0081702E" w:rsidP="0081702E">
      <w:pPr>
        <w:autoSpaceDE w:val="0"/>
        <w:autoSpaceDN w:val="0"/>
        <w:adjustRightInd w:val="0"/>
        <w:ind w:firstLine="708"/>
        <w:jc w:val="both"/>
      </w:pPr>
      <w:r w:rsidRPr="000E11DD">
        <w:t xml:space="preserve">7. Повышение благоустройства городских парков и скверов. </w:t>
      </w:r>
    </w:p>
    <w:p w:rsidR="003D6098" w:rsidRPr="000E11DD" w:rsidRDefault="0081702E" w:rsidP="0081702E">
      <w:pPr>
        <w:autoSpaceDE w:val="0"/>
        <w:autoSpaceDN w:val="0"/>
        <w:adjustRightInd w:val="0"/>
        <w:ind w:firstLine="709"/>
        <w:jc w:val="both"/>
        <w:outlineLvl w:val="1"/>
      </w:pPr>
      <w:r w:rsidRPr="000E11DD">
        <w:t xml:space="preserve">8. Повышение уровня благоустройства территорий муниципального </w:t>
      </w:r>
      <w:proofErr w:type="gramStart"/>
      <w:r w:rsidRPr="000E11DD">
        <w:t>образования</w:t>
      </w:r>
      <w:proofErr w:type="gramEnd"/>
      <w:r w:rsidRPr="000E11DD">
        <w:t xml:space="preserve"> ЗАТО г. Североморск. </w:t>
      </w:r>
    </w:p>
    <w:p w:rsidR="00DD6166" w:rsidRPr="000E11DD" w:rsidRDefault="00DD6166" w:rsidP="00DD6166">
      <w:pPr>
        <w:autoSpaceDE w:val="0"/>
        <w:autoSpaceDN w:val="0"/>
        <w:adjustRightInd w:val="0"/>
        <w:ind w:firstLine="709"/>
        <w:jc w:val="both"/>
        <w:outlineLvl w:val="1"/>
        <w:rPr>
          <w:b/>
          <w:i/>
        </w:rPr>
      </w:pPr>
      <w:r w:rsidRPr="000E11DD">
        <w:rPr>
          <w:b/>
          <w:i/>
        </w:rPr>
        <w:t>Ожидаемые конечные результаты реализации мероприятий программы:</w:t>
      </w:r>
    </w:p>
    <w:p w:rsidR="00B561A5" w:rsidRPr="000E11DD" w:rsidRDefault="00B561A5" w:rsidP="00B561A5">
      <w:pPr>
        <w:autoSpaceDE w:val="0"/>
        <w:autoSpaceDN w:val="0"/>
        <w:adjustRightInd w:val="0"/>
        <w:ind w:firstLine="709"/>
        <w:jc w:val="both"/>
      </w:pPr>
      <w:r w:rsidRPr="000E11DD">
        <w:t xml:space="preserve">Реализация программных мероприятий в 2016-2025 годах позволит: </w:t>
      </w:r>
    </w:p>
    <w:p w:rsidR="00B561A5" w:rsidRPr="000E11DD" w:rsidRDefault="00B561A5" w:rsidP="00B561A5">
      <w:pPr>
        <w:autoSpaceDE w:val="0"/>
        <w:autoSpaceDN w:val="0"/>
        <w:adjustRightInd w:val="0"/>
        <w:jc w:val="both"/>
      </w:pPr>
      <w:r w:rsidRPr="000E11DD">
        <w:t xml:space="preserve">- повысить эксплуатационные характеристики обслуживаемых </w:t>
      </w:r>
      <w:proofErr w:type="gramStart"/>
      <w:r w:rsidRPr="000E11DD">
        <w:t>объектов</w:t>
      </w:r>
      <w:proofErr w:type="gramEnd"/>
      <w:r w:rsidRPr="000E11DD">
        <w:t xml:space="preserve"> ЗАТО г.Североморск; </w:t>
      </w:r>
    </w:p>
    <w:p w:rsidR="00B561A5" w:rsidRPr="000E11DD" w:rsidRDefault="00B561A5" w:rsidP="00B561A5">
      <w:pPr>
        <w:autoSpaceDE w:val="0"/>
        <w:autoSpaceDN w:val="0"/>
        <w:adjustRightInd w:val="0"/>
        <w:jc w:val="both"/>
        <w:outlineLvl w:val="1"/>
      </w:pPr>
      <w:r w:rsidRPr="000E11DD">
        <w:t xml:space="preserve">- повысить комфортность проживания жителей. </w:t>
      </w:r>
    </w:p>
    <w:p w:rsidR="00655A27" w:rsidRPr="000E11DD" w:rsidRDefault="00B3010B" w:rsidP="00E62625">
      <w:pPr>
        <w:pStyle w:val="a6"/>
        <w:widowControl w:val="0"/>
        <w:tabs>
          <w:tab w:val="left" w:pos="709"/>
        </w:tabs>
        <w:suppressAutoHyphens/>
        <w:spacing w:line="240" w:lineRule="auto"/>
        <w:rPr>
          <w:rStyle w:val="FontStyle73"/>
          <w:sz w:val="24"/>
          <w:szCs w:val="24"/>
        </w:rPr>
      </w:pPr>
      <w:r w:rsidRPr="000E11DD">
        <w:rPr>
          <w:rStyle w:val="FontStyle73"/>
          <w:b/>
          <w:sz w:val="24"/>
          <w:szCs w:val="24"/>
        </w:rPr>
        <w:t>В состав</w:t>
      </w:r>
      <w:r w:rsidRPr="000E11DD">
        <w:rPr>
          <w:rStyle w:val="FontStyle73"/>
          <w:sz w:val="24"/>
          <w:szCs w:val="24"/>
        </w:rPr>
        <w:t xml:space="preserve"> муниципальной программы вход</w:t>
      </w:r>
      <w:r w:rsidR="00655A27" w:rsidRPr="000E11DD">
        <w:rPr>
          <w:rStyle w:val="FontStyle73"/>
          <w:sz w:val="24"/>
          <w:szCs w:val="24"/>
        </w:rPr>
        <w:t>я</w:t>
      </w:r>
      <w:r w:rsidRPr="000E11DD">
        <w:rPr>
          <w:rStyle w:val="FontStyle73"/>
          <w:sz w:val="24"/>
          <w:szCs w:val="24"/>
        </w:rPr>
        <w:t xml:space="preserve">т </w:t>
      </w:r>
      <w:r w:rsidR="00655A27" w:rsidRPr="000E11DD">
        <w:rPr>
          <w:rStyle w:val="FontStyle73"/>
          <w:sz w:val="24"/>
          <w:szCs w:val="24"/>
        </w:rPr>
        <w:t>следующие</w:t>
      </w:r>
      <w:r w:rsidRPr="000E11DD">
        <w:rPr>
          <w:rStyle w:val="FontStyle73"/>
          <w:sz w:val="24"/>
          <w:szCs w:val="24"/>
        </w:rPr>
        <w:t xml:space="preserve"> подпрограмм</w:t>
      </w:r>
      <w:r w:rsidR="00655A27" w:rsidRPr="000E11DD">
        <w:rPr>
          <w:rStyle w:val="FontStyle73"/>
          <w:sz w:val="24"/>
          <w:szCs w:val="24"/>
        </w:rPr>
        <w:t>ы:</w:t>
      </w:r>
    </w:p>
    <w:p w:rsidR="0005457F" w:rsidRPr="000E11DD" w:rsidRDefault="002613A3" w:rsidP="00B561A5">
      <w:pPr>
        <w:pStyle w:val="a6"/>
        <w:widowControl w:val="0"/>
        <w:tabs>
          <w:tab w:val="left" w:pos="709"/>
        </w:tabs>
        <w:suppressAutoHyphens/>
        <w:spacing w:line="240" w:lineRule="auto"/>
        <w:ind w:firstLine="0"/>
        <w:rPr>
          <w:bCs/>
          <w:sz w:val="24"/>
          <w:szCs w:val="24"/>
        </w:rPr>
      </w:pPr>
      <w:r w:rsidRPr="000E11DD">
        <w:rPr>
          <w:sz w:val="24"/>
          <w:szCs w:val="24"/>
        </w:rPr>
        <w:t>1</w:t>
      </w:r>
      <w:r w:rsidR="00B96B87" w:rsidRPr="000E11DD">
        <w:rPr>
          <w:sz w:val="24"/>
          <w:szCs w:val="24"/>
        </w:rPr>
        <w:t>.</w:t>
      </w:r>
      <w:r w:rsidRPr="000E11DD">
        <w:rPr>
          <w:sz w:val="24"/>
          <w:szCs w:val="24"/>
        </w:rPr>
        <w:t xml:space="preserve"> </w:t>
      </w:r>
      <w:r w:rsidR="00B3010B" w:rsidRPr="000E11DD">
        <w:rPr>
          <w:sz w:val="24"/>
          <w:szCs w:val="24"/>
        </w:rPr>
        <w:t xml:space="preserve">«Автомобильные дороги и </w:t>
      </w:r>
      <w:proofErr w:type="gramStart"/>
      <w:r w:rsidR="00B3010B" w:rsidRPr="000E11DD">
        <w:rPr>
          <w:sz w:val="24"/>
          <w:szCs w:val="24"/>
        </w:rPr>
        <w:t>проезды</w:t>
      </w:r>
      <w:proofErr w:type="gramEnd"/>
      <w:r w:rsidR="00B3010B" w:rsidRPr="000E11DD">
        <w:rPr>
          <w:sz w:val="24"/>
          <w:szCs w:val="24"/>
        </w:rPr>
        <w:t xml:space="preserve"> ЗАТО г.Североморск» </w:t>
      </w:r>
      <w:r w:rsidR="00B3010B" w:rsidRPr="000E11DD">
        <w:rPr>
          <w:bCs/>
          <w:sz w:val="24"/>
          <w:szCs w:val="24"/>
        </w:rPr>
        <w:t>на 201</w:t>
      </w:r>
      <w:r w:rsidR="00A450EB" w:rsidRPr="000E11DD">
        <w:rPr>
          <w:bCs/>
          <w:sz w:val="24"/>
          <w:szCs w:val="24"/>
        </w:rPr>
        <w:t>6</w:t>
      </w:r>
      <w:r w:rsidR="00B3010B" w:rsidRPr="000E11DD">
        <w:rPr>
          <w:bCs/>
          <w:sz w:val="24"/>
          <w:szCs w:val="24"/>
        </w:rPr>
        <w:t xml:space="preserve"> - 20</w:t>
      </w:r>
      <w:r w:rsidR="00655A27" w:rsidRPr="000E11DD">
        <w:rPr>
          <w:bCs/>
          <w:sz w:val="24"/>
          <w:szCs w:val="24"/>
        </w:rPr>
        <w:t>2</w:t>
      </w:r>
      <w:r w:rsidR="00AD5002" w:rsidRPr="000E11DD">
        <w:rPr>
          <w:bCs/>
          <w:sz w:val="24"/>
          <w:szCs w:val="24"/>
        </w:rPr>
        <w:t>5</w:t>
      </w:r>
      <w:r w:rsidR="00B3010B" w:rsidRPr="000E11DD">
        <w:rPr>
          <w:bCs/>
          <w:sz w:val="24"/>
          <w:szCs w:val="24"/>
        </w:rPr>
        <w:t xml:space="preserve"> годы</w:t>
      </w:r>
    </w:p>
    <w:p w:rsidR="00655A27" w:rsidRPr="000E11DD" w:rsidRDefault="002613A3" w:rsidP="00B561A5">
      <w:pPr>
        <w:pStyle w:val="a6"/>
        <w:widowControl w:val="0"/>
        <w:tabs>
          <w:tab w:val="left" w:pos="709"/>
        </w:tabs>
        <w:suppressAutoHyphens/>
        <w:spacing w:line="240" w:lineRule="auto"/>
        <w:ind w:firstLine="0"/>
        <w:rPr>
          <w:bCs/>
          <w:sz w:val="24"/>
          <w:szCs w:val="24"/>
        </w:rPr>
      </w:pPr>
      <w:r w:rsidRPr="000E11DD">
        <w:rPr>
          <w:bCs/>
          <w:sz w:val="24"/>
          <w:szCs w:val="24"/>
        </w:rPr>
        <w:t>2</w:t>
      </w:r>
      <w:r w:rsidR="00B96B87" w:rsidRPr="000E11DD">
        <w:rPr>
          <w:bCs/>
          <w:sz w:val="24"/>
          <w:szCs w:val="24"/>
        </w:rPr>
        <w:t xml:space="preserve">. </w:t>
      </w:r>
      <w:r w:rsidR="00655A27" w:rsidRPr="000E11DD">
        <w:rPr>
          <w:sz w:val="24"/>
          <w:szCs w:val="24"/>
        </w:rPr>
        <w:t xml:space="preserve">«Муниципальный жилищный </w:t>
      </w:r>
      <w:proofErr w:type="gramStart"/>
      <w:r w:rsidR="00655A27" w:rsidRPr="000E11DD">
        <w:rPr>
          <w:sz w:val="24"/>
          <w:szCs w:val="24"/>
        </w:rPr>
        <w:t xml:space="preserve">фонд </w:t>
      </w:r>
      <w:r w:rsidR="00F47DD6" w:rsidRPr="000E11DD">
        <w:rPr>
          <w:sz w:val="24"/>
          <w:szCs w:val="24"/>
        </w:rPr>
        <w:t xml:space="preserve"> </w:t>
      </w:r>
      <w:r w:rsidR="00655A27" w:rsidRPr="000E11DD">
        <w:rPr>
          <w:sz w:val="24"/>
          <w:szCs w:val="24"/>
        </w:rPr>
        <w:t>ЗАТО</w:t>
      </w:r>
      <w:proofErr w:type="gramEnd"/>
      <w:r w:rsidR="00655A27" w:rsidRPr="000E11DD">
        <w:rPr>
          <w:sz w:val="24"/>
          <w:szCs w:val="24"/>
        </w:rPr>
        <w:t xml:space="preserve"> г. Североморск» на 201</w:t>
      </w:r>
      <w:r w:rsidR="00A450EB" w:rsidRPr="000E11DD">
        <w:rPr>
          <w:sz w:val="24"/>
          <w:szCs w:val="24"/>
        </w:rPr>
        <w:t>6</w:t>
      </w:r>
      <w:r w:rsidR="00655A27" w:rsidRPr="000E11DD">
        <w:rPr>
          <w:sz w:val="24"/>
          <w:szCs w:val="24"/>
        </w:rPr>
        <w:t>-202</w:t>
      </w:r>
      <w:r w:rsidR="00AD5002" w:rsidRPr="000E11DD">
        <w:rPr>
          <w:sz w:val="24"/>
          <w:szCs w:val="24"/>
        </w:rPr>
        <w:t>5</w:t>
      </w:r>
      <w:r w:rsidR="00655A27" w:rsidRPr="000E11DD">
        <w:rPr>
          <w:sz w:val="24"/>
          <w:szCs w:val="24"/>
        </w:rPr>
        <w:t xml:space="preserve"> годы</w:t>
      </w:r>
    </w:p>
    <w:p w:rsidR="0005457F" w:rsidRPr="000E11DD" w:rsidRDefault="002613A3" w:rsidP="00B561A5">
      <w:pPr>
        <w:pStyle w:val="a6"/>
        <w:widowControl w:val="0"/>
        <w:tabs>
          <w:tab w:val="left" w:pos="709"/>
        </w:tabs>
        <w:suppressAutoHyphens/>
        <w:spacing w:line="240" w:lineRule="auto"/>
        <w:ind w:firstLine="0"/>
        <w:rPr>
          <w:sz w:val="24"/>
          <w:szCs w:val="24"/>
        </w:rPr>
      </w:pPr>
      <w:r w:rsidRPr="000E11DD">
        <w:rPr>
          <w:sz w:val="24"/>
          <w:szCs w:val="24"/>
        </w:rPr>
        <w:t>3</w:t>
      </w:r>
      <w:r w:rsidR="00B96B87" w:rsidRPr="000E11DD">
        <w:rPr>
          <w:sz w:val="24"/>
          <w:szCs w:val="24"/>
        </w:rPr>
        <w:t>.</w:t>
      </w:r>
      <w:r w:rsidRPr="000E11DD">
        <w:rPr>
          <w:sz w:val="24"/>
          <w:szCs w:val="24"/>
        </w:rPr>
        <w:t xml:space="preserve"> </w:t>
      </w:r>
      <w:r w:rsidR="00655A27" w:rsidRPr="000E11DD">
        <w:rPr>
          <w:sz w:val="24"/>
          <w:szCs w:val="24"/>
        </w:rPr>
        <w:t xml:space="preserve">«Подготовка объектов и систем </w:t>
      </w:r>
      <w:proofErr w:type="gramStart"/>
      <w:r w:rsidR="00655A27" w:rsidRPr="000E11DD">
        <w:rPr>
          <w:sz w:val="24"/>
          <w:szCs w:val="24"/>
        </w:rPr>
        <w:t>жизнеобеспечения</w:t>
      </w:r>
      <w:proofErr w:type="gramEnd"/>
      <w:r w:rsidR="00655A27" w:rsidRPr="000E11DD">
        <w:rPr>
          <w:sz w:val="24"/>
          <w:szCs w:val="24"/>
        </w:rPr>
        <w:t xml:space="preserve"> ЗАТО г. Североморск к работе в отопительный период» на 201</w:t>
      </w:r>
      <w:r w:rsidR="00A450EB" w:rsidRPr="000E11DD">
        <w:rPr>
          <w:sz w:val="24"/>
          <w:szCs w:val="24"/>
        </w:rPr>
        <w:t>6</w:t>
      </w:r>
      <w:r w:rsidR="00655A27" w:rsidRPr="000E11DD">
        <w:rPr>
          <w:sz w:val="24"/>
          <w:szCs w:val="24"/>
        </w:rPr>
        <w:t>-202</w:t>
      </w:r>
      <w:r w:rsidR="00AD5002" w:rsidRPr="000E11DD">
        <w:rPr>
          <w:sz w:val="24"/>
          <w:szCs w:val="24"/>
        </w:rPr>
        <w:t>5</w:t>
      </w:r>
      <w:r w:rsidR="00655A27" w:rsidRPr="000E11DD">
        <w:rPr>
          <w:sz w:val="24"/>
          <w:szCs w:val="24"/>
        </w:rPr>
        <w:t xml:space="preserve"> годы</w:t>
      </w:r>
    </w:p>
    <w:p w:rsidR="00655A27" w:rsidRPr="000E11DD" w:rsidRDefault="002613A3" w:rsidP="00B561A5">
      <w:pPr>
        <w:pStyle w:val="a6"/>
        <w:widowControl w:val="0"/>
        <w:tabs>
          <w:tab w:val="left" w:pos="709"/>
        </w:tabs>
        <w:suppressAutoHyphens/>
        <w:spacing w:line="240" w:lineRule="auto"/>
        <w:ind w:firstLine="0"/>
        <w:rPr>
          <w:sz w:val="24"/>
          <w:szCs w:val="24"/>
        </w:rPr>
      </w:pPr>
      <w:r w:rsidRPr="000E11DD">
        <w:rPr>
          <w:sz w:val="24"/>
          <w:szCs w:val="24"/>
        </w:rPr>
        <w:t>4</w:t>
      </w:r>
      <w:r w:rsidR="00B96B87" w:rsidRPr="000E11DD">
        <w:rPr>
          <w:sz w:val="24"/>
          <w:szCs w:val="24"/>
        </w:rPr>
        <w:t>.</w:t>
      </w:r>
      <w:r w:rsidRPr="000E11DD">
        <w:rPr>
          <w:sz w:val="24"/>
          <w:szCs w:val="24"/>
        </w:rPr>
        <w:t xml:space="preserve"> «Энергосбережение и повышение</w:t>
      </w:r>
      <w:r w:rsidR="00655A27" w:rsidRPr="000E11DD">
        <w:rPr>
          <w:sz w:val="24"/>
          <w:szCs w:val="24"/>
        </w:rPr>
        <w:t xml:space="preserve"> </w:t>
      </w:r>
      <w:proofErr w:type="spellStart"/>
      <w:r w:rsidR="00655A27" w:rsidRPr="000E11DD">
        <w:rPr>
          <w:sz w:val="24"/>
          <w:szCs w:val="24"/>
        </w:rPr>
        <w:t>энергоэффективности</w:t>
      </w:r>
      <w:proofErr w:type="spellEnd"/>
      <w:r w:rsidR="00655A27" w:rsidRPr="000E11DD">
        <w:rPr>
          <w:sz w:val="24"/>
          <w:szCs w:val="24"/>
        </w:rPr>
        <w:t xml:space="preserve"> на </w:t>
      </w:r>
      <w:proofErr w:type="gramStart"/>
      <w:r w:rsidR="00655A27" w:rsidRPr="000E11DD">
        <w:rPr>
          <w:sz w:val="24"/>
          <w:szCs w:val="24"/>
        </w:rPr>
        <w:t>территории</w:t>
      </w:r>
      <w:proofErr w:type="gramEnd"/>
      <w:r w:rsidR="00655A27" w:rsidRPr="000E11DD">
        <w:rPr>
          <w:sz w:val="24"/>
          <w:szCs w:val="24"/>
        </w:rPr>
        <w:t xml:space="preserve"> ЗАТО г. Североморск» на 201</w:t>
      </w:r>
      <w:r w:rsidR="00A450EB" w:rsidRPr="000E11DD">
        <w:rPr>
          <w:sz w:val="24"/>
          <w:szCs w:val="24"/>
        </w:rPr>
        <w:t>6</w:t>
      </w:r>
      <w:r w:rsidR="00655A27" w:rsidRPr="000E11DD">
        <w:rPr>
          <w:sz w:val="24"/>
          <w:szCs w:val="24"/>
        </w:rPr>
        <w:t>-202</w:t>
      </w:r>
      <w:r w:rsidR="00B561A5" w:rsidRPr="000E11DD">
        <w:rPr>
          <w:sz w:val="24"/>
          <w:szCs w:val="24"/>
        </w:rPr>
        <w:t>5</w:t>
      </w:r>
      <w:r w:rsidR="00655A27" w:rsidRPr="000E11DD">
        <w:rPr>
          <w:sz w:val="24"/>
          <w:szCs w:val="24"/>
        </w:rPr>
        <w:t xml:space="preserve"> годы</w:t>
      </w:r>
    </w:p>
    <w:p w:rsidR="00655A27" w:rsidRPr="000E11DD" w:rsidRDefault="002613A3" w:rsidP="00B561A5">
      <w:pPr>
        <w:pStyle w:val="a6"/>
        <w:widowControl w:val="0"/>
        <w:tabs>
          <w:tab w:val="left" w:pos="709"/>
        </w:tabs>
        <w:suppressAutoHyphens/>
        <w:spacing w:line="240" w:lineRule="auto"/>
        <w:ind w:firstLine="0"/>
        <w:rPr>
          <w:sz w:val="24"/>
          <w:szCs w:val="24"/>
        </w:rPr>
      </w:pPr>
      <w:r w:rsidRPr="000E11DD">
        <w:rPr>
          <w:sz w:val="24"/>
          <w:szCs w:val="24"/>
        </w:rPr>
        <w:t>5</w:t>
      </w:r>
      <w:r w:rsidR="00B96B87" w:rsidRPr="000E11DD">
        <w:rPr>
          <w:sz w:val="24"/>
          <w:szCs w:val="24"/>
        </w:rPr>
        <w:t>.</w:t>
      </w:r>
      <w:r w:rsidRPr="000E11DD">
        <w:rPr>
          <w:sz w:val="24"/>
          <w:szCs w:val="24"/>
        </w:rPr>
        <w:t xml:space="preserve"> «Комплексная эксплуатация муниципальных объектов </w:t>
      </w:r>
      <w:r w:rsidR="00FB60D6" w:rsidRPr="000E11DD">
        <w:rPr>
          <w:sz w:val="24"/>
          <w:szCs w:val="24"/>
        </w:rPr>
        <w:t xml:space="preserve">уличного (наружного) </w:t>
      </w:r>
      <w:proofErr w:type="gramStart"/>
      <w:r w:rsidR="00FB60D6" w:rsidRPr="000E11DD">
        <w:rPr>
          <w:sz w:val="24"/>
          <w:szCs w:val="24"/>
        </w:rPr>
        <w:t>освещения»  на</w:t>
      </w:r>
      <w:proofErr w:type="gramEnd"/>
      <w:r w:rsidR="00FB60D6" w:rsidRPr="000E11DD">
        <w:rPr>
          <w:sz w:val="24"/>
          <w:szCs w:val="24"/>
        </w:rPr>
        <w:t xml:space="preserve"> 201</w:t>
      </w:r>
      <w:r w:rsidR="00A450EB" w:rsidRPr="000E11DD">
        <w:rPr>
          <w:sz w:val="24"/>
          <w:szCs w:val="24"/>
        </w:rPr>
        <w:t>6</w:t>
      </w:r>
      <w:r w:rsidR="00FB60D6" w:rsidRPr="000E11DD">
        <w:rPr>
          <w:sz w:val="24"/>
          <w:szCs w:val="24"/>
        </w:rPr>
        <w:t>-202</w:t>
      </w:r>
      <w:r w:rsidR="00AD5002" w:rsidRPr="000E11DD">
        <w:rPr>
          <w:sz w:val="24"/>
          <w:szCs w:val="24"/>
        </w:rPr>
        <w:t>5</w:t>
      </w:r>
      <w:r w:rsidR="00FB60D6" w:rsidRPr="000E11DD">
        <w:rPr>
          <w:sz w:val="24"/>
          <w:szCs w:val="24"/>
        </w:rPr>
        <w:t xml:space="preserve"> годы</w:t>
      </w:r>
    </w:p>
    <w:p w:rsidR="00FB60D6" w:rsidRPr="000E11DD" w:rsidRDefault="002613A3" w:rsidP="00B561A5">
      <w:pPr>
        <w:pStyle w:val="a6"/>
        <w:widowControl w:val="0"/>
        <w:tabs>
          <w:tab w:val="left" w:pos="709"/>
        </w:tabs>
        <w:suppressAutoHyphens/>
        <w:spacing w:line="240" w:lineRule="auto"/>
        <w:ind w:firstLine="0"/>
        <w:rPr>
          <w:sz w:val="24"/>
          <w:szCs w:val="24"/>
        </w:rPr>
      </w:pPr>
      <w:r w:rsidRPr="000E11DD">
        <w:rPr>
          <w:sz w:val="24"/>
          <w:szCs w:val="24"/>
        </w:rPr>
        <w:t>6</w:t>
      </w:r>
      <w:r w:rsidR="00B96B87" w:rsidRPr="000E11DD">
        <w:rPr>
          <w:sz w:val="24"/>
          <w:szCs w:val="24"/>
        </w:rPr>
        <w:t>.</w:t>
      </w:r>
      <w:r w:rsidRPr="000E11DD">
        <w:rPr>
          <w:sz w:val="24"/>
          <w:szCs w:val="24"/>
        </w:rPr>
        <w:t xml:space="preserve"> </w:t>
      </w:r>
      <w:r w:rsidR="00FB60D6" w:rsidRPr="000E11DD">
        <w:rPr>
          <w:sz w:val="24"/>
          <w:szCs w:val="24"/>
        </w:rPr>
        <w:t>«Городские парки и скверы-центры отдыха североморцев» на 201</w:t>
      </w:r>
      <w:r w:rsidR="00A450EB" w:rsidRPr="000E11DD">
        <w:rPr>
          <w:sz w:val="24"/>
          <w:szCs w:val="24"/>
        </w:rPr>
        <w:t>6</w:t>
      </w:r>
      <w:r w:rsidR="00FB60D6" w:rsidRPr="000E11DD">
        <w:rPr>
          <w:sz w:val="24"/>
          <w:szCs w:val="24"/>
        </w:rPr>
        <w:t>-202</w:t>
      </w:r>
      <w:r w:rsidR="00AD5002" w:rsidRPr="000E11DD">
        <w:rPr>
          <w:sz w:val="24"/>
          <w:szCs w:val="24"/>
        </w:rPr>
        <w:t>5</w:t>
      </w:r>
      <w:r w:rsidR="00FB60D6" w:rsidRPr="000E11DD">
        <w:rPr>
          <w:sz w:val="24"/>
          <w:szCs w:val="24"/>
        </w:rPr>
        <w:t xml:space="preserve"> годы</w:t>
      </w:r>
    </w:p>
    <w:p w:rsidR="00FB60D6" w:rsidRPr="000E11DD" w:rsidRDefault="002613A3" w:rsidP="00B561A5">
      <w:pPr>
        <w:pStyle w:val="a6"/>
        <w:widowControl w:val="0"/>
        <w:tabs>
          <w:tab w:val="left" w:pos="709"/>
        </w:tabs>
        <w:suppressAutoHyphens/>
        <w:spacing w:line="240" w:lineRule="auto"/>
        <w:ind w:firstLine="0"/>
        <w:rPr>
          <w:sz w:val="24"/>
          <w:szCs w:val="24"/>
        </w:rPr>
      </w:pPr>
      <w:r w:rsidRPr="000E11DD">
        <w:rPr>
          <w:sz w:val="24"/>
          <w:szCs w:val="24"/>
        </w:rPr>
        <w:t>7</w:t>
      </w:r>
      <w:r w:rsidR="00B96B87" w:rsidRPr="000E11DD">
        <w:rPr>
          <w:sz w:val="24"/>
          <w:szCs w:val="24"/>
        </w:rPr>
        <w:t>.</w:t>
      </w:r>
      <w:r w:rsidRPr="000E11DD">
        <w:rPr>
          <w:sz w:val="24"/>
          <w:szCs w:val="24"/>
        </w:rPr>
        <w:t xml:space="preserve"> </w:t>
      </w:r>
      <w:r w:rsidR="00FB60D6" w:rsidRPr="000E11DD">
        <w:rPr>
          <w:sz w:val="24"/>
          <w:szCs w:val="24"/>
        </w:rPr>
        <w:t xml:space="preserve">«Осуществление прочих мероприятий по благоустройству </w:t>
      </w:r>
      <w:proofErr w:type="gramStart"/>
      <w:r w:rsidR="00FB60D6" w:rsidRPr="000E11DD">
        <w:rPr>
          <w:sz w:val="24"/>
          <w:szCs w:val="24"/>
        </w:rPr>
        <w:t>в</w:t>
      </w:r>
      <w:proofErr w:type="gramEnd"/>
      <w:r w:rsidR="00FB60D6" w:rsidRPr="000E11DD">
        <w:rPr>
          <w:sz w:val="24"/>
          <w:szCs w:val="24"/>
        </w:rPr>
        <w:t xml:space="preserve"> ЗАТО г. Североморск» на 201</w:t>
      </w:r>
      <w:r w:rsidR="00A450EB" w:rsidRPr="000E11DD">
        <w:rPr>
          <w:sz w:val="24"/>
          <w:szCs w:val="24"/>
        </w:rPr>
        <w:t>6</w:t>
      </w:r>
      <w:r w:rsidR="00FB60D6" w:rsidRPr="000E11DD">
        <w:rPr>
          <w:sz w:val="24"/>
          <w:szCs w:val="24"/>
        </w:rPr>
        <w:t>-202</w:t>
      </w:r>
      <w:r w:rsidR="00AD5002" w:rsidRPr="000E11DD">
        <w:rPr>
          <w:sz w:val="24"/>
          <w:szCs w:val="24"/>
        </w:rPr>
        <w:t>5</w:t>
      </w:r>
      <w:r w:rsidR="00FB60D6" w:rsidRPr="000E11DD">
        <w:rPr>
          <w:sz w:val="24"/>
          <w:szCs w:val="24"/>
        </w:rPr>
        <w:t xml:space="preserve"> годы.</w:t>
      </w:r>
    </w:p>
    <w:p w:rsidR="000875F1" w:rsidRPr="00614221" w:rsidRDefault="000875F1" w:rsidP="000875F1">
      <w:pPr>
        <w:pStyle w:val="a6"/>
        <w:widowControl w:val="0"/>
        <w:tabs>
          <w:tab w:val="left" w:pos="709"/>
        </w:tabs>
        <w:suppressAutoHyphens/>
        <w:spacing w:line="240" w:lineRule="auto"/>
        <w:rPr>
          <w:sz w:val="24"/>
          <w:szCs w:val="24"/>
        </w:rPr>
      </w:pPr>
      <w:r w:rsidRPr="00614221">
        <w:rPr>
          <w:b/>
          <w:sz w:val="24"/>
          <w:szCs w:val="24"/>
        </w:rPr>
        <w:t>На 20</w:t>
      </w:r>
      <w:r w:rsidR="0023021B" w:rsidRPr="00614221">
        <w:rPr>
          <w:b/>
          <w:sz w:val="24"/>
          <w:szCs w:val="24"/>
        </w:rPr>
        <w:t>20</w:t>
      </w:r>
      <w:r w:rsidRPr="00614221">
        <w:rPr>
          <w:b/>
          <w:sz w:val="24"/>
          <w:szCs w:val="24"/>
        </w:rPr>
        <w:t xml:space="preserve"> год</w:t>
      </w:r>
      <w:r w:rsidRPr="00614221">
        <w:rPr>
          <w:sz w:val="24"/>
          <w:szCs w:val="24"/>
        </w:rPr>
        <w:t xml:space="preserve"> на реализацию мероприятий программы предусмотрено финансирование в объеме </w:t>
      </w:r>
      <w:r w:rsidR="0023021B" w:rsidRPr="00614221">
        <w:rPr>
          <w:b/>
          <w:sz w:val="24"/>
          <w:szCs w:val="24"/>
        </w:rPr>
        <w:t>428</w:t>
      </w:r>
      <w:r w:rsidRPr="00614221">
        <w:rPr>
          <w:b/>
          <w:sz w:val="24"/>
          <w:szCs w:val="24"/>
        </w:rPr>
        <w:t> </w:t>
      </w:r>
      <w:r w:rsidR="0023021B" w:rsidRPr="00614221">
        <w:rPr>
          <w:b/>
          <w:sz w:val="24"/>
          <w:szCs w:val="24"/>
        </w:rPr>
        <w:t>427</w:t>
      </w:r>
      <w:r w:rsidRPr="00614221">
        <w:rPr>
          <w:b/>
          <w:sz w:val="24"/>
          <w:szCs w:val="24"/>
        </w:rPr>
        <w:t>,</w:t>
      </w:r>
      <w:r w:rsidR="0023021B" w:rsidRPr="00614221">
        <w:rPr>
          <w:b/>
          <w:sz w:val="24"/>
          <w:szCs w:val="24"/>
        </w:rPr>
        <w:t>11</w:t>
      </w:r>
      <w:r w:rsidRPr="00614221">
        <w:rPr>
          <w:b/>
          <w:sz w:val="24"/>
          <w:szCs w:val="24"/>
        </w:rPr>
        <w:t xml:space="preserve"> тыс. рублей</w:t>
      </w:r>
      <w:r w:rsidRPr="00614221">
        <w:rPr>
          <w:sz w:val="24"/>
          <w:szCs w:val="24"/>
        </w:rPr>
        <w:t xml:space="preserve">. </w:t>
      </w:r>
    </w:p>
    <w:p w:rsidR="000875F1" w:rsidRPr="00614221" w:rsidRDefault="000875F1" w:rsidP="000875F1">
      <w:pPr>
        <w:pStyle w:val="a6"/>
        <w:widowControl w:val="0"/>
        <w:tabs>
          <w:tab w:val="left" w:pos="709"/>
        </w:tabs>
        <w:suppressAutoHyphens/>
        <w:spacing w:line="240" w:lineRule="auto"/>
        <w:ind w:firstLine="709"/>
        <w:rPr>
          <w:sz w:val="24"/>
          <w:szCs w:val="24"/>
        </w:rPr>
      </w:pPr>
      <w:r w:rsidRPr="00614221">
        <w:rPr>
          <w:b/>
          <w:sz w:val="24"/>
          <w:szCs w:val="24"/>
        </w:rPr>
        <w:t>За 20</w:t>
      </w:r>
      <w:r w:rsidR="0023021B" w:rsidRPr="00614221">
        <w:rPr>
          <w:b/>
          <w:sz w:val="24"/>
          <w:szCs w:val="24"/>
        </w:rPr>
        <w:t>20</w:t>
      </w:r>
      <w:r w:rsidRPr="00614221">
        <w:rPr>
          <w:b/>
          <w:sz w:val="24"/>
          <w:szCs w:val="24"/>
        </w:rPr>
        <w:t xml:space="preserve"> года</w:t>
      </w:r>
      <w:r w:rsidRPr="00614221">
        <w:rPr>
          <w:sz w:val="24"/>
          <w:szCs w:val="24"/>
        </w:rPr>
        <w:t xml:space="preserve"> освоение средств по программе составило </w:t>
      </w:r>
      <w:r w:rsidR="0023021B" w:rsidRPr="00614221">
        <w:rPr>
          <w:b/>
          <w:sz w:val="24"/>
          <w:szCs w:val="24"/>
        </w:rPr>
        <w:t>415</w:t>
      </w:r>
      <w:r w:rsidRPr="00614221">
        <w:rPr>
          <w:b/>
          <w:sz w:val="24"/>
          <w:szCs w:val="24"/>
        </w:rPr>
        <w:t> </w:t>
      </w:r>
      <w:r w:rsidR="002D4874" w:rsidRPr="00614221">
        <w:rPr>
          <w:b/>
          <w:sz w:val="24"/>
          <w:szCs w:val="24"/>
        </w:rPr>
        <w:t>3</w:t>
      </w:r>
      <w:r w:rsidR="0023021B" w:rsidRPr="00614221">
        <w:rPr>
          <w:b/>
          <w:sz w:val="24"/>
          <w:szCs w:val="24"/>
        </w:rPr>
        <w:t>11</w:t>
      </w:r>
      <w:r w:rsidRPr="00614221">
        <w:rPr>
          <w:b/>
          <w:sz w:val="24"/>
          <w:szCs w:val="24"/>
        </w:rPr>
        <w:t>,</w:t>
      </w:r>
      <w:r w:rsidR="002D4874" w:rsidRPr="00614221">
        <w:rPr>
          <w:b/>
          <w:sz w:val="24"/>
          <w:szCs w:val="24"/>
        </w:rPr>
        <w:t>5</w:t>
      </w:r>
      <w:r w:rsidR="0023021B" w:rsidRPr="00614221">
        <w:rPr>
          <w:b/>
          <w:sz w:val="24"/>
          <w:szCs w:val="24"/>
        </w:rPr>
        <w:t>7</w:t>
      </w:r>
      <w:r w:rsidRPr="00614221">
        <w:rPr>
          <w:b/>
          <w:sz w:val="24"/>
          <w:szCs w:val="24"/>
        </w:rPr>
        <w:t xml:space="preserve"> тыс. руб. или </w:t>
      </w:r>
      <w:r w:rsidR="0023021B" w:rsidRPr="00614221">
        <w:rPr>
          <w:b/>
          <w:sz w:val="24"/>
          <w:szCs w:val="24"/>
        </w:rPr>
        <w:t>97</w:t>
      </w:r>
      <w:r w:rsidRPr="00614221">
        <w:rPr>
          <w:b/>
          <w:sz w:val="24"/>
          <w:szCs w:val="24"/>
        </w:rPr>
        <w:t>%</w:t>
      </w:r>
      <w:r w:rsidRPr="00614221">
        <w:rPr>
          <w:sz w:val="24"/>
          <w:szCs w:val="24"/>
        </w:rPr>
        <w:t xml:space="preserve"> от </w:t>
      </w:r>
      <w:r w:rsidR="002D4874" w:rsidRPr="00614221">
        <w:rPr>
          <w:sz w:val="24"/>
          <w:szCs w:val="24"/>
        </w:rPr>
        <w:t>запланированного</w:t>
      </w:r>
      <w:r w:rsidRPr="00614221">
        <w:rPr>
          <w:sz w:val="24"/>
          <w:szCs w:val="24"/>
        </w:rPr>
        <w:t xml:space="preserve"> на год объема финансирования.</w:t>
      </w:r>
    </w:p>
    <w:p w:rsidR="00E23E12" w:rsidRPr="00614221" w:rsidRDefault="00E23E12" w:rsidP="00E23E12">
      <w:pPr>
        <w:pStyle w:val="a6"/>
        <w:widowControl w:val="0"/>
        <w:tabs>
          <w:tab w:val="left" w:pos="709"/>
        </w:tabs>
        <w:suppressAutoHyphens/>
        <w:spacing w:line="240" w:lineRule="auto"/>
        <w:ind w:firstLine="709"/>
        <w:contextualSpacing/>
        <w:rPr>
          <w:bCs/>
          <w:sz w:val="24"/>
          <w:szCs w:val="24"/>
        </w:rPr>
      </w:pPr>
      <w:r w:rsidRPr="00614221">
        <w:rPr>
          <w:sz w:val="24"/>
          <w:szCs w:val="24"/>
        </w:rPr>
        <w:t xml:space="preserve">Все подпрограммы реализованы с </w:t>
      </w:r>
      <w:r w:rsidRPr="00614221">
        <w:rPr>
          <w:bCs/>
          <w:sz w:val="24"/>
          <w:szCs w:val="24"/>
        </w:rPr>
        <w:t>высоким и приемлемым уровнем эффективности.</w:t>
      </w:r>
    </w:p>
    <w:p w:rsidR="00972A77" w:rsidRPr="00614221" w:rsidRDefault="003E2EEC" w:rsidP="00FE5BB0">
      <w:pPr>
        <w:pStyle w:val="a6"/>
        <w:widowControl w:val="0"/>
        <w:tabs>
          <w:tab w:val="left" w:pos="709"/>
        </w:tabs>
        <w:suppressAutoHyphens/>
        <w:spacing w:line="240" w:lineRule="auto"/>
        <w:ind w:firstLine="709"/>
        <w:rPr>
          <w:sz w:val="24"/>
          <w:szCs w:val="24"/>
        </w:rPr>
      </w:pPr>
      <w:r w:rsidRPr="00614221">
        <w:rPr>
          <w:sz w:val="24"/>
          <w:szCs w:val="24"/>
          <w:u w:val="single"/>
        </w:rPr>
        <w:t xml:space="preserve">По подпрограмме «Городские парки и скверы-центры отдыха североморцев» на 2016-2025 годы </w:t>
      </w:r>
      <w:r w:rsidRPr="00614221">
        <w:rPr>
          <w:sz w:val="24"/>
          <w:szCs w:val="24"/>
        </w:rPr>
        <w:t>освоение средств составило 85,79%</w:t>
      </w:r>
      <w:r w:rsidRPr="00614221">
        <w:rPr>
          <w:b/>
          <w:sz w:val="24"/>
          <w:szCs w:val="24"/>
        </w:rPr>
        <w:t xml:space="preserve"> </w:t>
      </w:r>
      <w:r w:rsidRPr="00614221">
        <w:rPr>
          <w:sz w:val="24"/>
          <w:szCs w:val="24"/>
        </w:rPr>
        <w:t xml:space="preserve">(по мероприятию </w:t>
      </w:r>
      <w:r w:rsidRPr="00614221">
        <w:rPr>
          <w:i/>
          <w:color w:val="000000"/>
          <w:sz w:val="24"/>
          <w:szCs w:val="24"/>
        </w:rPr>
        <w:t xml:space="preserve">Содержание в чистоте парков и скверов – </w:t>
      </w:r>
      <w:r w:rsidRPr="00614221">
        <w:rPr>
          <w:color w:val="000000"/>
          <w:sz w:val="24"/>
          <w:szCs w:val="24"/>
        </w:rPr>
        <w:t>79,7%</w:t>
      </w:r>
      <w:r w:rsidR="00614221">
        <w:rPr>
          <w:color w:val="000000"/>
          <w:sz w:val="24"/>
          <w:szCs w:val="24"/>
        </w:rPr>
        <w:t>. Это</w:t>
      </w:r>
      <w:r w:rsidR="00E25924" w:rsidRPr="00614221">
        <w:rPr>
          <w:rFonts w:eastAsiaTheme="minorHAnsi"/>
          <w:szCs w:val="28"/>
          <w:lang w:eastAsia="en-US"/>
        </w:rPr>
        <w:t xml:space="preserve"> </w:t>
      </w:r>
      <w:r w:rsidR="00614221">
        <w:rPr>
          <w:color w:val="000000"/>
          <w:sz w:val="24"/>
          <w:szCs w:val="24"/>
        </w:rPr>
        <w:t>связано с заключением</w:t>
      </w:r>
      <w:r w:rsidR="008929B1" w:rsidRPr="00614221">
        <w:rPr>
          <w:sz w:val="24"/>
          <w:szCs w:val="24"/>
        </w:rPr>
        <w:t xml:space="preserve"> соглашения о расторжении муниципального контракта на выполнение работ по содержанию и обслуживанию объектов озеленения (парки, скверы) на </w:t>
      </w:r>
      <w:proofErr w:type="gramStart"/>
      <w:r w:rsidR="008929B1" w:rsidRPr="00614221">
        <w:rPr>
          <w:sz w:val="24"/>
          <w:szCs w:val="24"/>
        </w:rPr>
        <w:t>территории</w:t>
      </w:r>
      <w:proofErr w:type="gramEnd"/>
      <w:r w:rsidR="008929B1" w:rsidRPr="00614221">
        <w:rPr>
          <w:sz w:val="24"/>
          <w:szCs w:val="24"/>
        </w:rPr>
        <w:t xml:space="preserve"> ЗАТО г. Североморск от 31.12.2020 года в виду отсутствия необходимости в выполнении некоторых видов работ</w:t>
      </w:r>
      <w:r w:rsidR="00614221">
        <w:rPr>
          <w:sz w:val="24"/>
          <w:szCs w:val="24"/>
        </w:rPr>
        <w:t>.</w:t>
      </w:r>
      <w:r w:rsidR="008929B1" w:rsidRPr="00614221">
        <w:rPr>
          <w:sz w:val="24"/>
          <w:szCs w:val="24"/>
        </w:rPr>
        <w:t xml:space="preserve"> </w:t>
      </w:r>
      <w:r w:rsidR="00614221">
        <w:rPr>
          <w:sz w:val="24"/>
          <w:szCs w:val="24"/>
        </w:rPr>
        <w:t>Р</w:t>
      </w:r>
      <w:r w:rsidR="008929B1" w:rsidRPr="00614221">
        <w:rPr>
          <w:sz w:val="24"/>
          <w:szCs w:val="24"/>
        </w:rPr>
        <w:t xml:space="preserve">аботы на сумму 814,23 тыс. руб. </w:t>
      </w:r>
      <w:r w:rsidR="008929B1" w:rsidRPr="00614221">
        <w:rPr>
          <w:sz w:val="24"/>
          <w:szCs w:val="24"/>
        </w:rPr>
        <w:lastRenderedPageBreak/>
        <w:t>Подрядчиком не выполнялись и оплате не подлежали</w:t>
      </w:r>
      <w:r w:rsidRPr="00614221">
        <w:rPr>
          <w:color w:val="000000"/>
          <w:sz w:val="24"/>
          <w:szCs w:val="24"/>
        </w:rPr>
        <w:t xml:space="preserve">). </w:t>
      </w:r>
      <w:r w:rsidR="0005030C" w:rsidRPr="00614221">
        <w:rPr>
          <w:sz w:val="24"/>
          <w:szCs w:val="24"/>
        </w:rPr>
        <w:t>Данная подпрограмма реализована с</w:t>
      </w:r>
      <w:r w:rsidRPr="00614221">
        <w:rPr>
          <w:sz w:val="24"/>
          <w:szCs w:val="24"/>
        </w:rPr>
        <w:t xml:space="preserve"> приемлемым</w:t>
      </w:r>
      <w:r w:rsidR="0005030C" w:rsidRPr="00614221">
        <w:rPr>
          <w:sz w:val="24"/>
          <w:szCs w:val="24"/>
        </w:rPr>
        <w:t xml:space="preserve"> уровнем эффективности. </w:t>
      </w:r>
    </w:p>
    <w:p w:rsidR="00972A77" w:rsidRPr="00614221" w:rsidRDefault="00972A77" w:rsidP="00FE5BB0">
      <w:pPr>
        <w:pStyle w:val="a6"/>
        <w:widowControl w:val="0"/>
        <w:tabs>
          <w:tab w:val="left" w:pos="709"/>
        </w:tabs>
        <w:suppressAutoHyphens/>
        <w:spacing w:line="240" w:lineRule="auto"/>
        <w:ind w:firstLine="709"/>
        <w:rPr>
          <w:sz w:val="24"/>
          <w:szCs w:val="24"/>
          <w:u w:val="single"/>
        </w:rPr>
      </w:pPr>
      <w:r w:rsidRPr="00614221">
        <w:rPr>
          <w:sz w:val="24"/>
          <w:szCs w:val="24"/>
          <w:u w:val="single"/>
        </w:rPr>
        <w:t xml:space="preserve">По подпрограмме «Осуществление прочих мероприятий по благоустройству </w:t>
      </w:r>
      <w:proofErr w:type="gramStart"/>
      <w:r w:rsidRPr="00614221">
        <w:rPr>
          <w:sz w:val="24"/>
          <w:szCs w:val="24"/>
          <w:u w:val="single"/>
        </w:rPr>
        <w:t>в</w:t>
      </w:r>
      <w:proofErr w:type="gramEnd"/>
      <w:r w:rsidRPr="00614221">
        <w:rPr>
          <w:sz w:val="24"/>
          <w:szCs w:val="24"/>
          <w:u w:val="single"/>
        </w:rPr>
        <w:t xml:space="preserve"> ЗАТО г. Североморск» на 2016-2025 годы</w:t>
      </w:r>
      <w:r w:rsidR="002210A5" w:rsidRPr="00614221">
        <w:rPr>
          <w:sz w:val="24"/>
          <w:szCs w:val="24"/>
        </w:rPr>
        <w:t xml:space="preserve"> освоение средств составило 93,67%</w:t>
      </w:r>
      <w:r w:rsidR="00614221">
        <w:rPr>
          <w:sz w:val="24"/>
          <w:szCs w:val="24"/>
        </w:rPr>
        <w:t>.</w:t>
      </w:r>
      <w:r w:rsidR="00714D5D" w:rsidRPr="00614221">
        <w:rPr>
          <w:sz w:val="24"/>
          <w:szCs w:val="24"/>
        </w:rPr>
        <w:t xml:space="preserve"> </w:t>
      </w:r>
    </w:p>
    <w:p w:rsidR="00E232DC" w:rsidRPr="00614221" w:rsidRDefault="00E232DC" w:rsidP="00FE5BB0">
      <w:pPr>
        <w:pStyle w:val="a6"/>
        <w:widowControl w:val="0"/>
        <w:tabs>
          <w:tab w:val="left" w:pos="709"/>
        </w:tabs>
        <w:suppressAutoHyphens/>
        <w:spacing w:line="240" w:lineRule="auto"/>
        <w:ind w:firstLine="709"/>
        <w:rPr>
          <w:sz w:val="24"/>
          <w:szCs w:val="24"/>
        </w:rPr>
      </w:pPr>
      <w:r w:rsidRPr="00614221">
        <w:rPr>
          <w:i/>
          <w:sz w:val="24"/>
          <w:szCs w:val="24"/>
        </w:rPr>
        <w:t>по мероприятию «Субвенция бюджетам муниципальных образований Мурманской области на осуществление деятельности по отлову и содержанию животных без владельцев»</w:t>
      </w:r>
      <w:r w:rsidRPr="00614221">
        <w:rPr>
          <w:sz w:val="24"/>
          <w:szCs w:val="24"/>
        </w:rPr>
        <w:t xml:space="preserve"> </w:t>
      </w:r>
      <w:r w:rsidR="008929B1" w:rsidRPr="00614221">
        <w:rPr>
          <w:sz w:val="24"/>
          <w:szCs w:val="24"/>
        </w:rPr>
        <w:t xml:space="preserve">освоение средств составило </w:t>
      </w:r>
      <w:r w:rsidRPr="00614221">
        <w:rPr>
          <w:sz w:val="24"/>
          <w:szCs w:val="24"/>
        </w:rPr>
        <w:t>64,63% что соответствует количеству 334 отловленных особей</w:t>
      </w:r>
      <w:r w:rsidR="008929B1" w:rsidRPr="00614221">
        <w:rPr>
          <w:sz w:val="24"/>
          <w:szCs w:val="24"/>
        </w:rPr>
        <w:t xml:space="preserve"> </w:t>
      </w:r>
      <w:r w:rsidR="00A32987" w:rsidRPr="00614221">
        <w:rPr>
          <w:sz w:val="24"/>
          <w:szCs w:val="24"/>
        </w:rPr>
        <w:t xml:space="preserve">Неисполнение по мероприятию обусловлено </w:t>
      </w:r>
      <w:r w:rsidR="00A32987" w:rsidRPr="00614221">
        <w:rPr>
          <w:snapToGrid w:val="0"/>
          <w:sz w:val="24"/>
          <w:szCs w:val="24"/>
        </w:rPr>
        <w:t>сокращением численности животных без владельцев, а также уменьшением поступающих заявок на отлов (</w:t>
      </w:r>
      <w:r w:rsidR="00A32987" w:rsidRPr="00614221">
        <w:rPr>
          <w:sz w:val="24"/>
          <w:szCs w:val="24"/>
        </w:rPr>
        <w:t>отлов животных без владельцев производится на основании заявок).</w:t>
      </w:r>
    </w:p>
    <w:p w:rsidR="003266DC" w:rsidRPr="005F0351" w:rsidRDefault="003266DC" w:rsidP="00FE5BB0">
      <w:pPr>
        <w:pStyle w:val="a6"/>
        <w:widowControl w:val="0"/>
        <w:tabs>
          <w:tab w:val="left" w:pos="709"/>
        </w:tabs>
        <w:suppressAutoHyphens/>
        <w:spacing w:line="240" w:lineRule="auto"/>
        <w:ind w:firstLine="709"/>
        <w:rPr>
          <w:sz w:val="24"/>
          <w:szCs w:val="24"/>
        </w:rPr>
      </w:pPr>
      <w:r w:rsidRPr="00614221">
        <w:rPr>
          <w:i/>
          <w:sz w:val="24"/>
          <w:szCs w:val="24"/>
        </w:rPr>
        <w:t>по мероприятию «Расходы на содержание животных без владельцев, переданных в муниципальную собственность»</w:t>
      </w:r>
      <w:r w:rsidRPr="00614221">
        <w:rPr>
          <w:b/>
          <w:sz w:val="24"/>
          <w:szCs w:val="24"/>
        </w:rPr>
        <w:t xml:space="preserve"> </w:t>
      </w:r>
      <w:r w:rsidRPr="00614221">
        <w:rPr>
          <w:sz w:val="24"/>
          <w:szCs w:val="24"/>
        </w:rPr>
        <w:t>освоение средств</w:t>
      </w:r>
      <w:r w:rsidRPr="008929B1">
        <w:rPr>
          <w:sz w:val="24"/>
          <w:szCs w:val="24"/>
        </w:rPr>
        <w:t xml:space="preserve"> составило</w:t>
      </w:r>
      <w:r w:rsidRPr="004B31E6">
        <w:rPr>
          <w:sz w:val="24"/>
          <w:szCs w:val="24"/>
        </w:rPr>
        <w:t xml:space="preserve"> </w:t>
      </w:r>
      <w:r>
        <w:rPr>
          <w:sz w:val="24"/>
          <w:szCs w:val="24"/>
        </w:rPr>
        <w:t>86,91</w:t>
      </w:r>
      <w:r w:rsidRPr="004B31E6">
        <w:rPr>
          <w:sz w:val="24"/>
          <w:szCs w:val="24"/>
        </w:rPr>
        <w:t>%</w:t>
      </w:r>
      <w:r>
        <w:rPr>
          <w:sz w:val="24"/>
          <w:szCs w:val="24"/>
        </w:rPr>
        <w:t xml:space="preserve">. </w:t>
      </w:r>
      <w:r w:rsidRPr="004B31E6">
        <w:rPr>
          <w:sz w:val="24"/>
          <w:szCs w:val="24"/>
        </w:rPr>
        <w:t xml:space="preserve">Исполнение </w:t>
      </w:r>
      <w:r>
        <w:rPr>
          <w:sz w:val="24"/>
          <w:szCs w:val="24"/>
        </w:rPr>
        <w:t>по показателю данного</w:t>
      </w:r>
      <w:r w:rsidRPr="004B31E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мероприятия </w:t>
      </w:r>
      <w:r w:rsidR="00356B89">
        <w:rPr>
          <w:sz w:val="24"/>
          <w:szCs w:val="24"/>
        </w:rPr>
        <w:t>«</w:t>
      </w:r>
      <w:r w:rsidRPr="003266DC">
        <w:rPr>
          <w:i/>
          <w:sz w:val="24"/>
          <w:szCs w:val="24"/>
        </w:rPr>
        <w:t>Количество особей</w:t>
      </w:r>
      <w:r w:rsidR="00356B89">
        <w:rPr>
          <w:i/>
          <w:sz w:val="24"/>
          <w:szCs w:val="24"/>
        </w:rPr>
        <w:t>, шт.»</w:t>
      </w:r>
      <w:r>
        <w:rPr>
          <w:sz w:val="24"/>
          <w:szCs w:val="24"/>
        </w:rPr>
        <w:t xml:space="preserve"> составило 88%. </w:t>
      </w:r>
      <w:r w:rsidR="00356B89">
        <w:rPr>
          <w:sz w:val="24"/>
          <w:szCs w:val="24"/>
        </w:rPr>
        <w:t>Это связано с</w:t>
      </w:r>
      <w:r>
        <w:rPr>
          <w:sz w:val="24"/>
          <w:szCs w:val="24"/>
        </w:rPr>
        <w:t xml:space="preserve"> естественн</w:t>
      </w:r>
      <w:r w:rsidR="00356B89">
        <w:rPr>
          <w:sz w:val="24"/>
          <w:szCs w:val="24"/>
        </w:rPr>
        <w:t>ым</w:t>
      </w:r>
      <w:r>
        <w:rPr>
          <w:sz w:val="24"/>
          <w:szCs w:val="24"/>
        </w:rPr>
        <w:t xml:space="preserve"> сокращени</w:t>
      </w:r>
      <w:r w:rsidR="00356B89">
        <w:rPr>
          <w:sz w:val="24"/>
          <w:szCs w:val="24"/>
        </w:rPr>
        <w:t>ем</w:t>
      </w:r>
      <w:r>
        <w:rPr>
          <w:sz w:val="24"/>
          <w:szCs w:val="24"/>
        </w:rPr>
        <w:t xml:space="preserve"> численности животных без владельцев (смерти животных), низкого кол</w:t>
      </w:r>
      <w:r w:rsidR="00356B89">
        <w:rPr>
          <w:sz w:val="24"/>
          <w:szCs w:val="24"/>
        </w:rPr>
        <w:t>ичест</w:t>
      </w:r>
      <w:r>
        <w:rPr>
          <w:sz w:val="24"/>
          <w:szCs w:val="24"/>
        </w:rPr>
        <w:t xml:space="preserve">ва заявок от населения на отлов, что привело к уменьшению (от планового показателя) количества особей, подлежащих содержанию за счет средств </w:t>
      </w:r>
      <w:r w:rsidRPr="005F0351">
        <w:rPr>
          <w:sz w:val="24"/>
          <w:szCs w:val="24"/>
        </w:rPr>
        <w:t>муниципалитета.</w:t>
      </w:r>
      <w:r w:rsidR="00E02752" w:rsidRPr="005F0351">
        <w:rPr>
          <w:sz w:val="24"/>
          <w:szCs w:val="24"/>
        </w:rPr>
        <w:t xml:space="preserve"> Данная подпрограмма реализована с приемлемым уровнем эффективности.</w:t>
      </w:r>
    </w:p>
    <w:p w:rsidR="00972A77" w:rsidRPr="00E23E12" w:rsidRDefault="00972A77" w:rsidP="00972A77">
      <w:pPr>
        <w:pStyle w:val="a6"/>
        <w:widowControl w:val="0"/>
        <w:tabs>
          <w:tab w:val="left" w:pos="709"/>
        </w:tabs>
        <w:suppressAutoHyphens/>
        <w:spacing w:line="240" w:lineRule="auto"/>
        <w:ind w:firstLine="709"/>
        <w:rPr>
          <w:sz w:val="24"/>
          <w:szCs w:val="24"/>
        </w:rPr>
      </w:pPr>
      <w:r w:rsidRPr="00E23E12">
        <w:rPr>
          <w:sz w:val="24"/>
          <w:szCs w:val="24"/>
        </w:rPr>
        <w:t>Освоение средств по остальным подпрограммам, входящих в состав муниципальной программы составило от 9</w:t>
      </w:r>
      <w:r w:rsidR="003266DC" w:rsidRPr="00E23E12">
        <w:rPr>
          <w:sz w:val="24"/>
          <w:szCs w:val="24"/>
        </w:rPr>
        <w:t>7</w:t>
      </w:r>
      <w:r w:rsidRPr="00E23E12">
        <w:rPr>
          <w:sz w:val="24"/>
          <w:szCs w:val="24"/>
        </w:rPr>
        <w:t>,</w:t>
      </w:r>
      <w:r w:rsidR="003266DC" w:rsidRPr="00E23E12">
        <w:rPr>
          <w:sz w:val="24"/>
          <w:szCs w:val="24"/>
        </w:rPr>
        <w:t>19</w:t>
      </w:r>
      <w:r w:rsidRPr="00E23E12">
        <w:rPr>
          <w:sz w:val="24"/>
          <w:szCs w:val="24"/>
        </w:rPr>
        <w:t>% до 99,79%.</w:t>
      </w:r>
    </w:p>
    <w:p w:rsidR="004D287F" w:rsidRDefault="004D287F" w:rsidP="0005030C">
      <w:pPr>
        <w:pStyle w:val="a6"/>
        <w:widowControl w:val="0"/>
        <w:tabs>
          <w:tab w:val="left" w:pos="709"/>
        </w:tabs>
        <w:suppressAutoHyphens/>
        <w:spacing w:line="240" w:lineRule="auto"/>
        <w:ind w:firstLine="709"/>
        <w:contextualSpacing/>
        <w:rPr>
          <w:bCs/>
          <w:sz w:val="24"/>
          <w:szCs w:val="24"/>
        </w:rPr>
      </w:pPr>
    </w:p>
    <w:p w:rsidR="0043687E" w:rsidRDefault="0043687E" w:rsidP="0043687E">
      <w:pPr>
        <w:ind w:firstLine="851"/>
        <w:jc w:val="both"/>
        <w:rPr>
          <w:b/>
        </w:rPr>
      </w:pPr>
      <w:r w:rsidRPr="00A80514">
        <w:rPr>
          <w:b/>
        </w:rPr>
        <w:t xml:space="preserve">В </w:t>
      </w:r>
      <w:r>
        <w:rPr>
          <w:b/>
        </w:rPr>
        <w:t>2020 году</w:t>
      </w:r>
      <w:r w:rsidRPr="00A80514">
        <w:rPr>
          <w:b/>
        </w:rPr>
        <w:t xml:space="preserve"> муниципальная программа</w:t>
      </w:r>
      <w:r w:rsidRPr="00A80514">
        <w:rPr>
          <w:bCs/>
        </w:rPr>
        <w:t xml:space="preserve"> </w:t>
      </w:r>
      <w:r w:rsidRPr="0043687E">
        <w:rPr>
          <w:b/>
        </w:rPr>
        <w:t xml:space="preserve">Обеспечение комфортной городской среды </w:t>
      </w:r>
      <w:proofErr w:type="gramStart"/>
      <w:r w:rsidRPr="0043687E">
        <w:rPr>
          <w:b/>
        </w:rPr>
        <w:t>в</w:t>
      </w:r>
      <w:proofErr w:type="gramEnd"/>
      <w:r w:rsidRPr="0043687E">
        <w:rPr>
          <w:b/>
        </w:rPr>
        <w:t xml:space="preserve"> ЗАТО г.</w:t>
      </w:r>
      <w:r>
        <w:rPr>
          <w:b/>
        </w:rPr>
        <w:t xml:space="preserve"> </w:t>
      </w:r>
      <w:r w:rsidRPr="0043687E">
        <w:rPr>
          <w:b/>
        </w:rPr>
        <w:t xml:space="preserve">Североморск» на 2016-2025 годы </w:t>
      </w:r>
      <w:r>
        <w:rPr>
          <w:b/>
        </w:rPr>
        <w:t xml:space="preserve">реализована с </w:t>
      </w:r>
      <w:r w:rsidRPr="000067E6">
        <w:rPr>
          <w:b/>
          <w:u w:val="single"/>
        </w:rPr>
        <w:t>приемлемым уровнем эффективности</w:t>
      </w:r>
      <w:r>
        <w:rPr>
          <w:b/>
        </w:rPr>
        <w:t>.</w:t>
      </w:r>
    </w:p>
    <w:p w:rsidR="0043687E" w:rsidRDefault="0043687E" w:rsidP="0043687E">
      <w:pPr>
        <w:ind w:firstLine="851"/>
        <w:jc w:val="both"/>
        <w:rPr>
          <w:b/>
        </w:rPr>
      </w:pPr>
    </w:p>
    <w:tbl>
      <w:tblPr>
        <w:tblW w:w="25200" w:type="dxa"/>
        <w:tblInd w:w="95" w:type="dxa"/>
        <w:tblLook w:val="04A0" w:firstRow="1" w:lastRow="0" w:firstColumn="1" w:lastColumn="0" w:noHBand="0" w:noVBand="1"/>
      </w:tblPr>
      <w:tblGrid>
        <w:gridCol w:w="1431"/>
        <w:gridCol w:w="4100"/>
        <w:gridCol w:w="15125"/>
        <w:gridCol w:w="352"/>
        <w:gridCol w:w="3686"/>
        <w:gridCol w:w="62"/>
        <w:gridCol w:w="222"/>
        <w:gridCol w:w="222"/>
      </w:tblGrid>
      <w:tr w:rsidR="0043687E" w:rsidRPr="001E6D7C" w:rsidTr="00B52685">
        <w:trPr>
          <w:gridAfter w:val="3"/>
          <w:wAfter w:w="506" w:type="dxa"/>
          <w:trHeight w:val="330"/>
        </w:trPr>
        <w:tc>
          <w:tcPr>
            <w:tcW w:w="143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687E" w:rsidRPr="001E6D7C" w:rsidRDefault="0043687E" w:rsidP="00B52685">
            <w:pPr>
              <w:jc w:val="center"/>
            </w:pPr>
            <w:r w:rsidRPr="001E6D7C">
              <w:t>ДИП =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687E" w:rsidRPr="001E6D7C" w:rsidRDefault="0043687E" w:rsidP="002C0E6A">
            <w:pPr>
              <w:jc w:val="center"/>
            </w:pPr>
            <w:r>
              <w:t>15,</w:t>
            </w:r>
            <w:r w:rsidR="002C0E6A">
              <w:t>78</w:t>
            </w:r>
            <w:r w:rsidRPr="001E6D7C">
              <w:t xml:space="preserve"> (степень достижения цели)</w:t>
            </w:r>
          </w:p>
        </w:tc>
        <w:tc>
          <w:tcPr>
            <w:tcW w:w="1512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tbl>
            <w:tblPr>
              <w:tblW w:w="13898" w:type="dxa"/>
              <w:tblInd w:w="95" w:type="dxa"/>
              <w:tblLook w:val="04A0" w:firstRow="1" w:lastRow="0" w:firstColumn="1" w:lastColumn="0" w:noHBand="0" w:noVBand="1"/>
            </w:tblPr>
            <w:tblGrid>
              <w:gridCol w:w="375"/>
              <w:gridCol w:w="13523"/>
            </w:tblGrid>
            <w:tr w:rsidR="0043687E" w:rsidRPr="001E6D7C" w:rsidTr="00B52685">
              <w:trPr>
                <w:trHeight w:val="330"/>
              </w:trPr>
              <w:tc>
                <w:tcPr>
                  <w:tcW w:w="3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3687E" w:rsidRPr="001E6D7C" w:rsidRDefault="0043687E" w:rsidP="00B52685">
                  <w:pPr>
                    <w:jc w:val="center"/>
                  </w:pPr>
                  <w:r w:rsidRPr="001E6D7C">
                    <w:t>=</w:t>
                  </w:r>
                </w:p>
              </w:tc>
              <w:tc>
                <w:tcPr>
                  <w:tcW w:w="135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A10B2F" w:rsidRDefault="0043687E" w:rsidP="0043687E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2</w:t>
                  </w:r>
                  <w:r w:rsidRPr="001E6D7C">
                    <w:rPr>
                      <w:b/>
                      <w:bCs/>
                    </w:rPr>
                    <w:t>,</w:t>
                  </w:r>
                  <w:r>
                    <w:rPr>
                      <w:b/>
                      <w:bCs/>
                    </w:rPr>
                    <w:t>2</w:t>
                  </w:r>
                  <w:r w:rsidR="002C0E6A">
                    <w:rPr>
                      <w:b/>
                      <w:bCs/>
                    </w:rPr>
                    <w:t>5</w:t>
                  </w:r>
                  <w:r w:rsidRPr="001E6D7C">
                    <w:rPr>
                      <w:b/>
                      <w:bCs/>
                    </w:rPr>
                    <w:t xml:space="preserve"> средняя результативность</w:t>
                  </w:r>
                  <w:r w:rsidR="00A10B2F">
                    <w:rPr>
                      <w:b/>
                      <w:bCs/>
                    </w:rPr>
                    <w:t xml:space="preserve"> </w:t>
                  </w:r>
                </w:p>
                <w:p w:rsidR="0043687E" w:rsidRPr="00A10B2F" w:rsidRDefault="00A10B2F" w:rsidP="0043687E">
                  <w:pPr>
                    <w:rPr>
                      <w:bCs/>
                    </w:rPr>
                  </w:pPr>
                  <w:r w:rsidRPr="00A10B2F">
                    <w:rPr>
                      <w:bCs/>
                    </w:rPr>
                    <w:t>(существенное перевыполнение плана)</w:t>
                  </w:r>
                  <w:r w:rsidR="0043687E" w:rsidRPr="00A10B2F">
                    <w:rPr>
                      <w:bCs/>
                    </w:rPr>
                    <w:t xml:space="preserve"> </w:t>
                  </w:r>
                </w:p>
              </w:tc>
            </w:tr>
          </w:tbl>
          <w:p w:rsidR="0043687E" w:rsidRPr="001E6D7C" w:rsidRDefault="0043687E" w:rsidP="00B52685">
            <w:pPr>
              <w:jc w:val="center"/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3687E" w:rsidRPr="001E6D7C" w:rsidRDefault="0043687E" w:rsidP="00B52685">
            <w:pPr>
              <w:jc w:val="center"/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3687E" w:rsidRPr="001E6D7C" w:rsidRDefault="0043687E" w:rsidP="00B52685">
            <w:pPr>
              <w:rPr>
                <w:b/>
                <w:bCs/>
              </w:rPr>
            </w:pPr>
          </w:p>
        </w:tc>
      </w:tr>
      <w:tr w:rsidR="0043687E" w:rsidRPr="001E6D7C" w:rsidTr="00B52685">
        <w:trPr>
          <w:trHeight w:val="300"/>
        </w:trPr>
        <w:tc>
          <w:tcPr>
            <w:tcW w:w="143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3687E" w:rsidRPr="001E6D7C" w:rsidRDefault="0043687E" w:rsidP="00B52685"/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687E" w:rsidRPr="001E6D7C" w:rsidRDefault="0043687E" w:rsidP="00B52685">
            <w:pPr>
              <w:jc w:val="center"/>
            </w:pPr>
            <w:r>
              <w:t>7</w:t>
            </w:r>
          </w:p>
        </w:tc>
        <w:tc>
          <w:tcPr>
            <w:tcW w:w="1512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687E" w:rsidRPr="001E6D7C" w:rsidRDefault="0043687E" w:rsidP="00B52685"/>
        </w:tc>
        <w:tc>
          <w:tcPr>
            <w:tcW w:w="41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687E" w:rsidRPr="001E6D7C" w:rsidRDefault="0043687E" w:rsidP="00B52685">
            <w:pPr>
              <w:jc w:val="center"/>
            </w:pPr>
            <w:r w:rsidRPr="001E6D7C">
              <w:t>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3687E" w:rsidRPr="001E6D7C" w:rsidRDefault="0043687E" w:rsidP="00B52685"/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3687E" w:rsidRPr="001E6D7C" w:rsidRDefault="0043687E" w:rsidP="00B52685">
            <w:pPr>
              <w:rPr>
                <w:b/>
                <w:bCs/>
              </w:rPr>
            </w:pPr>
          </w:p>
        </w:tc>
      </w:tr>
    </w:tbl>
    <w:p w:rsidR="0043687E" w:rsidRPr="001E6D7C" w:rsidRDefault="0043687E" w:rsidP="0043687E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16"/>
          <w:szCs w:val="16"/>
        </w:rPr>
      </w:pPr>
    </w:p>
    <w:p w:rsidR="0043687E" w:rsidRPr="001E6D7C" w:rsidRDefault="0043687E" w:rsidP="0043687E">
      <w:pPr>
        <w:pStyle w:val="ConsPlusNonformat"/>
        <w:widowControl/>
        <w:tabs>
          <w:tab w:val="left" w:pos="432"/>
        </w:tabs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1E6D7C">
        <w:rPr>
          <w:rFonts w:ascii="Times New Roman" w:hAnsi="Times New Roman" w:cs="Times New Roman"/>
          <w:sz w:val="24"/>
          <w:szCs w:val="24"/>
        </w:rPr>
        <w:t xml:space="preserve">Оценка полноты </w:t>
      </w:r>
      <w:proofErr w:type="gramStart"/>
      <w:r w:rsidRPr="001E6D7C">
        <w:rPr>
          <w:rFonts w:ascii="Times New Roman" w:hAnsi="Times New Roman" w:cs="Times New Roman"/>
          <w:sz w:val="24"/>
          <w:szCs w:val="24"/>
        </w:rPr>
        <w:t xml:space="preserve">финансирования:   </w:t>
      </w:r>
      <w:proofErr w:type="gramEnd"/>
      <w:r w:rsidRPr="001E6D7C">
        <w:rPr>
          <w:rFonts w:ascii="Times New Roman" w:hAnsi="Times New Roman" w:cs="Times New Roman"/>
          <w:sz w:val="24"/>
          <w:szCs w:val="24"/>
        </w:rPr>
        <w:t xml:space="preserve"> ПФ =  </w:t>
      </w:r>
      <w:r w:rsidRPr="00A80514">
        <w:rPr>
          <w:rFonts w:ascii="Times New Roman" w:hAnsi="Times New Roman" w:cs="Times New Roman"/>
          <w:b/>
          <w:sz w:val="24"/>
          <w:szCs w:val="24"/>
        </w:rPr>
        <w:t>0,</w:t>
      </w:r>
      <w:r>
        <w:rPr>
          <w:rFonts w:ascii="Times New Roman" w:hAnsi="Times New Roman" w:cs="Times New Roman"/>
          <w:b/>
          <w:sz w:val="24"/>
          <w:szCs w:val="24"/>
        </w:rPr>
        <w:t>97</w:t>
      </w:r>
      <w:r w:rsidRPr="001E6D7C">
        <w:rPr>
          <w:rFonts w:ascii="Times New Roman" w:hAnsi="Times New Roman" w:cs="Times New Roman"/>
          <w:sz w:val="24"/>
          <w:szCs w:val="24"/>
        </w:rPr>
        <w:t xml:space="preserve"> - </w:t>
      </w:r>
      <w:r w:rsidRPr="001E6D7C">
        <w:rPr>
          <w:rFonts w:ascii="Times New Roman" w:hAnsi="Times New Roman" w:cs="Times New Roman"/>
          <w:b/>
          <w:sz w:val="24"/>
          <w:szCs w:val="24"/>
        </w:rPr>
        <w:t>полное финансирование</w:t>
      </w:r>
      <w:r w:rsidRPr="001E6D7C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43687E" w:rsidRPr="000E11DD" w:rsidRDefault="0043687E" w:rsidP="0043687E">
      <w:pPr>
        <w:pStyle w:val="a6"/>
        <w:widowControl w:val="0"/>
        <w:tabs>
          <w:tab w:val="left" w:pos="709"/>
        </w:tabs>
        <w:suppressAutoHyphens/>
        <w:spacing w:line="240" w:lineRule="auto"/>
        <w:ind w:firstLine="709"/>
        <w:rPr>
          <w:bCs/>
          <w:sz w:val="24"/>
          <w:szCs w:val="24"/>
        </w:rPr>
      </w:pPr>
    </w:p>
    <w:p w:rsidR="00220C48" w:rsidRPr="000E11DD" w:rsidRDefault="00220C48" w:rsidP="00220C48">
      <w:pPr>
        <w:autoSpaceDE w:val="0"/>
        <w:autoSpaceDN w:val="0"/>
        <w:adjustRightInd w:val="0"/>
        <w:ind w:firstLine="720"/>
        <w:jc w:val="both"/>
        <w:rPr>
          <w:b/>
        </w:rPr>
      </w:pPr>
      <w:r w:rsidRPr="000E11DD">
        <w:t>Подробный перечень мероприятий подпрограмм, входящ</w:t>
      </w:r>
      <w:r w:rsidR="008B5D29" w:rsidRPr="000E11DD">
        <w:t>их</w:t>
      </w:r>
      <w:r w:rsidRPr="000E11DD">
        <w:t xml:space="preserve"> в состав муниципальной программы, сведения об </w:t>
      </w:r>
      <w:r w:rsidR="004A735C" w:rsidRPr="000E11DD">
        <w:t xml:space="preserve">освоении </w:t>
      </w:r>
      <w:r w:rsidRPr="000E11DD">
        <w:t>объем</w:t>
      </w:r>
      <w:r w:rsidR="004A735C" w:rsidRPr="000E11DD">
        <w:t>ов</w:t>
      </w:r>
      <w:r w:rsidRPr="000E11DD">
        <w:t xml:space="preserve"> финансирования</w:t>
      </w:r>
      <w:r w:rsidR="004A735C" w:rsidRPr="000E11DD">
        <w:t xml:space="preserve">, </w:t>
      </w:r>
      <w:r w:rsidR="008B5D29" w:rsidRPr="000E11DD">
        <w:t xml:space="preserve">выполнении </w:t>
      </w:r>
      <w:r w:rsidRPr="000E11DD">
        <w:t>установленных значениях целевых индикаторов представлены в нижеследующ</w:t>
      </w:r>
      <w:r w:rsidR="0062411D" w:rsidRPr="000E11DD">
        <w:t>их</w:t>
      </w:r>
      <w:r w:rsidRPr="000E11DD">
        <w:t xml:space="preserve"> таблиц</w:t>
      </w:r>
      <w:r w:rsidR="0062411D" w:rsidRPr="000E11DD">
        <w:t>ах</w:t>
      </w:r>
      <w:r w:rsidRPr="000E11DD">
        <w:t>.</w:t>
      </w:r>
    </w:p>
    <w:p w:rsidR="006310A1" w:rsidRPr="000E11DD" w:rsidRDefault="006310A1" w:rsidP="00E62625">
      <w:pPr>
        <w:pStyle w:val="a6"/>
        <w:widowControl w:val="0"/>
        <w:tabs>
          <w:tab w:val="left" w:pos="709"/>
        </w:tabs>
        <w:suppressAutoHyphens/>
        <w:spacing w:line="240" w:lineRule="auto"/>
        <w:rPr>
          <w:b/>
          <w:sz w:val="24"/>
          <w:szCs w:val="24"/>
        </w:rPr>
        <w:sectPr w:rsidR="006310A1" w:rsidRPr="000E11DD" w:rsidSect="00DD5BB3">
          <w:pgSz w:w="11906" w:h="16838"/>
          <w:pgMar w:top="851" w:right="707" w:bottom="1418" w:left="1134" w:header="709" w:footer="709" w:gutter="0"/>
          <w:cols w:space="708"/>
          <w:docGrid w:linePitch="360"/>
        </w:sectPr>
      </w:pPr>
    </w:p>
    <w:p w:rsidR="009B5208" w:rsidRPr="000E11DD" w:rsidRDefault="00657594" w:rsidP="00C42CE4">
      <w:pPr>
        <w:pStyle w:val="a6"/>
        <w:widowControl w:val="0"/>
        <w:numPr>
          <w:ilvl w:val="0"/>
          <w:numId w:val="3"/>
        </w:numPr>
        <w:tabs>
          <w:tab w:val="left" w:pos="709"/>
        </w:tabs>
        <w:suppressAutoHyphens/>
        <w:spacing w:line="240" w:lineRule="auto"/>
        <w:jc w:val="center"/>
        <w:rPr>
          <w:b/>
          <w:sz w:val="24"/>
          <w:szCs w:val="24"/>
        </w:rPr>
      </w:pPr>
      <w:r w:rsidRPr="000E11DD">
        <w:rPr>
          <w:rStyle w:val="FontStyle73"/>
          <w:b/>
          <w:sz w:val="24"/>
          <w:szCs w:val="24"/>
        </w:rPr>
        <w:lastRenderedPageBreak/>
        <w:t xml:space="preserve">Подпрограмма </w:t>
      </w:r>
      <w:r w:rsidRPr="000E11DD">
        <w:rPr>
          <w:b/>
          <w:sz w:val="24"/>
        </w:rPr>
        <w:t xml:space="preserve">«Автомобильные дороги и </w:t>
      </w:r>
      <w:proofErr w:type="gramStart"/>
      <w:r w:rsidRPr="000E11DD">
        <w:rPr>
          <w:b/>
          <w:sz w:val="24"/>
        </w:rPr>
        <w:t>проезды</w:t>
      </w:r>
      <w:proofErr w:type="gramEnd"/>
      <w:r w:rsidRPr="000E11DD">
        <w:rPr>
          <w:b/>
          <w:sz w:val="24"/>
        </w:rPr>
        <w:t xml:space="preserve"> ЗАТО г.</w:t>
      </w:r>
      <w:r w:rsidR="00BA3FA6" w:rsidRPr="000E11DD">
        <w:rPr>
          <w:b/>
          <w:sz w:val="24"/>
        </w:rPr>
        <w:t xml:space="preserve"> </w:t>
      </w:r>
      <w:r w:rsidRPr="000E11DD">
        <w:rPr>
          <w:b/>
          <w:sz w:val="24"/>
        </w:rPr>
        <w:t>Североморск» на 201</w:t>
      </w:r>
      <w:r w:rsidR="009525E5" w:rsidRPr="000E11DD">
        <w:rPr>
          <w:b/>
          <w:sz w:val="24"/>
        </w:rPr>
        <w:t>6</w:t>
      </w:r>
      <w:r w:rsidRPr="000E11DD">
        <w:rPr>
          <w:b/>
          <w:sz w:val="24"/>
        </w:rPr>
        <w:t>-20</w:t>
      </w:r>
      <w:r w:rsidR="00BA3FA6" w:rsidRPr="000E11DD">
        <w:rPr>
          <w:b/>
          <w:sz w:val="24"/>
        </w:rPr>
        <w:t>20</w:t>
      </w:r>
      <w:r w:rsidRPr="000E11DD">
        <w:rPr>
          <w:b/>
          <w:sz w:val="24"/>
        </w:rPr>
        <w:t xml:space="preserve"> годы</w:t>
      </w:r>
    </w:p>
    <w:p w:rsidR="009A34B6" w:rsidRDefault="009A34B6" w:rsidP="009A34B6">
      <w:pPr>
        <w:pStyle w:val="a6"/>
        <w:widowControl w:val="0"/>
        <w:tabs>
          <w:tab w:val="left" w:pos="709"/>
        </w:tabs>
        <w:suppressAutoHyphens/>
        <w:spacing w:line="240" w:lineRule="auto"/>
        <w:jc w:val="center"/>
        <w:rPr>
          <w:b/>
          <w:sz w:val="24"/>
          <w:szCs w:val="24"/>
        </w:rPr>
      </w:pPr>
    </w:p>
    <w:tbl>
      <w:tblPr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66"/>
        <w:gridCol w:w="3021"/>
        <w:gridCol w:w="709"/>
        <w:gridCol w:w="850"/>
        <w:gridCol w:w="1134"/>
        <w:gridCol w:w="992"/>
        <w:gridCol w:w="993"/>
        <w:gridCol w:w="2551"/>
        <w:gridCol w:w="992"/>
        <w:gridCol w:w="992"/>
        <w:gridCol w:w="993"/>
        <w:gridCol w:w="1701"/>
      </w:tblGrid>
      <w:tr w:rsidR="004C2F80" w:rsidRPr="004C2F80" w:rsidTr="00BC6E95">
        <w:trPr>
          <w:trHeight w:val="630"/>
        </w:trPr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C2F80">
              <w:rPr>
                <w:b/>
                <w:color w:val="000000"/>
                <w:sz w:val="16"/>
                <w:szCs w:val="16"/>
              </w:rPr>
              <w:t>№п/п</w:t>
            </w:r>
          </w:p>
        </w:tc>
        <w:tc>
          <w:tcPr>
            <w:tcW w:w="3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C2F80">
              <w:rPr>
                <w:b/>
                <w:color w:val="000000"/>
                <w:sz w:val="16"/>
                <w:szCs w:val="16"/>
              </w:rPr>
              <w:t>Цель, задачи, мероприятия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C2F80">
              <w:rPr>
                <w:b/>
                <w:color w:val="000000"/>
                <w:sz w:val="16"/>
                <w:szCs w:val="16"/>
              </w:rPr>
              <w:t>Срок выполнения (квартал, год)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C2F80">
              <w:rPr>
                <w:b/>
                <w:color w:val="000000"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C2F80">
              <w:rPr>
                <w:b/>
                <w:color w:val="000000"/>
                <w:sz w:val="16"/>
                <w:szCs w:val="16"/>
              </w:rPr>
              <w:t>Объемы финансирования, тыс. руб.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C2F80">
              <w:rPr>
                <w:b/>
                <w:color w:val="000000"/>
                <w:sz w:val="16"/>
                <w:szCs w:val="16"/>
              </w:rPr>
              <w:t>Процент освоения, % (гр.6/гр.5)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C2F80">
              <w:rPr>
                <w:b/>
                <w:color w:val="000000"/>
                <w:sz w:val="16"/>
                <w:szCs w:val="16"/>
              </w:rPr>
              <w:t>Показатели (индикаторы) результативности выполнения мероприятий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C2F80">
              <w:rPr>
                <w:b/>
                <w:color w:val="000000"/>
                <w:sz w:val="16"/>
                <w:szCs w:val="16"/>
              </w:rPr>
              <w:t>Исполнители, перечень организаций, участвующих в реализации мероприятий</w:t>
            </w:r>
          </w:p>
        </w:tc>
      </w:tr>
      <w:tr w:rsidR="004C2F80" w:rsidRPr="004C2F80" w:rsidTr="00BC6E95">
        <w:trPr>
          <w:trHeight w:val="960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3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C2F80">
              <w:rPr>
                <w:b/>
                <w:color w:val="000000"/>
                <w:sz w:val="16"/>
                <w:szCs w:val="16"/>
              </w:rPr>
              <w:t>Уточненные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C2F80">
              <w:rPr>
                <w:b/>
                <w:color w:val="000000"/>
                <w:sz w:val="16"/>
                <w:szCs w:val="16"/>
              </w:rPr>
              <w:t>Кассовый расход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C2F80">
              <w:rPr>
                <w:b/>
                <w:color w:val="000000"/>
                <w:sz w:val="16"/>
                <w:szCs w:val="16"/>
              </w:rPr>
              <w:t>Наименование, ед. измерения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C2F80">
              <w:rPr>
                <w:b/>
                <w:color w:val="000000"/>
                <w:sz w:val="16"/>
                <w:szCs w:val="16"/>
              </w:rPr>
              <w:t>План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C2F80">
              <w:rPr>
                <w:b/>
                <w:color w:val="000000"/>
                <w:sz w:val="16"/>
                <w:szCs w:val="16"/>
              </w:rPr>
              <w:t>Факт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ind w:left="-107" w:right="-109"/>
              <w:jc w:val="center"/>
              <w:rPr>
                <w:b/>
                <w:color w:val="000000"/>
                <w:sz w:val="16"/>
                <w:szCs w:val="16"/>
              </w:rPr>
            </w:pPr>
            <w:r w:rsidRPr="004C2F80">
              <w:rPr>
                <w:b/>
                <w:color w:val="000000"/>
                <w:sz w:val="16"/>
                <w:szCs w:val="16"/>
              </w:rPr>
              <w:t>Процент исполнения, % (гр.10/гр.9)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b/>
                <w:color w:val="000000"/>
                <w:sz w:val="16"/>
                <w:szCs w:val="16"/>
              </w:rPr>
            </w:pPr>
          </w:p>
        </w:tc>
      </w:tr>
      <w:tr w:rsidR="004C2F80" w:rsidRPr="004C2F80" w:rsidTr="00BC6E95">
        <w:trPr>
          <w:trHeight w:val="30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F80" w:rsidRPr="004C2F80" w:rsidRDefault="004C2F80" w:rsidP="004C2F8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C2F80">
              <w:rPr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F80" w:rsidRPr="004C2F80" w:rsidRDefault="004C2F80" w:rsidP="004C2F8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C2F80">
              <w:rPr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F80" w:rsidRPr="004C2F80" w:rsidRDefault="004C2F80" w:rsidP="004C2F8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C2F80">
              <w:rPr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F80" w:rsidRPr="004C2F80" w:rsidRDefault="004C2F80" w:rsidP="004C2F8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C2F80">
              <w:rPr>
                <w:b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F80" w:rsidRPr="004C2F80" w:rsidRDefault="004C2F80" w:rsidP="004C2F8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C2F80">
              <w:rPr>
                <w:b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F80" w:rsidRPr="004C2F80" w:rsidRDefault="004C2F80" w:rsidP="004C2F8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C2F80">
              <w:rPr>
                <w:b/>
                <w:color w:val="000000"/>
                <w:sz w:val="16"/>
                <w:szCs w:val="16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F80" w:rsidRPr="004C2F80" w:rsidRDefault="004C2F80" w:rsidP="004C2F8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C2F80">
              <w:rPr>
                <w:b/>
                <w:color w:val="000000"/>
                <w:sz w:val="16"/>
                <w:szCs w:val="16"/>
              </w:rPr>
              <w:t>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F80" w:rsidRPr="004C2F80" w:rsidRDefault="004C2F80" w:rsidP="004C2F8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C2F80">
              <w:rPr>
                <w:b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F80" w:rsidRPr="004C2F80" w:rsidRDefault="004C2F80" w:rsidP="004C2F8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C2F80">
              <w:rPr>
                <w:b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F80" w:rsidRPr="004C2F80" w:rsidRDefault="004C2F80" w:rsidP="004C2F8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C2F80">
              <w:rPr>
                <w:b/>
                <w:color w:val="000000"/>
                <w:sz w:val="16"/>
                <w:szCs w:val="16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F80" w:rsidRPr="004C2F80" w:rsidRDefault="004C2F80" w:rsidP="004C2F8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C2F80">
              <w:rPr>
                <w:b/>
                <w:color w:val="000000"/>
                <w:sz w:val="16"/>
                <w:szCs w:val="16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F80" w:rsidRPr="004C2F80" w:rsidRDefault="004C2F80" w:rsidP="004C2F8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C2F80">
              <w:rPr>
                <w:b/>
                <w:color w:val="000000"/>
                <w:sz w:val="16"/>
                <w:szCs w:val="16"/>
              </w:rPr>
              <w:t>12</w:t>
            </w:r>
          </w:p>
        </w:tc>
      </w:tr>
      <w:tr w:rsidR="004C2F80" w:rsidRPr="004C2F80" w:rsidTr="00BC6E95">
        <w:trPr>
          <w:trHeight w:val="355"/>
        </w:trPr>
        <w:tc>
          <w:tcPr>
            <w:tcW w:w="155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C2F80" w:rsidRPr="004C2F80" w:rsidRDefault="004C2F80" w:rsidP="004C2F8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4C2F80">
              <w:rPr>
                <w:b/>
                <w:bCs/>
                <w:color w:val="000000"/>
                <w:sz w:val="16"/>
                <w:szCs w:val="16"/>
              </w:rPr>
              <w:t xml:space="preserve">Цель.  Проведение комплексных мероприятий по сохранности автомобильных дорог общего пользования </w:t>
            </w:r>
            <w:proofErr w:type="gramStart"/>
            <w:r w:rsidRPr="004C2F80">
              <w:rPr>
                <w:b/>
                <w:bCs/>
                <w:color w:val="000000"/>
                <w:sz w:val="16"/>
                <w:szCs w:val="16"/>
              </w:rPr>
              <w:t>местного  значения</w:t>
            </w:r>
            <w:proofErr w:type="gramEnd"/>
            <w:r w:rsidRPr="004C2F80">
              <w:rPr>
                <w:b/>
                <w:bCs/>
                <w:color w:val="000000"/>
                <w:sz w:val="16"/>
                <w:szCs w:val="16"/>
              </w:rPr>
              <w:t xml:space="preserve">, дворовых территорий и проездов к дворовым территориям многоквартирных домов муниципального образования ЗАТО г. Североморск  </w:t>
            </w:r>
          </w:p>
        </w:tc>
      </w:tr>
      <w:tr w:rsidR="004C2F80" w:rsidRPr="004C2F80" w:rsidTr="00BC6E95">
        <w:trPr>
          <w:trHeight w:val="700"/>
        </w:trPr>
        <w:tc>
          <w:tcPr>
            <w:tcW w:w="83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4C2F80">
              <w:rPr>
                <w:b/>
                <w:bCs/>
                <w:color w:val="000000"/>
                <w:sz w:val="16"/>
                <w:szCs w:val="16"/>
              </w:rPr>
              <w:t xml:space="preserve">Задача 1. Поддержание транспортно-эксплуатационных характеристик дворовых территорий и проездов к дворовым территориям многоквартирных домов муниципального </w:t>
            </w:r>
            <w:proofErr w:type="gramStart"/>
            <w:r w:rsidRPr="004C2F80">
              <w:rPr>
                <w:b/>
                <w:bCs/>
                <w:color w:val="000000"/>
                <w:sz w:val="16"/>
                <w:szCs w:val="16"/>
              </w:rPr>
              <w:t>образования</w:t>
            </w:r>
            <w:proofErr w:type="gramEnd"/>
            <w:r w:rsidRPr="004C2F80">
              <w:rPr>
                <w:b/>
                <w:bCs/>
                <w:color w:val="000000"/>
                <w:sz w:val="16"/>
                <w:szCs w:val="16"/>
              </w:rPr>
              <w:t xml:space="preserve"> ЗАТО г. Североморск в соответствии с нормативными требованиями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 xml:space="preserve">Доля отремонтированных дворовых территорий и проездов к ним, %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7,07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7,07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F80" w:rsidRPr="004C2F80" w:rsidRDefault="004C2F80" w:rsidP="004C2F8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C2F80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4C2F80" w:rsidRPr="004C2F80" w:rsidTr="00BC6E95">
        <w:trPr>
          <w:trHeight w:val="278"/>
        </w:trPr>
        <w:tc>
          <w:tcPr>
            <w:tcW w:w="439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C2F80">
              <w:rPr>
                <w:b/>
                <w:bCs/>
                <w:color w:val="000000"/>
                <w:sz w:val="16"/>
                <w:szCs w:val="16"/>
              </w:rPr>
              <w:t xml:space="preserve">Основное мероприятие 1. Ремонт, капитальный ремонт, </w:t>
            </w:r>
            <w:proofErr w:type="gramStart"/>
            <w:r w:rsidRPr="004C2F80">
              <w:rPr>
                <w:b/>
                <w:bCs/>
                <w:color w:val="000000"/>
                <w:sz w:val="16"/>
                <w:szCs w:val="16"/>
              </w:rPr>
              <w:t>реконструкция  и</w:t>
            </w:r>
            <w:proofErr w:type="gramEnd"/>
            <w:r w:rsidRPr="004C2F80">
              <w:rPr>
                <w:b/>
                <w:bCs/>
                <w:color w:val="000000"/>
                <w:sz w:val="16"/>
                <w:szCs w:val="16"/>
              </w:rPr>
              <w:t xml:space="preserve"> содержание дворовых территорий многоквартирных домов и проездов к ним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C2F80">
              <w:rPr>
                <w:b/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C2F80">
              <w:rPr>
                <w:b/>
                <w:bCs/>
                <w:color w:val="000000"/>
                <w:sz w:val="16"/>
                <w:szCs w:val="16"/>
              </w:rPr>
              <w:t>350,00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C2F80">
              <w:rPr>
                <w:b/>
                <w:bCs/>
                <w:color w:val="000000"/>
                <w:sz w:val="16"/>
                <w:szCs w:val="16"/>
              </w:rPr>
              <w:t>345,20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C2F80">
              <w:rPr>
                <w:b/>
                <w:bCs/>
                <w:color w:val="000000"/>
                <w:sz w:val="16"/>
                <w:szCs w:val="16"/>
              </w:rPr>
              <w:t>98,63%</w:t>
            </w:r>
          </w:p>
        </w:tc>
        <w:tc>
          <w:tcPr>
            <w:tcW w:w="722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C2F80" w:rsidRPr="004C2F80" w:rsidTr="00BC6E95">
        <w:trPr>
          <w:trHeight w:val="300"/>
        </w:trPr>
        <w:tc>
          <w:tcPr>
            <w:tcW w:w="439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F80" w:rsidRPr="004C2F80" w:rsidRDefault="004C2F80" w:rsidP="004C2F8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right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350,00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345,20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C2F80">
              <w:rPr>
                <w:b/>
                <w:bCs/>
                <w:color w:val="000000"/>
                <w:sz w:val="16"/>
                <w:szCs w:val="16"/>
              </w:rPr>
              <w:t>98,63%</w:t>
            </w:r>
          </w:p>
        </w:tc>
        <w:tc>
          <w:tcPr>
            <w:tcW w:w="7229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</w:tr>
      <w:tr w:rsidR="004C2F80" w:rsidRPr="004C2F80" w:rsidTr="00BC6E95">
        <w:trPr>
          <w:trHeight w:val="300"/>
        </w:trPr>
        <w:tc>
          <w:tcPr>
            <w:tcW w:w="439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F80" w:rsidRPr="004C2F80" w:rsidRDefault="004C2F80" w:rsidP="004C2F8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right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ОБ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C2F80">
              <w:rPr>
                <w:b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7229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</w:tr>
      <w:tr w:rsidR="004C2F80" w:rsidRPr="004C2F80" w:rsidTr="00BC6E95">
        <w:trPr>
          <w:trHeight w:val="300"/>
        </w:trPr>
        <w:tc>
          <w:tcPr>
            <w:tcW w:w="439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F80" w:rsidRPr="004C2F80" w:rsidRDefault="004C2F80" w:rsidP="004C2F8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right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ФБ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C2F80">
              <w:rPr>
                <w:b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7229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</w:tr>
      <w:tr w:rsidR="004C2F80" w:rsidRPr="004C2F80" w:rsidTr="00BC6E95">
        <w:trPr>
          <w:trHeight w:val="278"/>
        </w:trPr>
        <w:tc>
          <w:tcPr>
            <w:tcW w:w="6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1.1</w:t>
            </w:r>
          </w:p>
        </w:tc>
        <w:tc>
          <w:tcPr>
            <w:tcW w:w="37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Содержание дворовых территорий многоквартирных домов и проездов к ним, не вошедших в состав общедомового имущества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C2F80">
              <w:rPr>
                <w:b/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C2F80">
              <w:rPr>
                <w:b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По мере необходимости, да-1 нет-0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0%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 xml:space="preserve">КРГХ </w:t>
            </w:r>
            <w:proofErr w:type="gramStart"/>
            <w:r w:rsidRPr="004C2F80">
              <w:rPr>
                <w:color w:val="000000"/>
                <w:sz w:val="16"/>
                <w:szCs w:val="16"/>
              </w:rPr>
              <w:t>администрации</w:t>
            </w:r>
            <w:proofErr w:type="gramEnd"/>
            <w:r w:rsidRPr="004C2F80">
              <w:rPr>
                <w:color w:val="000000"/>
                <w:sz w:val="16"/>
                <w:szCs w:val="16"/>
              </w:rPr>
              <w:t xml:space="preserve"> ЗАТО г. Североморск, МКУ "ГЦ ЖКХ ЗАТО г. Североморск"</w:t>
            </w:r>
          </w:p>
        </w:tc>
      </w:tr>
      <w:tr w:rsidR="004C2F80" w:rsidRPr="004C2F80" w:rsidTr="00BC6E95">
        <w:trPr>
          <w:trHeight w:val="300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right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C2F80">
              <w:rPr>
                <w:b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</w:tr>
      <w:tr w:rsidR="004C2F80" w:rsidRPr="004C2F80" w:rsidTr="00BC6E95">
        <w:trPr>
          <w:trHeight w:val="300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right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ОБ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C2F80">
              <w:rPr>
                <w:b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</w:tr>
      <w:tr w:rsidR="004C2F80" w:rsidRPr="004C2F80" w:rsidTr="00BC6E95">
        <w:trPr>
          <w:trHeight w:val="300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right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ФБ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C2F80">
              <w:rPr>
                <w:b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</w:tr>
      <w:tr w:rsidR="004C2F80" w:rsidRPr="004C2F80" w:rsidTr="00BC6E95">
        <w:trPr>
          <w:trHeight w:val="300"/>
        </w:trPr>
        <w:tc>
          <w:tcPr>
            <w:tcW w:w="6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30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Летнее и зимнее содержание дворовых территорий и проездов к дворовым территориям многоквартирных домов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ежемесячно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C2F80">
              <w:rPr>
                <w:b/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C2F80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C2F80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C2F80">
              <w:rPr>
                <w:b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По мере необходимости, да-1 нет-0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0%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 xml:space="preserve">КРГХ </w:t>
            </w:r>
            <w:proofErr w:type="gramStart"/>
            <w:r w:rsidRPr="004C2F80">
              <w:rPr>
                <w:color w:val="000000"/>
                <w:sz w:val="16"/>
                <w:szCs w:val="16"/>
              </w:rPr>
              <w:t>администрации</w:t>
            </w:r>
            <w:proofErr w:type="gramEnd"/>
            <w:r w:rsidRPr="004C2F80">
              <w:rPr>
                <w:color w:val="000000"/>
                <w:sz w:val="16"/>
                <w:szCs w:val="16"/>
              </w:rPr>
              <w:t xml:space="preserve"> ЗАТО г. Североморск, МКУ "ГЦ ЖКХ ЗАТО г. Североморск"</w:t>
            </w:r>
          </w:p>
        </w:tc>
      </w:tr>
      <w:tr w:rsidR="004C2F80" w:rsidRPr="004C2F80" w:rsidTr="00BC6E95">
        <w:trPr>
          <w:trHeight w:val="300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right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C2F80">
              <w:rPr>
                <w:b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</w:tr>
      <w:tr w:rsidR="004C2F80" w:rsidRPr="004C2F80" w:rsidTr="00BC6E95">
        <w:trPr>
          <w:trHeight w:val="300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right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ОБ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C2F80">
              <w:rPr>
                <w:b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</w:tr>
      <w:tr w:rsidR="004C2F80" w:rsidRPr="004C2F80" w:rsidTr="00BC6E95">
        <w:trPr>
          <w:trHeight w:val="300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right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ФБ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C2F80">
              <w:rPr>
                <w:b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</w:tr>
      <w:tr w:rsidR="004C2F80" w:rsidRPr="004C2F80" w:rsidTr="00BC6E95">
        <w:trPr>
          <w:trHeight w:val="300"/>
        </w:trPr>
        <w:tc>
          <w:tcPr>
            <w:tcW w:w="6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1.2</w:t>
            </w:r>
          </w:p>
        </w:tc>
        <w:tc>
          <w:tcPr>
            <w:tcW w:w="37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  <w:proofErr w:type="gramStart"/>
            <w:r w:rsidRPr="004C2F80">
              <w:rPr>
                <w:color w:val="000000"/>
                <w:sz w:val="16"/>
                <w:szCs w:val="16"/>
              </w:rPr>
              <w:t>Ремонт  дворовых</w:t>
            </w:r>
            <w:proofErr w:type="gramEnd"/>
            <w:r w:rsidRPr="004C2F80">
              <w:rPr>
                <w:color w:val="000000"/>
                <w:sz w:val="16"/>
                <w:szCs w:val="16"/>
              </w:rPr>
              <w:t xml:space="preserve"> территорий  многоквартирных домов и проездов к ним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C2F80">
              <w:rPr>
                <w:b/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C2F80">
              <w:rPr>
                <w:b/>
                <w:bCs/>
                <w:color w:val="000000"/>
                <w:sz w:val="16"/>
                <w:szCs w:val="16"/>
              </w:rPr>
              <w:t>350,00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C2F80">
              <w:rPr>
                <w:b/>
                <w:bCs/>
                <w:color w:val="000000"/>
                <w:sz w:val="16"/>
                <w:szCs w:val="16"/>
              </w:rPr>
              <w:t>345,20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C2F80">
              <w:rPr>
                <w:b/>
                <w:bCs/>
                <w:color w:val="000000"/>
                <w:sz w:val="16"/>
                <w:szCs w:val="16"/>
              </w:rPr>
              <w:t>98,63%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 xml:space="preserve">Площадь отремонтированных дворовых территорий многоквартирных домов и проездов к ним, </w:t>
            </w:r>
            <w:proofErr w:type="spellStart"/>
            <w:r w:rsidRPr="004C2F80">
              <w:rPr>
                <w:color w:val="000000"/>
                <w:sz w:val="16"/>
                <w:szCs w:val="16"/>
              </w:rPr>
              <w:t>кв.м</w:t>
            </w:r>
            <w:proofErr w:type="spellEnd"/>
            <w:r w:rsidRPr="004C2F80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 xml:space="preserve">КРГХ </w:t>
            </w:r>
            <w:proofErr w:type="gramStart"/>
            <w:r w:rsidRPr="004C2F80">
              <w:rPr>
                <w:color w:val="000000"/>
                <w:sz w:val="16"/>
                <w:szCs w:val="16"/>
              </w:rPr>
              <w:t>администрации</w:t>
            </w:r>
            <w:proofErr w:type="gramEnd"/>
            <w:r w:rsidRPr="004C2F80">
              <w:rPr>
                <w:color w:val="000000"/>
                <w:sz w:val="16"/>
                <w:szCs w:val="16"/>
              </w:rPr>
              <w:t xml:space="preserve"> ЗАТО г. Североморск, МКУ "ГЦ ЖКХ ЗАТО г. Североморск"</w:t>
            </w:r>
          </w:p>
        </w:tc>
      </w:tr>
      <w:tr w:rsidR="004C2F80" w:rsidRPr="004C2F80" w:rsidTr="00BC6E95">
        <w:trPr>
          <w:trHeight w:val="300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right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350,00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345,20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C2F80">
              <w:rPr>
                <w:b/>
                <w:bCs/>
                <w:color w:val="000000"/>
                <w:sz w:val="16"/>
                <w:szCs w:val="16"/>
              </w:rPr>
              <w:t>98,63%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</w:tr>
      <w:tr w:rsidR="004C2F80" w:rsidRPr="004C2F80" w:rsidTr="00BC6E95">
        <w:trPr>
          <w:trHeight w:val="300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right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ОБ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C2F80">
              <w:rPr>
                <w:b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</w:tr>
      <w:tr w:rsidR="004C2F80" w:rsidRPr="004C2F80" w:rsidTr="00B80FCB">
        <w:trPr>
          <w:trHeight w:val="300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right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ФБ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C2F80">
              <w:rPr>
                <w:b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</w:tr>
      <w:tr w:rsidR="004C2F80" w:rsidRPr="004C2F80" w:rsidTr="00B80FCB">
        <w:trPr>
          <w:trHeight w:val="278"/>
        </w:trPr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1.2.1.</w:t>
            </w:r>
          </w:p>
        </w:tc>
        <w:tc>
          <w:tcPr>
            <w:tcW w:w="37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 xml:space="preserve">Ремонт дворовых территорий многоквартирного дома, расположенного по адресу: </w:t>
            </w:r>
            <w:proofErr w:type="gramStart"/>
            <w:r w:rsidRPr="004C2F80">
              <w:rPr>
                <w:color w:val="000000"/>
                <w:sz w:val="16"/>
                <w:szCs w:val="16"/>
              </w:rPr>
              <w:t>ул.Душенова,д.</w:t>
            </w:r>
            <w:proofErr w:type="gramEnd"/>
            <w:r w:rsidRPr="004C2F80">
              <w:rPr>
                <w:color w:val="000000"/>
                <w:sz w:val="16"/>
                <w:szCs w:val="16"/>
              </w:rPr>
              <w:t>№10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C2F80">
              <w:rPr>
                <w:b/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350,00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345,20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C2F80">
              <w:rPr>
                <w:b/>
                <w:bCs/>
                <w:color w:val="000000"/>
                <w:sz w:val="16"/>
                <w:szCs w:val="16"/>
              </w:rPr>
              <w:t>98,63%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 xml:space="preserve">Площадь отремонтированных дворовых территорий многоквартирных домов и проездов к ним, </w:t>
            </w:r>
            <w:proofErr w:type="spellStart"/>
            <w:r w:rsidRPr="004C2F80">
              <w:rPr>
                <w:color w:val="000000"/>
                <w:sz w:val="16"/>
                <w:szCs w:val="16"/>
              </w:rPr>
              <w:t>пог.м</w:t>
            </w:r>
            <w:proofErr w:type="spellEnd"/>
            <w:r w:rsidRPr="004C2F80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 xml:space="preserve">КРГХ </w:t>
            </w:r>
            <w:proofErr w:type="gramStart"/>
            <w:r w:rsidRPr="004C2F80">
              <w:rPr>
                <w:color w:val="000000"/>
                <w:sz w:val="16"/>
                <w:szCs w:val="16"/>
              </w:rPr>
              <w:t>администрации</w:t>
            </w:r>
            <w:proofErr w:type="gramEnd"/>
            <w:r w:rsidRPr="004C2F80">
              <w:rPr>
                <w:color w:val="000000"/>
                <w:sz w:val="16"/>
                <w:szCs w:val="16"/>
              </w:rPr>
              <w:t xml:space="preserve"> ЗАТО г. Североморск, МКУ "ГЦ ЖКХ ЗАТО г. Североморск"</w:t>
            </w:r>
          </w:p>
        </w:tc>
      </w:tr>
      <w:tr w:rsidR="004C2F80" w:rsidRPr="004C2F80" w:rsidTr="00B80FCB">
        <w:trPr>
          <w:trHeight w:val="300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right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350,00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345,20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C2F80">
              <w:rPr>
                <w:b/>
                <w:bCs/>
                <w:color w:val="000000"/>
                <w:sz w:val="16"/>
                <w:szCs w:val="16"/>
              </w:rPr>
              <w:t>98,63%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</w:tr>
      <w:tr w:rsidR="004C2F80" w:rsidRPr="004C2F80" w:rsidTr="00B80FCB">
        <w:trPr>
          <w:trHeight w:val="300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right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ОБ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C2F80">
              <w:rPr>
                <w:b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</w:tr>
      <w:tr w:rsidR="004C2F80" w:rsidRPr="004C2F80" w:rsidTr="00B80FCB">
        <w:trPr>
          <w:trHeight w:val="300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right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ФБ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C2F80">
              <w:rPr>
                <w:b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</w:tr>
      <w:tr w:rsidR="004C2F80" w:rsidRPr="004C2F80" w:rsidTr="00B80FCB">
        <w:trPr>
          <w:trHeight w:val="278"/>
        </w:trPr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lastRenderedPageBreak/>
              <w:t>1.3</w:t>
            </w:r>
          </w:p>
        </w:tc>
        <w:tc>
          <w:tcPr>
            <w:tcW w:w="37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Реконструкция дворовых территорий многоквартирных домов и проездов к ним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C2F80">
              <w:rPr>
                <w:b/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C2F80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C2F80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C2F80">
              <w:rPr>
                <w:b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 xml:space="preserve">Количество </w:t>
            </w:r>
            <w:proofErr w:type="gramStart"/>
            <w:r w:rsidRPr="004C2F80">
              <w:rPr>
                <w:color w:val="000000"/>
                <w:sz w:val="16"/>
                <w:szCs w:val="16"/>
              </w:rPr>
              <w:t>объектов</w:t>
            </w:r>
            <w:proofErr w:type="gramEnd"/>
            <w:r w:rsidRPr="004C2F80">
              <w:rPr>
                <w:color w:val="000000"/>
                <w:sz w:val="16"/>
                <w:szCs w:val="16"/>
              </w:rPr>
              <w:t xml:space="preserve"> охваченных мероприятием, </w:t>
            </w:r>
            <w:proofErr w:type="spellStart"/>
            <w:r w:rsidRPr="004C2F80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0%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 xml:space="preserve">КРГХ </w:t>
            </w:r>
            <w:proofErr w:type="gramStart"/>
            <w:r w:rsidRPr="004C2F80">
              <w:rPr>
                <w:color w:val="000000"/>
                <w:sz w:val="16"/>
                <w:szCs w:val="16"/>
              </w:rPr>
              <w:t>администрации</w:t>
            </w:r>
            <w:proofErr w:type="gramEnd"/>
            <w:r w:rsidRPr="004C2F80">
              <w:rPr>
                <w:color w:val="000000"/>
                <w:sz w:val="16"/>
                <w:szCs w:val="16"/>
              </w:rPr>
              <w:t xml:space="preserve"> ЗАТО г. Североморск, МКУ "ГЦ ЖКХ ЗАТО г. Североморск"</w:t>
            </w:r>
          </w:p>
        </w:tc>
      </w:tr>
      <w:tr w:rsidR="004C2F80" w:rsidRPr="004C2F80" w:rsidTr="00B80FCB">
        <w:trPr>
          <w:trHeight w:val="300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right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C2F80">
              <w:rPr>
                <w:b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</w:tr>
      <w:tr w:rsidR="004C2F80" w:rsidRPr="004C2F80" w:rsidTr="00B80FCB">
        <w:trPr>
          <w:trHeight w:val="300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right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ОБ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C2F80">
              <w:rPr>
                <w:b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</w:tr>
      <w:tr w:rsidR="004C2F80" w:rsidRPr="004C2F80" w:rsidTr="00B80FCB">
        <w:trPr>
          <w:trHeight w:val="300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right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ФБ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C2F80">
              <w:rPr>
                <w:b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</w:tr>
      <w:tr w:rsidR="004C2F80" w:rsidRPr="004C2F80" w:rsidTr="00B80FCB">
        <w:trPr>
          <w:trHeight w:val="278"/>
        </w:trPr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1.4</w:t>
            </w:r>
          </w:p>
        </w:tc>
        <w:tc>
          <w:tcPr>
            <w:tcW w:w="37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Капитальный ремонт дворовых территорий многоквартирных домов и проездов к ним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C2F80">
              <w:rPr>
                <w:b/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C2F80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C2F80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C2F80">
              <w:rPr>
                <w:b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 xml:space="preserve">Количество </w:t>
            </w:r>
            <w:proofErr w:type="gramStart"/>
            <w:r w:rsidRPr="004C2F80">
              <w:rPr>
                <w:color w:val="000000"/>
                <w:sz w:val="16"/>
                <w:szCs w:val="16"/>
              </w:rPr>
              <w:t>объектов</w:t>
            </w:r>
            <w:proofErr w:type="gramEnd"/>
            <w:r w:rsidRPr="004C2F80">
              <w:rPr>
                <w:color w:val="000000"/>
                <w:sz w:val="16"/>
                <w:szCs w:val="16"/>
              </w:rPr>
              <w:t xml:space="preserve"> охваченных мероприятием, </w:t>
            </w:r>
            <w:proofErr w:type="spellStart"/>
            <w:r w:rsidRPr="004C2F80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0%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 xml:space="preserve">КРГХ </w:t>
            </w:r>
            <w:proofErr w:type="gramStart"/>
            <w:r w:rsidRPr="004C2F80">
              <w:rPr>
                <w:color w:val="000000"/>
                <w:sz w:val="16"/>
                <w:szCs w:val="16"/>
              </w:rPr>
              <w:t>администрации</w:t>
            </w:r>
            <w:proofErr w:type="gramEnd"/>
            <w:r w:rsidRPr="004C2F80">
              <w:rPr>
                <w:color w:val="000000"/>
                <w:sz w:val="16"/>
                <w:szCs w:val="16"/>
              </w:rPr>
              <w:t xml:space="preserve"> ЗАТО г. Североморск, МКУ "ГЦ ЖКХ ЗАТО г. Североморск"</w:t>
            </w:r>
          </w:p>
        </w:tc>
      </w:tr>
      <w:tr w:rsidR="004C2F80" w:rsidRPr="004C2F80" w:rsidTr="00B80FCB">
        <w:trPr>
          <w:trHeight w:val="300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right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C2F80">
              <w:rPr>
                <w:b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</w:tr>
      <w:tr w:rsidR="004C2F80" w:rsidRPr="004C2F80" w:rsidTr="00B80FCB">
        <w:trPr>
          <w:trHeight w:val="300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right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ОБ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C2F80">
              <w:rPr>
                <w:b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</w:tr>
      <w:tr w:rsidR="004C2F80" w:rsidRPr="004C2F80" w:rsidTr="00B80FCB">
        <w:trPr>
          <w:trHeight w:val="300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right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ФБ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C2F80">
              <w:rPr>
                <w:b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</w:tr>
      <w:tr w:rsidR="004C2F80" w:rsidRPr="004C2F80" w:rsidTr="00B80FCB">
        <w:trPr>
          <w:trHeight w:val="300"/>
        </w:trPr>
        <w:tc>
          <w:tcPr>
            <w:tcW w:w="439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C2F80">
              <w:rPr>
                <w:b/>
                <w:bCs/>
                <w:color w:val="000000"/>
                <w:sz w:val="16"/>
                <w:szCs w:val="16"/>
              </w:rPr>
              <w:t>Итого по задаче 1: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C2F80">
              <w:rPr>
                <w:b/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C2F80">
              <w:rPr>
                <w:b/>
                <w:bCs/>
                <w:color w:val="000000"/>
                <w:sz w:val="16"/>
                <w:szCs w:val="16"/>
              </w:rPr>
              <w:t>350,00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C2F80">
              <w:rPr>
                <w:b/>
                <w:bCs/>
                <w:color w:val="000000"/>
                <w:sz w:val="16"/>
                <w:szCs w:val="16"/>
              </w:rPr>
              <w:t>345,20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C2F80">
              <w:rPr>
                <w:b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C2F80" w:rsidRPr="004C2F80" w:rsidTr="00BC6E95">
        <w:trPr>
          <w:trHeight w:val="300"/>
        </w:trPr>
        <w:tc>
          <w:tcPr>
            <w:tcW w:w="439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F80" w:rsidRPr="004C2F80" w:rsidRDefault="004C2F80" w:rsidP="004C2F8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right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350,00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345,20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C2F80">
              <w:rPr>
                <w:b/>
                <w:bCs/>
                <w:color w:val="000000"/>
                <w:sz w:val="16"/>
                <w:szCs w:val="16"/>
              </w:rPr>
              <w:t>98,63%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</w:tr>
      <w:tr w:rsidR="004C2F80" w:rsidRPr="004C2F80" w:rsidTr="00BC6E95">
        <w:trPr>
          <w:trHeight w:val="300"/>
        </w:trPr>
        <w:tc>
          <w:tcPr>
            <w:tcW w:w="439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F80" w:rsidRPr="004C2F80" w:rsidRDefault="004C2F80" w:rsidP="004C2F8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right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ОБ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C2F80">
              <w:rPr>
                <w:b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</w:tr>
      <w:tr w:rsidR="004C2F80" w:rsidRPr="004C2F80" w:rsidTr="00BC6E95">
        <w:trPr>
          <w:trHeight w:val="300"/>
        </w:trPr>
        <w:tc>
          <w:tcPr>
            <w:tcW w:w="439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F80" w:rsidRPr="004C2F80" w:rsidRDefault="004C2F80" w:rsidP="004C2F8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right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ФБ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C2F80">
              <w:rPr>
                <w:b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</w:tr>
      <w:tr w:rsidR="004C2F80" w:rsidRPr="004C2F80" w:rsidTr="00BC6E95">
        <w:trPr>
          <w:trHeight w:val="975"/>
        </w:trPr>
        <w:tc>
          <w:tcPr>
            <w:tcW w:w="8365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4C2F80">
              <w:rPr>
                <w:b/>
                <w:bCs/>
                <w:color w:val="000000"/>
                <w:sz w:val="16"/>
                <w:szCs w:val="16"/>
              </w:rPr>
              <w:t xml:space="preserve">Задача 2. </w:t>
            </w:r>
            <w:r w:rsidRPr="004C2F80">
              <w:rPr>
                <w:color w:val="000000"/>
                <w:sz w:val="16"/>
                <w:szCs w:val="16"/>
              </w:rPr>
              <w:t xml:space="preserve"> Поддержание технического уровня и эксплуатационного состояния автомобильных дорог общего пользования местного значения и инженерных сооружений на них на уровне, соответствующем категории дороги, путём содержания, ремонта и капитального ремонта дорог и сооружений на них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 xml:space="preserve">Доля протяженности автомобильных дорог местного значения, содержание которых осуществляется круглогодично, в общей протяжённости автомобильных дорог местного </w:t>
            </w:r>
            <w:proofErr w:type="gramStart"/>
            <w:r w:rsidRPr="004C2F80">
              <w:rPr>
                <w:color w:val="000000"/>
                <w:sz w:val="16"/>
                <w:szCs w:val="16"/>
              </w:rPr>
              <w:t>значения,%</w:t>
            </w:r>
            <w:proofErr w:type="gramEnd"/>
            <w:r w:rsidRPr="004C2F80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C2F80" w:rsidRPr="004C2F80" w:rsidTr="007C4DA9">
        <w:trPr>
          <w:trHeight w:val="840"/>
        </w:trPr>
        <w:tc>
          <w:tcPr>
            <w:tcW w:w="8365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F80" w:rsidRPr="004C2F80" w:rsidRDefault="004C2F80" w:rsidP="004C2F8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 xml:space="preserve">Площадь автомобильных дорог с твердым покрытием, в отношении которых произведен ремонт / капитальный ремонт, </w:t>
            </w:r>
            <w:proofErr w:type="spellStart"/>
            <w:r w:rsidRPr="004C2F80">
              <w:rPr>
                <w:color w:val="000000"/>
                <w:sz w:val="16"/>
                <w:szCs w:val="16"/>
              </w:rPr>
              <w:t>кв.м</w:t>
            </w:r>
            <w:proofErr w:type="spellEnd"/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7C4DA9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7C4DA9">
              <w:rPr>
                <w:color w:val="000000"/>
                <w:sz w:val="16"/>
                <w:szCs w:val="16"/>
              </w:rPr>
              <w:t>7 100,00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7C4DA9" w:rsidRDefault="00A10B2F" w:rsidP="00A10B2F">
            <w:pPr>
              <w:jc w:val="center"/>
              <w:rPr>
                <w:color w:val="000000"/>
                <w:sz w:val="16"/>
                <w:szCs w:val="16"/>
              </w:rPr>
            </w:pPr>
            <w:r w:rsidRPr="007C4DA9">
              <w:rPr>
                <w:color w:val="000000"/>
                <w:sz w:val="16"/>
                <w:szCs w:val="16"/>
              </w:rPr>
              <w:t>7052</w:t>
            </w:r>
            <w:r w:rsidR="004C2F80" w:rsidRPr="007C4DA9">
              <w:rPr>
                <w:color w:val="000000"/>
                <w:sz w:val="16"/>
                <w:szCs w:val="16"/>
              </w:rPr>
              <w:t>,</w:t>
            </w:r>
            <w:r w:rsidRPr="007C4DA9">
              <w:rPr>
                <w:color w:val="000000"/>
                <w:sz w:val="16"/>
                <w:szCs w:val="16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7C4DA9" w:rsidRDefault="00A10B2F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7C4DA9">
              <w:rPr>
                <w:color w:val="000000"/>
                <w:sz w:val="16"/>
                <w:szCs w:val="16"/>
              </w:rPr>
              <w:t>99</w:t>
            </w:r>
            <w:r w:rsidR="004C2F80" w:rsidRPr="007C4DA9">
              <w:rPr>
                <w:color w:val="000000"/>
                <w:sz w:val="16"/>
                <w:szCs w:val="16"/>
              </w:rPr>
              <w:t>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C2F80" w:rsidRPr="004C2F80" w:rsidTr="00BC6E95">
        <w:trPr>
          <w:trHeight w:val="600"/>
        </w:trPr>
        <w:tc>
          <w:tcPr>
            <w:tcW w:w="8365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F80" w:rsidRPr="004C2F80" w:rsidRDefault="004C2F80" w:rsidP="004C2F8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 xml:space="preserve">Доля отремонтированных автомобильных дорог, %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26,50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26,50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C2F80" w:rsidRPr="004C2F80" w:rsidTr="00BC6E95">
        <w:trPr>
          <w:trHeight w:val="342"/>
        </w:trPr>
        <w:tc>
          <w:tcPr>
            <w:tcW w:w="6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7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4C2F80">
              <w:rPr>
                <w:b/>
                <w:bCs/>
                <w:color w:val="000000"/>
                <w:sz w:val="16"/>
                <w:szCs w:val="16"/>
              </w:rPr>
              <w:t>Основное мероприятие 2. Капитальный ремонт, ремонт, реконструкция и содержание автомобильных дорог общего пользования местного 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C2F80">
              <w:rPr>
                <w:b/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C2F80">
              <w:rPr>
                <w:b/>
                <w:bCs/>
                <w:color w:val="000000"/>
                <w:sz w:val="16"/>
                <w:szCs w:val="16"/>
              </w:rPr>
              <w:t>176 986,86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C2F80">
              <w:rPr>
                <w:b/>
                <w:bCs/>
                <w:color w:val="000000"/>
                <w:sz w:val="16"/>
                <w:szCs w:val="16"/>
              </w:rPr>
              <w:t>172 674,67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C2F80">
              <w:rPr>
                <w:b/>
                <w:bCs/>
                <w:color w:val="000000"/>
                <w:sz w:val="16"/>
                <w:szCs w:val="16"/>
              </w:rPr>
              <w:t>97,56%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C2F80" w:rsidRPr="004C2F80" w:rsidTr="00BC6E95">
        <w:trPr>
          <w:trHeight w:val="342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F80" w:rsidRPr="004C2F80" w:rsidRDefault="004C2F80" w:rsidP="004C2F8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right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124 515,46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121 399,84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97,50%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</w:tr>
      <w:tr w:rsidR="004C2F80" w:rsidRPr="004C2F80" w:rsidTr="00BC6E95">
        <w:trPr>
          <w:trHeight w:val="342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F80" w:rsidRPr="004C2F80" w:rsidRDefault="004C2F80" w:rsidP="004C2F8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right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ОБ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52 471,40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51 274,83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97,72%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</w:tr>
      <w:tr w:rsidR="004C2F80" w:rsidRPr="004C2F80" w:rsidTr="00BC6E95">
        <w:trPr>
          <w:trHeight w:val="300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F80" w:rsidRPr="004C2F80" w:rsidRDefault="004C2F80" w:rsidP="004C2F8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right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ФБ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</w:tr>
      <w:tr w:rsidR="004C2F80" w:rsidRPr="004C2F80" w:rsidTr="00BC6E95">
        <w:trPr>
          <w:trHeight w:val="300"/>
        </w:trPr>
        <w:tc>
          <w:tcPr>
            <w:tcW w:w="6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2.3</w:t>
            </w:r>
          </w:p>
        </w:tc>
        <w:tc>
          <w:tcPr>
            <w:tcW w:w="30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 xml:space="preserve">Содержание автомобильных дорог общего пользования и </w:t>
            </w:r>
            <w:r w:rsidR="00324897">
              <w:rPr>
                <w:color w:val="000000"/>
                <w:sz w:val="16"/>
                <w:szCs w:val="16"/>
              </w:rPr>
              <w:t>и</w:t>
            </w:r>
            <w:r w:rsidRPr="004C2F80">
              <w:rPr>
                <w:color w:val="000000"/>
                <w:sz w:val="16"/>
                <w:szCs w:val="16"/>
              </w:rPr>
              <w:t>нженерных сооружений на них в границах городских округов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2020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C2F80">
              <w:rPr>
                <w:b/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C2F80">
              <w:rPr>
                <w:b/>
                <w:bCs/>
                <w:color w:val="000000"/>
                <w:sz w:val="16"/>
                <w:szCs w:val="16"/>
              </w:rPr>
              <w:t>112 456,64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C2F80">
              <w:rPr>
                <w:b/>
                <w:bCs/>
                <w:color w:val="000000"/>
                <w:sz w:val="16"/>
                <w:szCs w:val="16"/>
              </w:rPr>
              <w:t>109 512,83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C2F80">
              <w:rPr>
                <w:b/>
                <w:bCs/>
                <w:color w:val="000000"/>
                <w:sz w:val="16"/>
                <w:szCs w:val="16"/>
              </w:rPr>
              <w:t>97,38%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По мере необходимости, да-1 нет-0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 xml:space="preserve">КРГХ </w:t>
            </w:r>
            <w:proofErr w:type="gramStart"/>
            <w:r w:rsidRPr="004C2F80">
              <w:rPr>
                <w:color w:val="000000"/>
                <w:sz w:val="16"/>
                <w:szCs w:val="16"/>
              </w:rPr>
              <w:t>администрации</w:t>
            </w:r>
            <w:proofErr w:type="gramEnd"/>
            <w:r w:rsidRPr="004C2F80">
              <w:rPr>
                <w:color w:val="000000"/>
                <w:sz w:val="16"/>
                <w:szCs w:val="16"/>
              </w:rPr>
              <w:t xml:space="preserve"> ЗАТО г. Североморск, МКУ "ГЦ ЖКХ ЗАТО г. Североморск"</w:t>
            </w:r>
          </w:p>
        </w:tc>
      </w:tr>
      <w:tr w:rsidR="004C2F80" w:rsidRPr="004C2F80" w:rsidTr="00BC6E95">
        <w:trPr>
          <w:trHeight w:val="342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right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112 456,64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109 512,83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97,38%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</w:tr>
      <w:tr w:rsidR="004C2F80" w:rsidRPr="004C2F80" w:rsidTr="00BC6E95">
        <w:trPr>
          <w:trHeight w:val="342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right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ОБ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</w:tr>
      <w:tr w:rsidR="004C2F80" w:rsidRPr="004C2F80" w:rsidTr="00E9326C">
        <w:trPr>
          <w:trHeight w:val="342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right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ФБ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</w:tr>
      <w:tr w:rsidR="004C2F80" w:rsidRPr="004C2F80" w:rsidTr="00E9326C">
        <w:trPr>
          <w:trHeight w:val="342"/>
        </w:trPr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2.3.1</w:t>
            </w:r>
          </w:p>
        </w:tc>
        <w:tc>
          <w:tcPr>
            <w:tcW w:w="3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 xml:space="preserve">Приобретение электрической энергии </w:t>
            </w:r>
            <w:r w:rsidRPr="004C2F80">
              <w:rPr>
                <w:color w:val="000000"/>
                <w:sz w:val="16"/>
                <w:szCs w:val="16"/>
              </w:rPr>
              <w:lastRenderedPageBreak/>
              <w:t>для обеспечения функционирования технических средств регулирования дорожного движения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lastRenderedPageBreak/>
              <w:t xml:space="preserve">2020 </w:t>
            </w:r>
            <w:r w:rsidRPr="004C2F80">
              <w:rPr>
                <w:color w:val="000000"/>
                <w:sz w:val="16"/>
                <w:szCs w:val="16"/>
              </w:rPr>
              <w:lastRenderedPageBreak/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C2F80">
              <w:rPr>
                <w:b/>
                <w:bCs/>
                <w:color w:val="000000"/>
                <w:sz w:val="16"/>
                <w:szCs w:val="16"/>
              </w:rPr>
              <w:lastRenderedPageBreak/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C2F80">
              <w:rPr>
                <w:b/>
                <w:bCs/>
                <w:color w:val="000000"/>
                <w:sz w:val="16"/>
                <w:szCs w:val="16"/>
              </w:rPr>
              <w:t>74,95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C2F80">
              <w:rPr>
                <w:b/>
                <w:bCs/>
                <w:color w:val="000000"/>
                <w:sz w:val="16"/>
                <w:szCs w:val="16"/>
              </w:rPr>
              <w:t>72,62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C2F80">
              <w:rPr>
                <w:b/>
                <w:bCs/>
                <w:color w:val="000000"/>
                <w:sz w:val="16"/>
                <w:szCs w:val="16"/>
              </w:rPr>
              <w:t>96,89%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5F0351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5F0351">
              <w:rPr>
                <w:color w:val="000000"/>
                <w:sz w:val="16"/>
                <w:szCs w:val="16"/>
              </w:rPr>
              <w:t xml:space="preserve">Количество потребляемого </w:t>
            </w:r>
            <w:r w:rsidRPr="005F0351">
              <w:rPr>
                <w:color w:val="000000"/>
                <w:sz w:val="16"/>
                <w:szCs w:val="16"/>
              </w:rPr>
              <w:lastRenderedPageBreak/>
              <w:t xml:space="preserve">ресурса, МВт*ч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5F0351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5F0351">
              <w:rPr>
                <w:color w:val="000000"/>
                <w:sz w:val="16"/>
                <w:szCs w:val="16"/>
              </w:rPr>
              <w:lastRenderedPageBreak/>
              <w:t>18,00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5F0351" w:rsidRDefault="004C2F80" w:rsidP="004C2F80">
            <w:pPr>
              <w:jc w:val="center"/>
              <w:rPr>
                <w:sz w:val="16"/>
                <w:szCs w:val="16"/>
              </w:rPr>
            </w:pPr>
            <w:r w:rsidRPr="005F0351">
              <w:rPr>
                <w:sz w:val="16"/>
                <w:szCs w:val="16"/>
              </w:rPr>
              <w:t>10,66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5F0351" w:rsidRDefault="002C0E6A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5F0351">
              <w:rPr>
                <w:color w:val="000000"/>
                <w:sz w:val="16"/>
                <w:szCs w:val="16"/>
              </w:rPr>
              <w:t>168,86</w:t>
            </w:r>
            <w:r w:rsidR="004C2F80" w:rsidRPr="005F0351">
              <w:rPr>
                <w:color w:val="000000"/>
                <w:sz w:val="16"/>
                <w:szCs w:val="16"/>
              </w:rPr>
              <w:t>%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5F0351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5F0351">
              <w:rPr>
                <w:color w:val="000000"/>
                <w:sz w:val="16"/>
                <w:szCs w:val="16"/>
              </w:rPr>
              <w:t xml:space="preserve">КРГХ </w:t>
            </w:r>
            <w:proofErr w:type="gramStart"/>
            <w:r w:rsidRPr="005F0351">
              <w:rPr>
                <w:color w:val="000000"/>
                <w:sz w:val="16"/>
                <w:szCs w:val="16"/>
              </w:rPr>
              <w:lastRenderedPageBreak/>
              <w:t>администрации</w:t>
            </w:r>
            <w:proofErr w:type="gramEnd"/>
            <w:r w:rsidRPr="005F0351">
              <w:rPr>
                <w:color w:val="000000"/>
                <w:sz w:val="16"/>
                <w:szCs w:val="16"/>
              </w:rPr>
              <w:t xml:space="preserve"> ЗАТО г. Североморск, МКУ "ГЦ ЖКХ ЗАТО г. Североморск"</w:t>
            </w:r>
          </w:p>
        </w:tc>
      </w:tr>
      <w:tr w:rsidR="004C2F80" w:rsidRPr="004C2F80" w:rsidTr="00E9326C">
        <w:trPr>
          <w:trHeight w:val="342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right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74,95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72,62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96,89%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</w:tr>
      <w:tr w:rsidR="004C2F80" w:rsidRPr="004C2F80" w:rsidTr="00E9326C">
        <w:trPr>
          <w:trHeight w:val="342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right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ОБ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</w:tr>
      <w:tr w:rsidR="004C2F80" w:rsidRPr="004C2F80" w:rsidTr="00E9326C">
        <w:trPr>
          <w:trHeight w:val="342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right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ФБ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</w:tr>
      <w:tr w:rsidR="004C2F80" w:rsidRPr="004C2F80" w:rsidTr="00E9326C">
        <w:trPr>
          <w:trHeight w:val="342"/>
        </w:trPr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2.3.2</w:t>
            </w:r>
          </w:p>
        </w:tc>
        <w:tc>
          <w:tcPr>
            <w:tcW w:w="3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Летнее и зимнее содержание автомобильных дорог общего пользования местного значения и инженерных сооружений на них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2020 год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C2F80">
              <w:rPr>
                <w:b/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C2F80">
              <w:rPr>
                <w:b/>
                <w:bCs/>
                <w:color w:val="000000"/>
                <w:sz w:val="16"/>
                <w:szCs w:val="16"/>
              </w:rPr>
              <w:t>112 381,69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C2F80">
              <w:rPr>
                <w:b/>
                <w:bCs/>
                <w:color w:val="000000"/>
                <w:sz w:val="16"/>
                <w:szCs w:val="16"/>
              </w:rPr>
              <w:t>109 440,21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C2F80">
              <w:rPr>
                <w:b/>
                <w:bCs/>
                <w:color w:val="000000"/>
                <w:sz w:val="16"/>
                <w:szCs w:val="16"/>
              </w:rPr>
              <w:t>97,38%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 xml:space="preserve">Площадь обслуживаемых объектов, </w:t>
            </w:r>
            <w:proofErr w:type="spellStart"/>
            <w:r w:rsidRPr="004C2F80">
              <w:rPr>
                <w:color w:val="000000"/>
                <w:sz w:val="16"/>
                <w:szCs w:val="16"/>
              </w:rPr>
              <w:t>кв.м</w:t>
            </w:r>
            <w:proofErr w:type="spellEnd"/>
            <w:r w:rsidRPr="004C2F80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6A4ED8">
            <w:pPr>
              <w:ind w:right="-108"/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1 022 161,00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6A4ED8">
            <w:pPr>
              <w:ind w:right="-108"/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1 022 161,00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 xml:space="preserve">КРГХ </w:t>
            </w:r>
            <w:proofErr w:type="gramStart"/>
            <w:r w:rsidRPr="004C2F80">
              <w:rPr>
                <w:color w:val="000000"/>
                <w:sz w:val="16"/>
                <w:szCs w:val="16"/>
              </w:rPr>
              <w:t>администрации</w:t>
            </w:r>
            <w:proofErr w:type="gramEnd"/>
            <w:r w:rsidRPr="004C2F80">
              <w:rPr>
                <w:color w:val="000000"/>
                <w:sz w:val="16"/>
                <w:szCs w:val="16"/>
              </w:rPr>
              <w:t xml:space="preserve"> ЗАТО г. Североморск, МКУ "ГЦ ЖКХ ЗАТО г. Североморск"</w:t>
            </w:r>
          </w:p>
        </w:tc>
      </w:tr>
      <w:tr w:rsidR="004C2F80" w:rsidRPr="004C2F80" w:rsidTr="00E9326C">
        <w:trPr>
          <w:trHeight w:val="342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right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112 381,69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109 440,21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97,38%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</w:tr>
      <w:tr w:rsidR="004C2F80" w:rsidRPr="004C2F80" w:rsidTr="00BC6E95">
        <w:trPr>
          <w:trHeight w:val="342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right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ОБ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</w:tr>
      <w:tr w:rsidR="004C2F80" w:rsidRPr="004C2F80" w:rsidTr="00BC6E95">
        <w:trPr>
          <w:trHeight w:val="349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right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ФБ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</w:tr>
      <w:tr w:rsidR="004C2F80" w:rsidRPr="004C2F80" w:rsidTr="00E9326C">
        <w:trPr>
          <w:trHeight w:val="300"/>
        </w:trPr>
        <w:tc>
          <w:tcPr>
            <w:tcW w:w="6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2.4</w:t>
            </w:r>
          </w:p>
        </w:tc>
        <w:tc>
          <w:tcPr>
            <w:tcW w:w="30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 xml:space="preserve">Ремонт автомобильных дорог общего </w:t>
            </w:r>
            <w:proofErr w:type="gramStart"/>
            <w:r w:rsidRPr="004C2F80">
              <w:rPr>
                <w:color w:val="000000"/>
                <w:sz w:val="16"/>
                <w:szCs w:val="16"/>
              </w:rPr>
              <w:t>пользования  местного</w:t>
            </w:r>
            <w:proofErr w:type="gramEnd"/>
            <w:r w:rsidRPr="004C2F80">
              <w:rPr>
                <w:color w:val="000000"/>
                <w:sz w:val="16"/>
                <w:szCs w:val="16"/>
              </w:rPr>
              <w:t xml:space="preserve"> значения, включая ремонт элементов их обустройства и защитных и </w:t>
            </w:r>
            <w:proofErr w:type="spellStart"/>
            <w:r w:rsidRPr="004C2F80">
              <w:rPr>
                <w:color w:val="000000"/>
                <w:sz w:val="16"/>
                <w:szCs w:val="16"/>
              </w:rPr>
              <w:t>искуственных</w:t>
            </w:r>
            <w:proofErr w:type="spellEnd"/>
            <w:r w:rsidRPr="004C2F80">
              <w:rPr>
                <w:color w:val="000000"/>
                <w:sz w:val="16"/>
                <w:szCs w:val="16"/>
              </w:rPr>
              <w:t xml:space="preserve"> дорожных сооружений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Default="004C2F80" w:rsidP="004C2F80">
            <w:r w:rsidRPr="004C2F80">
              <w:rPr>
                <w:color w:val="000000"/>
                <w:sz w:val="16"/>
                <w:szCs w:val="16"/>
              </w:rPr>
              <w:t>2020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C2F80">
              <w:rPr>
                <w:b/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C2F80">
              <w:rPr>
                <w:b/>
                <w:bCs/>
                <w:color w:val="000000"/>
                <w:sz w:val="16"/>
                <w:szCs w:val="16"/>
              </w:rPr>
              <w:t>8 965,33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C2F80">
              <w:rPr>
                <w:b/>
                <w:bCs/>
                <w:color w:val="000000"/>
                <w:sz w:val="16"/>
                <w:szCs w:val="16"/>
              </w:rPr>
              <w:t>8 965,33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C2F80">
              <w:rPr>
                <w:b/>
                <w:bCs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 xml:space="preserve">Площадь отремонтированных дорог, </w:t>
            </w:r>
            <w:proofErr w:type="spellStart"/>
            <w:r w:rsidRPr="004C2F80">
              <w:rPr>
                <w:color w:val="000000"/>
                <w:sz w:val="16"/>
                <w:szCs w:val="16"/>
              </w:rPr>
              <w:t>кв.м</w:t>
            </w:r>
            <w:proofErr w:type="spellEnd"/>
            <w:r w:rsidRPr="004C2F80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4 511,50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4 511,55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 xml:space="preserve">КРГХ </w:t>
            </w:r>
            <w:proofErr w:type="gramStart"/>
            <w:r w:rsidRPr="004C2F80">
              <w:rPr>
                <w:color w:val="000000"/>
                <w:sz w:val="16"/>
                <w:szCs w:val="16"/>
              </w:rPr>
              <w:t>администрации</w:t>
            </w:r>
            <w:proofErr w:type="gramEnd"/>
            <w:r w:rsidRPr="004C2F80">
              <w:rPr>
                <w:color w:val="000000"/>
                <w:sz w:val="16"/>
                <w:szCs w:val="16"/>
              </w:rPr>
              <w:t xml:space="preserve"> ЗАТО г. Североморск, МКУ "ГЦ ЖКХ ЗАТО г. Североморск"</w:t>
            </w:r>
          </w:p>
        </w:tc>
      </w:tr>
      <w:tr w:rsidR="004C2F80" w:rsidRPr="004C2F80" w:rsidTr="00E9326C">
        <w:trPr>
          <w:trHeight w:val="342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right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8 965,33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8 965,33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</w:tr>
      <w:tr w:rsidR="004C2F80" w:rsidRPr="004C2F80" w:rsidTr="00E9326C">
        <w:trPr>
          <w:trHeight w:val="342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right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ОБ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</w:tr>
      <w:tr w:rsidR="004C2F80" w:rsidRPr="004C2F80" w:rsidTr="00E9326C">
        <w:trPr>
          <w:trHeight w:val="342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right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ФБ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</w:tr>
      <w:tr w:rsidR="004C2F80" w:rsidRPr="004C2F80" w:rsidTr="00E9326C">
        <w:trPr>
          <w:trHeight w:val="342"/>
        </w:trPr>
        <w:tc>
          <w:tcPr>
            <w:tcW w:w="6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2.4.1</w:t>
            </w:r>
          </w:p>
        </w:tc>
        <w:tc>
          <w:tcPr>
            <w:tcW w:w="30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 xml:space="preserve">Ремонт автомобильных дорог общего </w:t>
            </w:r>
            <w:proofErr w:type="gramStart"/>
            <w:r w:rsidRPr="004C2F80">
              <w:rPr>
                <w:color w:val="000000"/>
                <w:sz w:val="16"/>
                <w:szCs w:val="16"/>
              </w:rPr>
              <w:t>пользования  местного</w:t>
            </w:r>
            <w:proofErr w:type="gramEnd"/>
            <w:r w:rsidRPr="004C2F80">
              <w:rPr>
                <w:color w:val="000000"/>
                <w:sz w:val="16"/>
                <w:szCs w:val="16"/>
              </w:rPr>
              <w:t xml:space="preserve"> значения, включая ремонт элементов их обустройства и защитных и </w:t>
            </w:r>
            <w:proofErr w:type="spellStart"/>
            <w:r w:rsidRPr="004C2F80">
              <w:rPr>
                <w:color w:val="000000"/>
                <w:sz w:val="16"/>
                <w:szCs w:val="16"/>
              </w:rPr>
              <w:t>искуственных</w:t>
            </w:r>
            <w:proofErr w:type="spellEnd"/>
            <w:r w:rsidRPr="004C2F80">
              <w:rPr>
                <w:color w:val="000000"/>
                <w:sz w:val="16"/>
                <w:szCs w:val="16"/>
              </w:rPr>
              <w:t xml:space="preserve"> дорожных сооружений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Default="004C2F80" w:rsidP="004C2F80">
            <w:r w:rsidRPr="004C2F80">
              <w:rPr>
                <w:color w:val="000000"/>
                <w:sz w:val="16"/>
                <w:szCs w:val="16"/>
              </w:rPr>
              <w:t>2020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C2F80">
              <w:rPr>
                <w:b/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C2F80">
              <w:rPr>
                <w:b/>
                <w:bCs/>
                <w:color w:val="000000"/>
                <w:sz w:val="16"/>
                <w:szCs w:val="16"/>
              </w:rPr>
              <w:t>8 965,33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C2F80">
              <w:rPr>
                <w:b/>
                <w:bCs/>
                <w:color w:val="000000"/>
                <w:sz w:val="16"/>
                <w:szCs w:val="16"/>
              </w:rPr>
              <w:t>8 965,33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C2F80">
              <w:rPr>
                <w:b/>
                <w:bCs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 xml:space="preserve">Площадь отремонтированных дорог, </w:t>
            </w:r>
            <w:proofErr w:type="spellStart"/>
            <w:r w:rsidRPr="004C2F80">
              <w:rPr>
                <w:color w:val="000000"/>
                <w:sz w:val="16"/>
                <w:szCs w:val="16"/>
              </w:rPr>
              <w:t>кв.м</w:t>
            </w:r>
            <w:proofErr w:type="spellEnd"/>
            <w:r w:rsidRPr="004C2F80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4 511,50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4 511,55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 xml:space="preserve">КРГХ </w:t>
            </w:r>
            <w:proofErr w:type="gramStart"/>
            <w:r w:rsidRPr="004C2F80">
              <w:rPr>
                <w:color w:val="000000"/>
                <w:sz w:val="16"/>
                <w:szCs w:val="16"/>
              </w:rPr>
              <w:t>администрации</w:t>
            </w:r>
            <w:proofErr w:type="gramEnd"/>
            <w:r w:rsidRPr="004C2F80">
              <w:rPr>
                <w:color w:val="000000"/>
                <w:sz w:val="16"/>
                <w:szCs w:val="16"/>
              </w:rPr>
              <w:t xml:space="preserve"> ЗАТО г. Североморск, МКУ "ГЦ ЖКХ ЗАТО г. Североморск"</w:t>
            </w:r>
          </w:p>
        </w:tc>
      </w:tr>
      <w:tr w:rsidR="004C2F80" w:rsidRPr="004C2F80" w:rsidTr="00BC6E95">
        <w:trPr>
          <w:trHeight w:val="342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right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8 965,33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8 965,33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</w:tr>
      <w:tr w:rsidR="004C2F80" w:rsidRPr="004C2F80" w:rsidTr="00BC6E95">
        <w:trPr>
          <w:trHeight w:val="342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right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ОБ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</w:tr>
      <w:tr w:rsidR="004C2F80" w:rsidRPr="004C2F80" w:rsidTr="00BC6E95">
        <w:trPr>
          <w:trHeight w:val="300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right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ФБ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</w:tr>
      <w:tr w:rsidR="004C2F80" w:rsidRPr="004C2F80" w:rsidTr="00BC6E95">
        <w:trPr>
          <w:trHeight w:val="342"/>
        </w:trPr>
        <w:tc>
          <w:tcPr>
            <w:tcW w:w="6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2.8</w:t>
            </w:r>
          </w:p>
        </w:tc>
        <w:tc>
          <w:tcPr>
            <w:tcW w:w="30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Капитальный ремонт и реконструкция автомобильных дорог общего пользования местного значения, включая капитальный ремонт и реконструкцию элементов их обустройства и защитных и искусственных дорожных сооружений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2020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C2F80">
              <w:rPr>
                <w:b/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C2F80">
              <w:rPr>
                <w:b/>
                <w:bCs/>
                <w:color w:val="000000"/>
                <w:sz w:val="16"/>
                <w:szCs w:val="16"/>
              </w:rPr>
              <w:t>2 563,48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C2F80">
              <w:rPr>
                <w:b/>
                <w:bCs/>
                <w:color w:val="000000"/>
                <w:sz w:val="16"/>
                <w:szCs w:val="16"/>
              </w:rPr>
              <w:t>2 403,75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C2F80">
              <w:rPr>
                <w:b/>
                <w:bCs/>
                <w:color w:val="000000"/>
                <w:sz w:val="16"/>
                <w:szCs w:val="16"/>
              </w:rPr>
              <w:t>93,77%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 xml:space="preserve">Площадь отремонтированных дорог, </w:t>
            </w:r>
            <w:proofErr w:type="spellStart"/>
            <w:r w:rsidRPr="004C2F80">
              <w:rPr>
                <w:color w:val="000000"/>
                <w:sz w:val="16"/>
                <w:szCs w:val="16"/>
              </w:rPr>
              <w:t>кв.м</w:t>
            </w:r>
            <w:proofErr w:type="spellEnd"/>
            <w:r w:rsidRPr="004C2F80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0%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 xml:space="preserve">КРГХ </w:t>
            </w:r>
            <w:proofErr w:type="gramStart"/>
            <w:r w:rsidRPr="004C2F80">
              <w:rPr>
                <w:color w:val="000000"/>
                <w:sz w:val="16"/>
                <w:szCs w:val="16"/>
              </w:rPr>
              <w:t>администрации</w:t>
            </w:r>
            <w:proofErr w:type="gramEnd"/>
            <w:r w:rsidRPr="004C2F80">
              <w:rPr>
                <w:color w:val="000000"/>
                <w:sz w:val="16"/>
                <w:szCs w:val="16"/>
              </w:rPr>
              <w:t xml:space="preserve"> ЗАТО г. Североморск, МКУ "ГЦ ЖКХ ЗАТО г. Североморск"</w:t>
            </w:r>
          </w:p>
        </w:tc>
      </w:tr>
      <w:tr w:rsidR="004C2F80" w:rsidRPr="004C2F80" w:rsidTr="00BC6E95">
        <w:trPr>
          <w:trHeight w:val="342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right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2 563,48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2 403,75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93,77%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</w:tr>
      <w:tr w:rsidR="004C2F80" w:rsidRPr="004C2F80" w:rsidTr="00BC6E95">
        <w:trPr>
          <w:trHeight w:val="342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right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ОБ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</w:tr>
      <w:tr w:rsidR="004C2F80" w:rsidRPr="004C2F80" w:rsidTr="00BC6E95">
        <w:trPr>
          <w:trHeight w:val="342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right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ФБ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</w:tr>
      <w:tr w:rsidR="004C2F80" w:rsidRPr="004C2F80" w:rsidTr="00BC6E95">
        <w:trPr>
          <w:trHeight w:val="342"/>
        </w:trPr>
        <w:tc>
          <w:tcPr>
            <w:tcW w:w="6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2.8.1</w:t>
            </w:r>
          </w:p>
        </w:tc>
        <w:tc>
          <w:tcPr>
            <w:tcW w:w="30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Разработка проектно-сметной документации, проектных решений (в том числе внесение изменений). Экспертиза проектно-сметной документации, рабочей документации.</w:t>
            </w:r>
            <w:r w:rsidR="00BC6E95">
              <w:rPr>
                <w:color w:val="000000"/>
                <w:sz w:val="16"/>
                <w:szCs w:val="16"/>
              </w:rPr>
              <w:t xml:space="preserve"> </w:t>
            </w:r>
            <w:r w:rsidRPr="004C2F80">
              <w:rPr>
                <w:color w:val="000000"/>
                <w:sz w:val="16"/>
                <w:szCs w:val="16"/>
              </w:rPr>
              <w:t>Экспертиза принимаемых работ. Авторский надзор и строительный контроль за строительством, реконструкцией и капитальным ремонтом объектов капитального строительства.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2020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C2F80">
              <w:rPr>
                <w:b/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C2F80">
              <w:rPr>
                <w:b/>
                <w:bCs/>
                <w:color w:val="000000"/>
                <w:sz w:val="16"/>
                <w:szCs w:val="16"/>
              </w:rPr>
              <w:t>70,94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C2F80">
              <w:rPr>
                <w:b/>
                <w:bCs/>
                <w:color w:val="000000"/>
                <w:sz w:val="16"/>
                <w:szCs w:val="16"/>
              </w:rPr>
              <w:t>70,00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C2F80">
              <w:rPr>
                <w:b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sz w:val="16"/>
                <w:szCs w:val="16"/>
              </w:rPr>
            </w:pPr>
            <w:r w:rsidRPr="004C2F80">
              <w:rPr>
                <w:sz w:val="16"/>
                <w:szCs w:val="16"/>
              </w:rPr>
              <w:t>По мере необходимости</w:t>
            </w:r>
            <w:r w:rsidRPr="004C2F80">
              <w:rPr>
                <w:sz w:val="16"/>
                <w:szCs w:val="16"/>
              </w:rPr>
              <w:br/>
              <w:t>да-1, нет-0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 xml:space="preserve">КРГХ </w:t>
            </w:r>
            <w:proofErr w:type="gramStart"/>
            <w:r w:rsidRPr="004C2F80">
              <w:rPr>
                <w:color w:val="000000"/>
                <w:sz w:val="16"/>
                <w:szCs w:val="16"/>
              </w:rPr>
              <w:t>администрации</w:t>
            </w:r>
            <w:proofErr w:type="gramEnd"/>
            <w:r w:rsidRPr="004C2F80">
              <w:rPr>
                <w:color w:val="000000"/>
                <w:sz w:val="16"/>
                <w:szCs w:val="16"/>
              </w:rPr>
              <w:t xml:space="preserve"> ЗАТО г. Североморск, МКУ "ГЦ ЖКХ ЗАТО г. Североморск"</w:t>
            </w:r>
          </w:p>
        </w:tc>
      </w:tr>
      <w:tr w:rsidR="004C2F80" w:rsidRPr="004C2F80" w:rsidTr="00BC6E95">
        <w:trPr>
          <w:trHeight w:val="342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right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70,94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70,00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</w:tr>
      <w:tr w:rsidR="004C2F80" w:rsidRPr="004C2F80" w:rsidTr="00BC6E95">
        <w:trPr>
          <w:trHeight w:val="342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right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ОБ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</w:tr>
      <w:tr w:rsidR="004C2F80" w:rsidRPr="004C2F80" w:rsidTr="00877BA6">
        <w:trPr>
          <w:trHeight w:val="342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right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ФБ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</w:tr>
      <w:tr w:rsidR="004C2F80" w:rsidRPr="004C2F80" w:rsidTr="00877BA6">
        <w:trPr>
          <w:trHeight w:val="342"/>
        </w:trPr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2.8.2</w:t>
            </w:r>
          </w:p>
        </w:tc>
        <w:tc>
          <w:tcPr>
            <w:tcW w:w="3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 xml:space="preserve">Капитальный </w:t>
            </w:r>
            <w:proofErr w:type="gramStart"/>
            <w:r w:rsidRPr="004C2F80">
              <w:rPr>
                <w:color w:val="000000"/>
                <w:sz w:val="16"/>
                <w:szCs w:val="16"/>
              </w:rPr>
              <w:t>ремонт  и</w:t>
            </w:r>
            <w:proofErr w:type="gramEnd"/>
            <w:r w:rsidRPr="004C2F80">
              <w:rPr>
                <w:color w:val="000000"/>
                <w:sz w:val="16"/>
                <w:szCs w:val="16"/>
              </w:rPr>
              <w:t xml:space="preserve"> реконструкция автомобильных дорог общего пользования местного значения, включая капитальный ремонт элементов их обустройства и защитных и </w:t>
            </w:r>
            <w:r w:rsidRPr="004C2F80">
              <w:rPr>
                <w:color w:val="000000"/>
                <w:sz w:val="16"/>
                <w:szCs w:val="16"/>
              </w:rPr>
              <w:lastRenderedPageBreak/>
              <w:t xml:space="preserve">инженерных сооружений на них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lastRenderedPageBreak/>
              <w:t>2020 год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C2F80">
              <w:rPr>
                <w:b/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C2F80">
              <w:rPr>
                <w:b/>
                <w:bCs/>
                <w:color w:val="000000"/>
                <w:sz w:val="16"/>
                <w:szCs w:val="16"/>
              </w:rPr>
              <w:t>2 492,54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C2F80">
              <w:rPr>
                <w:b/>
                <w:bCs/>
                <w:color w:val="000000"/>
                <w:sz w:val="16"/>
                <w:szCs w:val="16"/>
              </w:rPr>
              <w:t>2 333,75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C2F80">
              <w:rPr>
                <w:b/>
                <w:bCs/>
                <w:color w:val="000000"/>
                <w:sz w:val="16"/>
                <w:szCs w:val="16"/>
              </w:rPr>
              <w:t>93,63%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sz w:val="16"/>
                <w:szCs w:val="16"/>
              </w:rPr>
            </w:pPr>
            <w:r w:rsidRPr="004C2F80">
              <w:rPr>
                <w:sz w:val="16"/>
                <w:szCs w:val="16"/>
              </w:rPr>
              <w:t>По мере необходимости</w:t>
            </w:r>
            <w:r w:rsidRPr="004C2F80">
              <w:rPr>
                <w:sz w:val="16"/>
                <w:szCs w:val="16"/>
              </w:rPr>
              <w:br/>
              <w:t>да-1, нет-0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 xml:space="preserve">КРГХ </w:t>
            </w:r>
            <w:proofErr w:type="gramStart"/>
            <w:r w:rsidRPr="004C2F80">
              <w:rPr>
                <w:color w:val="000000"/>
                <w:sz w:val="16"/>
                <w:szCs w:val="16"/>
              </w:rPr>
              <w:t>администрации</w:t>
            </w:r>
            <w:proofErr w:type="gramEnd"/>
            <w:r w:rsidRPr="004C2F80">
              <w:rPr>
                <w:color w:val="000000"/>
                <w:sz w:val="16"/>
                <w:szCs w:val="16"/>
              </w:rPr>
              <w:t xml:space="preserve"> ЗАТО г. Североморск, МКУ "ГЦ ЖКХ ЗАТО г. </w:t>
            </w:r>
            <w:r w:rsidRPr="004C2F80">
              <w:rPr>
                <w:color w:val="000000"/>
                <w:sz w:val="16"/>
                <w:szCs w:val="16"/>
              </w:rPr>
              <w:lastRenderedPageBreak/>
              <w:t>Североморск"</w:t>
            </w:r>
          </w:p>
        </w:tc>
      </w:tr>
      <w:tr w:rsidR="004C2F80" w:rsidRPr="004C2F80" w:rsidTr="00877BA6">
        <w:trPr>
          <w:trHeight w:val="342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right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2 492,54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2 333,75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93,63%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</w:tr>
      <w:tr w:rsidR="004C2F80" w:rsidRPr="004C2F80" w:rsidTr="00877BA6">
        <w:trPr>
          <w:trHeight w:val="342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right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ОБ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</w:tr>
      <w:tr w:rsidR="004C2F80" w:rsidRPr="004C2F80" w:rsidTr="00877BA6">
        <w:trPr>
          <w:trHeight w:val="342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right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ФБ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</w:tr>
      <w:tr w:rsidR="004C2F80" w:rsidRPr="004C2F80" w:rsidTr="00877BA6">
        <w:trPr>
          <w:trHeight w:val="342"/>
        </w:trPr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2.10</w:t>
            </w:r>
          </w:p>
        </w:tc>
        <w:tc>
          <w:tcPr>
            <w:tcW w:w="3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 xml:space="preserve">Субсидии на финансовое </w:t>
            </w:r>
            <w:proofErr w:type="gramStart"/>
            <w:r w:rsidRPr="004C2F80">
              <w:rPr>
                <w:color w:val="000000"/>
                <w:sz w:val="16"/>
                <w:szCs w:val="16"/>
              </w:rPr>
              <w:t>обеспечение  дорожной</w:t>
            </w:r>
            <w:proofErr w:type="gramEnd"/>
            <w:r w:rsidRPr="004C2F80">
              <w:rPr>
                <w:color w:val="000000"/>
                <w:sz w:val="16"/>
                <w:szCs w:val="16"/>
              </w:rPr>
              <w:t xml:space="preserve"> деятельности в отношении автомобильных дорог местного значения и искусственных сооружений на них за счет средств дорожного  фонда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2020 год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C2F80">
              <w:rPr>
                <w:b/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C2F80">
              <w:rPr>
                <w:b/>
                <w:bCs/>
                <w:color w:val="000000"/>
                <w:sz w:val="16"/>
                <w:szCs w:val="16"/>
              </w:rPr>
              <w:t>52 471,40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C2F80">
              <w:rPr>
                <w:b/>
                <w:bCs/>
                <w:color w:val="000000"/>
                <w:sz w:val="16"/>
                <w:szCs w:val="16"/>
              </w:rPr>
              <w:t>51 274,83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C2F80">
              <w:rPr>
                <w:b/>
                <w:bCs/>
                <w:color w:val="000000"/>
                <w:sz w:val="16"/>
                <w:szCs w:val="16"/>
              </w:rPr>
              <w:t>97,72%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sz w:val="16"/>
                <w:szCs w:val="16"/>
              </w:rPr>
            </w:pPr>
            <w:r w:rsidRPr="004C2F80">
              <w:rPr>
                <w:sz w:val="16"/>
                <w:szCs w:val="16"/>
              </w:rPr>
              <w:t xml:space="preserve">Площадь автомобильных дорог общего пользования, приведенная в нормативное состояние, </w:t>
            </w:r>
            <w:proofErr w:type="spellStart"/>
            <w:r w:rsidRPr="004C2F80">
              <w:rPr>
                <w:sz w:val="16"/>
                <w:szCs w:val="16"/>
              </w:rPr>
              <w:t>кв.м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24 371,00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25 662,20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105%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 xml:space="preserve">КРГХ </w:t>
            </w:r>
            <w:proofErr w:type="gramStart"/>
            <w:r w:rsidRPr="004C2F80">
              <w:rPr>
                <w:color w:val="000000"/>
                <w:sz w:val="16"/>
                <w:szCs w:val="16"/>
              </w:rPr>
              <w:t>администрации</w:t>
            </w:r>
            <w:proofErr w:type="gramEnd"/>
            <w:r w:rsidRPr="004C2F80">
              <w:rPr>
                <w:color w:val="000000"/>
                <w:sz w:val="16"/>
                <w:szCs w:val="16"/>
              </w:rPr>
              <w:t xml:space="preserve"> ЗАТО г. Североморск, МКУ "ГЦ ЖКХ ЗАТО г. Североморск"</w:t>
            </w:r>
          </w:p>
        </w:tc>
      </w:tr>
      <w:tr w:rsidR="004C2F80" w:rsidRPr="004C2F80" w:rsidTr="00877BA6">
        <w:trPr>
          <w:trHeight w:val="342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right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</w:tr>
      <w:tr w:rsidR="004C2F80" w:rsidRPr="004C2F80" w:rsidTr="00BC6E95">
        <w:trPr>
          <w:trHeight w:val="342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right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ОБ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52 471,40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51 274,83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97,72%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</w:tr>
      <w:tr w:rsidR="004C2F80" w:rsidRPr="004C2F80" w:rsidTr="00BC6E95">
        <w:trPr>
          <w:trHeight w:val="342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right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ФБ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</w:tr>
      <w:tr w:rsidR="004C2F80" w:rsidRPr="004C2F80" w:rsidTr="00BC6E95">
        <w:trPr>
          <w:trHeight w:val="342"/>
        </w:trPr>
        <w:tc>
          <w:tcPr>
            <w:tcW w:w="6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2.11</w:t>
            </w:r>
          </w:p>
        </w:tc>
        <w:tc>
          <w:tcPr>
            <w:tcW w:w="30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 xml:space="preserve">Софинансирование </w:t>
            </w:r>
            <w:proofErr w:type="gramStart"/>
            <w:r w:rsidRPr="004C2F80">
              <w:rPr>
                <w:color w:val="000000"/>
                <w:sz w:val="16"/>
                <w:szCs w:val="16"/>
              </w:rPr>
              <w:t>расходов  финансовое</w:t>
            </w:r>
            <w:proofErr w:type="gramEnd"/>
            <w:r w:rsidRPr="004C2F80">
              <w:rPr>
                <w:color w:val="000000"/>
                <w:sz w:val="16"/>
                <w:szCs w:val="16"/>
              </w:rPr>
              <w:t xml:space="preserve"> обеспечение дорожной деятельности в отношении автомобильных дорог местного значения и искусственных сооружений на них за счет средств дорожного фонда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2020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C2F80">
              <w:rPr>
                <w:b/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C2F80">
              <w:rPr>
                <w:b/>
                <w:bCs/>
                <w:color w:val="000000"/>
                <w:sz w:val="16"/>
                <w:szCs w:val="16"/>
              </w:rPr>
              <w:t>530,01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C2F80">
              <w:rPr>
                <w:b/>
                <w:bCs/>
                <w:color w:val="000000"/>
                <w:sz w:val="16"/>
                <w:szCs w:val="16"/>
              </w:rPr>
              <w:t>517,93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C2F80">
              <w:rPr>
                <w:b/>
                <w:bCs/>
                <w:color w:val="000000"/>
                <w:sz w:val="16"/>
                <w:szCs w:val="16"/>
              </w:rPr>
              <w:t>97,72%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sz w:val="16"/>
                <w:szCs w:val="16"/>
              </w:rPr>
            </w:pPr>
            <w:r w:rsidRPr="004C2F80">
              <w:rPr>
                <w:sz w:val="16"/>
                <w:szCs w:val="16"/>
              </w:rPr>
              <w:t xml:space="preserve">Площадь автомобильных дорог общего пользования, приведенная в нормативное состояние, </w:t>
            </w:r>
            <w:proofErr w:type="spellStart"/>
            <w:r w:rsidRPr="004C2F80">
              <w:rPr>
                <w:sz w:val="16"/>
                <w:szCs w:val="16"/>
              </w:rPr>
              <w:t>кв.м</w:t>
            </w:r>
            <w:proofErr w:type="spellEnd"/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24 371,00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25 662,20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105%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 xml:space="preserve">КРГХ </w:t>
            </w:r>
            <w:proofErr w:type="gramStart"/>
            <w:r w:rsidRPr="004C2F80">
              <w:rPr>
                <w:color w:val="000000"/>
                <w:sz w:val="16"/>
                <w:szCs w:val="16"/>
              </w:rPr>
              <w:t>администрации</w:t>
            </w:r>
            <w:proofErr w:type="gramEnd"/>
            <w:r w:rsidRPr="004C2F80">
              <w:rPr>
                <w:color w:val="000000"/>
                <w:sz w:val="16"/>
                <w:szCs w:val="16"/>
              </w:rPr>
              <w:t xml:space="preserve"> ЗАТО г. Североморск, МКУ "ГЦ ЖКХ ЗАТО г. Североморск"</w:t>
            </w:r>
          </w:p>
        </w:tc>
      </w:tr>
      <w:tr w:rsidR="004C2F80" w:rsidRPr="004C2F80" w:rsidTr="00BC6E95">
        <w:trPr>
          <w:trHeight w:val="342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right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530,01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517,93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97,72%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</w:tr>
      <w:tr w:rsidR="004C2F80" w:rsidRPr="004C2F80" w:rsidTr="00BC6E95">
        <w:trPr>
          <w:trHeight w:val="342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right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ОБ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</w:tr>
      <w:tr w:rsidR="004C2F80" w:rsidRPr="004C2F80" w:rsidTr="00BC6E95">
        <w:trPr>
          <w:trHeight w:val="342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right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ФБ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</w:tr>
      <w:tr w:rsidR="004C2F80" w:rsidRPr="004C2F80" w:rsidTr="00BC6E95">
        <w:trPr>
          <w:trHeight w:val="300"/>
        </w:trPr>
        <w:tc>
          <w:tcPr>
            <w:tcW w:w="439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C2F80">
              <w:rPr>
                <w:b/>
                <w:bCs/>
                <w:color w:val="000000"/>
                <w:sz w:val="16"/>
                <w:szCs w:val="16"/>
              </w:rPr>
              <w:t>Итого по задаче 2: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C2F80">
              <w:rPr>
                <w:b/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C2F80">
              <w:rPr>
                <w:b/>
                <w:bCs/>
                <w:color w:val="000000"/>
                <w:sz w:val="16"/>
                <w:szCs w:val="16"/>
              </w:rPr>
              <w:t>176 986,86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C2F80">
              <w:rPr>
                <w:b/>
                <w:bCs/>
                <w:color w:val="000000"/>
                <w:sz w:val="16"/>
                <w:szCs w:val="16"/>
              </w:rPr>
              <w:t>172 674,67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C2F80">
              <w:rPr>
                <w:b/>
                <w:bCs/>
                <w:color w:val="000000"/>
                <w:sz w:val="16"/>
                <w:szCs w:val="16"/>
              </w:rPr>
              <w:t>97,56%</w:t>
            </w:r>
          </w:p>
        </w:tc>
        <w:tc>
          <w:tcPr>
            <w:tcW w:w="722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C2F80" w:rsidRPr="004C2F80" w:rsidTr="00BC6E95">
        <w:trPr>
          <w:trHeight w:val="300"/>
        </w:trPr>
        <w:tc>
          <w:tcPr>
            <w:tcW w:w="439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F80" w:rsidRPr="004C2F80" w:rsidRDefault="004C2F80" w:rsidP="004C2F8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right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124 515,46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121 399,84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97,50%</w:t>
            </w:r>
          </w:p>
        </w:tc>
        <w:tc>
          <w:tcPr>
            <w:tcW w:w="7229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</w:tr>
      <w:tr w:rsidR="004C2F80" w:rsidRPr="004C2F80" w:rsidTr="00BC6E95">
        <w:trPr>
          <w:trHeight w:val="300"/>
        </w:trPr>
        <w:tc>
          <w:tcPr>
            <w:tcW w:w="439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F80" w:rsidRPr="004C2F80" w:rsidRDefault="004C2F80" w:rsidP="004C2F8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right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ОБ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52 471,40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51 274,83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7229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</w:tr>
      <w:tr w:rsidR="004C2F80" w:rsidRPr="004C2F80" w:rsidTr="00BC6E95">
        <w:trPr>
          <w:trHeight w:val="300"/>
        </w:trPr>
        <w:tc>
          <w:tcPr>
            <w:tcW w:w="439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F80" w:rsidRPr="004C2F80" w:rsidRDefault="004C2F80" w:rsidP="004C2F8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right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ФБ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7229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</w:tr>
      <w:tr w:rsidR="004C2F80" w:rsidRPr="004C2F80" w:rsidTr="00BC6E95">
        <w:trPr>
          <w:trHeight w:val="300"/>
        </w:trPr>
        <w:tc>
          <w:tcPr>
            <w:tcW w:w="439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C2F80">
              <w:rPr>
                <w:b/>
                <w:bCs/>
                <w:color w:val="000000"/>
                <w:sz w:val="16"/>
                <w:szCs w:val="16"/>
              </w:rPr>
              <w:t>Всего по подпрограмме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C2F80">
              <w:rPr>
                <w:b/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C2F80">
              <w:rPr>
                <w:b/>
                <w:bCs/>
                <w:color w:val="000000"/>
                <w:sz w:val="16"/>
                <w:szCs w:val="16"/>
              </w:rPr>
              <w:t>177 336,86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C2F80">
              <w:rPr>
                <w:b/>
                <w:bCs/>
                <w:color w:val="000000"/>
                <w:sz w:val="16"/>
                <w:szCs w:val="16"/>
              </w:rPr>
              <w:t>173 019,87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C2F80">
              <w:rPr>
                <w:b/>
                <w:bCs/>
                <w:color w:val="000000"/>
                <w:sz w:val="16"/>
                <w:szCs w:val="16"/>
              </w:rPr>
              <w:t>97,57%</w:t>
            </w:r>
          </w:p>
        </w:tc>
        <w:tc>
          <w:tcPr>
            <w:tcW w:w="722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C2F80" w:rsidRPr="004C2F80" w:rsidTr="00BC6E95">
        <w:trPr>
          <w:trHeight w:val="300"/>
        </w:trPr>
        <w:tc>
          <w:tcPr>
            <w:tcW w:w="439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F80" w:rsidRPr="004C2F80" w:rsidRDefault="004C2F80" w:rsidP="004C2F8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right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124 865,46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121 745,04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97,50%</w:t>
            </w:r>
          </w:p>
        </w:tc>
        <w:tc>
          <w:tcPr>
            <w:tcW w:w="7229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</w:tr>
      <w:tr w:rsidR="004C2F80" w:rsidRPr="004C2F80" w:rsidTr="00BC6E95">
        <w:trPr>
          <w:trHeight w:val="300"/>
        </w:trPr>
        <w:tc>
          <w:tcPr>
            <w:tcW w:w="439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F80" w:rsidRPr="004C2F80" w:rsidRDefault="004C2F80" w:rsidP="004C2F8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right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ОБ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52 471,40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51 274,83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7229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</w:tr>
      <w:tr w:rsidR="004C2F80" w:rsidRPr="004C2F80" w:rsidTr="00BC6E95">
        <w:trPr>
          <w:trHeight w:val="300"/>
        </w:trPr>
        <w:tc>
          <w:tcPr>
            <w:tcW w:w="439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F80" w:rsidRPr="004C2F80" w:rsidRDefault="004C2F80" w:rsidP="004C2F8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right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ФБ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7229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</w:tr>
      <w:tr w:rsidR="004C2F80" w:rsidRPr="004C2F80" w:rsidTr="00BC6E95">
        <w:trPr>
          <w:trHeight w:val="200"/>
        </w:trPr>
        <w:tc>
          <w:tcPr>
            <w:tcW w:w="6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Муниципальные услуги (работы)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right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2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C2F80" w:rsidRPr="004C2F80" w:rsidTr="00BC6E95">
        <w:trPr>
          <w:trHeight w:val="131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Публичные обязательства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right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29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</w:tr>
      <w:tr w:rsidR="004C2F80" w:rsidRPr="004C2F80" w:rsidTr="00BC6E95">
        <w:trPr>
          <w:trHeight w:val="205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Мероприятия по содержанию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right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177 336,86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173 019,87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F80" w:rsidRPr="004C2F80" w:rsidRDefault="004C2F80" w:rsidP="004C2F80">
            <w:pPr>
              <w:jc w:val="center"/>
              <w:rPr>
                <w:color w:val="FFFFFF"/>
                <w:sz w:val="16"/>
                <w:szCs w:val="16"/>
              </w:rPr>
            </w:pPr>
            <w:r w:rsidRPr="004C2F80">
              <w:rPr>
                <w:color w:val="FFFFFF"/>
                <w:sz w:val="16"/>
                <w:szCs w:val="16"/>
              </w:rPr>
              <w:t>4 316,99</w:t>
            </w:r>
          </w:p>
        </w:tc>
        <w:tc>
          <w:tcPr>
            <w:tcW w:w="7229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</w:tr>
      <w:tr w:rsidR="004C2F80" w:rsidRPr="004C2F80" w:rsidTr="00BC6E95">
        <w:trPr>
          <w:trHeight w:val="138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Иные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F80" w:rsidRPr="004C2F80" w:rsidRDefault="004C2F80" w:rsidP="004C2F80">
            <w:pPr>
              <w:jc w:val="right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F80" w:rsidRPr="004C2F80" w:rsidRDefault="004C2F80" w:rsidP="004C2F80">
            <w:pPr>
              <w:jc w:val="center"/>
              <w:rPr>
                <w:color w:val="000000"/>
                <w:sz w:val="16"/>
                <w:szCs w:val="16"/>
              </w:rPr>
            </w:pPr>
            <w:r w:rsidRPr="004C2F8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29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F80" w:rsidRPr="004C2F80" w:rsidRDefault="004C2F80" w:rsidP="004C2F80">
            <w:pPr>
              <w:rPr>
                <w:color w:val="000000"/>
                <w:sz w:val="16"/>
                <w:szCs w:val="16"/>
              </w:rPr>
            </w:pPr>
          </w:p>
        </w:tc>
      </w:tr>
    </w:tbl>
    <w:p w:rsidR="004C2F80" w:rsidRPr="004C2F80" w:rsidRDefault="004C2F80" w:rsidP="009A34B6">
      <w:pPr>
        <w:pStyle w:val="a6"/>
        <w:widowControl w:val="0"/>
        <w:tabs>
          <w:tab w:val="left" w:pos="709"/>
        </w:tabs>
        <w:suppressAutoHyphens/>
        <w:spacing w:line="240" w:lineRule="auto"/>
        <w:jc w:val="center"/>
        <w:rPr>
          <w:b/>
          <w:sz w:val="16"/>
          <w:szCs w:val="16"/>
        </w:rPr>
      </w:pPr>
    </w:p>
    <w:p w:rsidR="00F973AD" w:rsidRPr="006A4ED8" w:rsidRDefault="00F973AD" w:rsidP="00F973AD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A4ED8">
        <w:rPr>
          <w:rFonts w:ascii="Times New Roman" w:hAnsi="Times New Roman" w:cs="Times New Roman"/>
          <w:sz w:val="24"/>
          <w:szCs w:val="24"/>
        </w:rPr>
        <w:t>Оценка эффективности реализации подпрограммы</w:t>
      </w:r>
      <w:r w:rsidRPr="006A4ED8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F973AD" w:rsidRPr="006A4ED8" w:rsidRDefault="00F973AD" w:rsidP="00F973AD">
      <w:pPr>
        <w:pStyle w:val="ConsPlusNonformat"/>
        <w:widowControl/>
        <w:numPr>
          <w:ilvl w:val="0"/>
          <w:numId w:val="27"/>
        </w:numPr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A4ED8">
        <w:rPr>
          <w:rFonts w:ascii="Times New Roman" w:hAnsi="Times New Roman" w:cs="Times New Roman"/>
          <w:sz w:val="24"/>
          <w:szCs w:val="24"/>
        </w:rPr>
        <w:t>Оценка достижения плановых значений индикаторов</w:t>
      </w:r>
    </w:p>
    <w:tbl>
      <w:tblPr>
        <w:tblW w:w="11159" w:type="dxa"/>
        <w:tblInd w:w="3461" w:type="dxa"/>
        <w:tblLook w:val="04A0" w:firstRow="1" w:lastRow="0" w:firstColumn="1" w:lastColumn="0" w:noHBand="0" w:noVBand="1"/>
      </w:tblPr>
      <w:tblGrid>
        <w:gridCol w:w="960"/>
        <w:gridCol w:w="3442"/>
        <w:gridCol w:w="336"/>
        <w:gridCol w:w="6521"/>
      </w:tblGrid>
      <w:tr w:rsidR="006A4ED8" w:rsidRPr="006A4ED8" w:rsidTr="00C100AA">
        <w:trPr>
          <w:trHeight w:val="315"/>
        </w:trPr>
        <w:tc>
          <w:tcPr>
            <w:tcW w:w="960" w:type="dxa"/>
            <w:vMerge w:val="restart"/>
            <w:shd w:val="clear" w:color="auto" w:fill="auto"/>
            <w:noWrap/>
            <w:vAlign w:val="center"/>
            <w:hideMark/>
          </w:tcPr>
          <w:p w:rsidR="00F973AD" w:rsidRPr="006A4ED8" w:rsidRDefault="00F973AD" w:rsidP="00C100AA">
            <w:pPr>
              <w:jc w:val="center"/>
              <w:rPr>
                <w:rFonts w:ascii="Calibri" w:hAnsi="Calibri"/>
              </w:rPr>
            </w:pPr>
            <w:r w:rsidRPr="006A4ED8">
              <w:t>ДИП =</w:t>
            </w:r>
          </w:p>
        </w:tc>
        <w:tc>
          <w:tcPr>
            <w:tcW w:w="344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3AD" w:rsidRPr="006A4ED8" w:rsidRDefault="00F973AD" w:rsidP="00AB5B53">
            <w:pPr>
              <w:jc w:val="center"/>
            </w:pPr>
            <w:r w:rsidRPr="006A4ED8">
              <w:t>1</w:t>
            </w:r>
            <w:r w:rsidR="00AB5B53">
              <w:t>2</w:t>
            </w:r>
            <w:r w:rsidRPr="006A4ED8">
              <w:t>,</w:t>
            </w:r>
            <w:r w:rsidR="00AB5B53">
              <w:t>73</w:t>
            </w:r>
            <w:r w:rsidR="006A4ED8" w:rsidRPr="006A4ED8">
              <w:t xml:space="preserve"> </w:t>
            </w:r>
            <w:r w:rsidRPr="006A4ED8">
              <w:t>(степень решения задач)</w:t>
            </w:r>
          </w:p>
        </w:tc>
        <w:tc>
          <w:tcPr>
            <w:tcW w:w="236" w:type="dxa"/>
            <w:vMerge w:val="restart"/>
            <w:shd w:val="clear" w:color="auto" w:fill="auto"/>
            <w:noWrap/>
            <w:vAlign w:val="center"/>
            <w:hideMark/>
          </w:tcPr>
          <w:p w:rsidR="00F973AD" w:rsidRPr="006A4ED8" w:rsidRDefault="00F973AD" w:rsidP="00C100AA">
            <w:pPr>
              <w:rPr>
                <w:rFonts w:ascii="Calibri" w:hAnsi="Calibri"/>
              </w:rPr>
            </w:pPr>
            <w:r w:rsidRPr="006A4ED8">
              <w:rPr>
                <w:rFonts w:ascii="Calibri" w:hAnsi="Calibri"/>
              </w:rPr>
              <w:t>=</w:t>
            </w:r>
          </w:p>
        </w:tc>
        <w:tc>
          <w:tcPr>
            <w:tcW w:w="6521" w:type="dxa"/>
            <w:vMerge w:val="restart"/>
            <w:shd w:val="clear" w:color="auto" w:fill="auto"/>
            <w:noWrap/>
            <w:vAlign w:val="center"/>
            <w:hideMark/>
          </w:tcPr>
          <w:p w:rsidR="00F973AD" w:rsidRPr="006A4ED8" w:rsidRDefault="00AB5B53" w:rsidP="00AB5B53">
            <w:pPr>
              <w:rPr>
                <w:rFonts w:ascii="Calibri" w:hAnsi="Calibri"/>
              </w:rPr>
            </w:pPr>
            <w:r>
              <w:rPr>
                <w:b/>
              </w:rPr>
              <w:t>1</w:t>
            </w:r>
            <w:r w:rsidR="006C28E5" w:rsidRPr="006A4ED8">
              <w:rPr>
                <w:b/>
              </w:rPr>
              <w:t>,</w:t>
            </w:r>
            <w:r>
              <w:rPr>
                <w:b/>
              </w:rPr>
              <w:t>06</w:t>
            </w:r>
            <w:r w:rsidR="00A10B2F">
              <w:rPr>
                <w:b/>
              </w:rPr>
              <w:t xml:space="preserve"> </w:t>
            </w:r>
            <w:r>
              <w:rPr>
                <w:b/>
              </w:rPr>
              <w:t>средняя</w:t>
            </w:r>
            <w:r w:rsidR="00A10B2F">
              <w:rPr>
                <w:b/>
              </w:rPr>
              <w:t xml:space="preserve"> </w:t>
            </w:r>
            <w:r w:rsidR="00F973AD" w:rsidRPr="006A4ED8">
              <w:rPr>
                <w:b/>
              </w:rPr>
              <w:t>результативность</w:t>
            </w:r>
            <w:r>
              <w:rPr>
                <w:b/>
              </w:rPr>
              <w:t xml:space="preserve"> </w:t>
            </w:r>
            <w:r w:rsidRPr="00AB5B53">
              <w:t>(перевыполнение плана)</w:t>
            </w:r>
            <w:r w:rsidR="00F973AD" w:rsidRPr="006A4ED8">
              <w:rPr>
                <w:b/>
              </w:rPr>
              <w:t xml:space="preserve"> </w:t>
            </w:r>
          </w:p>
        </w:tc>
      </w:tr>
      <w:tr w:rsidR="00F973AD" w:rsidRPr="006A4ED8" w:rsidTr="00C100AA">
        <w:trPr>
          <w:trHeight w:val="300"/>
        </w:trPr>
        <w:tc>
          <w:tcPr>
            <w:tcW w:w="960" w:type="dxa"/>
            <w:vMerge/>
            <w:vAlign w:val="center"/>
            <w:hideMark/>
          </w:tcPr>
          <w:p w:rsidR="00F973AD" w:rsidRPr="006A4ED8" w:rsidRDefault="00F973AD" w:rsidP="00C100AA">
            <w:pPr>
              <w:rPr>
                <w:rFonts w:ascii="Calibri" w:hAnsi="Calibri"/>
              </w:rPr>
            </w:pPr>
          </w:p>
        </w:tc>
        <w:tc>
          <w:tcPr>
            <w:tcW w:w="344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3AD" w:rsidRPr="006A4ED8" w:rsidRDefault="00F973AD" w:rsidP="006C28E5">
            <w:pPr>
              <w:jc w:val="center"/>
            </w:pPr>
            <w:r w:rsidRPr="006A4ED8">
              <w:t>1</w:t>
            </w:r>
            <w:r w:rsidR="006C28E5" w:rsidRPr="006A4ED8">
              <w:t>2</w:t>
            </w:r>
          </w:p>
        </w:tc>
        <w:tc>
          <w:tcPr>
            <w:tcW w:w="236" w:type="dxa"/>
            <w:vMerge/>
            <w:vAlign w:val="center"/>
            <w:hideMark/>
          </w:tcPr>
          <w:p w:rsidR="00F973AD" w:rsidRPr="006A4ED8" w:rsidRDefault="00F973AD" w:rsidP="00C100AA">
            <w:pPr>
              <w:rPr>
                <w:rFonts w:ascii="Calibri" w:hAnsi="Calibri"/>
              </w:rPr>
            </w:pPr>
          </w:p>
        </w:tc>
        <w:tc>
          <w:tcPr>
            <w:tcW w:w="6521" w:type="dxa"/>
            <w:vMerge/>
            <w:vAlign w:val="center"/>
            <w:hideMark/>
          </w:tcPr>
          <w:p w:rsidR="00F973AD" w:rsidRPr="006A4ED8" w:rsidRDefault="00F973AD" w:rsidP="00C100AA">
            <w:pPr>
              <w:rPr>
                <w:rFonts w:ascii="Calibri" w:hAnsi="Calibri"/>
              </w:rPr>
            </w:pPr>
          </w:p>
        </w:tc>
      </w:tr>
    </w:tbl>
    <w:p w:rsidR="00F973AD" w:rsidRPr="006A4ED8" w:rsidRDefault="00F973AD" w:rsidP="00F973AD">
      <w:pPr>
        <w:pStyle w:val="ConsPlusNonformat"/>
        <w:widowControl/>
        <w:numPr>
          <w:ilvl w:val="0"/>
          <w:numId w:val="27"/>
        </w:numPr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A4ED8">
        <w:rPr>
          <w:rFonts w:ascii="Times New Roman" w:hAnsi="Times New Roman" w:cs="Times New Roman"/>
          <w:sz w:val="24"/>
          <w:szCs w:val="24"/>
        </w:rPr>
        <w:t>Оценка полноты финансирования</w:t>
      </w:r>
      <w:r w:rsidRPr="006A4ED8">
        <w:rPr>
          <w:rFonts w:ascii="Times New Roman" w:hAnsi="Times New Roman" w:cs="Times New Roman"/>
          <w:sz w:val="24"/>
          <w:szCs w:val="24"/>
          <w:lang w:val="en-US"/>
        </w:rPr>
        <w:t>:</w:t>
      </w:r>
      <w:r w:rsidRPr="006A4ED8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F973AD" w:rsidRPr="006A4ED8" w:rsidRDefault="00F973AD" w:rsidP="00F973AD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16"/>
          <w:szCs w:val="16"/>
        </w:rPr>
      </w:pPr>
    </w:p>
    <w:p w:rsidR="00F973AD" w:rsidRPr="006A4ED8" w:rsidRDefault="00F973AD" w:rsidP="00F973AD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  <w:r w:rsidRPr="006A4ED8">
        <w:rPr>
          <w:rFonts w:ascii="Times New Roman" w:hAnsi="Times New Roman" w:cs="Times New Roman"/>
          <w:sz w:val="24"/>
          <w:szCs w:val="24"/>
        </w:rPr>
        <w:t xml:space="preserve">ПФ = </w:t>
      </w:r>
      <w:r w:rsidRPr="006A4ED8">
        <w:rPr>
          <w:rFonts w:ascii="Times New Roman" w:hAnsi="Times New Roman" w:cs="Times New Roman"/>
          <w:b/>
          <w:sz w:val="24"/>
          <w:szCs w:val="24"/>
        </w:rPr>
        <w:t>0,</w:t>
      </w:r>
      <w:r w:rsidR="006A4ED8">
        <w:rPr>
          <w:rFonts w:ascii="Times New Roman" w:hAnsi="Times New Roman" w:cs="Times New Roman"/>
          <w:b/>
          <w:sz w:val="24"/>
          <w:szCs w:val="24"/>
        </w:rPr>
        <w:t>99</w:t>
      </w:r>
      <w:r w:rsidRPr="006A4ED8">
        <w:rPr>
          <w:rFonts w:ascii="Times New Roman" w:hAnsi="Times New Roman" w:cs="Times New Roman"/>
          <w:sz w:val="24"/>
          <w:szCs w:val="24"/>
        </w:rPr>
        <w:t xml:space="preserve"> </w:t>
      </w:r>
      <w:r w:rsidR="00B877AB" w:rsidRPr="006A4ED8">
        <w:rPr>
          <w:rFonts w:ascii="Times New Roman" w:hAnsi="Times New Roman" w:cs="Times New Roman"/>
          <w:sz w:val="24"/>
          <w:szCs w:val="24"/>
        </w:rPr>
        <w:t>–</w:t>
      </w:r>
      <w:r w:rsidR="006A4ED8">
        <w:rPr>
          <w:rFonts w:ascii="Times New Roman" w:hAnsi="Times New Roman" w:cs="Times New Roman"/>
          <w:sz w:val="24"/>
          <w:szCs w:val="24"/>
        </w:rPr>
        <w:t xml:space="preserve"> </w:t>
      </w:r>
      <w:r w:rsidRPr="006A4ED8">
        <w:rPr>
          <w:rFonts w:ascii="Times New Roman" w:hAnsi="Times New Roman" w:cs="Times New Roman"/>
          <w:b/>
          <w:sz w:val="24"/>
          <w:szCs w:val="24"/>
        </w:rPr>
        <w:t>полное финансирование</w:t>
      </w:r>
      <w:r w:rsidRPr="006A4ED8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F973AD" w:rsidRPr="006A4ED8" w:rsidRDefault="00F973AD" w:rsidP="00F973AD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16"/>
          <w:szCs w:val="16"/>
        </w:rPr>
      </w:pPr>
      <w:r w:rsidRPr="006A4ED8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:rsidR="001A5E6A" w:rsidRPr="000E11DD" w:rsidRDefault="00F973AD" w:rsidP="00BC6E95">
      <w:pPr>
        <w:pStyle w:val="a6"/>
        <w:widowControl w:val="0"/>
        <w:tabs>
          <w:tab w:val="left" w:pos="709"/>
        </w:tabs>
        <w:suppressAutoHyphens/>
        <w:spacing w:line="240" w:lineRule="auto"/>
        <w:ind w:firstLine="0"/>
        <w:jc w:val="center"/>
        <w:rPr>
          <w:b/>
          <w:szCs w:val="28"/>
        </w:rPr>
      </w:pPr>
      <w:r w:rsidRPr="006A4ED8">
        <w:rPr>
          <w:sz w:val="24"/>
          <w:szCs w:val="24"/>
        </w:rPr>
        <w:t xml:space="preserve"> </w:t>
      </w:r>
      <w:r w:rsidRPr="006A4ED8">
        <w:rPr>
          <w:b/>
          <w:sz w:val="24"/>
          <w:szCs w:val="24"/>
        </w:rPr>
        <w:t>Общая оценка эффективности реализации подпрограммы</w:t>
      </w:r>
      <w:r w:rsidRPr="000E11DD">
        <w:rPr>
          <w:b/>
          <w:sz w:val="24"/>
          <w:szCs w:val="24"/>
        </w:rPr>
        <w:t xml:space="preserve">- </w:t>
      </w:r>
      <w:r w:rsidR="00AF7684">
        <w:rPr>
          <w:b/>
          <w:sz w:val="24"/>
          <w:szCs w:val="24"/>
        </w:rPr>
        <w:t>4</w:t>
      </w:r>
      <w:r w:rsidRPr="000E11DD">
        <w:rPr>
          <w:b/>
          <w:sz w:val="24"/>
          <w:szCs w:val="24"/>
        </w:rPr>
        <w:t xml:space="preserve"> </w:t>
      </w:r>
      <w:r w:rsidR="00AF7684">
        <w:rPr>
          <w:b/>
          <w:sz w:val="24"/>
          <w:szCs w:val="24"/>
        </w:rPr>
        <w:t>приемлемый уровень</w:t>
      </w:r>
      <w:r w:rsidRPr="000E11DD">
        <w:rPr>
          <w:b/>
          <w:sz w:val="24"/>
          <w:szCs w:val="24"/>
        </w:rPr>
        <w:t xml:space="preserve"> эффективност</w:t>
      </w:r>
      <w:r w:rsidR="00AF7684">
        <w:rPr>
          <w:b/>
          <w:sz w:val="24"/>
          <w:szCs w:val="24"/>
        </w:rPr>
        <w:t>и</w:t>
      </w:r>
      <w:r w:rsidRPr="000E11DD">
        <w:rPr>
          <w:b/>
          <w:sz w:val="24"/>
          <w:szCs w:val="24"/>
        </w:rPr>
        <w:t>.</w:t>
      </w:r>
      <w:r w:rsidRPr="000E11DD">
        <w:rPr>
          <w:sz w:val="24"/>
          <w:szCs w:val="24"/>
        </w:rPr>
        <w:t xml:space="preserve"> </w:t>
      </w:r>
      <w:r w:rsidR="001A5E6A" w:rsidRPr="000E11DD">
        <w:rPr>
          <w:b/>
          <w:szCs w:val="28"/>
        </w:rPr>
        <w:br w:type="page"/>
      </w:r>
    </w:p>
    <w:p w:rsidR="007D13FB" w:rsidRPr="000E11DD" w:rsidRDefault="005679C4" w:rsidP="007D13FB">
      <w:pPr>
        <w:pStyle w:val="a6"/>
        <w:widowControl w:val="0"/>
        <w:tabs>
          <w:tab w:val="left" w:pos="709"/>
        </w:tabs>
        <w:suppressAutoHyphens/>
        <w:spacing w:line="240" w:lineRule="auto"/>
        <w:jc w:val="center"/>
        <w:rPr>
          <w:b/>
          <w:sz w:val="24"/>
          <w:szCs w:val="24"/>
        </w:rPr>
      </w:pPr>
      <w:r w:rsidRPr="000E11DD">
        <w:rPr>
          <w:b/>
          <w:sz w:val="24"/>
          <w:szCs w:val="24"/>
        </w:rPr>
        <w:lastRenderedPageBreak/>
        <w:t>2</w:t>
      </w:r>
      <w:r w:rsidR="007D13FB" w:rsidRPr="000E11DD">
        <w:rPr>
          <w:b/>
          <w:sz w:val="24"/>
          <w:szCs w:val="24"/>
        </w:rPr>
        <w:t>. «Комплексная эксплуатация муниципальных объектов уличного (наружного) освещения» на 2016-2020 годы</w:t>
      </w:r>
    </w:p>
    <w:p w:rsidR="001D5181" w:rsidRDefault="001D5181" w:rsidP="007D13FB">
      <w:pPr>
        <w:pStyle w:val="a6"/>
        <w:widowControl w:val="0"/>
        <w:tabs>
          <w:tab w:val="left" w:pos="709"/>
        </w:tabs>
        <w:suppressAutoHyphens/>
        <w:spacing w:line="240" w:lineRule="auto"/>
        <w:jc w:val="center"/>
        <w:rPr>
          <w:b/>
          <w:sz w:val="24"/>
          <w:szCs w:val="24"/>
        </w:rPr>
      </w:pPr>
    </w:p>
    <w:tbl>
      <w:tblPr>
        <w:tblW w:w="1531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77"/>
        <w:gridCol w:w="2159"/>
        <w:gridCol w:w="992"/>
        <w:gridCol w:w="992"/>
        <w:gridCol w:w="1134"/>
        <w:gridCol w:w="1134"/>
        <w:gridCol w:w="851"/>
        <w:gridCol w:w="2835"/>
        <w:gridCol w:w="850"/>
        <w:gridCol w:w="851"/>
        <w:gridCol w:w="1300"/>
        <w:gridCol w:w="1535"/>
      </w:tblGrid>
      <w:tr w:rsidR="004C7EAD" w:rsidTr="00E5743B">
        <w:trPr>
          <w:trHeight w:val="672"/>
        </w:trPr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C7EAD">
              <w:rPr>
                <w:b/>
                <w:color w:val="000000"/>
                <w:sz w:val="16"/>
                <w:szCs w:val="16"/>
              </w:rPr>
              <w:t>№п/п</w:t>
            </w:r>
          </w:p>
        </w:tc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C7EAD">
              <w:rPr>
                <w:b/>
                <w:color w:val="000000"/>
                <w:sz w:val="16"/>
                <w:szCs w:val="16"/>
              </w:rPr>
              <w:t>Цель, задачи, мероприятия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AD" w:rsidRPr="004C7EAD" w:rsidRDefault="004C7EA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C7EAD">
              <w:rPr>
                <w:b/>
                <w:color w:val="000000"/>
                <w:sz w:val="16"/>
                <w:szCs w:val="16"/>
              </w:rPr>
              <w:t>Срок выполнения (квартал, год)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AD" w:rsidRPr="004C7EAD" w:rsidRDefault="004C7EA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C7EAD">
              <w:rPr>
                <w:b/>
                <w:color w:val="000000"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AD" w:rsidRPr="004C7EAD" w:rsidRDefault="004C7EA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C7EAD">
              <w:rPr>
                <w:b/>
                <w:color w:val="000000"/>
                <w:sz w:val="16"/>
                <w:szCs w:val="16"/>
              </w:rPr>
              <w:t>Объемы финансирования, тыс. руб.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AD" w:rsidRPr="004C7EAD" w:rsidRDefault="004C7EA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C7EAD">
              <w:rPr>
                <w:b/>
                <w:color w:val="000000"/>
                <w:sz w:val="16"/>
                <w:szCs w:val="16"/>
              </w:rPr>
              <w:t>Процент освоения, % (гр.6/гр.5)</w:t>
            </w:r>
          </w:p>
        </w:tc>
        <w:tc>
          <w:tcPr>
            <w:tcW w:w="58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AD" w:rsidRPr="004C7EAD" w:rsidRDefault="004C7EA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C7EAD">
              <w:rPr>
                <w:b/>
                <w:color w:val="000000"/>
                <w:sz w:val="16"/>
                <w:szCs w:val="16"/>
              </w:rPr>
              <w:t>Показатели (индикаторы) результативности выполнения мероприятий</w:t>
            </w:r>
          </w:p>
        </w:tc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AD" w:rsidRPr="004C7EAD" w:rsidRDefault="004C7EA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C7EAD">
              <w:rPr>
                <w:b/>
                <w:color w:val="000000"/>
                <w:sz w:val="16"/>
                <w:szCs w:val="16"/>
              </w:rPr>
              <w:t>Исполнители, перечень организаций, участвующих в реализации мероприятий</w:t>
            </w:r>
          </w:p>
        </w:tc>
      </w:tr>
      <w:tr w:rsidR="004C7EAD" w:rsidTr="00E5743B">
        <w:trPr>
          <w:trHeight w:val="840"/>
        </w:trPr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AD" w:rsidRPr="004C7EAD" w:rsidRDefault="004C7EA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C7EAD">
              <w:rPr>
                <w:b/>
                <w:color w:val="000000"/>
                <w:sz w:val="16"/>
                <w:szCs w:val="16"/>
              </w:rPr>
              <w:t>Уточненные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AD" w:rsidRPr="004C7EAD" w:rsidRDefault="004C7EA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C7EAD">
              <w:rPr>
                <w:b/>
                <w:color w:val="000000"/>
                <w:sz w:val="16"/>
                <w:szCs w:val="16"/>
              </w:rPr>
              <w:t>Кассовый расход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AD" w:rsidRPr="004C7EAD" w:rsidRDefault="004C7EA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C7EAD">
              <w:rPr>
                <w:b/>
                <w:color w:val="000000"/>
                <w:sz w:val="16"/>
                <w:szCs w:val="16"/>
              </w:rPr>
              <w:t>Наименование, ед. измерения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C7EAD">
              <w:rPr>
                <w:b/>
                <w:color w:val="000000"/>
                <w:sz w:val="16"/>
                <w:szCs w:val="16"/>
              </w:rPr>
              <w:t>План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C7EAD">
              <w:rPr>
                <w:b/>
                <w:color w:val="000000"/>
                <w:sz w:val="16"/>
                <w:szCs w:val="16"/>
              </w:rPr>
              <w:t>Факт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AD" w:rsidRPr="004C7EAD" w:rsidRDefault="004C7EA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C7EAD">
              <w:rPr>
                <w:b/>
                <w:color w:val="000000"/>
                <w:sz w:val="16"/>
                <w:szCs w:val="16"/>
              </w:rPr>
              <w:t>Процент исполнения, % (гр.10/гр.9)</w:t>
            </w:r>
          </w:p>
        </w:tc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b/>
                <w:color w:val="000000"/>
                <w:sz w:val="16"/>
                <w:szCs w:val="16"/>
              </w:rPr>
            </w:pPr>
          </w:p>
        </w:tc>
      </w:tr>
      <w:tr w:rsidR="004C7EAD" w:rsidTr="00E5743B">
        <w:trPr>
          <w:trHeight w:val="30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EAD" w:rsidRPr="004C7EAD" w:rsidRDefault="004C7EA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C7EAD">
              <w:rPr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EAD" w:rsidRPr="004C7EAD" w:rsidRDefault="004C7EA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C7EAD">
              <w:rPr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EAD" w:rsidRPr="004C7EAD" w:rsidRDefault="004C7EA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C7EAD">
              <w:rPr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EAD" w:rsidRPr="004C7EAD" w:rsidRDefault="004C7EA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C7EAD">
              <w:rPr>
                <w:b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EAD" w:rsidRPr="004C7EAD" w:rsidRDefault="004C7EA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C7EAD">
              <w:rPr>
                <w:b/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EAD" w:rsidRPr="004C7EAD" w:rsidRDefault="004C7EA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C7EAD">
              <w:rPr>
                <w:b/>
                <w:color w:val="000000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EAD" w:rsidRPr="004C7EAD" w:rsidRDefault="004C7EA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C7EAD">
              <w:rPr>
                <w:b/>
                <w:color w:val="000000"/>
                <w:sz w:val="16"/>
                <w:szCs w:val="16"/>
              </w:rPr>
              <w:t>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EAD" w:rsidRPr="004C7EAD" w:rsidRDefault="004C7EA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C7EAD">
              <w:rPr>
                <w:b/>
                <w:color w:val="000000"/>
                <w:sz w:val="16"/>
                <w:szCs w:val="16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EAD" w:rsidRPr="004C7EAD" w:rsidRDefault="004C7EA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C7EAD">
              <w:rPr>
                <w:b/>
                <w:color w:val="000000"/>
                <w:sz w:val="16"/>
                <w:szCs w:val="16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EAD" w:rsidRPr="004C7EAD" w:rsidRDefault="004C7EA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C7EAD">
              <w:rPr>
                <w:b/>
                <w:color w:val="000000"/>
                <w:sz w:val="16"/>
                <w:szCs w:val="16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EAD" w:rsidRPr="004C7EAD" w:rsidRDefault="004C7EA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C7EAD">
              <w:rPr>
                <w:b/>
                <w:color w:val="000000"/>
                <w:sz w:val="16"/>
                <w:szCs w:val="16"/>
              </w:rPr>
              <w:t>11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EAD" w:rsidRPr="004C7EAD" w:rsidRDefault="004C7EA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C7EAD">
              <w:rPr>
                <w:b/>
                <w:color w:val="000000"/>
                <w:sz w:val="16"/>
                <w:szCs w:val="16"/>
              </w:rPr>
              <w:t>12</w:t>
            </w:r>
          </w:p>
        </w:tc>
      </w:tr>
      <w:tr w:rsidR="004C7EAD" w:rsidTr="00E5743B">
        <w:trPr>
          <w:trHeight w:val="297"/>
        </w:trPr>
        <w:tc>
          <w:tcPr>
            <w:tcW w:w="15310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7EAD" w:rsidRPr="004C7EAD" w:rsidRDefault="004C7EAD" w:rsidP="004C7EAD">
            <w:pPr>
              <w:rPr>
                <w:b/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 </w:t>
            </w:r>
            <w:r w:rsidRPr="004C7EAD">
              <w:rPr>
                <w:b/>
                <w:bCs/>
                <w:color w:val="000000"/>
                <w:sz w:val="16"/>
                <w:szCs w:val="16"/>
              </w:rPr>
              <w:t>Цель:</w:t>
            </w:r>
            <w:r w:rsidRPr="004C7EAD">
              <w:rPr>
                <w:b/>
                <w:color w:val="000000"/>
                <w:sz w:val="16"/>
                <w:szCs w:val="16"/>
              </w:rPr>
              <w:t xml:space="preserve"> Создание условий для комфортного и безопасного проживания жителей муниципального </w:t>
            </w:r>
            <w:proofErr w:type="gramStart"/>
            <w:r w:rsidRPr="004C7EAD">
              <w:rPr>
                <w:b/>
                <w:color w:val="000000"/>
                <w:sz w:val="16"/>
                <w:szCs w:val="16"/>
              </w:rPr>
              <w:t>образования</w:t>
            </w:r>
            <w:proofErr w:type="gramEnd"/>
            <w:r w:rsidRPr="004C7EAD">
              <w:rPr>
                <w:b/>
                <w:color w:val="000000"/>
                <w:sz w:val="16"/>
                <w:szCs w:val="16"/>
              </w:rPr>
              <w:t xml:space="preserve"> ЗАТО г. Североморск.</w:t>
            </w:r>
          </w:p>
        </w:tc>
      </w:tr>
      <w:tr w:rsidR="004C7EAD" w:rsidTr="00E5743B">
        <w:trPr>
          <w:trHeight w:val="415"/>
        </w:trPr>
        <w:tc>
          <w:tcPr>
            <w:tcW w:w="67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6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C7EAD">
              <w:rPr>
                <w:b/>
                <w:bCs/>
                <w:color w:val="000000"/>
                <w:sz w:val="16"/>
                <w:szCs w:val="16"/>
              </w:rPr>
              <w:t>Задача 1. Содержание и техническое обслуживание объектов уличного освещения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C7EAD" w:rsidRPr="00E5743B" w:rsidRDefault="004C7EAD" w:rsidP="00E5743B">
            <w:pPr>
              <w:rPr>
                <w:b/>
                <w:color w:val="000000"/>
                <w:sz w:val="16"/>
                <w:szCs w:val="16"/>
              </w:rPr>
            </w:pPr>
            <w:r w:rsidRPr="00E5743B">
              <w:rPr>
                <w:b/>
                <w:color w:val="000000"/>
                <w:sz w:val="16"/>
                <w:szCs w:val="16"/>
              </w:rPr>
              <w:t xml:space="preserve">Износ сетей уличного освещения от общей протяженности сетей, %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E5743B" w:rsidRDefault="004C7EA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E5743B">
              <w:rPr>
                <w:b/>
                <w:color w:val="000000"/>
                <w:sz w:val="16"/>
                <w:szCs w:val="16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E5743B" w:rsidRDefault="004C7EA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E5743B">
              <w:rPr>
                <w:b/>
                <w:color w:val="000000"/>
                <w:sz w:val="16"/>
                <w:szCs w:val="16"/>
              </w:rPr>
              <w:t>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E5743B" w:rsidRDefault="004C7EA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E5743B">
              <w:rPr>
                <w:b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C7EAD" w:rsidRPr="00E5743B" w:rsidRDefault="004C7EA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743B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4C7EAD" w:rsidTr="00E5743B">
        <w:trPr>
          <w:trHeight w:val="421"/>
        </w:trPr>
        <w:tc>
          <w:tcPr>
            <w:tcW w:w="67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26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4C7EAD" w:rsidRPr="004C7EAD" w:rsidRDefault="004C7EA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E5743B" w:rsidRDefault="004C7EAD" w:rsidP="00E5743B">
            <w:pPr>
              <w:rPr>
                <w:b/>
                <w:color w:val="000000"/>
                <w:sz w:val="16"/>
                <w:szCs w:val="16"/>
              </w:rPr>
            </w:pPr>
            <w:r w:rsidRPr="00E5743B">
              <w:rPr>
                <w:b/>
                <w:color w:val="000000"/>
                <w:sz w:val="16"/>
                <w:szCs w:val="16"/>
              </w:rPr>
              <w:t xml:space="preserve">Увеличение общей протяженности линий сети уличного освещения, %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971E13" w:rsidRDefault="004C7EAD">
            <w:pPr>
              <w:jc w:val="center"/>
              <w:rPr>
                <w:b/>
                <w:sz w:val="16"/>
                <w:szCs w:val="16"/>
              </w:rPr>
            </w:pPr>
            <w:r w:rsidRPr="00971E13">
              <w:rPr>
                <w:b/>
                <w:sz w:val="16"/>
                <w:szCs w:val="16"/>
              </w:rPr>
              <w:t>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971E13" w:rsidRDefault="004C7EAD">
            <w:pPr>
              <w:jc w:val="center"/>
              <w:rPr>
                <w:b/>
                <w:sz w:val="16"/>
                <w:szCs w:val="16"/>
              </w:rPr>
            </w:pPr>
            <w:r w:rsidRPr="00971E13">
              <w:rPr>
                <w:b/>
                <w:sz w:val="16"/>
                <w:szCs w:val="16"/>
              </w:rPr>
              <w:t>0,99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971E13" w:rsidRDefault="004C7EAD">
            <w:pPr>
              <w:jc w:val="center"/>
              <w:rPr>
                <w:b/>
                <w:sz w:val="16"/>
                <w:szCs w:val="16"/>
              </w:rPr>
            </w:pPr>
            <w:r w:rsidRPr="00971E13">
              <w:rPr>
                <w:b/>
                <w:sz w:val="16"/>
                <w:szCs w:val="16"/>
              </w:rPr>
              <w:t>248%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C7EAD" w:rsidRPr="00E5743B" w:rsidRDefault="004C7EA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743B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4C7EAD" w:rsidTr="00E5743B">
        <w:trPr>
          <w:trHeight w:val="840"/>
        </w:trPr>
        <w:tc>
          <w:tcPr>
            <w:tcW w:w="6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26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C7EAD" w:rsidRPr="004C7EAD" w:rsidRDefault="004C7EA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E5743B" w:rsidRDefault="004C7EAD" w:rsidP="00E5743B">
            <w:pPr>
              <w:rPr>
                <w:b/>
                <w:color w:val="000000"/>
                <w:sz w:val="16"/>
                <w:szCs w:val="16"/>
              </w:rPr>
            </w:pPr>
            <w:r w:rsidRPr="00E5743B">
              <w:rPr>
                <w:b/>
                <w:color w:val="000000"/>
                <w:sz w:val="16"/>
                <w:szCs w:val="16"/>
              </w:rPr>
              <w:t xml:space="preserve">Сокращение объемов электрической энергии, потребляемой муниципальными объектами уличного освещения, %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E5743B" w:rsidRDefault="004C7EA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E5743B">
              <w:rPr>
                <w:b/>
                <w:color w:val="000000"/>
                <w:sz w:val="16"/>
                <w:szCs w:val="16"/>
              </w:rPr>
              <w:t>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E5743B" w:rsidRDefault="004C7EA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E5743B">
              <w:rPr>
                <w:b/>
                <w:color w:val="000000"/>
                <w:sz w:val="16"/>
                <w:szCs w:val="16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E5743B" w:rsidRDefault="004C7EA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E5743B">
              <w:rPr>
                <w:b/>
                <w:color w:val="000000"/>
                <w:sz w:val="16"/>
                <w:szCs w:val="16"/>
              </w:rPr>
              <w:t>57%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C7EAD" w:rsidRPr="00E5743B" w:rsidRDefault="004C7EA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743B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4C7EAD" w:rsidTr="00E5743B">
        <w:trPr>
          <w:trHeight w:val="278"/>
        </w:trPr>
        <w:tc>
          <w:tcPr>
            <w:tcW w:w="382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  <w:r w:rsidRPr="004C7EAD">
              <w:rPr>
                <w:b/>
                <w:bCs/>
                <w:color w:val="000000"/>
                <w:sz w:val="16"/>
                <w:szCs w:val="16"/>
              </w:rPr>
              <w:t>Основное мероприятие 1.</w:t>
            </w:r>
            <w:r w:rsidRPr="004C7EAD">
              <w:rPr>
                <w:color w:val="000000"/>
                <w:sz w:val="16"/>
                <w:szCs w:val="16"/>
              </w:rPr>
              <w:t xml:space="preserve">  Ремонт, капитальный </w:t>
            </w:r>
            <w:proofErr w:type="gramStart"/>
            <w:r w:rsidRPr="004C7EAD">
              <w:rPr>
                <w:color w:val="000000"/>
                <w:sz w:val="16"/>
                <w:szCs w:val="16"/>
              </w:rPr>
              <w:t>ремонт  и</w:t>
            </w:r>
            <w:proofErr w:type="gramEnd"/>
            <w:r w:rsidRPr="004C7EAD">
              <w:rPr>
                <w:color w:val="000000"/>
                <w:sz w:val="16"/>
                <w:szCs w:val="16"/>
              </w:rPr>
              <w:t xml:space="preserve"> содержание объектов наружного освещения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right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C7EAD">
              <w:rPr>
                <w:b/>
                <w:bCs/>
                <w:color w:val="000000"/>
                <w:sz w:val="16"/>
                <w:szCs w:val="16"/>
              </w:rPr>
              <w:t>15 902,00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C7EAD">
              <w:rPr>
                <w:b/>
                <w:bCs/>
                <w:color w:val="000000"/>
                <w:sz w:val="16"/>
                <w:szCs w:val="16"/>
              </w:rPr>
              <w:t>15 398,69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C7EAD">
              <w:rPr>
                <w:b/>
                <w:bCs/>
                <w:color w:val="000000"/>
                <w:sz w:val="16"/>
                <w:szCs w:val="16"/>
              </w:rPr>
              <w:t>96,83%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4C7EAD" w:rsidRPr="004C7EAD" w:rsidRDefault="004C7EA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C7EAD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4C7EAD" w:rsidTr="00E5743B">
        <w:trPr>
          <w:trHeight w:val="300"/>
        </w:trPr>
        <w:tc>
          <w:tcPr>
            <w:tcW w:w="38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C7EAD" w:rsidRPr="004C7EAD" w:rsidRDefault="004C7EAD">
            <w:pPr>
              <w:jc w:val="right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15 902,00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15 398,69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96,83%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4C7EAD" w:rsidTr="00E5743B">
        <w:trPr>
          <w:trHeight w:val="300"/>
        </w:trPr>
        <w:tc>
          <w:tcPr>
            <w:tcW w:w="38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C7EAD" w:rsidRPr="004C7EAD" w:rsidRDefault="004C7EAD">
            <w:pPr>
              <w:jc w:val="right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ОБ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4C7EAD" w:rsidTr="00E5743B">
        <w:trPr>
          <w:trHeight w:val="300"/>
        </w:trPr>
        <w:tc>
          <w:tcPr>
            <w:tcW w:w="38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C7EAD" w:rsidRPr="004C7EAD" w:rsidRDefault="004C7EAD">
            <w:pPr>
              <w:jc w:val="right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ФБ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4C7EAD" w:rsidTr="00E5743B">
        <w:trPr>
          <w:trHeight w:val="300"/>
        </w:trPr>
        <w:tc>
          <w:tcPr>
            <w:tcW w:w="6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1.1</w:t>
            </w:r>
          </w:p>
        </w:tc>
        <w:tc>
          <w:tcPr>
            <w:tcW w:w="21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Содержание и техническое обслуживание объектов наружного освещения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ежегодно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right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9 318,40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9 318,03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При необходимости да-1, нет-0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15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 xml:space="preserve">КРГХ </w:t>
            </w:r>
            <w:proofErr w:type="gramStart"/>
            <w:r w:rsidRPr="004C7EAD">
              <w:rPr>
                <w:color w:val="000000"/>
                <w:sz w:val="16"/>
                <w:szCs w:val="16"/>
              </w:rPr>
              <w:t>администрации</w:t>
            </w:r>
            <w:proofErr w:type="gramEnd"/>
            <w:r w:rsidRPr="004C7EAD">
              <w:rPr>
                <w:color w:val="000000"/>
                <w:sz w:val="16"/>
                <w:szCs w:val="16"/>
              </w:rPr>
              <w:t xml:space="preserve"> ЗАТО г. Североморск, МКУ "ГЦ ЖКХ ЗАТО г. Североморск"</w:t>
            </w:r>
          </w:p>
        </w:tc>
      </w:tr>
      <w:tr w:rsidR="004C7EAD" w:rsidTr="00E5743B">
        <w:trPr>
          <w:trHeight w:val="300"/>
        </w:trPr>
        <w:tc>
          <w:tcPr>
            <w:tcW w:w="6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C7EAD" w:rsidRPr="004C7EAD" w:rsidRDefault="004C7EAD">
            <w:pPr>
              <w:jc w:val="right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МБ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9 318,40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9 318,03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</w:tr>
      <w:tr w:rsidR="004C7EAD" w:rsidTr="00E5743B">
        <w:trPr>
          <w:trHeight w:val="300"/>
        </w:trPr>
        <w:tc>
          <w:tcPr>
            <w:tcW w:w="6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C7EAD" w:rsidRPr="004C7EAD" w:rsidRDefault="004C7EAD">
            <w:pPr>
              <w:jc w:val="right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ОБ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</w:tr>
      <w:tr w:rsidR="004C7EAD" w:rsidTr="00E5743B">
        <w:trPr>
          <w:trHeight w:val="300"/>
        </w:trPr>
        <w:tc>
          <w:tcPr>
            <w:tcW w:w="6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C7EAD" w:rsidRPr="004C7EAD" w:rsidRDefault="004C7EAD">
            <w:pPr>
              <w:jc w:val="right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ФБ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</w:tr>
      <w:tr w:rsidR="004C7EAD" w:rsidTr="00E5743B">
        <w:trPr>
          <w:trHeight w:val="300"/>
        </w:trPr>
        <w:tc>
          <w:tcPr>
            <w:tcW w:w="6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21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Электропотребление объектами уличного освещения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ежегодно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right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7 206,05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7 206,04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Количество подаваемого ресурса, МВт*ч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971E13" w:rsidRDefault="004C7EAD">
            <w:pPr>
              <w:jc w:val="center"/>
              <w:rPr>
                <w:sz w:val="16"/>
                <w:szCs w:val="16"/>
                <w:highlight w:val="yellow"/>
              </w:rPr>
            </w:pPr>
            <w:r w:rsidRPr="00971E13">
              <w:rPr>
                <w:sz w:val="16"/>
                <w:szCs w:val="16"/>
                <w:highlight w:val="yellow"/>
              </w:rPr>
              <w:t>2 121,15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971E13" w:rsidRDefault="004C7EA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  <w:r w:rsidRPr="00971E13">
              <w:rPr>
                <w:color w:val="000000"/>
                <w:sz w:val="16"/>
                <w:szCs w:val="16"/>
                <w:highlight w:val="yellow"/>
              </w:rPr>
              <w:t>1 167,12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971E13" w:rsidRDefault="004C7EA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  <w:r w:rsidRPr="00971E13">
              <w:rPr>
                <w:color w:val="000000"/>
                <w:sz w:val="16"/>
                <w:szCs w:val="16"/>
                <w:highlight w:val="yellow"/>
              </w:rPr>
              <w:t>55%</w:t>
            </w:r>
          </w:p>
        </w:tc>
        <w:tc>
          <w:tcPr>
            <w:tcW w:w="15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 xml:space="preserve">КРГХ </w:t>
            </w:r>
            <w:proofErr w:type="gramStart"/>
            <w:r w:rsidRPr="004C7EAD">
              <w:rPr>
                <w:color w:val="000000"/>
                <w:sz w:val="16"/>
                <w:szCs w:val="16"/>
              </w:rPr>
              <w:t>администрации</w:t>
            </w:r>
            <w:proofErr w:type="gramEnd"/>
            <w:r w:rsidRPr="004C7EAD">
              <w:rPr>
                <w:color w:val="000000"/>
                <w:sz w:val="16"/>
                <w:szCs w:val="16"/>
              </w:rPr>
              <w:t xml:space="preserve"> ЗАТО г. Североморск, МКУ "ГЦ ЖКХ ЗАТО г. Североморск"</w:t>
            </w:r>
          </w:p>
        </w:tc>
      </w:tr>
      <w:tr w:rsidR="004C7EAD" w:rsidTr="00E5743B">
        <w:trPr>
          <w:trHeight w:val="300"/>
        </w:trPr>
        <w:tc>
          <w:tcPr>
            <w:tcW w:w="6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right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 xml:space="preserve"> 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7 206,05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7 206,04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</w:tr>
      <w:tr w:rsidR="004C7EAD" w:rsidTr="00E5743B">
        <w:trPr>
          <w:trHeight w:val="300"/>
        </w:trPr>
        <w:tc>
          <w:tcPr>
            <w:tcW w:w="6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C7EAD" w:rsidRPr="004C7EAD" w:rsidRDefault="004C7EAD">
            <w:pPr>
              <w:jc w:val="right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ОБ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</w:tr>
      <w:tr w:rsidR="004C7EAD" w:rsidTr="00E5743B">
        <w:trPr>
          <w:trHeight w:val="300"/>
        </w:trPr>
        <w:tc>
          <w:tcPr>
            <w:tcW w:w="6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C7EAD" w:rsidRPr="004C7EAD" w:rsidRDefault="004C7EAD">
            <w:pPr>
              <w:jc w:val="right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ФБ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</w:tr>
      <w:tr w:rsidR="004C7EAD" w:rsidTr="00E5743B">
        <w:trPr>
          <w:trHeight w:val="300"/>
        </w:trPr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Техническое обслуживание объектов уличного освещения, ТП и РТП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ежегодно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right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2 112,35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2 111,99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99,98%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Объем обслуживаемых объектов, %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 xml:space="preserve">КРГХ </w:t>
            </w:r>
            <w:proofErr w:type="gramStart"/>
            <w:r w:rsidRPr="004C7EAD">
              <w:rPr>
                <w:color w:val="000000"/>
                <w:sz w:val="16"/>
                <w:szCs w:val="16"/>
              </w:rPr>
              <w:t>администрации</w:t>
            </w:r>
            <w:proofErr w:type="gramEnd"/>
            <w:r w:rsidRPr="004C7EAD">
              <w:rPr>
                <w:color w:val="000000"/>
                <w:sz w:val="16"/>
                <w:szCs w:val="16"/>
              </w:rPr>
              <w:t xml:space="preserve"> ЗАТО г. Североморск, МКУ "ГЦ ЖКХ ЗАТО г. Североморск"</w:t>
            </w:r>
          </w:p>
        </w:tc>
      </w:tr>
      <w:tr w:rsidR="004C7EAD" w:rsidTr="00E5743B">
        <w:trPr>
          <w:trHeight w:val="300"/>
        </w:trPr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right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 xml:space="preserve"> МБ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sz w:val="16"/>
                <w:szCs w:val="16"/>
              </w:rPr>
            </w:pPr>
            <w:r w:rsidRPr="004C7EAD">
              <w:rPr>
                <w:sz w:val="16"/>
                <w:szCs w:val="16"/>
              </w:rPr>
              <w:t>2 112,35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2 111,99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99,98%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</w:tr>
      <w:tr w:rsidR="004C7EAD" w:rsidTr="00E5743B">
        <w:trPr>
          <w:trHeight w:val="300"/>
        </w:trPr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C7EAD" w:rsidRPr="004C7EAD" w:rsidRDefault="004C7EAD">
            <w:pPr>
              <w:jc w:val="right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ОБ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</w:tr>
      <w:tr w:rsidR="004C7EAD" w:rsidTr="00E5743B">
        <w:trPr>
          <w:trHeight w:val="300"/>
        </w:trPr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C7EAD" w:rsidRPr="004C7EAD" w:rsidRDefault="004C7EAD">
            <w:pPr>
              <w:jc w:val="right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ФБ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</w:tr>
      <w:tr w:rsidR="004C7EAD" w:rsidTr="00E5743B">
        <w:trPr>
          <w:trHeight w:val="300"/>
        </w:trPr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lastRenderedPageBreak/>
              <w:t>1.2</w:t>
            </w:r>
          </w:p>
        </w:tc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 xml:space="preserve"> Ремонт объектов наружного освещения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ежегодно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right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5 704,73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5 201,79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91,18%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При необходимости да-1, нет-0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 xml:space="preserve">КРГХ </w:t>
            </w:r>
            <w:proofErr w:type="gramStart"/>
            <w:r w:rsidRPr="004C7EAD">
              <w:rPr>
                <w:color w:val="000000"/>
                <w:sz w:val="16"/>
                <w:szCs w:val="16"/>
              </w:rPr>
              <w:t>администрации</w:t>
            </w:r>
            <w:proofErr w:type="gramEnd"/>
            <w:r w:rsidRPr="004C7EAD">
              <w:rPr>
                <w:color w:val="000000"/>
                <w:sz w:val="16"/>
                <w:szCs w:val="16"/>
              </w:rPr>
              <w:t xml:space="preserve"> ЗАТО г. Североморск, МКУ "ГЦ ЖКХ ЗАТО г. Североморск"</w:t>
            </w:r>
          </w:p>
        </w:tc>
      </w:tr>
      <w:tr w:rsidR="004C7EAD" w:rsidTr="00E5743B">
        <w:trPr>
          <w:trHeight w:val="300"/>
        </w:trPr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right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 xml:space="preserve"> МБ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5 704,73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5 201,79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91,18%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</w:tr>
      <w:tr w:rsidR="004C7EAD" w:rsidTr="00E5743B">
        <w:trPr>
          <w:trHeight w:val="300"/>
        </w:trPr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C7EAD" w:rsidRPr="004C7EAD" w:rsidRDefault="004C7EAD">
            <w:pPr>
              <w:jc w:val="right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ОБ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</w:tr>
      <w:tr w:rsidR="004C7EAD" w:rsidTr="00E5743B">
        <w:trPr>
          <w:trHeight w:val="300"/>
        </w:trPr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C7EAD" w:rsidRPr="004C7EAD" w:rsidRDefault="004C7EAD">
            <w:pPr>
              <w:jc w:val="right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ФБ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</w:tr>
      <w:tr w:rsidR="004C7EAD" w:rsidTr="00E5743B">
        <w:trPr>
          <w:trHeight w:val="300"/>
        </w:trPr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Ремонт и замена опор линий электропередач, воздушных и кабельных линий электропередач сети уличного освещения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ежегодно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right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5 704,73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5 201,79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91,18%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Объем отремонтированных, замененных объектов, от общего количества, %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4,56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91%</w:t>
            </w:r>
          </w:p>
        </w:tc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 xml:space="preserve">КРГХ </w:t>
            </w:r>
            <w:proofErr w:type="gramStart"/>
            <w:r w:rsidRPr="004C7EAD">
              <w:rPr>
                <w:color w:val="000000"/>
                <w:sz w:val="16"/>
                <w:szCs w:val="16"/>
              </w:rPr>
              <w:t>администрации</w:t>
            </w:r>
            <w:proofErr w:type="gramEnd"/>
            <w:r w:rsidRPr="004C7EAD">
              <w:rPr>
                <w:color w:val="000000"/>
                <w:sz w:val="16"/>
                <w:szCs w:val="16"/>
              </w:rPr>
              <w:t xml:space="preserve"> ЗАТО г. Североморск, МКУ "ГЦ ЖКХ ЗАТО г. Североморск"</w:t>
            </w:r>
          </w:p>
        </w:tc>
      </w:tr>
      <w:tr w:rsidR="004C7EAD" w:rsidTr="00E5743B">
        <w:trPr>
          <w:trHeight w:val="300"/>
        </w:trPr>
        <w:tc>
          <w:tcPr>
            <w:tcW w:w="6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right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 xml:space="preserve"> МБ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5 704,73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5 201,79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91,18%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</w:tr>
      <w:tr w:rsidR="004C7EAD" w:rsidTr="00E5743B">
        <w:trPr>
          <w:trHeight w:val="300"/>
        </w:trPr>
        <w:tc>
          <w:tcPr>
            <w:tcW w:w="6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C7EAD" w:rsidRPr="004C7EAD" w:rsidRDefault="004C7EAD">
            <w:pPr>
              <w:jc w:val="right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ОБ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</w:tr>
      <w:tr w:rsidR="004C7EAD" w:rsidTr="00E5743B">
        <w:trPr>
          <w:trHeight w:val="300"/>
        </w:trPr>
        <w:tc>
          <w:tcPr>
            <w:tcW w:w="6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C7EAD" w:rsidRPr="004C7EAD" w:rsidRDefault="004C7EAD">
            <w:pPr>
              <w:jc w:val="right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ФБ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</w:tr>
      <w:tr w:rsidR="004C7EAD" w:rsidTr="00E5743B">
        <w:trPr>
          <w:trHeight w:val="300"/>
        </w:trPr>
        <w:tc>
          <w:tcPr>
            <w:tcW w:w="6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1.3</w:t>
            </w:r>
          </w:p>
        </w:tc>
        <w:tc>
          <w:tcPr>
            <w:tcW w:w="21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Капитальный ремонт объектов наружного освещения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ежегодно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right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878,87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878,87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При необходимости да-1, нет-0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0%</w:t>
            </w:r>
          </w:p>
        </w:tc>
        <w:tc>
          <w:tcPr>
            <w:tcW w:w="15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 xml:space="preserve">КРГХ </w:t>
            </w:r>
            <w:proofErr w:type="gramStart"/>
            <w:r w:rsidRPr="004C7EAD">
              <w:rPr>
                <w:color w:val="000000"/>
                <w:sz w:val="16"/>
                <w:szCs w:val="16"/>
              </w:rPr>
              <w:t>администрации</w:t>
            </w:r>
            <w:proofErr w:type="gramEnd"/>
            <w:r w:rsidRPr="004C7EAD">
              <w:rPr>
                <w:color w:val="000000"/>
                <w:sz w:val="16"/>
                <w:szCs w:val="16"/>
              </w:rPr>
              <w:t xml:space="preserve"> ЗАТО г. Североморск, МКУ "ГЦ ЖКХ ЗАТО г. Североморск"</w:t>
            </w:r>
          </w:p>
        </w:tc>
      </w:tr>
      <w:tr w:rsidR="004C7EAD" w:rsidTr="00E5743B">
        <w:trPr>
          <w:trHeight w:val="300"/>
        </w:trPr>
        <w:tc>
          <w:tcPr>
            <w:tcW w:w="6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right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 xml:space="preserve"> МБ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878,87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878,87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</w:tr>
      <w:tr w:rsidR="004C7EAD" w:rsidTr="00E5743B">
        <w:trPr>
          <w:trHeight w:val="300"/>
        </w:trPr>
        <w:tc>
          <w:tcPr>
            <w:tcW w:w="6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C7EAD" w:rsidRPr="004C7EAD" w:rsidRDefault="004C7EAD">
            <w:pPr>
              <w:jc w:val="right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ОБ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</w:tr>
      <w:tr w:rsidR="004C7EAD" w:rsidTr="00E5743B">
        <w:trPr>
          <w:trHeight w:val="300"/>
        </w:trPr>
        <w:tc>
          <w:tcPr>
            <w:tcW w:w="6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C7EAD" w:rsidRPr="004C7EAD" w:rsidRDefault="004C7EAD">
            <w:pPr>
              <w:jc w:val="right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ФБ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</w:tr>
      <w:tr w:rsidR="004C7EAD" w:rsidTr="00E5743B">
        <w:trPr>
          <w:trHeight w:val="300"/>
        </w:trPr>
        <w:tc>
          <w:tcPr>
            <w:tcW w:w="6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1.3.1</w:t>
            </w:r>
          </w:p>
        </w:tc>
        <w:tc>
          <w:tcPr>
            <w:tcW w:w="21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 xml:space="preserve">Капитальный ремонт и замена электрооборудования 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ежегодно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right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878,87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878,87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Объем отремонтированных объектов, от общего количества, %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0%</w:t>
            </w:r>
          </w:p>
        </w:tc>
        <w:tc>
          <w:tcPr>
            <w:tcW w:w="15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 xml:space="preserve">КРГХ </w:t>
            </w:r>
            <w:proofErr w:type="gramStart"/>
            <w:r w:rsidRPr="004C7EAD">
              <w:rPr>
                <w:color w:val="000000"/>
                <w:sz w:val="16"/>
                <w:szCs w:val="16"/>
              </w:rPr>
              <w:t>администрации</w:t>
            </w:r>
            <w:proofErr w:type="gramEnd"/>
            <w:r w:rsidRPr="004C7EAD">
              <w:rPr>
                <w:color w:val="000000"/>
                <w:sz w:val="16"/>
                <w:szCs w:val="16"/>
              </w:rPr>
              <w:t xml:space="preserve"> ЗАТО г. Североморск, МКУ "ГЦ ЖКХ ЗАТО г. Североморск"</w:t>
            </w:r>
          </w:p>
        </w:tc>
      </w:tr>
      <w:tr w:rsidR="004C7EAD" w:rsidTr="00E5743B">
        <w:trPr>
          <w:trHeight w:val="300"/>
        </w:trPr>
        <w:tc>
          <w:tcPr>
            <w:tcW w:w="6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right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 xml:space="preserve"> МБ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878,87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878,87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</w:tr>
      <w:tr w:rsidR="004C7EAD" w:rsidTr="00E5743B">
        <w:trPr>
          <w:trHeight w:val="300"/>
        </w:trPr>
        <w:tc>
          <w:tcPr>
            <w:tcW w:w="6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C7EAD" w:rsidRPr="004C7EAD" w:rsidRDefault="004C7EAD">
            <w:pPr>
              <w:jc w:val="right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ОБ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</w:tr>
      <w:tr w:rsidR="004C7EAD" w:rsidTr="00E5743B">
        <w:trPr>
          <w:trHeight w:val="300"/>
        </w:trPr>
        <w:tc>
          <w:tcPr>
            <w:tcW w:w="6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C7EAD" w:rsidRPr="004C7EAD" w:rsidRDefault="004C7EAD">
            <w:pPr>
              <w:jc w:val="right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ФБ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</w:tr>
      <w:tr w:rsidR="004C7EAD" w:rsidTr="00E5743B">
        <w:trPr>
          <w:trHeight w:val="278"/>
        </w:trPr>
        <w:tc>
          <w:tcPr>
            <w:tcW w:w="382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  <w:r w:rsidRPr="004C7EAD">
              <w:rPr>
                <w:b/>
                <w:bCs/>
                <w:color w:val="000000"/>
                <w:sz w:val="16"/>
                <w:szCs w:val="16"/>
              </w:rPr>
              <w:t>Основное мероприятие 2.</w:t>
            </w:r>
            <w:r w:rsidRPr="004C7EAD">
              <w:rPr>
                <w:color w:val="000000"/>
                <w:sz w:val="16"/>
                <w:szCs w:val="16"/>
              </w:rPr>
              <w:t xml:space="preserve">  Развитие сети уличного и дворового освещения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right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2 002,03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2 002,03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C7EAD" w:rsidTr="00E5743B">
        <w:trPr>
          <w:trHeight w:val="300"/>
        </w:trPr>
        <w:tc>
          <w:tcPr>
            <w:tcW w:w="38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right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 xml:space="preserve"> МБ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2 002,03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2 002,03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</w:tr>
      <w:tr w:rsidR="004C7EAD" w:rsidTr="00E5743B">
        <w:trPr>
          <w:trHeight w:val="300"/>
        </w:trPr>
        <w:tc>
          <w:tcPr>
            <w:tcW w:w="38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C7EAD" w:rsidRPr="004C7EAD" w:rsidRDefault="004C7EAD">
            <w:pPr>
              <w:jc w:val="right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ОБ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</w:tr>
      <w:tr w:rsidR="004C7EAD" w:rsidTr="00E5743B">
        <w:trPr>
          <w:trHeight w:val="300"/>
        </w:trPr>
        <w:tc>
          <w:tcPr>
            <w:tcW w:w="38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C7EAD" w:rsidRPr="004C7EAD" w:rsidRDefault="004C7EAD">
            <w:pPr>
              <w:jc w:val="right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ФБ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</w:tr>
      <w:tr w:rsidR="004C7EAD" w:rsidTr="00E5743B">
        <w:trPr>
          <w:trHeight w:val="278"/>
        </w:trPr>
        <w:tc>
          <w:tcPr>
            <w:tcW w:w="6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2.1</w:t>
            </w:r>
          </w:p>
        </w:tc>
        <w:tc>
          <w:tcPr>
            <w:tcW w:w="21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Увеличение общей протяженности линий сети уличного освещения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ежегодно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right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2 002,03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2 002,03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При необходимости да-1, нет-0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15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 xml:space="preserve">КРГХ </w:t>
            </w:r>
            <w:proofErr w:type="gramStart"/>
            <w:r w:rsidRPr="004C7EAD">
              <w:rPr>
                <w:color w:val="000000"/>
                <w:sz w:val="16"/>
                <w:szCs w:val="16"/>
              </w:rPr>
              <w:t>администрации</w:t>
            </w:r>
            <w:proofErr w:type="gramEnd"/>
            <w:r w:rsidRPr="004C7EAD">
              <w:rPr>
                <w:color w:val="000000"/>
                <w:sz w:val="16"/>
                <w:szCs w:val="16"/>
              </w:rPr>
              <w:t xml:space="preserve"> ЗАТО г. Североморск, МКУ "ГЦ ЖКХ ЗАТО г. Североморск"</w:t>
            </w:r>
          </w:p>
        </w:tc>
      </w:tr>
      <w:tr w:rsidR="004C7EAD" w:rsidTr="00E5743B">
        <w:trPr>
          <w:trHeight w:val="300"/>
        </w:trPr>
        <w:tc>
          <w:tcPr>
            <w:tcW w:w="6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right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 xml:space="preserve"> МБ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2 002,03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2 002,03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</w:tr>
      <w:tr w:rsidR="004C7EAD" w:rsidTr="00E5743B">
        <w:trPr>
          <w:trHeight w:val="300"/>
        </w:trPr>
        <w:tc>
          <w:tcPr>
            <w:tcW w:w="6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C7EAD" w:rsidRPr="004C7EAD" w:rsidRDefault="004C7EAD">
            <w:pPr>
              <w:jc w:val="right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ОБ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</w:tr>
      <w:tr w:rsidR="004C7EAD" w:rsidTr="00E5743B">
        <w:trPr>
          <w:trHeight w:val="300"/>
        </w:trPr>
        <w:tc>
          <w:tcPr>
            <w:tcW w:w="6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C7EAD" w:rsidRPr="004C7EAD" w:rsidRDefault="004C7EAD">
            <w:pPr>
              <w:jc w:val="right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ФБ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</w:tr>
      <w:tr w:rsidR="004C7EAD" w:rsidTr="00E5743B">
        <w:trPr>
          <w:trHeight w:val="300"/>
        </w:trPr>
        <w:tc>
          <w:tcPr>
            <w:tcW w:w="6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2.1.1</w:t>
            </w:r>
          </w:p>
        </w:tc>
        <w:tc>
          <w:tcPr>
            <w:tcW w:w="21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Увеличение общей протяженности линий сети уличного освещения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2-4 кварталы ежегодно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right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1 802,23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1 802,23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Протяженность линий, км.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FD06FB" w:rsidRDefault="004C7EAD">
            <w:pPr>
              <w:jc w:val="center"/>
              <w:rPr>
                <w:color w:val="FF0000"/>
                <w:sz w:val="16"/>
                <w:szCs w:val="16"/>
              </w:rPr>
            </w:pPr>
            <w:r w:rsidRPr="00FD06FB">
              <w:rPr>
                <w:color w:val="FF0000"/>
                <w:sz w:val="16"/>
                <w:szCs w:val="16"/>
              </w:rPr>
              <w:t>0,01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FD06FB" w:rsidRDefault="00FD06FB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0</w:t>
            </w:r>
            <w:r w:rsidR="00500496">
              <w:rPr>
                <w:color w:val="FF0000"/>
                <w:sz w:val="16"/>
                <w:szCs w:val="16"/>
              </w:rPr>
              <w:t>,99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FD06FB" w:rsidRDefault="00500496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990</w:t>
            </w:r>
            <w:r w:rsidR="004C7EAD" w:rsidRPr="00FD06FB">
              <w:rPr>
                <w:color w:val="FF0000"/>
                <w:sz w:val="16"/>
                <w:szCs w:val="16"/>
              </w:rPr>
              <w:t>0%</w:t>
            </w:r>
          </w:p>
        </w:tc>
        <w:tc>
          <w:tcPr>
            <w:tcW w:w="15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 xml:space="preserve">КРГХ </w:t>
            </w:r>
            <w:proofErr w:type="gramStart"/>
            <w:r w:rsidRPr="004C7EAD">
              <w:rPr>
                <w:color w:val="000000"/>
                <w:sz w:val="16"/>
                <w:szCs w:val="16"/>
              </w:rPr>
              <w:t>администрации</w:t>
            </w:r>
            <w:proofErr w:type="gramEnd"/>
            <w:r w:rsidRPr="004C7EAD">
              <w:rPr>
                <w:color w:val="000000"/>
                <w:sz w:val="16"/>
                <w:szCs w:val="16"/>
              </w:rPr>
              <w:t xml:space="preserve"> ЗАТО г. Североморск, МКУ "ГЦ ЖКХ ЗАТО г. Североморск"</w:t>
            </w:r>
          </w:p>
        </w:tc>
      </w:tr>
      <w:tr w:rsidR="004C7EAD" w:rsidTr="00E5743B">
        <w:trPr>
          <w:trHeight w:val="300"/>
        </w:trPr>
        <w:tc>
          <w:tcPr>
            <w:tcW w:w="6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right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 xml:space="preserve"> МБ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1 802,23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1 802,23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</w:tr>
      <w:tr w:rsidR="004C7EAD" w:rsidTr="00E5743B">
        <w:trPr>
          <w:trHeight w:val="300"/>
        </w:trPr>
        <w:tc>
          <w:tcPr>
            <w:tcW w:w="6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C7EAD" w:rsidRPr="004C7EAD" w:rsidRDefault="004C7EAD">
            <w:pPr>
              <w:jc w:val="right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ОБ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</w:tr>
      <w:tr w:rsidR="004C7EAD" w:rsidTr="00E5743B">
        <w:trPr>
          <w:trHeight w:val="300"/>
        </w:trPr>
        <w:tc>
          <w:tcPr>
            <w:tcW w:w="6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C7EAD" w:rsidRPr="004C7EAD" w:rsidRDefault="004C7EAD">
            <w:pPr>
              <w:jc w:val="right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ФБ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</w:tr>
      <w:tr w:rsidR="004C7EAD" w:rsidTr="00E5743B">
        <w:trPr>
          <w:trHeight w:val="300"/>
        </w:trPr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2.1.2</w:t>
            </w:r>
          </w:p>
        </w:tc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 xml:space="preserve">Разработка проектно-сметной документации на выполнение работ по </w:t>
            </w:r>
            <w:r w:rsidRPr="004C7EAD">
              <w:rPr>
                <w:color w:val="000000"/>
                <w:sz w:val="16"/>
                <w:szCs w:val="16"/>
              </w:rPr>
              <w:lastRenderedPageBreak/>
              <w:t>увеличению линии сети уличного освещения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lastRenderedPageBreak/>
              <w:t>2020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right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199,80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199,80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При необходимости да-1, нет-0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 xml:space="preserve">КРГХ </w:t>
            </w:r>
            <w:proofErr w:type="gramStart"/>
            <w:r w:rsidRPr="004C7EAD">
              <w:rPr>
                <w:color w:val="000000"/>
                <w:sz w:val="16"/>
                <w:szCs w:val="16"/>
              </w:rPr>
              <w:t>администрации</w:t>
            </w:r>
            <w:proofErr w:type="gramEnd"/>
            <w:r w:rsidRPr="004C7EAD">
              <w:rPr>
                <w:color w:val="000000"/>
                <w:sz w:val="16"/>
                <w:szCs w:val="16"/>
              </w:rPr>
              <w:t xml:space="preserve"> ЗАТО г. </w:t>
            </w:r>
            <w:r w:rsidRPr="004C7EAD">
              <w:rPr>
                <w:color w:val="000000"/>
                <w:sz w:val="16"/>
                <w:szCs w:val="16"/>
              </w:rPr>
              <w:lastRenderedPageBreak/>
              <w:t>Североморск, МКУ "ГЦ ЖКХ ЗАТО г. Североморск"</w:t>
            </w:r>
          </w:p>
        </w:tc>
      </w:tr>
      <w:tr w:rsidR="004C7EAD" w:rsidTr="00E5743B">
        <w:trPr>
          <w:trHeight w:val="300"/>
        </w:trPr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right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 xml:space="preserve"> МБ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199,80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199,80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</w:tr>
      <w:tr w:rsidR="004C7EAD" w:rsidTr="00E5743B">
        <w:trPr>
          <w:trHeight w:val="300"/>
        </w:trPr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C7EAD" w:rsidRPr="004C7EAD" w:rsidRDefault="004C7EAD">
            <w:pPr>
              <w:jc w:val="right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ОБ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</w:tr>
      <w:tr w:rsidR="004C7EAD" w:rsidTr="00E5743B">
        <w:trPr>
          <w:trHeight w:val="300"/>
        </w:trPr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C7EAD" w:rsidRPr="004C7EAD" w:rsidRDefault="004C7EAD">
            <w:pPr>
              <w:jc w:val="right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ФБ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</w:tr>
      <w:tr w:rsidR="004C7EAD" w:rsidTr="00E5743B">
        <w:trPr>
          <w:trHeight w:val="300"/>
        </w:trPr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4C7EAD">
              <w:rPr>
                <w:b/>
                <w:bCs/>
                <w:color w:val="000000"/>
                <w:sz w:val="16"/>
                <w:szCs w:val="16"/>
              </w:rPr>
              <w:t>Итого по задаче 1: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C7EAD">
              <w:rPr>
                <w:b/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 w:rsidP="00E72BC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C7EAD">
              <w:rPr>
                <w:b/>
                <w:bCs/>
                <w:color w:val="000000"/>
                <w:sz w:val="16"/>
                <w:szCs w:val="16"/>
              </w:rPr>
              <w:t>17 904,0</w:t>
            </w:r>
            <w:r w:rsidR="00E72BC4"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C7EAD">
              <w:rPr>
                <w:b/>
                <w:bCs/>
                <w:color w:val="000000"/>
                <w:sz w:val="16"/>
                <w:szCs w:val="16"/>
              </w:rPr>
              <w:t>17 400,72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C7EAD">
              <w:rPr>
                <w:b/>
                <w:bCs/>
                <w:color w:val="000000"/>
                <w:sz w:val="16"/>
                <w:szCs w:val="16"/>
              </w:rPr>
              <w:t>97,19%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C7EAD" w:rsidTr="00E5743B">
        <w:trPr>
          <w:trHeight w:val="300"/>
        </w:trPr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right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 xml:space="preserve"> МБ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17 904,03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17 400,72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97,19%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</w:tr>
      <w:tr w:rsidR="004C7EAD" w:rsidTr="00E5743B">
        <w:trPr>
          <w:trHeight w:val="300"/>
        </w:trPr>
        <w:tc>
          <w:tcPr>
            <w:tcW w:w="6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C7EAD" w:rsidRPr="004C7EAD" w:rsidRDefault="004C7EAD">
            <w:pPr>
              <w:jc w:val="right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ОБ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</w:tr>
      <w:tr w:rsidR="004C7EAD" w:rsidTr="00E5743B">
        <w:trPr>
          <w:trHeight w:val="300"/>
        </w:trPr>
        <w:tc>
          <w:tcPr>
            <w:tcW w:w="6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C7EAD" w:rsidRPr="004C7EAD" w:rsidRDefault="004C7EAD">
            <w:pPr>
              <w:jc w:val="right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ФБ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</w:tr>
      <w:tr w:rsidR="004C7EAD" w:rsidTr="00E5743B">
        <w:trPr>
          <w:trHeight w:val="285"/>
        </w:trPr>
        <w:tc>
          <w:tcPr>
            <w:tcW w:w="6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4C7EAD">
              <w:rPr>
                <w:b/>
                <w:bCs/>
                <w:color w:val="000000"/>
                <w:sz w:val="16"/>
                <w:szCs w:val="16"/>
              </w:rPr>
              <w:t>Всего по подпрограмме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C7EAD">
              <w:rPr>
                <w:b/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 w:rsidP="00E72BC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C7EAD">
              <w:rPr>
                <w:b/>
                <w:bCs/>
                <w:color w:val="000000"/>
                <w:sz w:val="16"/>
                <w:szCs w:val="16"/>
              </w:rPr>
              <w:t>17 904,0</w:t>
            </w:r>
            <w:r w:rsidR="00E72BC4"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C7EAD">
              <w:rPr>
                <w:b/>
                <w:bCs/>
                <w:color w:val="000000"/>
                <w:sz w:val="16"/>
                <w:szCs w:val="16"/>
              </w:rPr>
              <w:t>17 400,72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C7EAD">
              <w:rPr>
                <w:b/>
                <w:bCs/>
                <w:color w:val="000000"/>
                <w:sz w:val="16"/>
                <w:szCs w:val="16"/>
              </w:rPr>
              <w:t>97,19%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C7EAD" w:rsidTr="00E5743B">
        <w:trPr>
          <w:trHeight w:val="255"/>
        </w:trPr>
        <w:tc>
          <w:tcPr>
            <w:tcW w:w="6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right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 xml:space="preserve"> МБ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17 904,03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17 400,72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97,19%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</w:tr>
      <w:tr w:rsidR="004C7EAD" w:rsidTr="00E5743B">
        <w:trPr>
          <w:trHeight w:val="255"/>
        </w:trPr>
        <w:tc>
          <w:tcPr>
            <w:tcW w:w="6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C7EAD" w:rsidRPr="004C7EAD" w:rsidRDefault="004C7EAD">
            <w:pPr>
              <w:jc w:val="right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ОБ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</w:tr>
      <w:tr w:rsidR="004C7EAD" w:rsidTr="00E5743B">
        <w:trPr>
          <w:trHeight w:val="255"/>
        </w:trPr>
        <w:tc>
          <w:tcPr>
            <w:tcW w:w="6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C7EAD" w:rsidRPr="004C7EAD" w:rsidRDefault="004C7EAD">
            <w:pPr>
              <w:jc w:val="right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ФБ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</w:tr>
      <w:tr w:rsidR="004C7EAD" w:rsidTr="00E5743B">
        <w:trPr>
          <w:trHeight w:val="300"/>
        </w:trPr>
        <w:tc>
          <w:tcPr>
            <w:tcW w:w="6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Муниципальные услуги (работы)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right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C7EAD" w:rsidTr="00E5743B">
        <w:trPr>
          <w:trHeight w:val="300"/>
        </w:trPr>
        <w:tc>
          <w:tcPr>
            <w:tcW w:w="6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Публичные обязательства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right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C7EAD" w:rsidTr="00E5743B">
        <w:trPr>
          <w:trHeight w:val="300"/>
        </w:trPr>
        <w:tc>
          <w:tcPr>
            <w:tcW w:w="6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Мероприятия по содержанию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right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9 318,40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9 318,03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C7EAD" w:rsidTr="00E5743B">
        <w:trPr>
          <w:trHeight w:val="300"/>
        </w:trPr>
        <w:tc>
          <w:tcPr>
            <w:tcW w:w="6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Иные мероприятия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AD" w:rsidRPr="004C7EAD" w:rsidRDefault="004C7EAD">
            <w:pPr>
              <w:jc w:val="right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 w:rsidP="00E72BC4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8 585,6</w:t>
            </w:r>
            <w:r w:rsidR="00E72BC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EAD" w:rsidRPr="004C7EAD" w:rsidRDefault="004C7EAD">
            <w:pPr>
              <w:jc w:val="center"/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8 082,69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7EAD" w:rsidRPr="004C7EAD" w:rsidRDefault="004C7EAD">
            <w:pPr>
              <w:rPr>
                <w:color w:val="000000"/>
                <w:sz w:val="16"/>
                <w:szCs w:val="16"/>
              </w:rPr>
            </w:pPr>
            <w:r w:rsidRPr="004C7EAD">
              <w:rPr>
                <w:color w:val="000000"/>
                <w:sz w:val="16"/>
                <w:szCs w:val="16"/>
              </w:rPr>
              <w:t> </w:t>
            </w:r>
          </w:p>
        </w:tc>
      </w:tr>
    </w:tbl>
    <w:p w:rsidR="001D100F" w:rsidRPr="000E11DD" w:rsidRDefault="001D100F" w:rsidP="007D13FB">
      <w:pPr>
        <w:pStyle w:val="a6"/>
        <w:widowControl w:val="0"/>
        <w:tabs>
          <w:tab w:val="left" w:pos="709"/>
        </w:tabs>
        <w:suppressAutoHyphens/>
        <w:spacing w:line="240" w:lineRule="auto"/>
        <w:jc w:val="center"/>
        <w:rPr>
          <w:color w:val="000000"/>
          <w:sz w:val="16"/>
          <w:szCs w:val="16"/>
        </w:rPr>
      </w:pPr>
    </w:p>
    <w:p w:rsidR="00C22032" w:rsidRPr="00500496" w:rsidRDefault="00C22032" w:rsidP="00C22032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00496">
        <w:rPr>
          <w:rFonts w:ascii="Times New Roman" w:hAnsi="Times New Roman" w:cs="Times New Roman"/>
          <w:sz w:val="24"/>
          <w:szCs w:val="24"/>
        </w:rPr>
        <w:t>Оценка эффективности реализации подпрограммы</w:t>
      </w:r>
      <w:r w:rsidRPr="00500496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C22032" w:rsidRPr="00500496" w:rsidRDefault="00C22032" w:rsidP="00C22032">
      <w:pPr>
        <w:pStyle w:val="ConsPlusNonformat"/>
        <w:widowControl/>
        <w:numPr>
          <w:ilvl w:val="0"/>
          <w:numId w:val="28"/>
        </w:numPr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00496">
        <w:rPr>
          <w:rFonts w:ascii="Times New Roman" w:hAnsi="Times New Roman" w:cs="Times New Roman"/>
          <w:sz w:val="24"/>
          <w:szCs w:val="24"/>
        </w:rPr>
        <w:t>Оценка достижения плановых значений индикаторов</w:t>
      </w:r>
    </w:p>
    <w:tbl>
      <w:tblPr>
        <w:tblW w:w="11673" w:type="dxa"/>
        <w:tblInd w:w="3461" w:type="dxa"/>
        <w:tblLook w:val="04A0" w:firstRow="1" w:lastRow="0" w:firstColumn="1" w:lastColumn="0" w:noHBand="0" w:noVBand="1"/>
      </w:tblPr>
      <w:tblGrid>
        <w:gridCol w:w="960"/>
        <w:gridCol w:w="3442"/>
        <w:gridCol w:w="336"/>
        <w:gridCol w:w="6935"/>
      </w:tblGrid>
      <w:tr w:rsidR="00C22032" w:rsidRPr="00500496" w:rsidTr="0077083B">
        <w:trPr>
          <w:trHeight w:val="315"/>
        </w:trPr>
        <w:tc>
          <w:tcPr>
            <w:tcW w:w="960" w:type="dxa"/>
            <w:vMerge w:val="restart"/>
            <w:shd w:val="clear" w:color="auto" w:fill="auto"/>
            <w:noWrap/>
            <w:vAlign w:val="center"/>
            <w:hideMark/>
          </w:tcPr>
          <w:p w:rsidR="00C22032" w:rsidRPr="00500496" w:rsidRDefault="00C22032" w:rsidP="0077083B">
            <w:pPr>
              <w:jc w:val="center"/>
              <w:rPr>
                <w:rFonts w:ascii="Calibri" w:hAnsi="Calibri"/>
              </w:rPr>
            </w:pPr>
            <w:r w:rsidRPr="00500496">
              <w:t>ДИП =</w:t>
            </w:r>
          </w:p>
        </w:tc>
        <w:tc>
          <w:tcPr>
            <w:tcW w:w="344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032" w:rsidRPr="00500496" w:rsidRDefault="00B609FF" w:rsidP="00500496">
            <w:pPr>
              <w:jc w:val="center"/>
            </w:pPr>
            <w:r w:rsidRPr="00500496">
              <w:t>1</w:t>
            </w:r>
            <w:r w:rsidR="00500496">
              <w:t>09</w:t>
            </w:r>
            <w:r w:rsidRPr="00500496">
              <w:t>,</w:t>
            </w:r>
            <w:r w:rsidR="00500496">
              <w:t>51</w:t>
            </w:r>
            <w:r w:rsidR="00C22032" w:rsidRPr="00500496">
              <w:t>(степень решения задач)</w:t>
            </w:r>
          </w:p>
        </w:tc>
        <w:tc>
          <w:tcPr>
            <w:tcW w:w="336" w:type="dxa"/>
            <w:vMerge w:val="restart"/>
            <w:shd w:val="clear" w:color="auto" w:fill="auto"/>
            <w:noWrap/>
            <w:vAlign w:val="center"/>
            <w:hideMark/>
          </w:tcPr>
          <w:p w:rsidR="00C22032" w:rsidRPr="00500496" w:rsidRDefault="00C22032" w:rsidP="0077083B">
            <w:pPr>
              <w:rPr>
                <w:rFonts w:ascii="Calibri" w:hAnsi="Calibri"/>
              </w:rPr>
            </w:pPr>
            <w:r w:rsidRPr="00500496">
              <w:rPr>
                <w:rFonts w:ascii="Calibri" w:hAnsi="Calibri"/>
              </w:rPr>
              <w:t>=</w:t>
            </w:r>
          </w:p>
        </w:tc>
        <w:tc>
          <w:tcPr>
            <w:tcW w:w="6935" w:type="dxa"/>
            <w:vMerge w:val="restart"/>
            <w:shd w:val="clear" w:color="auto" w:fill="auto"/>
            <w:noWrap/>
            <w:vAlign w:val="center"/>
            <w:hideMark/>
          </w:tcPr>
          <w:p w:rsidR="00C22032" w:rsidRPr="00500496" w:rsidRDefault="00500496" w:rsidP="00500496">
            <w:pPr>
              <w:rPr>
                <w:rFonts w:ascii="Calibri" w:hAnsi="Calibri"/>
              </w:rPr>
            </w:pPr>
            <w:r>
              <w:rPr>
                <w:b/>
              </w:rPr>
              <w:t>9</w:t>
            </w:r>
            <w:r w:rsidR="00C22032" w:rsidRPr="00500496">
              <w:rPr>
                <w:b/>
              </w:rPr>
              <w:t>,</w:t>
            </w:r>
            <w:r>
              <w:rPr>
                <w:b/>
              </w:rPr>
              <w:t>96</w:t>
            </w:r>
            <w:r w:rsidR="00C22032" w:rsidRPr="00500496">
              <w:rPr>
                <w:b/>
              </w:rPr>
              <w:t xml:space="preserve"> </w:t>
            </w:r>
            <w:r>
              <w:rPr>
                <w:b/>
              </w:rPr>
              <w:t>низкая</w:t>
            </w:r>
            <w:r w:rsidR="00C22032" w:rsidRPr="00500496">
              <w:rPr>
                <w:b/>
              </w:rPr>
              <w:t xml:space="preserve"> результативность </w:t>
            </w:r>
            <w:r w:rsidR="00C22032" w:rsidRPr="00500496">
              <w:t>(</w:t>
            </w:r>
            <w:r>
              <w:t xml:space="preserve">существенное </w:t>
            </w:r>
            <w:r w:rsidR="00C22032" w:rsidRPr="00500496">
              <w:t>перевыполнение плана)</w:t>
            </w:r>
          </w:p>
        </w:tc>
      </w:tr>
      <w:tr w:rsidR="00C22032" w:rsidRPr="00500496" w:rsidTr="0077083B">
        <w:trPr>
          <w:trHeight w:val="300"/>
        </w:trPr>
        <w:tc>
          <w:tcPr>
            <w:tcW w:w="960" w:type="dxa"/>
            <w:vMerge/>
            <w:vAlign w:val="center"/>
            <w:hideMark/>
          </w:tcPr>
          <w:p w:rsidR="00C22032" w:rsidRPr="00500496" w:rsidRDefault="00C22032" w:rsidP="0077083B">
            <w:pPr>
              <w:rPr>
                <w:rFonts w:ascii="Calibri" w:hAnsi="Calibri"/>
              </w:rPr>
            </w:pPr>
          </w:p>
        </w:tc>
        <w:tc>
          <w:tcPr>
            <w:tcW w:w="344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032" w:rsidRPr="00500496" w:rsidRDefault="00C22032" w:rsidP="00500496">
            <w:pPr>
              <w:jc w:val="center"/>
            </w:pPr>
            <w:r w:rsidRPr="00500496">
              <w:t>1</w:t>
            </w:r>
            <w:r w:rsidR="00500496">
              <w:t>1</w:t>
            </w:r>
          </w:p>
        </w:tc>
        <w:tc>
          <w:tcPr>
            <w:tcW w:w="336" w:type="dxa"/>
            <w:vMerge/>
            <w:vAlign w:val="center"/>
            <w:hideMark/>
          </w:tcPr>
          <w:p w:rsidR="00C22032" w:rsidRPr="00500496" w:rsidRDefault="00C22032" w:rsidP="0077083B">
            <w:pPr>
              <w:rPr>
                <w:rFonts w:ascii="Calibri" w:hAnsi="Calibri"/>
              </w:rPr>
            </w:pPr>
          </w:p>
        </w:tc>
        <w:tc>
          <w:tcPr>
            <w:tcW w:w="6935" w:type="dxa"/>
            <w:vMerge/>
            <w:vAlign w:val="center"/>
            <w:hideMark/>
          </w:tcPr>
          <w:p w:rsidR="00C22032" w:rsidRPr="00500496" w:rsidRDefault="00C22032" w:rsidP="0077083B">
            <w:pPr>
              <w:rPr>
                <w:rFonts w:ascii="Calibri" w:hAnsi="Calibri"/>
              </w:rPr>
            </w:pPr>
          </w:p>
        </w:tc>
      </w:tr>
    </w:tbl>
    <w:p w:rsidR="00C22032" w:rsidRPr="00500496" w:rsidRDefault="00C22032" w:rsidP="00C22032">
      <w:pPr>
        <w:pStyle w:val="ConsPlusNonformat"/>
        <w:widowControl/>
        <w:numPr>
          <w:ilvl w:val="0"/>
          <w:numId w:val="28"/>
        </w:numPr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00496">
        <w:rPr>
          <w:rFonts w:ascii="Times New Roman" w:hAnsi="Times New Roman" w:cs="Times New Roman"/>
          <w:sz w:val="24"/>
          <w:szCs w:val="24"/>
        </w:rPr>
        <w:t>Оценка полноты финансирования</w:t>
      </w:r>
      <w:r w:rsidRPr="00500496">
        <w:rPr>
          <w:rFonts w:ascii="Times New Roman" w:hAnsi="Times New Roman" w:cs="Times New Roman"/>
          <w:sz w:val="24"/>
          <w:szCs w:val="24"/>
          <w:lang w:val="en-US"/>
        </w:rPr>
        <w:t>:</w:t>
      </w:r>
      <w:r w:rsidRPr="00500496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C22032" w:rsidRPr="00500496" w:rsidRDefault="00C22032" w:rsidP="00C22032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  <w:r w:rsidRPr="00500496">
        <w:rPr>
          <w:rFonts w:ascii="Times New Roman" w:hAnsi="Times New Roman" w:cs="Times New Roman"/>
          <w:sz w:val="24"/>
          <w:szCs w:val="24"/>
        </w:rPr>
        <w:t xml:space="preserve">                                          ПФ = </w:t>
      </w:r>
      <w:r w:rsidR="008B1104" w:rsidRPr="00500496">
        <w:rPr>
          <w:rFonts w:ascii="Times New Roman" w:hAnsi="Times New Roman" w:cs="Times New Roman"/>
          <w:b/>
          <w:sz w:val="24"/>
          <w:szCs w:val="24"/>
        </w:rPr>
        <w:t>0</w:t>
      </w:r>
      <w:r w:rsidRPr="00500496">
        <w:rPr>
          <w:rFonts w:ascii="Times New Roman" w:hAnsi="Times New Roman" w:cs="Times New Roman"/>
          <w:b/>
          <w:sz w:val="24"/>
          <w:szCs w:val="24"/>
        </w:rPr>
        <w:t>,</w:t>
      </w:r>
      <w:r w:rsidR="00500496" w:rsidRPr="00500496">
        <w:rPr>
          <w:rFonts w:ascii="Times New Roman" w:hAnsi="Times New Roman" w:cs="Times New Roman"/>
          <w:b/>
          <w:sz w:val="24"/>
          <w:szCs w:val="24"/>
        </w:rPr>
        <w:t>99</w:t>
      </w:r>
      <w:r w:rsidRPr="0050049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B1104" w:rsidRPr="00500496">
        <w:rPr>
          <w:rFonts w:ascii="Times New Roman" w:hAnsi="Times New Roman" w:cs="Times New Roman"/>
          <w:b/>
          <w:sz w:val="24"/>
          <w:szCs w:val="24"/>
        </w:rPr>
        <w:t>–</w:t>
      </w:r>
      <w:r w:rsidR="0050049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00496">
        <w:rPr>
          <w:rFonts w:ascii="Times New Roman" w:hAnsi="Times New Roman" w:cs="Times New Roman"/>
          <w:b/>
          <w:sz w:val="24"/>
          <w:szCs w:val="24"/>
        </w:rPr>
        <w:t>полное финансирование</w:t>
      </w:r>
      <w:r w:rsidRPr="00500496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</w:p>
    <w:p w:rsidR="00B609FF" w:rsidRPr="00500496" w:rsidRDefault="00B609FF" w:rsidP="00C22032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</w:p>
    <w:p w:rsidR="0009781A" w:rsidRPr="000E11DD" w:rsidRDefault="00C22032" w:rsidP="00B609FF">
      <w:pPr>
        <w:pStyle w:val="a6"/>
        <w:widowControl w:val="0"/>
        <w:tabs>
          <w:tab w:val="left" w:pos="709"/>
        </w:tabs>
        <w:suppressAutoHyphens/>
        <w:spacing w:line="240" w:lineRule="auto"/>
        <w:ind w:firstLine="1843"/>
        <w:jc w:val="left"/>
        <w:rPr>
          <w:b/>
          <w:sz w:val="20"/>
        </w:rPr>
      </w:pPr>
      <w:r w:rsidRPr="000E11DD">
        <w:rPr>
          <w:b/>
          <w:sz w:val="24"/>
          <w:szCs w:val="24"/>
        </w:rPr>
        <w:t xml:space="preserve">Общая оценка эффективности реализации подпрограммы - </w:t>
      </w:r>
      <w:r w:rsidR="00500496">
        <w:rPr>
          <w:b/>
          <w:sz w:val="24"/>
          <w:szCs w:val="24"/>
        </w:rPr>
        <w:t>4</w:t>
      </w:r>
      <w:r w:rsidRPr="000E11DD">
        <w:rPr>
          <w:b/>
          <w:sz w:val="24"/>
          <w:szCs w:val="24"/>
        </w:rPr>
        <w:t xml:space="preserve"> </w:t>
      </w:r>
      <w:r w:rsidR="00500496">
        <w:rPr>
          <w:b/>
          <w:sz w:val="24"/>
          <w:szCs w:val="24"/>
        </w:rPr>
        <w:t>приемлемый</w:t>
      </w:r>
      <w:r w:rsidRPr="000E11DD">
        <w:rPr>
          <w:b/>
          <w:sz w:val="24"/>
          <w:szCs w:val="24"/>
        </w:rPr>
        <w:t xml:space="preserve"> уровень эффективности </w:t>
      </w:r>
      <w:r w:rsidRPr="000E11DD">
        <w:rPr>
          <w:sz w:val="24"/>
          <w:szCs w:val="24"/>
        </w:rPr>
        <w:t>(</w:t>
      </w:r>
      <w:r w:rsidR="0039175E" w:rsidRPr="000E11DD">
        <w:rPr>
          <w:sz w:val="24"/>
          <w:szCs w:val="24"/>
        </w:rPr>
        <w:t>Необходим контроль выполнения показателей (индикаторов))</w:t>
      </w:r>
      <w:r w:rsidR="0009781A" w:rsidRPr="000E11DD">
        <w:rPr>
          <w:b/>
          <w:sz w:val="20"/>
        </w:rPr>
        <w:br w:type="page"/>
      </w:r>
    </w:p>
    <w:p w:rsidR="005679C4" w:rsidRPr="000E11DD" w:rsidRDefault="00AE2A3F" w:rsidP="005679C4">
      <w:pPr>
        <w:pStyle w:val="a6"/>
        <w:widowControl w:val="0"/>
        <w:tabs>
          <w:tab w:val="left" w:pos="709"/>
        </w:tabs>
        <w:suppressAutoHyphens/>
        <w:spacing w:line="240" w:lineRule="auto"/>
        <w:ind w:left="360" w:firstLine="0"/>
        <w:jc w:val="center"/>
        <w:rPr>
          <w:b/>
          <w:sz w:val="24"/>
          <w:szCs w:val="24"/>
        </w:rPr>
      </w:pPr>
      <w:proofErr w:type="gramStart"/>
      <w:r w:rsidRPr="000E11DD">
        <w:rPr>
          <w:b/>
          <w:sz w:val="24"/>
          <w:szCs w:val="24"/>
        </w:rPr>
        <w:lastRenderedPageBreak/>
        <w:t>3</w:t>
      </w:r>
      <w:r w:rsidR="005679C4" w:rsidRPr="000E11DD">
        <w:rPr>
          <w:b/>
          <w:sz w:val="24"/>
          <w:szCs w:val="24"/>
        </w:rPr>
        <w:t>.«</w:t>
      </w:r>
      <w:proofErr w:type="gramEnd"/>
      <w:r w:rsidR="005679C4" w:rsidRPr="000E11DD">
        <w:rPr>
          <w:b/>
          <w:sz w:val="24"/>
          <w:szCs w:val="24"/>
        </w:rPr>
        <w:t xml:space="preserve">Энергосбережение и повышение </w:t>
      </w:r>
      <w:proofErr w:type="spellStart"/>
      <w:r w:rsidR="005679C4" w:rsidRPr="000E11DD">
        <w:rPr>
          <w:b/>
          <w:sz w:val="24"/>
          <w:szCs w:val="24"/>
        </w:rPr>
        <w:t>энергоэффективности</w:t>
      </w:r>
      <w:proofErr w:type="spellEnd"/>
      <w:r w:rsidR="005679C4" w:rsidRPr="000E11DD">
        <w:rPr>
          <w:b/>
          <w:sz w:val="24"/>
          <w:szCs w:val="24"/>
        </w:rPr>
        <w:t xml:space="preserve"> на территории ЗАТО г. Североморск» на 2016-2020 годы</w:t>
      </w:r>
    </w:p>
    <w:tbl>
      <w:tblPr>
        <w:tblW w:w="15163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677"/>
        <w:gridCol w:w="3146"/>
        <w:gridCol w:w="709"/>
        <w:gridCol w:w="850"/>
        <w:gridCol w:w="1134"/>
        <w:gridCol w:w="993"/>
        <w:gridCol w:w="1134"/>
        <w:gridCol w:w="2127"/>
        <w:gridCol w:w="851"/>
        <w:gridCol w:w="850"/>
        <w:gridCol w:w="1132"/>
        <w:gridCol w:w="1560"/>
      </w:tblGrid>
      <w:tr w:rsidR="009D3FFE" w:rsidTr="00C22402">
        <w:trPr>
          <w:trHeight w:val="300"/>
        </w:trPr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FFE" w:rsidRPr="009D3FFE" w:rsidRDefault="009D3FF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D3FFE">
              <w:rPr>
                <w:b/>
                <w:color w:val="000000"/>
                <w:sz w:val="16"/>
                <w:szCs w:val="16"/>
              </w:rPr>
              <w:t>№п/п</w:t>
            </w:r>
          </w:p>
        </w:tc>
        <w:tc>
          <w:tcPr>
            <w:tcW w:w="31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FFE" w:rsidRPr="009D3FFE" w:rsidRDefault="009D3FF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D3FFE">
              <w:rPr>
                <w:b/>
                <w:color w:val="000000"/>
                <w:sz w:val="16"/>
                <w:szCs w:val="16"/>
              </w:rPr>
              <w:t>Цель, задачи, мероприятия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FFE" w:rsidRPr="009D3FFE" w:rsidRDefault="009D3FF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D3FFE">
              <w:rPr>
                <w:b/>
                <w:color w:val="000000"/>
                <w:sz w:val="16"/>
                <w:szCs w:val="16"/>
              </w:rPr>
              <w:t>Срок выполнения (квартал, год)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FFE" w:rsidRPr="009D3FFE" w:rsidRDefault="009D3FF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D3FFE">
              <w:rPr>
                <w:b/>
                <w:color w:val="000000"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FFE" w:rsidRPr="009D3FFE" w:rsidRDefault="009D3FF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D3FFE">
              <w:rPr>
                <w:b/>
                <w:color w:val="000000"/>
                <w:sz w:val="16"/>
                <w:szCs w:val="16"/>
              </w:rPr>
              <w:t>Объемы финансирования, тыс. руб.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FFE" w:rsidRPr="009D3FFE" w:rsidRDefault="009D3FF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D3FFE">
              <w:rPr>
                <w:b/>
                <w:color w:val="000000"/>
                <w:sz w:val="16"/>
                <w:szCs w:val="16"/>
              </w:rPr>
              <w:t>Процент освоения, % (гр.6/гр.5)</w:t>
            </w:r>
          </w:p>
        </w:tc>
        <w:tc>
          <w:tcPr>
            <w:tcW w:w="49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FFE" w:rsidRPr="009D3FFE" w:rsidRDefault="009D3FF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D3FFE">
              <w:rPr>
                <w:b/>
                <w:color w:val="000000"/>
                <w:sz w:val="16"/>
                <w:szCs w:val="16"/>
              </w:rPr>
              <w:t>Показатели (индикаторы) результативности выполнения мероприятий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FFE" w:rsidRPr="009D3FFE" w:rsidRDefault="009D3FF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D3FFE">
              <w:rPr>
                <w:b/>
                <w:color w:val="000000"/>
                <w:sz w:val="16"/>
                <w:szCs w:val="16"/>
              </w:rPr>
              <w:t>Исполнители, перечень организаций, участвующих в реализации мероприятий</w:t>
            </w:r>
          </w:p>
        </w:tc>
      </w:tr>
      <w:tr w:rsidR="009D3FFE" w:rsidTr="00C22402">
        <w:trPr>
          <w:trHeight w:val="874"/>
        </w:trPr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FFE" w:rsidRPr="009D3FFE" w:rsidRDefault="009D3FFE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3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FFE" w:rsidRPr="009D3FFE" w:rsidRDefault="009D3FFE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FFE" w:rsidRPr="009D3FFE" w:rsidRDefault="009D3FFE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FFE" w:rsidRPr="009D3FFE" w:rsidRDefault="009D3FFE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FFE" w:rsidRPr="009D3FFE" w:rsidRDefault="009D3FF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D3FFE">
              <w:rPr>
                <w:b/>
                <w:color w:val="000000"/>
                <w:sz w:val="16"/>
                <w:szCs w:val="16"/>
              </w:rPr>
              <w:t>Уточненные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FFE" w:rsidRPr="009D3FFE" w:rsidRDefault="009D3FF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D3FFE">
              <w:rPr>
                <w:b/>
                <w:color w:val="000000"/>
                <w:sz w:val="16"/>
                <w:szCs w:val="16"/>
              </w:rPr>
              <w:t>Кассовый расход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FFE" w:rsidRPr="009D3FFE" w:rsidRDefault="009D3FFE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FFE" w:rsidRPr="009D3FFE" w:rsidRDefault="009D3FF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D3FFE">
              <w:rPr>
                <w:b/>
                <w:color w:val="000000"/>
                <w:sz w:val="16"/>
                <w:szCs w:val="16"/>
              </w:rPr>
              <w:t>Наименование, ед. измерения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FFE" w:rsidRPr="009D3FFE" w:rsidRDefault="009D3FF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D3FFE">
              <w:rPr>
                <w:b/>
                <w:color w:val="000000"/>
                <w:sz w:val="16"/>
                <w:szCs w:val="16"/>
              </w:rPr>
              <w:t>План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FFE" w:rsidRPr="009D3FFE" w:rsidRDefault="009D3FF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D3FFE">
              <w:rPr>
                <w:b/>
                <w:color w:val="000000"/>
                <w:sz w:val="16"/>
                <w:szCs w:val="16"/>
              </w:rPr>
              <w:t>Факт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FFE" w:rsidRPr="009D3FFE" w:rsidRDefault="009D3FF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D3FFE">
              <w:rPr>
                <w:b/>
                <w:color w:val="000000"/>
                <w:sz w:val="16"/>
                <w:szCs w:val="16"/>
              </w:rPr>
              <w:t>Процент исполнения, % (гр.10/гр.9)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FFE" w:rsidRPr="009D3FFE" w:rsidRDefault="009D3FFE">
            <w:pPr>
              <w:rPr>
                <w:b/>
                <w:color w:val="000000"/>
                <w:sz w:val="16"/>
                <w:szCs w:val="16"/>
              </w:rPr>
            </w:pPr>
          </w:p>
        </w:tc>
      </w:tr>
      <w:tr w:rsidR="009D3FFE" w:rsidTr="00C22402">
        <w:trPr>
          <w:trHeight w:val="78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FE" w:rsidRPr="009D3FFE" w:rsidRDefault="009D3FF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D3FFE">
              <w:rPr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FE" w:rsidRPr="009D3FFE" w:rsidRDefault="009D3FF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D3FFE">
              <w:rPr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FE" w:rsidRPr="009D3FFE" w:rsidRDefault="009D3FF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D3FFE">
              <w:rPr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FE" w:rsidRPr="009D3FFE" w:rsidRDefault="009D3FF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D3FFE">
              <w:rPr>
                <w:b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FE" w:rsidRPr="009D3FFE" w:rsidRDefault="009D3FF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D3FFE">
              <w:rPr>
                <w:b/>
                <w:color w:val="000000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FE" w:rsidRPr="009D3FFE" w:rsidRDefault="009D3FF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D3FFE">
              <w:rPr>
                <w:b/>
                <w:color w:val="000000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FE" w:rsidRPr="009D3FFE" w:rsidRDefault="009D3FF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D3FFE">
              <w:rPr>
                <w:b/>
                <w:color w:val="000000"/>
                <w:sz w:val="16"/>
                <w:szCs w:val="16"/>
              </w:rPr>
              <w:t>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FE" w:rsidRPr="009D3FFE" w:rsidRDefault="009D3FF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D3FFE">
              <w:rPr>
                <w:b/>
                <w:color w:val="000000"/>
                <w:sz w:val="16"/>
                <w:szCs w:val="16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FE" w:rsidRPr="009D3FFE" w:rsidRDefault="009D3FF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D3FFE">
              <w:rPr>
                <w:b/>
                <w:color w:val="000000"/>
                <w:sz w:val="16"/>
                <w:szCs w:val="16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FE" w:rsidRPr="009D3FFE" w:rsidRDefault="009D3FF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D3FFE">
              <w:rPr>
                <w:b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FE" w:rsidRPr="009D3FFE" w:rsidRDefault="009D3FF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D3FFE">
              <w:rPr>
                <w:b/>
                <w:color w:val="000000"/>
                <w:sz w:val="16"/>
                <w:szCs w:val="16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FE" w:rsidRPr="009D3FFE" w:rsidRDefault="009D3FF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D3FFE">
              <w:rPr>
                <w:b/>
                <w:color w:val="000000"/>
                <w:sz w:val="16"/>
                <w:szCs w:val="16"/>
              </w:rPr>
              <w:t>12</w:t>
            </w:r>
          </w:p>
        </w:tc>
      </w:tr>
      <w:tr w:rsidR="009D3FFE" w:rsidTr="00C22402">
        <w:trPr>
          <w:trHeight w:val="315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FE" w:rsidRPr="009D3FFE" w:rsidRDefault="009D3FFE">
            <w:pPr>
              <w:jc w:val="center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8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  <w:r w:rsidRPr="009D3FFE">
              <w:rPr>
                <w:b/>
                <w:bCs/>
                <w:color w:val="000000"/>
                <w:sz w:val="16"/>
                <w:szCs w:val="16"/>
              </w:rPr>
              <w:t>Цель:</w:t>
            </w:r>
            <w:r w:rsidRPr="009D3FFE">
              <w:rPr>
                <w:color w:val="000000"/>
                <w:sz w:val="16"/>
                <w:szCs w:val="16"/>
              </w:rPr>
              <w:t xml:space="preserve"> Обеспечение рационального использования топливно-энергетических ресурсов за счет энергосберегающих мероприятий </w:t>
            </w:r>
          </w:p>
        </w:tc>
      </w:tr>
      <w:tr w:rsidR="009D3FFE" w:rsidTr="00C22402">
        <w:trPr>
          <w:trHeight w:val="81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3FFE" w:rsidRPr="009D3FFE" w:rsidRDefault="009D3FFE">
            <w:pPr>
              <w:jc w:val="center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9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FFE" w:rsidRPr="009D3FFE" w:rsidRDefault="009D3FF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D3FFE">
              <w:rPr>
                <w:b/>
                <w:bCs/>
                <w:color w:val="000000"/>
                <w:sz w:val="16"/>
                <w:szCs w:val="16"/>
              </w:rPr>
              <w:t xml:space="preserve">Задача 1. </w:t>
            </w:r>
            <w:r w:rsidRPr="009D3FFE">
              <w:rPr>
                <w:color w:val="000000"/>
                <w:sz w:val="16"/>
                <w:szCs w:val="16"/>
              </w:rPr>
              <w:t xml:space="preserve">Создание условий, способствующих проведению энергосберегающих мероприятий в муниципальном жилищном </w:t>
            </w:r>
            <w:proofErr w:type="gramStart"/>
            <w:r w:rsidRPr="009D3FFE">
              <w:rPr>
                <w:color w:val="000000"/>
                <w:sz w:val="16"/>
                <w:szCs w:val="16"/>
              </w:rPr>
              <w:t>фонде</w:t>
            </w:r>
            <w:proofErr w:type="gramEnd"/>
            <w:r w:rsidRPr="009D3FFE">
              <w:rPr>
                <w:color w:val="000000"/>
                <w:sz w:val="16"/>
                <w:szCs w:val="16"/>
              </w:rPr>
              <w:t xml:space="preserve"> ЗАТО г. Североморск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3FFE" w:rsidRPr="009D3FFE" w:rsidRDefault="009D3FFE" w:rsidP="009D3FFE">
            <w:pPr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Количество муниципальных квартир, в которых установлены ИПУ, ед.</w:t>
            </w:r>
            <w:r w:rsidRPr="009D3FFE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3FFE" w:rsidRPr="009D3FFE" w:rsidRDefault="009D3FFE">
            <w:pPr>
              <w:jc w:val="center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138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3FFE" w:rsidRPr="009D3FFE" w:rsidRDefault="009D3FFE">
            <w:pPr>
              <w:jc w:val="center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246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3FFE" w:rsidRPr="009D3FFE" w:rsidRDefault="009D3FFE">
            <w:pPr>
              <w:jc w:val="center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178%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FFE" w:rsidRPr="009D3FFE" w:rsidRDefault="009D3FF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D3F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9D3FFE" w:rsidTr="00C22402">
        <w:trPr>
          <w:trHeight w:val="312"/>
        </w:trPr>
        <w:tc>
          <w:tcPr>
            <w:tcW w:w="453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  <w:r w:rsidRPr="009D3FFE">
              <w:rPr>
                <w:b/>
                <w:bCs/>
                <w:color w:val="000000"/>
                <w:sz w:val="16"/>
                <w:szCs w:val="16"/>
              </w:rPr>
              <w:t xml:space="preserve">Основное мероприятие 1. </w:t>
            </w:r>
            <w:r w:rsidRPr="009D3FFE">
              <w:rPr>
                <w:color w:val="000000"/>
                <w:sz w:val="16"/>
                <w:szCs w:val="16"/>
              </w:rPr>
              <w:t xml:space="preserve">Обеспечение учета используемых энергетических ресурсов и применения приборов учета используемых энергетических ресурсов в муниципальном жилом </w:t>
            </w:r>
            <w:proofErr w:type="gramStart"/>
            <w:r w:rsidRPr="009D3FFE">
              <w:rPr>
                <w:color w:val="000000"/>
                <w:sz w:val="16"/>
                <w:szCs w:val="16"/>
              </w:rPr>
              <w:t>фонде</w:t>
            </w:r>
            <w:proofErr w:type="gramEnd"/>
            <w:r w:rsidRPr="009D3FFE">
              <w:rPr>
                <w:color w:val="000000"/>
                <w:sz w:val="16"/>
                <w:szCs w:val="16"/>
              </w:rPr>
              <w:t xml:space="preserve"> ЗАТО г. Североморск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FFE" w:rsidRPr="009D3FFE" w:rsidRDefault="009D3FF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D3FFE">
              <w:rPr>
                <w:b/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FFE" w:rsidRPr="009D3FFE" w:rsidRDefault="009D3FFE">
            <w:pPr>
              <w:jc w:val="right"/>
              <w:rPr>
                <w:b/>
                <w:bCs/>
                <w:sz w:val="16"/>
                <w:szCs w:val="16"/>
              </w:rPr>
            </w:pPr>
            <w:r w:rsidRPr="009D3FFE">
              <w:rPr>
                <w:b/>
                <w:bCs/>
                <w:sz w:val="16"/>
                <w:szCs w:val="16"/>
              </w:rPr>
              <w:t>559,33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FFE" w:rsidRPr="009D3FFE" w:rsidRDefault="009D3FFE">
            <w:pPr>
              <w:jc w:val="right"/>
              <w:rPr>
                <w:b/>
                <w:bCs/>
                <w:sz w:val="16"/>
                <w:szCs w:val="16"/>
              </w:rPr>
            </w:pPr>
            <w:r w:rsidRPr="009D3FFE">
              <w:rPr>
                <w:b/>
                <w:bCs/>
                <w:sz w:val="16"/>
                <w:szCs w:val="16"/>
              </w:rPr>
              <w:t>559,34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FFE" w:rsidRPr="009D3FFE" w:rsidRDefault="009D3FF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D3FFE">
              <w:rPr>
                <w:b/>
                <w:bCs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652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FE" w:rsidRPr="009D3FFE" w:rsidRDefault="009D3FFE">
            <w:pPr>
              <w:jc w:val="center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 </w:t>
            </w:r>
          </w:p>
        </w:tc>
      </w:tr>
      <w:tr w:rsidR="009D3FFE" w:rsidTr="00C22402">
        <w:trPr>
          <w:trHeight w:val="315"/>
        </w:trPr>
        <w:tc>
          <w:tcPr>
            <w:tcW w:w="453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FFE" w:rsidRPr="009D3FFE" w:rsidRDefault="009D3FFE">
            <w:pPr>
              <w:jc w:val="right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FFE" w:rsidRPr="009D3FFE" w:rsidRDefault="009D3FFE">
            <w:pPr>
              <w:jc w:val="right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559,33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FFE" w:rsidRPr="009D3FFE" w:rsidRDefault="009D3FFE">
            <w:pPr>
              <w:jc w:val="right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559,34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FFE" w:rsidRPr="009D3FFE" w:rsidRDefault="009D3FFE">
            <w:pPr>
              <w:jc w:val="right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6520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</w:tr>
      <w:tr w:rsidR="009D3FFE" w:rsidTr="00C22402">
        <w:trPr>
          <w:trHeight w:val="315"/>
        </w:trPr>
        <w:tc>
          <w:tcPr>
            <w:tcW w:w="453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FFE" w:rsidRPr="009D3FFE" w:rsidRDefault="009D3FFE">
            <w:pPr>
              <w:jc w:val="right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ОБ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FFE" w:rsidRPr="009D3FFE" w:rsidRDefault="009D3FFE">
            <w:pPr>
              <w:jc w:val="right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FFE" w:rsidRPr="009D3FFE" w:rsidRDefault="009D3FFE">
            <w:pPr>
              <w:jc w:val="right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FFE" w:rsidRPr="009D3FFE" w:rsidRDefault="009D3FFE">
            <w:pPr>
              <w:jc w:val="right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520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</w:tr>
      <w:tr w:rsidR="009D3FFE" w:rsidTr="00C22402">
        <w:trPr>
          <w:trHeight w:val="315"/>
        </w:trPr>
        <w:tc>
          <w:tcPr>
            <w:tcW w:w="453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FFE" w:rsidRPr="009D3FFE" w:rsidRDefault="009D3FFE">
            <w:pPr>
              <w:jc w:val="right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ФБ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FFE" w:rsidRPr="009D3FFE" w:rsidRDefault="009D3FFE">
            <w:pPr>
              <w:jc w:val="right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FFE" w:rsidRPr="009D3FFE" w:rsidRDefault="009D3FFE">
            <w:pPr>
              <w:jc w:val="right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FFE" w:rsidRPr="009D3FFE" w:rsidRDefault="009D3FFE">
            <w:pPr>
              <w:jc w:val="right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520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</w:tr>
      <w:tr w:rsidR="009D3FFE" w:rsidTr="00C22402">
        <w:trPr>
          <w:trHeight w:val="315"/>
        </w:trPr>
        <w:tc>
          <w:tcPr>
            <w:tcW w:w="6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FFE" w:rsidRPr="009D3FFE" w:rsidRDefault="009D3FFE">
            <w:pPr>
              <w:jc w:val="center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1.1</w:t>
            </w:r>
          </w:p>
        </w:tc>
        <w:tc>
          <w:tcPr>
            <w:tcW w:w="31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Возмещение нанимателям расходов по установке индивидуальных приборов учета энергоресурсов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FFE" w:rsidRPr="009D3FFE" w:rsidRDefault="009D3FFE">
            <w:pPr>
              <w:jc w:val="center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2020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FFE" w:rsidRPr="009D3FFE" w:rsidRDefault="009D3FFE">
            <w:pPr>
              <w:jc w:val="right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FFE" w:rsidRPr="009D3FFE" w:rsidRDefault="009D3FFE">
            <w:pPr>
              <w:jc w:val="right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37,67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FFE" w:rsidRPr="009D3FFE" w:rsidRDefault="009D3FFE">
            <w:pPr>
              <w:jc w:val="right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37,67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FFE" w:rsidRPr="009D3FFE" w:rsidRDefault="009D3FFE">
            <w:pPr>
              <w:jc w:val="right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FFE" w:rsidRPr="009D3FFE" w:rsidRDefault="009D3FFE">
            <w:pPr>
              <w:jc w:val="center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 xml:space="preserve">По мере необходимости, Да-1, </w:t>
            </w:r>
            <w:proofErr w:type="gramStart"/>
            <w:r w:rsidRPr="009D3FFE">
              <w:rPr>
                <w:color w:val="000000"/>
                <w:sz w:val="16"/>
                <w:szCs w:val="16"/>
              </w:rPr>
              <w:t>Нет</w:t>
            </w:r>
            <w:proofErr w:type="gramEnd"/>
            <w:r w:rsidRPr="009D3FFE">
              <w:rPr>
                <w:color w:val="000000"/>
                <w:sz w:val="16"/>
                <w:szCs w:val="16"/>
              </w:rPr>
              <w:t xml:space="preserve"> -0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FFE" w:rsidRPr="009D3FFE" w:rsidRDefault="009D3FFE">
            <w:pPr>
              <w:jc w:val="center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FFE" w:rsidRPr="009D3FFE" w:rsidRDefault="009D3FFE">
            <w:pPr>
              <w:jc w:val="center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1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FFE" w:rsidRPr="009D3FFE" w:rsidRDefault="009D3FFE">
            <w:pPr>
              <w:jc w:val="center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FFE" w:rsidRPr="009D3FFE" w:rsidRDefault="009D3FFE">
            <w:pPr>
              <w:jc w:val="center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 xml:space="preserve">КРГХ администрации ЗАТО г. </w:t>
            </w:r>
            <w:proofErr w:type="gramStart"/>
            <w:r w:rsidRPr="009D3FFE">
              <w:rPr>
                <w:color w:val="000000"/>
                <w:sz w:val="16"/>
                <w:szCs w:val="16"/>
              </w:rPr>
              <w:t>Североморск,  МКУ</w:t>
            </w:r>
            <w:proofErr w:type="gramEnd"/>
            <w:r w:rsidRPr="009D3FFE">
              <w:rPr>
                <w:color w:val="000000"/>
                <w:sz w:val="16"/>
                <w:szCs w:val="16"/>
              </w:rPr>
              <w:t xml:space="preserve"> "ГЦ ЖКХ ЗАТО г. Североморск"</w:t>
            </w:r>
          </w:p>
        </w:tc>
      </w:tr>
      <w:tr w:rsidR="009D3FFE" w:rsidTr="00C22402">
        <w:trPr>
          <w:trHeight w:val="315"/>
        </w:trPr>
        <w:tc>
          <w:tcPr>
            <w:tcW w:w="6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1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FFE" w:rsidRPr="009D3FFE" w:rsidRDefault="009D3FFE">
            <w:pPr>
              <w:jc w:val="right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FFE" w:rsidRPr="009D3FFE" w:rsidRDefault="009D3FFE">
            <w:pPr>
              <w:jc w:val="right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37,67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FFE" w:rsidRPr="009D3FFE" w:rsidRDefault="009D3FFE">
            <w:pPr>
              <w:jc w:val="right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37,67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FFE" w:rsidRPr="009D3FFE" w:rsidRDefault="009D3FFE">
            <w:pPr>
              <w:jc w:val="right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</w:tr>
      <w:tr w:rsidR="009D3FFE" w:rsidTr="00C22402">
        <w:trPr>
          <w:trHeight w:val="315"/>
        </w:trPr>
        <w:tc>
          <w:tcPr>
            <w:tcW w:w="6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1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FFE" w:rsidRPr="009D3FFE" w:rsidRDefault="009D3FFE">
            <w:pPr>
              <w:jc w:val="right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ОБ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FFE" w:rsidRPr="009D3FFE" w:rsidRDefault="009D3FFE">
            <w:pPr>
              <w:jc w:val="right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FFE" w:rsidRPr="009D3FFE" w:rsidRDefault="009D3FFE">
            <w:pPr>
              <w:jc w:val="right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FFE" w:rsidRPr="009D3FFE" w:rsidRDefault="009D3FFE">
            <w:pPr>
              <w:jc w:val="right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</w:tr>
      <w:tr w:rsidR="009D3FFE" w:rsidTr="00C22402">
        <w:trPr>
          <w:trHeight w:val="315"/>
        </w:trPr>
        <w:tc>
          <w:tcPr>
            <w:tcW w:w="6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1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FFE" w:rsidRPr="009D3FFE" w:rsidRDefault="009D3FFE">
            <w:pPr>
              <w:jc w:val="right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ФБ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FFE" w:rsidRPr="009D3FFE" w:rsidRDefault="009D3FFE">
            <w:pPr>
              <w:jc w:val="right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FFE" w:rsidRPr="009D3FFE" w:rsidRDefault="009D3FFE">
            <w:pPr>
              <w:jc w:val="right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FFE" w:rsidRPr="009D3FFE" w:rsidRDefault="009D3FFE">
            <w:pPr>
              <w:jc w:val="right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</w:tr>
      <w:tr w:rsidR="009D3FFE" w:rsidTr="00C22402">
        <w:trPr>
          <w:trHeight w:val="315"/>
        </w:trPr>
        <w:tc>
          <w:tcPr>
            <w:tcW w:w="6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FFE" w:rsidRPr="009D3FFE" w:rsidRDefault="009D3FFE">
            <w:pPr>
              <w:jc w:val="center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1.2</w:t>
            </w:r>
          </w:p>
        </w:tc>
        <w:tc>
          <w:tcPr>
            <w:tcW w:w="31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Установка ИПУ используемых энергоресурсов в муниципальных жилых помещениях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FFE" w:rsidRPr="009D3FFE" w:rsidRDefault="009D3FFE">
            <w:pPr>
              <w:jc w:val="center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2020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FFE" w:rsidRPr="009D3FFE" w:rsidRDefault="009D3FFE">
            <w:pPr>
              <w:jc w:val="right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FFE" w:rsidRPr="009D3FFE" w:rsidRDefault="009D3FFE">
            <w:pPr>
              <w:jc w:val="right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521,66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FFE" w:rsidRPr="009D3FFE" w:rsidRDefault="009D3FFE">
            <w:pPr>
              <w:jc w:val="right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521,67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FFE" w:rsidRPr="009D3FFE" w:rsidRDefault="009D3FFE">
            <w:pPr>
              <w:jc w:val="right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FFE" w:rsidRPr="009D3FFE" w:rsidRDefault="009D3FFE">
            <w:pPr>
              <w:jc w:val="center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 xml:space="preserve">По мере необходимости, Да-1, </w:t>
            </w:r>
            <w:proofErr w:type="gramStart"/>
            <w:r w:rsidRPr="009D3FFE">
              <w:rPr>
                <w:color w:val="000000"/>
                <w:sz w:val="16"/>
                <w:szCs w:val="16"/>
              </w:rPr>
              <w:t>Нет</w:t>
            </w:r>
            <w:proofErr w:type="gramEnd"/>
            <w:r w:rsidRPr="009D3FFE">
              <w:rPr>
                <w:color w:val="000000"/>
                <w:sz w:val="16"/>
                <w:szCs w:val="16"/>
              </w:rPr>
              <w:t xml:space="preserve"> -0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FFE" w:rsidRPr="009D3FFE" w:rsidRDefault="009D3FFE">
            <w:pPr>
              <w:jc w:val="center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FFE" w:rsidRPr="009D3FFE" w:rsidRDefault="009D3FFE">
            <w:pPr>
              <w:jc w:val="center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1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FFE" w:rsidRPr="009D3FFE" w:rsidRDefault="009D3FFE">
            <w:pPr>
              <w:jc w:val="center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FFE" w:rsidRPr="009D3FFE" w:rsidRDefault="009D3FFE">
            <w:pPr>
              <w:jc w:val="center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 xml:space="preserve">КРГХ администрации ЗАТО г. </w:t>
            </w:r>
            <w:proofErr w:type="gramStart"/>
            <w:r w:rsidRPr="009D3FFE">
              <w:rPr>
                <w:color w:val="000000"/>
                <w:sz w:val="16"/>
                <w:szCs w:val="16"/>
              </w:rPr>
              <w:t>Североморск,  МКУ</w:t>
            </w:r>
            <w:proofErr w:type="gramEnd"/>
            <w:r w:rsidRPr="009D3FFE">
              <w:rPr>
                <w:color w:val="000000"/>
                <w:sz w:val="16"/>
                <w:szCs w:val="16"/>
              </w:rPr>
              <w:t xml:space="preserve"> "ГЦ ЖКХ ЗАТО г. Североморск"</w:t>
            </w:r>
          </w:p>
        </w:tc>
      </w:tr>
      <w:tr w:rsidR="009D3FFE" w:rsidTr="00C22402">
        <w:trPr>
          <w:trHeight w:val="315"/>
        </w:trPr>
        <w:tc>
          <w:tcPr>
            <w:tcW w:w="6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1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FFE" w:rsidRPr="009D3FFE" w:rsidRDefault="009D3FFE">
            <w:pPr>
              <w:jc w:val="right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FFE" w:rsidRPr="009D3FFE" w:rsidRDefault="009D3FFE">
            <w:pPr>
              <w:jc w:val="right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521,66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FFE" w:rsidRPr="009D3FFE" w:rsidRDefault="009D3FFE">
            <w:pPr>
              <w:jc w:val="right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521,67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FFE" w:rsidRPr="009D3FFE" w:rsidRDefault="009D3FFE">
            <w:pPr>
              <w:jc w:val="right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</w:tr>
      <w:tr w:rsidR="009D3FFE" w:rsidTr="00C22402">
        <w:trPr>
          <w:trHeight w:val="315"/>
        </w:trPr>
        <w:tc>
          <w:tcPr>
            <w:tcW w:w="6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1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FFE" w:rsidRPr="009D3FFE" w:rsidRDefault="009D3FFE">
            <w:pPr>
              <w:jc w:val="right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ОБ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FFE" w:rsidRPr="009D3FFE" w:rsidRDefault="009D3FFE">
            <w:pPr>
              <w:jc w:val="right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FFE" w:rsidRPr="009D3FFE" w:rsidRDefault="009D3FFE">
            <w:pPr>
              <w:jc w:val="right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FFE" w:rsidRPr="009D3FFE" w:rsidRDefault="009D3FFE">
            <w:pPr>
              <w:jc w:val="right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</w:tr>
      <w:tr w:rsidR="009D3FFE" w:rsidTr="00C22402">
        <w:trPr>
          <w:trHeight w:val="275"/>
        </w:trPr>
        <w:tc>
          <w:tcPr>
            <w:tcW w:w="6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1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FFE" w:rsidRPr="009D3FFE" w:rsidRDefault="009D3FFE">
            <w:pPr>
              <w:jc w:val="right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ФБ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FFE" w:rsidRPr="009D3FFE" w:rsidRDefault="009D3FFE">
            <w:pPr>
              <w:jc w:val="right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FFE" w:rsidRPr="009D3FFE" w:rsidRDefault="009D3FFE">
            <w:pPr>
              <w:jc w:val="right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FFE" w:rsidRPr="009D3FFE" w:rsidRDefault="009D3FFE">
            <w:pPr>
              <w:jc w:val="right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</w:tr>
      <w:tr w:rsidR="009D3FFE" w:rsidTr="00C22402">
        <w:trPr>
          <w:trHeight w:val="315"/>
        </w:trPr>
        <w:tc>
          <w:tcPr>
            <w:tcW w:w="453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FE" w:rsidRPr="009D3FFE" w:rsidRDefault="009D3FF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D3FFE">
              <w:rPr>
                <w:b/>
                <w:bCs/>
                <w:color w:val="000000"/>
                <w:sz w:val="16"/>
                <w:szCs w:val="16"/>
              </w:rPr>
              <w:t>Итого по задаче 1: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FFE" w:rsidRPr="009D3FFE" w:rsidRDefault="009D3FF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D3FFE">
              <w:rPr>
                <w:b/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FFE" w:rsidRPr="009D3FFE" w:rsidRDefault="009D3FF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D3FFE">
              <w:rPr>
                <w:b/>
                <w:bCs/>
                <w:color w:val="000000"/>
                <w:sz w:val="16"/>
                <w:szCs w:val="16"/>
              </w:rPr>
              <w:t>559,33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FFE" w:rsidRPr="009D3FFE" w:rsidRDefault="009D3FF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D3FFE">
              <w:rPr>
                <w:b/>
                <w:bCs/>
                <w:color w:val="000000"/>
                <w:sz w:val="16"/>
                <w:szCs w:val="16"/>
              </w:rPr>
              <w:t>559,34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FFE" w:rsidRPr="009D3FFE" w:rsidRDefault="009D3FF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D3FFE">
              <w:rPr>
                <w:b/>
                <w:bCs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FFE" w:rsidRPr="009D3FFE" w:rsidRDefault="009D3FFE">
            <w:pPr>
              <w:jc w:val="center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FFE" w:rsidRPr="009D3FFE" w:rsidRDefault="009D3FFE">
            <w:pPr>
              <w:jc w:val="center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FFE" w:rsidRPr="009D3FFE" w:rsidRDefault="009D3FFE">
            <w:pPr>
              <w:jc w:val="center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FFE" w:rsidRPr="009D3FFE" w:rsidRDefault="009D3FFE">
            <w:pPr>
              <w:jc w:val="center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FFE" w:rsidRPr="009D3FFE" w:rsidRDefault="009D3FFE">
            <w:pPr>
              <w:jc w:val="center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 </w:t>
            </w:r>
          </w:p>
        </w:tc>
      </w:tr>
      <w:tr w:rsidR="009D3FFE" w:rsidTr="00C22402">
        <w:trPr>
          <w:trHeight w:val="315"/>
        </w:trPr>
        <w:tc>
          <w:tcPr>
            <w:tcW w:w="453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3FFE" w:rsidRPr="009D3FFE" w:rsidRDefault="009D3FFE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FFE" w:rsidRPr="009D3FFE" w:rsidRDefault="009D3FFE">
            <w:pPr>
              <w:jc w:val="right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FFE" w:rsidRPr="009D3FFE" w:rsidRDefault="009D3FFE">
            <w:pPr>
              <w:jc w:val="right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559,33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FFE" w:rsidRPr="009D3FFE" w:rsidRDefault="009D3FFE">
            <w:pPr>
              <w:jc w:val="right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559,34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FFE" w:rsidRPr="009D3FFE" w:rsidRDefault="009D3FFE">
            <w:pPr>
              <w:jc w:val="right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</w:tr>
      <w:tr w:rsidR="009D3FFE" w:rsidTr="00C22402">
        <w:trPr>
          <w:trHeight w:val="267"/>
        </w:trPr>
        <w:tc>
          <w:tcPr>
            <w:tcW w:w="453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3FFE" w:rsidRPr="009D3FFE" w:rsidRDefault="009D3FFE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FFE" w:rsidRPr="009D3FFE" w:rsidRDefault="009D3FFE">
            <w:pPr>
              <w:jc w:val="right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ОБ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FFE" w:rsidRPr="009D3FFE" w:rsidRDefault="009D3FFE">
            <w:pPr>
              <w:jc w:val="right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FFE" w:rsidRPr="009D3FFE" w:rsidRDefault="009D3FFE">
            <w:pPr>
              <w:jc w:val="right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FFE" w:rsidRPr="009D3FFE" w:rsidRDefault="009D3FFE">
            <w:pPr>
              <w:jc w:val="right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</w:tr>
      <w:tr w:rsidR="009D3FFE" w:rsidTr="00C22402">
        <w:trPr>
          <w:trHeight w:val="315"/>
        </w:trPr>
        <w:tc>
          <w:tcPr>
            <w:tcW w:w="453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3FFE" w:rsidRPr="009D3FFE" w:rsidRDefault="009D3FFE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FFE" w:rsidRPr="009D3FFE" w:rsidRDefault="009D3FFE">
            <w:pPr>
              <w:jc w:val="right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ФБ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FFE" w:rsidRPr="009D3FFE" w:rsidRDefault="009D3FFE">
            <w:pPr>
              <w:jc w:val="right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FFE" w:rsidRPr="009D3FFE" w:rsidRDefault="009D3FFE">
            <w:pPr>
              <w:jc w:val="right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FFE" w:rsidRPr="009D3FFE" w:rsidRDefault="009D3FFE">
            <w:pPr>
              <w:jc w:val="right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</w:tr>
      <w:tr w:rsidR="009D3FFE" w:rsidTr="00C22402">
        <w:trPr>
          <w:trHeight w:val="859"/>
        </w:trPr>
        <w:tc>
          <w:tcPr>
            <w:tcW w:w="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D3FFE" w:rsidRPr="009D3FFE" w:rsidRDefault="009D3FFE">
            <w:pPr>
              <w:jc w:val="center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9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D3FFE" w:rsidRPr="009D3FFE" w:rsidRDefault="009D3FF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D3FFE">
              <w:rPr>
                <w:b/>
                <w:bCs/>
                <w:color w:val="000000"/>
                <w:sz w:val="16"/>
                <w:szCs w:val="16"/>
              </w:rPr>
              <w:t xml:space="preserve">Задача 2. </w:t>
            </w:r>
            <w:r w:rsidRPr="009D3FFE">
              <w:rPr>
                <w:color w:val="000000"/>
                <w:sz w:val="16"/>
                <w:szCs w:val="16"/>
              </w:rPr>
              <w:t xml:space="preserve"> Модернизация уличного освещения путем установки энергосберегающего оборудования 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3FFE" w:rsidRPr="009D3FFE" w:rsidRDefault="009D3FFE" w:rsidP="009D3FFE">
            <w:pPr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 xml:space="preserve">Экономия, полученная в результате проведения модернизации объектов уличного освещения, %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3FFE" w:rsidRPr="009D3FFE" w:rsidRDefault="009D3FFE">
            <w:pPr>
              <w:jc w:val="center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3FFE" w:rsidRPr="009D3FFE" w:rsidRDefault="009D3FFE">
            <w:pPr>
              <w:jc w:val="center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46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3FFE" w:rsidRPr="009D3FFE" w:rsidRDefault="009D3FFE">
            <w:pPr>
              <w:jc w:val="center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95%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3FFE" w:rsidRPr="009D3FFE" w:rsidRDefault="009D3FF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D3F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9D3FFE" w:rsidTr="00C22402">
        <w:trPr>
          <w:trHeight w:val="312"/>
        </w:trPr>
        <w:tc>
          <w:tcPr>
            <w:tcW w:w="453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  <w:r w:rsidRPr="009D3FFE">
              <w:rPr>
                <w:b/>
                <w:bCs/>
                <w:color w:val="000000"/>
                <w:sz w:val="16"/>
                <w:szCs w:val="16"/>
              </w:rPr>
              <w:t xml:space="preserve">Основное мероприятие 2. </w:t>
            </w:r>
            <w:proofErr w:type="gramStart"/>
            <w:r w:rsidRPr="009D3FFE">
              <w:rPr>
                <w:color w:val="000000"/>
                <w:sz w:val="16"/>
                <w:szCs w:val="16"/>
              </w:rPr>
              <w:t>Обеспечение  рационального</w:t>
            </w:r>
            <w:proofErr w:type="gramEnd"/>
            <w:r w:rsidRPr="009D3FFE">
              <w:rPr>
                <w:color w:val="000000"/>
                <w:sz w:val="16"/>
                <w:szCs w:val="16"/>
              </w:rPr>
              <w:t xml:space="preserve">  использования  энергетических ресурсов в процессе эксплуатации муниципальных объектов недвижимого </w:t>
            </w:r>
            <w:r w:rsidRPr="009D3FFE">
              <w:rPr>
                <w:color w:val="000000"/>
                <w:sz w:val="16"/>
                <w:szCs w:val="16"/>
              </w:rPr>
              <w:lastRenderedPageBreak/>
              <w:t>имущества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FFE" w:rsidRPr="009D3FFE" w:rsidRDefault="009D3FF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D3FFE">
              <w:rPr>
                <w:b/>
                <w:bCs/>
                <w:color w:val="000000"/>
                <w:sz w:val="16"/>
                <w:szCs w:val="16"/>
              </w:rPr>
              <w:lastRenderedPageBreak/>
              <w:t>Всего: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FFE" w:rsidRPr="009D3FFE" w:rsidRDefault="009D3FF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D3FFE">
              <w:rPr>
                <w:b/>
                <w:bCs/>
                <w:color w:val="000000"/>
                <w:sz w:val="16"/>
                <w:szCs w:val="16"/>
              </w:rPr>
              <w:t>7 192,45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FFE" w:rsidRPr="009D3FFE" w:rsidRDefault="009D3FF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D3FFE">
              <w:rPr>
                <w:b/>
                <w:bCs/>
                <w:color w:val="000000"/>
                <w:sz w:val="16"/>
                <w:szCs w:val="16"/>
              </w:rPr>
              <w:t>7 175,850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FFE" w:rsidRPr="009D3FFE" w:rsidRDefault="009D3FF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D3FFE">
              <w:rPr>
                <w:b/>
                <w:bCs/>
                <w:color w:val="000000"/>
                <w:sz w:val="16"/>
                <w:szCs w:val="16"/>
              </w:rPr>
              <w:t>99,77%</w:t>
            </w:r>
          </w:p>
        </w:tc>
        <w:tc>
          <w:tcPr>
            <w:tcW w:w="652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FE" w:rsidRPr="009D3FFE" w:rsidRDefault="009D3FFE">
            <w:pPr>
              <w:jc w:val="center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 </w:t>
            </w:r>
          </w:p>
        </w:tc>
      </w:tr>
      <w:tr w:rsidR="009D3FFE" w:rsidTr="00C22402">
        <w:trPr>
          <w:trHeight w:val="315"/>
        </w:trPr>
        <w:tc>
          <w:tcPr>
            <w:tcW w:w="453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FFE" w:rsidRPr="009D3FFE" w:rsidRDefault="009D3FFE">
            <w:pPr>
              <w:jc w:val="right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FFE" w:rsidRPr="009D3FFE" w:rsidRDefault="009D3FF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D3FFE">
              <w:rPr>
                <w:b/>
                <w:bCs/>
                <w:color w:val="000000"/>
                <w:sz w:val="16"/>
                <w:szCs w:val="16"/>
              </w:rPr>
              <w:t>7 192,45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FFE" w:rsidRPr="009D3FFE" w:rsidRDefault="009D3FF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D3FFE">
              <w:rPr>
                <w:b/>
                <w:bCs/>
                <w:color w:val="000000"/>
                <w:sz w:val="16"/>
                <w:szCs w:val="16"/>
              </w:rPr>
              <w:t>7 175,85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FFE" w:rsidRPr="009D3FFE" w:rsidRDefault="009D3FF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D3FFE">
              <w:rPr>
                <w:b/>
                <w:bCs/>
                <w:color w:val="000000"/>
                <w:sz w:val="16"/>
                <w:szCs w:val="16"/>
              </w:rPr>
              <w:t>99,77%</w:t>
            </w:r>
          </w:p>
        </w:tc>
        <w:tc>
          <w:tcPr>
            <w:tcW w:w="6520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</w:tr>
      <w:tr w:rsidR="009D3FFE" w:rsidTr="00C22402">
        <w:trPr>
          <w:trHeight w:val="315"/>
        </w:trPr>
        <w:tc>
          <w:tcPr>
            <w:tcW w:w="453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FFE" w:rsidRPr="009D3FFE" w:rsidRDefault="009D3FFE">
            <w:pPr>
              <w:jc w:val="right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ОБ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FFE" w:rsidRPr="009D3FFE" w:rsidRDefault="009D3FFE">
            <w:pPr>
              <w:jc w:val="right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FFE" w:rsidRPr="009D3FFE" w:rsidRDefault="009D3FFE">
            <w:pPr>
              <w:jc w:val="right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FFE" w:rsidRPr="009D3FFE" w:rsidRDefault="009D3FFE">
            <w:pPr>
              <w:jc w:val="right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520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</w:tr>
      <w:tr w:rsidR="009D3FFE" w:rsidTr="00C22402">
        <w:trPr>
          <w:trHeight w:val="315"/>
        </w:trPr>
        <w:tc>
          <w:tcPr>
            <w:tcW w:w="453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FFE" w:rsidRPr="009D3FFE" w:rsidRDefault="009D3FFE">
            <w:pPr>
              <w:jc w:val="right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ФБ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FFE" w:rsidRPr="009D3FFE" w:rsidRDefault="009D3FFE">
            <w:pPr>
              <w:jc w:val="right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FFE" w:rsidRPr="009D3FFE" w:rsidRDefault="009D3FFE">
            <w:pPr>
              <w:jc w:val="right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FFE" w:rsidRPr="009D3FFE" w:rsidRDefault="009D3FFE">
            <w:pPr>
              <w:jc w:val="right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520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</w:tr>
      <w:tr w:rsidR="009D3FFE" w:rsidTr="00C22402">
        <w:trPr>
          <w:trHeight w:val="315"/>
        </w:trPr>
        <w:tc>
          <w:tcPr>
            <w:tcW w:w="6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FFE" w:rsidRPr="009D3FFE" w:rsidRDefault="009D3FFE">
            <w:pPr>
              <w:jc w:val="center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2.1</w:t>
            </w:r>
          </w:p>
        </w:tc>
        <w:tc>
          <w:tcPr>
            <w:tcW w:w="31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Внедрение энергосберегающих технологий при эксплуатации сетей уличного освещения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FFE" w:rsidRPr="009D3FFE" w:rsidRDefault="00A2541C">
            <w:pPr>
              <w:jc w:val="center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2020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FFE" w:rsidRPr="009D3FFE" w:rsidRDefault="009D3FF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D3FFE">
              <w:rPr>
                <w:b/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FFE" w:rsidRPr="009D3FFE" w:rsidRDefault="009D3FFE">
            <w:pPr>
              <w:jc w:val="right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7 192,45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FFE" w:rsidRPr="009D3FFE" w:rsidRDefault="009D3FFE">
            <w:pPr>
              <w:jc w:val="right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7 175,85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FFE" w:rsidRPr="009D3FFE" w:rsidRDefault="009D3FFE">
            <w:pPr>
              <w:jc w:val="right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99,77%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FFE" w:rsidRPr="009D3FFE" w:rsidRDefault="009D3FFE">
            <w:pPr>
              <w:jc w:val="center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 xml:space="preserve">По мере необходимости, Да-1, </w:t>
            </w:r>
            <w:proofErr w:type="gramStart"/>
            <w:r w:rsidRPr="009D3FFE">
              <w:rPr>
                <w:color w:val="000000"/>
                <w:sz w:val="16"/>
                <w:szCs w:val="16"/>
              </w:rPr>
              <w:t>Нет</w:t>
            </w:r>
            <w:proofErr w:type="gramEnd"/>
            <w:r w:rsidRPr="009D3FFE">
              <w:rPr>
                <w:color w:val="000000"/>
                <w:sz w:val="16"/>
                <w:szCs w:val="16"/>
              </w:rPr>
              <w:t xml:space="preserve"> -0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FFE" w:rsidRPr="009D3FFE" w:rsidRDefault="009D3FFE">
            <w:pPr>
              <w:jc w:val="center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3FFE" w:rsidRPr="009D3FFE" w:rsidRDefault="009D3FFE">
            <w:pPr>
              <w:jc w:val="center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FFE" w:rsidRPr="009D3FFE" w:rsidRDefault="009D3FFE">
            <w:pPr>
              <w:jc w:val="center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0%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 xml:space="preserve">КРГХ администрации ЗАТО г. </w:t>
            </w:r>
            <w:proofErr w:type="gramStart"/>
            <w:r w:rsidRPr="009D3FFE">
              <w:rPr>
                <w:color w:val="000000"/>
                <w:sz w:val="16"/>
                <w:szCs w:val="16"/>
              </w:rPr>
              <w:t>Североморск,  МКУ</w:t>
            </w:r>
            <w:proofErr w:type="gramEnd"/>
            <w:r w:rsidRPr="009D3FFE">
              <w:rPr>
                <w:color w:val="000000"/>
                <w:sz w:val="16"/>
                <w:szCs w:val="16"/>
              </w:rPr>
              <w:t xml:space="preserve"> "ГЦ ЖКХ ЗАТО г. Североморск"</w:t>
            </w:r>
          </w:p>
        </w:tc>
      </w:tr>
      <w:tr w:rsidR="009D3FFE" w:rsidTr="00C22402">
        <w:trPr>
          <w:trHeight w:val="315"/>
        </w:trPr>
        <w:tc>
          <w:tcPr>
            <w:tcW w:w="6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1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FFE" w:rsidRPr="009D3FFE" w:rsidRDefault="009D3FFE">
            <w:pPr>
              <w:jc w:val="right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FFE" w:rsidRPr="009D3FFE" w:rsidRDefault="009D3FFE">
            <w:pPr>
              <w:jc w:val="right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7 192,45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FFE" w:rsidRPr="009D3FFE" w:rsidRDefault="009D3FFE">
            <w:pPr>
              <w:jc w:val="right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7 175,85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FFE" w:rsidRPr="009D3FFE" w:rsidRDefault="009D3FFE">
            <w:pPr>
              <w:jc w:val="right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99,77%</w:t>
            </w: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</w:tr>
      <w:tr w:rsidR="009D3FFE" w:rsidTr="00C22402">
        <w:trPr>
          <w:trHeight w:val="315"/>
        </w:trPr>
        <w:tc>
          <w:tcPr>
            <w:tcW w:w="6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1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FFE" w:rsidRPr="009D3FFE" w:rsidRDefault="009D3FFE">
            <w:pPr>
              <w:jc w:val="right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ОБ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FFE" w:rsidRPr="009D3FFE" w:rsidRDefault="009D3FFE">
            <w:pPr>
              <w:jc w:val="right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FFE" w:rsidRPr="009D3FFE" w:rsidRDefault="009D3FFE">
            <w:pPr>
              <w:jc w:val="right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FFE" w:rsidRPr="009D3FFE" w:rsidRDefault="009D3FFE">
            <w:pPr>
              <w:jc w:val="right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</w:tr>
      <w:tr w:rsidR="009D3FFE" w:rsidTr="00C22402">
        <w:trPr>
          <w:trHeight w:val="177"/>
        </w:trPr>
        <w:tc>
          <w:tcPr>
            <w:tcW w:w="6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1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FFE" w:rsidRPr="009D3FFE" w:rsidRDefault="009D3FFE">
            <w:pPr>
              <w:jc w:val="right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ФБ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FFE" w:rsidRPr="009D3FFE" w:rsidRDefault="009D3FFE">
            <w:pPr>
              <w:jc w:val="right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FFE" w:rsidRPr="009D3FFE" w:rsidRDefault="009D3FFE">
            <w:pPr>
              <w:jc w:val="right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FFE" w:rsidRPr="009D3FFE" w:rsidRDefault="009D3FFE">
            <w:pPr>
              <w:jc w:val="right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</w:tr>
      <w:tr w:rsidR="009D3FFE" w:rsidTr="00C22402">
        <w:trPr>
          <w:trHeight w:val="423"/>
        </w:trPr>
        <w:tc>
          <w:tcPr>
            <w:tcW w:w="6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FFE" w:rsidRPr="009D3FFE" w:rsidRDefault="009D3FFE">
            <w:pPr>
              <w:jc w:val="center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2.1.2</w:t>
            </w:r>
          </w:p>
        </w:tc>
        <w:tc>
          <w:tcPr>
            <w:tcW w:w="31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  <w:proofErr w:type="spellStart"/>
            <w:r w:rsidRPr="009D3FFE">
              <w:rPr>
                <w:color w:val="000000"/>
                <w:sz w:val="16"/>
                <w:szCs w:val="16"/>
              </w:rPr>
              <w:t>Энергосервисный</w:t>
            </w:r>
            <w:proofErr w:type="spellEnd"/>
            <w:r w:rsidRPr="009D3FFE">
              <w:rPr>
                <w:color w:val="000000"/>
                <w:sz w:val="16"/>
                <w:szCs w:val="16"/>
              </w:rPr>
              <w:t xml:space="preserve"> контракт на осуществление действий, направленных на энергосбережение и повышение энергетической эффективности использования энергетических ресурсов при эксплуатации сетей уличного освещения </w:t>
            </w:r>
            <w:proofErr w:type="gramStart"/>
            <w:r w:rsidRPr="009D3FFE">
              <w:rPr>
                <w:color w:val="000000"/>
                <w:sz w:val="16"/>
                <w:szCs w:val="16"/>
              </w:rPr>
              <w:t>в</w:t>
            </w:r>
            <w:proofErr w:type="gramEnd"/>
            <w:r w:rsidRPr="009D3FFE">
              <w:rPr>
                <w:color w:val="000000"/>
                <w:sz w:val="16"/>
                <w:szCs w:val="16"/>
              </w:rPr>
              <w:t xml:space="preserve"> ЗАТО г. Североморск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FFE" w:rsidRPr="009D3FFE" w:rsidRDefault="00A2541C">
            <w:pPr>
              <w:jc w:val="center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2020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FFE" w:rsidRPr="009D3FFE" w:rsidRDefault="009D3FFE">
            <w:pPr>
              <w:jc w:val="right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FFE" w:rsidRPr="009D3FFE" w:rsidRDefault="009D3FFE">
            <w:pPr>
              <w:jc w:val="right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7 192,45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FFE" w:rsidRPr="009D3FFE" w:rsidRDefault="009D3FFE">
            <w:pPr>
              <w:jc w:val="right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7 175,85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FFE" w:rsidRPr="009D3FFE" w:rsidRDefault="009D3FFE">
            <w:pPr>
              <w:jc w:val="right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99,77%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FFE" w:rsidRPr="009D3FFE" w:rsidRDefault="009D3FFE">
            <w:pPr>
              <w:jc w:val="center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Достигнутая эконо</w:t>
            </w:r>
            <w:r w:rsidR="00710BE5">
              <w:rPr>
                <w:color w:val="000000"/>
                <w:sz w:val="16"/>
                <w:szCs w:val="16"/>
              </w:rPr>
              <w:t>м</w:t>
            </w:r>
            <w:r w:rsidRPr="009D3FFE">
              <w:rPr>
                <w:color w:val="000000"/>
                <w:sz w:val="16"/>
                <w:szCs w:val="16"/>
              </w:rPr>
              <w:t xml:space="preserve">ия энергоресурса, </w:t>
            </w:r>
            <w:proofErr w:type="spellStart"/>
            <w:r w:rsidRPr="009D3FFE">
              <w:rPr>
                <w:color w:val="000000"/>
                <w:sz w:val="16"/>
                <w:szCs w:val="16"/>
              </w:rPr>
              <w:t>кВтч</w:t>
            </w:r>
            <w:proofErr w:type="spellEnd"/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FFE" w:rsidRPr="009D3FFE" w:rsidRDefault="00710BE5" w:rsidP="00710BE5">
            <w:pPr>
              <w:ind w:right="-106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1 009 </w:t>
            </w:r>
            <w:r w:rsidR="009D3FFE" w:rsidRPr="009D3FFE">
              <w:rPr>
                <w:color w:val="000000"/>
                <w:sz w:val="16"/>
                <w:szCs w:val="16"/>
              </w:rPr>
              <w:t>393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FFE" w:rsidRPr="009D3FFE" w:rsidRDefault="009D3FFE">
            <w:pPr>
              <w:jc w:val="center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955 034</w:t>
            </w:r>
          </w:p>
        </w:tc>
        <w:tc>
          <w:tcPr>
            <w:tcW w:w="11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FFE" w:rsidRPr="009D3FFE" w:rsidRDefault="009D3FFE">
            <w:pPr>
              <w:jc w:val="center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95%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FFE" w:rsidRPr="009D3FFE" w:rsidRDefault="009D3FFE">
            <w:pPr>
              <w:jc w:val="center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 xml:space="preserve">КРГХ администрации ЗАТО г. </w:t>
            </w:r>
            <w:proofErr w:type="gramStart"/>
            <w:r w:rsidRPr="009D3FFE">
              <w:rPr>
                <w:color w:val="000000"/>
                <w:sz w:val="16"/>
                <w:szCs w:val="16"/>
              </w:rPr>
              <w:t>Североморск,  МКУ</w:t>
            </w:r>
            <w:proofErr w:type="gramEnd"/>
            <w:r w:rsidRPr="009D3FFE">
              <w:rPr>
                <w:color w:val="000000"/>
                <w:sz w:val="16"/>
                <w:szCs w:val="16"/>
              </w:rPr>
              <w:t xml:space="preserve"> "ГЦ ЖКХ ЗАТО г. Североморск"</w:t>
            </w:r>
          </w:p>
        </w:tc>
      </w:tr>
      <w:tr w:rsidR="009D3FFE" w:rsidTr="00C22402">
        <w:trPr>
          <w:trHeight w:val="315"/>
        </w:trPr>
        <w:tc>
          <w:tcPr>
            <w:tcW w:w="6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1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FFE" w:rsidRPr="009D3FFE" w:rsidRDefault="009D3FFE">
            <w:pPr>
              <w:jc w:val="right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FFE" w:rsidRPr="009D3FFE" w:rsidRDefault="009D3FFE">
            <w:pPr>
              <w:jc w:val="right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7 192,45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FFE" w:rsidRPr="009D3FFE" w:rsidRDefault="009D3FFE">
            <w:pPr>
              <w:jc w:val="right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7 175,85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FFE" w:rsidRPr="009D3FFE" w:rsidRDefault="009D3FFE">
            <w:pPr>
              <w:jc w:val="right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99,77%</w:t>
            </w: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</w:tr>
      <w:tr w:rsidR="009D3FFE" w:rsidTr="00C22402">
        <w:trPr>
          <w:trHeight w:val="315"/>
        </w:trPr>
        <w:tc>
          <w:tcPr>
            <w:tcW w:w="6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1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FFE" w:rsidRPr="009D3FFE" w:rsidRDefault="009D3FFE">
            <w:pPr>
              <w:jc w:val="right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ОБ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FFE" w:rsidRPr="009D3FFE" w:rsidRDefault="009D3FFE">
            <w:pPr>
              <w:jc w:val="right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FFE" w:rsidRPr="009D3FFE" w:rsidRDefault="009D3FFE">
            <w:pPr>
              <w:jc w:val="right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FFE" w:rsidRPr="009D3FFE" w:rsidRDefault="009D3FFE">
            <w:pPr>
              <w:jc w:val="right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</w:tr>
      <w:tr w:rsidR="009D3FFE" w:rsidTr="00C22402">
        <w:trPr>
          <w:trHeight w:val="339"/>
        </w:trPr>
        <w:tc>
          <w:tcPr>
            <w:tcW w:w="6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1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FFE" w:rsidRPr="009D3FFE" w:rsidRDefault="009D3FFE">
            <w:pPr>
              <w:jc w:val="right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ФБ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FFE" w:rsidRPr="009D3FFE" w:rsidRDefault="009D3FFE">
            <w:pPr>
              <w:jc w:val="right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FFE" w:rsidRPr="009D3FFE" w:rsidRDefault="009D3FFE">
            <w:pPr>
              <w:jc w:val="right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FFE" w:rsidRPr="009D3FFE" w:rsidRDefault="009D3FFE">
            <w:pPr>
              <w:jc w:val="right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</w:tr>
      <w:tr w:rsidR="009D3FFE" w:rsidTr="00C22402">
        <w:trPr>
          <w:trHeight w:val="315"/>
        </w:trPr>
        <w:tc>
          <w:tcPr>
            <w:tcW w:w="453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FE" w:rsidRPr="009D3FFE" w:rsidRDefault="009D3FF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D3FFE">
              <w:rPr>
                <w:b/>
                <w:bCs/>
                <w:color w:val="000000"/>
                <w:sz w:val="16"/>
                <w:szCs w:val="16"/>
              </w:rPr>
              <w:t>Итого по задаче 2: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FFE" w:rsidRPr="009D3FFE" w:rsidRDefault="009D3FF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D3FFE">
              <w:rPr>
                <w:b/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FFE" w:rsidRPr="009D3FFE" w:rsidRDefault="009D3FF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D3FFE">
              <w:rPr>
                <w:b/>
                <w:bCs/>
                <w:color w:val="000000"/>
                <w:sz w:val="16"/>
                <w:szCs w:val="16"/>
              </w:rPr>
              <w:t>7 192,45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FFE" w:rsidRPr="009D3FFE" w:rsidRDefault="009D3FF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D3FFE">
              <w:rPr>
                <w:b/>
                <w:bCs/>
                <w:color w:val="000000"/>
                <w:sz w:val="16"/>
                <w:szCs w:val="16"/>
              </w:rPr>
              <w:t>7 175,85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FFE" w:rsidRPr="009D3FFE" w:rsidRDefault="009D3FF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D3FFE">
              <w:rPr>
                <w:b/>
                <w:bCs/>
                <w:color w:val="000000"/>
                <w:sz w:val="16"/>
                <w:szCs w:val="16"/>
              </w:rPr>
              <w:t>99,77%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FFE" w:rsidRPr="009D3FFE" w:rsidRDefault="009D3FFE">
            <w:pPr>
              <w:jc w:val="center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FFE" w:rsidRPr="009D3FFE" w:rsidRDefault="009D3FFE">
            <w:pPr>
              <w:jc w:val="center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FFE" w:rsidRPr="009D3FFE" w:rsidRDefault="009D3FFE">
            <w:pPr>
              <w:jc w:val="center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FFE" w:rsidRPr="009D3FFE" w:rsidRDefault="009D3FFE">
            <w:pPr>
              <w:jc w:val="center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FFE" w:rsidRPr="009D3FFE" w:rsidRDefault="009D3FFE">
            <w:pPr>
              <w:jc w:val="center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 </w:t>
            </w:r>
          </w:p>
        </w:tc>
      </w:tr>
      <w:tr w:rsidR="009D3FFE" w:rsidTr="00C22402">
        <w:trPr>
          <w:trHeight w:val="315"/>
        </w:trPr>
        <w:tc>
          <w:tcPr>
            <w:tcW w:w="453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3FFE" w:rsidRPr="009D3FFE" w:rsidRDefault="009D3FFE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FFE" w:rsidRPr="009D3FFE" w:rsidRDefault="009D3FFE">
            <w:pPr>
              <w:jc w:val="right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FFE" w:rsidRPr="009D3FFE" w:rsidRDefault="009D3FFE">
            <w:pPr>
              <w:jc w:val="right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7 192,45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FFE" w:rsidRPr="009D3FFE" w:rsidRDefault="009D3FFE">
            <w:pPr>
              <w:jc w:val="right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7 175,85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FFE" w:rsidRPr="009D3FFE" w:rsidRDefault="009D3FFE">
            <w:pPr>
              <w:jc w:val="right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99,77%</w:t>
            </w: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</w:tr>
      <w:tr w:rsidR="009D3FFE" w:rsidTr="00C22402">
        <w:trPr>
          <w:trHeight w:val="315"/>
        </w:trPr>
        <w:tc>
          <w:tcPr>
            <w:tcW w:w="453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3FFE" w:rsidRPr="009D3FFE" w:rsidRDefault="009D3FFE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FFE" w:rsidRPr="009D3FFE" w:rsidRDefault="009D3FFE">
            <w:pPr>
              <w:jc w:val="right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ОБ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FFE" w:rsidRPr="009D3FFE" w:rsidRDefault="009D3FFE">
            <w:pPr>
              <w:jc w:val="right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FFE" w:rsidRPr="009D3FFE" w:rsidRDefault="009D3FFE">
            <w:pPr>
              <w:jc w:val="right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FFE" w:rsidRPr="009D3FFE" w:rsidRDefault="009D3FFE">
            <w:pPr>
              <w:jc w:val="right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</w:tr>
      <w:tr w:rsidR="009D3FFE" w:rsidTr="00C22402">
        <w:trPr>
          <w:trHeight w:val="315"/>
        </w:trPr>
        <w:tc>
          <w:tcPr>
            <w:tcW w:w="453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3FFE" w:rsidRPr="009D3FFE" w:rsidRDefault="009D3FFE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FFE" w:rsidRPr="009D3FFE" w:rsidRDefault="009D3FFE">
            <w:pPr>
              <w:jc w:val="right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ФБ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FFE" w:rsidRPr="009D3FFE" w:rsidRDefault="009D3FFE">
            <w:pPr>
              <w:jc w:val="right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FFE" w:rsidRPr="009D3FFE" w:rsidRDefault="009D3FFE">
            <w:pPr>
              <w:jc w:val="right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FFE" w:rsidRPr="009D3FFE" w:rsidRDefault="009D3FFE">
            <w:pPr>
              <w:jc w:val="right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</w:tr>
      <w:tr w:rsidR="009D3FFE" w:rsidTr="00C22402">
        <w:trPr>
          <w:trHeight w:val="315"/>
        </w:trPr>
        <w:tc>
          <w:tcPr>
            <w:tcW w:w="6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FE" w:rsidRPr="009D3FFE" w:rsidRDefault="009D3FFE">
            <w:pPr>
              <w:jc w:val="center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1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FFE" w:rsidRPr="009D3FFE" w:rsidRDefault="009D3FF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D3FFE">
              <w:rPr>
                <w:b/>
                <w:bCs/>
                <w:color w:val="000000"/>
                <w:sz w:val="16"/>
                <w:szCs w:val="16"/>
              </w:rPr>
              <w:t>Всего по подпрограмме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FFE" w:rsidRPr="009D3FFE" w:rsidRDefault="009D3FFE">
            <w:pPr>
              <w:jc w:val="center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FFE" w:rsidRPr="009D3FFE" w:rsidRDefault="009D3FF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D3FFE">
              <w:rPr>
                <w:b/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FFE" w:rsidRPr="009D3FFE" w:rsidRDefault="009D3FFE" w:rsidP="00AD4D8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D3FFE">
              <w:rPr>
                <w:b/>
                <w:bCs/>
                <w:color w:val="000000"/>
                <w:sz w:val="16"/>
                <w:szCs w:val="16"/>
              </w:rPr>
              <w:t>7 751,7</w:t>
            </w:r>
            <w:r w:rsidR="00AD4D8D">
              <w:rPr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FFE" w:rsidRPr="009D3FFE" w:rsidRDefault="009D3FF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D3FFE">
              <w:rPr>
                <w:b/>
                <w:bCs/>
                <w:color w:val="000000"/>
                <w:sz w:val="16"/>
                <w:szCs w:val="16"/>
              </w:rPr>
              <w:t>7 735,19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FFE" w:rsidRPr="009D3FFE" w:rsidRDefault="009D3FF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D3FFE">
              <w:rPr>
                <w:b/>
                <w:bCs/>
                <w:color w:val="000000"/>
                <w:sz w:val="16"/>
                <w:szCs w:val="16"/>
              </w:rPr>
              <w:t>99,79%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FFE" w:rsidRPr="009D3FFE" w:rsidRDefault="009D3FFE">
            <w:pPr>
              <w:jc w:val="center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FFE" w:rsidRPr="009D3FFE" w:rsidRDefault="009D3FFE">
            <w:pPr>
              <w:jc w:val="center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FFE" w:rsidRPr="009D3FFE" w:rsidRDefault="009D3FFE">
            <w:pPr>
              <w:jc w:val="center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FFE" w:rsidRPr="009D3FFE" w:rsidRDefault="009D3FFE">
            <w:pPr>
              <w:jc w:val="center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FFE" w:rsidRPr="009D3FFE" w:rsidRDefault="009D3FFE">
            <w:pPr>
              <w:jc w:val="center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 </w:t>
            </w:r>
          </w:p>
        </w:tc>
      </w:tr>
      <w:tr w:rsidR="009D3FFE" w:rsidTr="00C22402">
        <w:trPr>
          <w:trHeight w:val="315"/>
        </w:trPr>
        <w:tc>
          <w:tcPr>
            <w:tcW w:w="6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1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FFE" w:rsidRPr="009D3FFE" w:rsidRDefault="009D3FFE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FFE" w:rsidRPr="009D3FFE" w:rsidRDefault="009D3FFE">
            <w:pPr>
              <w:jc w:val="right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 xml:space="preserve">в </w:t>
            </w:r>
            <w:proofErr w:type="spellStart"/>
            <w:r w:rsidRPr="009D3FFE">
              <w:rPr>
                <w:color w:val="000000"/>
                <w:sz w:val="16"/>
                <w:szCs w:val="16"/>
              </w:rPr>
              <w:t>т.ч</w:t>
            </w:r>
            <w:proofErr w:type="spellEnd"/>
            <w:r w:rsidRPr="009D3FFE">
              <w:rPr>
                <w:color w:val="000000"/>
                <w:sz w:val="16"/>
                <w:szCs w:val="16"/>
              </w:rPr>
              <w:t>. 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FFE" w:rsidRPr="009D3FFE" w:rsidRDefault="009D3FFE" w:rsidP="00AD4D8D">
            <w:pPr>
              <w:jc w:val="right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7 751,7</w:t>
            </w:r>
            <w:r w:rsidR="00AD4D8D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FFE" w:rsidRPr="009D3FFE" w:rsidRDefault="009D3FFE">
            <w:pPr>
              <w:jc w:val="right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7 735,19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FFE" w:rsidRPr="009D3FFE" w:rsidRDefault="009D3FFE">
            <w:pPr>
              <w:jc w:val="right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99,79%</w:t>
            </w: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</w:p>
        </w:tc>
      </w:tr>
      <w:tr w:rsidR="009D3FFE" w:rsidTr="00C22402">
        <w:trPr>
          <w:trHeight w:val="315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Муниципальные услуги (работы)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FFE" w:rsidRPr="009D3FFE" w:rsidRDefault="009D3FFE">
            <w:pPr>
              <w:jc w:val="right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FFE" w:rsidRPr="009D3FFE" w:rsidRDefault="009D3FFE">
            <w:pPr>
              <w:jc w:val="right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FFE" w:rsidRPr="009D3FFE" w:rsidRDefault="009D3FFE">
            <w:pPr>
              <w:jc w:val="right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FE" w:rsidRPr="009D3FFE" w:rsidRDefault="009D3FFE">
            <w:pPr>
              <w:jc w:val="right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 </w:t>
            </w:r>
          </w:p>
        </w:tc>
      </w:tr>
      <w:tr w:rsidR="009D3FFE" w:rsidTr="00C22402">
        <w:trPr>
          <w:trHeight w:val="315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Публичные обязательства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FFE" w:rsidRPr="009D3FFE" w:rsidRDefault="009D3FFE">
            <w:pPr>
              <w:jc w:val="right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FFE" w:rsidRPr="009D3FFE" w:rsidRDefault="009D3FFE">
            <w:pPr>
              <w:jc w:val="right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FFE" w:rsidRPr="009D3FFE" w:rsidRDefault="009D3FFE">
            <w:pPr>
              <w:jc w:val="right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FE" w:rsidRPr="009D3FFE" w:rsidRDefault="009D3FFE">
            <w:pPr>
              <w:jc w:val="right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 </w:t>
            </w:r>
          </w:p>
        </w:tc>
      </w:tr>
      <w:tr w:rsidR="009D3FFE" w:rsidTr="00C22402">
        <w:trPr>
          <w:trHeight w:val="315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Мероприятия по содержанию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FFE" w:rsidRPr="009D3FFE" w:rsidRDefault="009D3FFE">
            <w:pPr>
              <w:jc w:val="right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FFE" w:rsidRPr="009D3FFE" w:rsidRDefault="009D3FFE">
            <w:pPr>
              <w:jc w:val="right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FFE" w:rsidRPr="009D3FFE" w:rsidRDefault="009D3FFE">
            <w:pPr>
              <w:jc w:val="right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FE" w:rsidRPr="009D3FFE" w:rsidRDefault="009D3FFE">
            <w:pPr>
              <w:jc w:val="right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 </w:t>
            </w:r>
          </w:p>
        </w:tc>
      </w:tr>
      <w:tr w:rsidR="009D3FFE" w:rsidTr="00C22402">
        <w:trPr>
          <w:trHeight w:val="315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Иные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FFE" w:rsidRPr="009D3FFE" w:rsidRDefault="009D3FFE">
            <w:pPr>
              <w:jc w:val="right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FFE" w:rsidRPr="009D3FFE" w:rsidRDefault="009D3FFE">
            <w:pPr>
              <w:jc w:val="right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7 751,7</w:t>
            </w:r>
            <w:r w:rsidR="00AD4D8D">
              <w:rPr>
                <w:color w:val="000000"/>
                <w:sz w:val="16"/>
                <w:szCs w:val="16"/>
              </w:rPr>
              <w:t>9</w:t>
            </w:r>
            <w:bookmarkStart w:id="0" w:name="_GoBack"/>
            <w:bookmarkEnd w:id="0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FFE" w:rsidRPr="009D3FFE" w:rsidRDefault="009D3FFE">
            <w:pPr>
              <w:jc w:val="right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7 735,19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FE" w:rsidRPr="009D3FFE" w:rsidRDefault="009D3FFE">
            <w:pPr>
              <w:jc w:val="right"/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FE" w:rsidRPr="009D3FFE" w:rsidRDefault="009D3FFE">
            <w:pPr>
              <w:rPr>
                <w:color w:val="000000"/>
                <w:sz w:val="16"/>
                <w:szCs w:val="16"/>
              </w:rPr>
            </w:pPr>
            <w:r w:rsidRPr="009D3FFE">
              <w:rPr>
                <w:color w:val="000000"/>
                <w:sz w:val="16"/>
                <w:szCs w:val="16"/>
              </w:rPr>
              <w:t> </w:t>
            </w:r>
          </w:p>
        </w:tc>
      </w:tr>
    </w:tbl>
    <w:p w:rsidR="009D3FFE" w:rsidRPr="00C22402" w:rsidRDefault="009D3FFE" w:rsidP="005679C4">
      <w:pPr>
        <w:pStyle w:val="a6"/>
        <w:widowControl w:val="0"/>
        <w:tabs>
          <w:tab w:val="left" w:pos="709"/>
        </w:tabs>
        <w:suppressAutoHyphens/>
        <w:spacing w:line="240" w:lineRule="auto"/>
        <w:ind w:left="360" w:firstLine="0"/>
        <w:jc w:val="center"/>
        <w:rPr>
          <w:b/>
          <w:sz w:val="16"/>
          <w:szCs w:val="16"/>
        </w:rPr>
      </w:pPr>
    </w:p>
    <w:p w:rsidR="00255EF5" w:rsidRPr="00C22402" w:rsidRDefault="00255EF5" w:rsidP="00255EF5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22402">
        <w:rPr>
          <w:rFonts w:ascii="Times New Roman" w:hAnsi="Times New Roman" w:cs="Times New Roman"/>
          <w:sz w:val="24"/>
          <w:szCs w:val="24"/>
        </w:rPr>
        <w:t>Оценка эффективности реализации подпрограммы</w:t>
      </w:r>
      <w:r w:rsidRPr="00C22402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255EF5" w:rsidRPr="00C22402" w:rsidRDefault="00255EF5" w:rsidP="00255EF5">
      <w:pPr>
        <w:pStyle w:val="ConsPlusNonformat"/>
        <w:widowControl/>
        <w:numPr>
          <w:ilvl w:val="0"/>
          <w:numId w:val="29"/>
        </w:numPr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22402">
        <w:rPr>
          <w:rFonts w:ascii="Times New Roman" w:hAnsi="Times New Roman" w:cs="Times New Roman"/>
          <w:sz w:val="24"/>
          <w:szCs w:val="24"/>
        </w:rPr>
        <w:t>Оценка достижения плановых значений индикаторов</w:t>
      </w:r>
    </w:p>
    <w:tbl>
      <w:tblPr>
        <w:tblW w:w="11159" w:type="dxa"/>
        <w:tblInd w:w="3461" w:type="dxa"/>
        <w:tblLook w:val="04A0" w:firstRow="1" w:lastRow="0" w:firstColumn="1" w:lastColumn="0" w:noHBand="0" w:noVBand="1"/>
      </w:tblPr>
      <w:tblGrid>
        <w:gridCol w:w="960"/>
        <w:gridCol w:w="3442"/>
        <w:gridCol w:w="336"/>
        <w:gridCol w:w="6521"/>
      </w:tblGrid>
      <w:tr w:rsidR="00C22402" w:rsidRPr="00C22402" w:rsidTr="00E75BEE">
        <w:trPr>
          <w:trHeight w:val="315"/>
        </w:trPr>
        <w:tc>
          <w:tcPr>
            <w:tcW w:w="960" w:type="dxa"/>
            <w:vMerge w:val="restart"/>
            <w:shd w:val="clear" w:color="auto" w:fill="auto"/>
            <w:noWrap/>
            <w:vAlign w:val="center"/>
            <w:hideMark/>
          </w:tcPr>
          <w:p w:rsidR="00255EF5" w:rsidRPr="00C22402" w:rsidRDefault="00255EF5" w:rsidP="00E75BEE">
            <w:pPr>
              <w:jc w:val="center"/>
              <w:rPr>
                <w:rFonts w:ascii="Calibri" w:hAnsi="Calibri"/>
              </w:rPr>
            </w:pPr>
            <w:r w:rsidRPr="00C22402">
              <w:t>ДИП =</w:t>
            </w:r>
          </w:p>
        </w:tc>
        <w:tc>
          <w:tcPr>
            <w:tcW w:w="344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EF5" w:rsidRPr="00C22402" w:rsidRDefault="00C879B6" w:rsidP="00C22402">
            <w:pPr>
              <w:jc w:val="center"/>
            </w:pPr>
            <w:r w:rsidRPr="00C22402">
              <w:t>5</w:t>
            </w:r>
            <w:r w:rsidR="00255EF5" w:rsidRPr="00C22402">
              <w:t>,</w:t>
            </w:r>
            <w:r w:rsidR="00C22402" w:rsidRPr="00C22402">
              <w:t>68</w:t>
            </w:r>
            <w:r w:rsidR="00255EF5" w:rsidRPr="00C22402">
              <w:t xml:space="preserve"> (степень решения задач)</w:t>
            </w:r>
          </w:p>
        </w:tc>
        <w:tc>
          <w:tcPr>
            <w:tcW w:w="236" w:type="dxa"/>
            <w:vMerge w:val="restart"/>
            <w:shd w:val="clear" w:color="auto" w:fill="auto"/>
            <w:noWrap/>
            <w:vAlign w:val="center"/>
            <w:hideMark/>
          </w:tcPr>
          <w:p w:rsidR="00255EF5" w:rsidRPr="00C22402" w:rsidRDefault="00255EF5" w:rsidP="00E75BEE">
            <w:pPr>
              <w:rPr>
                <w:rFonts w:ascii="Calibri" w:hAnsi="Calibri"/>
              </w:rPr>
            </w:pPr>
            <w:r w:rsidRPr="00C22402">
              <w:rPr>
                <w:rFonts w:ascii="Calibri" w:hAnsi="Calibri"/>
              </w:rPr>
              <w:t>=</w:t>
            </w:r>
          </w:p>
        </w:tc>
        <w:tc>
          <w:tcPr>
            <w:tcW w:w="6521" w:type="dxa"/>
            <w:vMerge w:val="restart"/>
            <w:shd w:val="clear" w:color="auto" w:fill="auto"/>
            <w:noWrap/>
            <w:vAlign w:val="center"/>
            <w:hideMark/>
          </w:tcPr>
          <w:p w:rsidR="00255EF5" w:rsidRPr="00C22402" w:rsidRDefault="00255EF5" w:rsidP="00C22402">
            <w:pPr>
              <w:rPr>
                <w:rFonts w:ascii="Calibri" w:hAnsi="Calibri"/>
              </w:rPr>
            </w:pPr>
            <w:r w:rsidRPr="00C22402">
              <w:rPr>
                <w:b/>
              </w:rPr>
              <w:t>0,</w:t>
            </w:r>
            <w:r w:rsidR="00C22402" w:rsidRPr="00C22402">
              <w:rPr>
                <w:b/>
              </w:rPr>
              <w:t>95</w:t>
            </w:r>
            <w:r w:rsidRPr="00C22402">
              <w:rPr>
                <w:b/>
              </w:rPr>
              <w:t xml:space="preserve"> </w:t>
            </w:r>
            <w:r w:rsidR="00C22402" w:rsidRPr="00C22402">
              <w:rPr>
                <w:b/>
              </w:rPr>
              <w:t>высокая</w:t>
            </w:r>
            <w:r w:rsidRPr="00C22402">
              <w:rPr>
                <w:b/>
              </w:rPr>
              <w:t xml:space="preserve"> результативность</w:t>
            </w:r>
          </w:p>
        </w:tc>
      </w:tr>
      <w:tr w:rsidR="00255EF5" w:rsidRPr="00C22402" w:rsidTr="00E75BEE">
        <w:trPr>
          <w:trHeight w:val="300"/>
        </w:trPr>
        <w:tc>
          <w:tcPr>
            <w:tcW w:w="960" w:type="dxa"/>
            <w:vMerge/>
            <w:vAlign w:val="center"/>
            <w:hideMark/>
          </w:tcPr>
          <w:p w:rsidR="00255EF5" w:rsidRPr="00C22402" w:rsidRDefault="00255EF5" w:rsidP="00E75BEE">
            <w:pPr>
              <w:rPr>
                <w:rFonts w:ascii="Calibri" w:hAnsi="Calibri"/>
              </w:rPr>
            </w:pPr>
          </w:p>
        </w:tc>
        <w:tc>
          <w:tcPr>
            <w:tcW w:w="344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EF5" w:rsidRPr="00C22402" w:rsidRDefault="00C879B6" w:rsidP="00E75BEE">
            <w:pPr>
              <w:jc w:val="center"/>
            </w:pPr>
            <w:r w:rsidRPr="00C22402">
              <w:t>6</w:t>
            </w:r>
          </w:p>
        </w:tc>
        <w:tc>
          <w:tcPr>
            <w:tcW w:w="236" w:type="dxa"/>
            <w:vMerge/>
            <w:vAlign w:val="center"/>
            <w:hideMark/>
          </w:tcPr>
          <w:p w:rsidR="00255EF5" w:rsidRPr="00C22402" w:rsidRDefault="00255EF5" w:rsidP="00E75BEE">
            <w:pPr>
              <w:rPr>
                <w:rFonts w:ascii="Calibri" w:hAnsi="Calibri"/>
              </w:rPr>
            </w:pPr>
          </w:p>
        </w:tc>
        <w:tc>
          <w:tcPr>
            <w:tcW w:w="6521" w:type="dxa"/>
            <w:vMerge/>
            <w:vAlign w:val="center"/>
            <w:hideMark/>
          </w:tcPr>
          <w:p w:rsidR="00255EF5" w:rsidRPr="00C22402" w:rsidRDefault="00255EF5" w:rsidP="00E75BEE">
            <w:pPr>
              <w:rPr>
                <w:rFonts w:ascii="Calibri" w:hAnsi="Calibri"/>
              </w:rPr>
            </w:pPr>
          </w:p>
        </w:tc>
      </w:tr>
    </w:tbl>
    <w:p w:rsidR="00255EF5" w:rsidRPr="00C22402" w:rsidRDefault="00255EF5" w:rsidP="00255EF5">
      <w:pPr>
        <w:pStyle w:val="ConsPlusNonformat"/>
        <w:widowControl/>
        <w:numPr>
          <w:ilvl w:val="0"/>
          <w:numId w:val="29"/>
        </w:numPr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22402">
        <w:rPr>
          <w:rFonts w:ascii="Times New Roman" w:hAnsi="Times New Roman" w:cs="Times New Roman"/>
          <w:sz w:val="24"/>
          <w:szCs w:val="24"/>
        </w:rPr>
        <w:t>Оценка полноты финансирования</w:t>
      </w:r>
      <w:r w:rsidRPr="00C22402">
        <w:rPr>
          <w:rFonts w:ascii="Times New Roman" w:hAnsi="Times New Roman" w:cs="Times New Roman"/>
          <w:sz w:val="24"/>
          <w:szCs w:val="24"/>
          <w:lang w:val="en-US"/>
        </w:rPr>
        <w:t>:</w:t>
      </w:r>
      <w:r w:rsidRPr="00C22402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255EF5" w:rsidRPr="00C22402" w:rsidRDefault="00255EF5" w:rsidP="00255EF5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16"/>
          <w:szCs w:val="16"/>
          <w:u w:val="single"/>
        </w:rPr>
      </w:pPr>
      <w:r w:rsidRPr="000E11DD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255EF5" w:rsidRPr="000E11DD" w:rsidRDefault="00255EF5" w:rsidP="00255EF5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E11DD">
        <w:rPr>
          <w:rFonts w:ascii="Times New Roman" w:hAnsi="Times New Roman" w:cs="Times New Roman"/>
          <w:sz w:val="24"/>
          <w:szCs w:val="24"/>
        </w:rPr>
        <w:t xml:space="preserve">                                         ПФ = </w:t>
      </w:r>
      <w:r w:rsidR="00C22402" w:rsidRPr="00C22402">
        <w:rPr>
          <w:rFonts w:ascii="Times New Roman" w:hAnsi="Times New Roman" w:cs="Times New Roman"/>
          <w:b/>
          <w:sz w:val="24"/>
          <w:szCs w:val="24"/>
        </w:rPr>
        <w:t>1</w:t>
      </w:r>
      <w:r w:rsidRPr="00C22402">
        <w:rPr>
          <w:rFonts w:ascii="Times New Roman" w:hAnsi="Times New Roman" w:cs="Times New Roman"/>
          <w:b/>
          <w:sz w:val="24"/>
          <w:szCs w:val="24"/>
        </w:rPr>
        <w:t>,</w:t>
      </w:r>
      <w:r w:rsidR="00C22402" w:rsidRPr="00C22402">
        <w:rPr>
          <w:rFonts w:ascii="Times New Roman" w:hAnsi="Times New Roman" w:cs="Times New Roman"/>
          <w:b/>
          <w:sz w:val="24"/>
          <w:szCs w:val="24"/>
        </w:rPr>
        <w:t>0</w:t>
      </w:r>
      <w:r w:rsidRPr="000E11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C2605" w:rsidRPr="000E11DD">
        <w:rPr>
          <w:rFonts w:ascii="Times New Roman" w:hAnsi="Times New Roman" w:cs="Times New Roman"/>
          <w:sz w:val="24"/>
          <w:szCs w:val="24"/>
        </w:rPr>
        <w:t>–</w:t>
      </w:r>
      <w:r w:rsidR="007368C0">
        <w:rPr>
          <w:rFonts w:ascii="Times New Roman" w:hAnsi="Times New Roman" w:cs="Times New Roman"/>
          <w:sz w:val="24"/>
          <w:szCs w:val="24"/>
        </w:rPr>
        <w:t xml:space="preserve"> </w:t>
      </w:r>
      <w:r w:rsidRPr="000E11DD">
        <w:rPr>
          <w:rFonts w:ascii="Times New Roman" w:hAnsi="Times New Roman" w:cs="Times New Roman"/>
          <w:b/>
          <w:sz w:val="24"/>
          <w:szCs w:val="24"/>
        </w:rPr>
        <w:t>полное финансирование</w:t>
      </w:r>
      <w:r w:rsidRPr="000E11DD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255EF5" w:rsidRPr="00C22402" w:rsidRDefault="00255EF5" w:rsidP="00255EF5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16"/>
          <w:szCs w:val="16"/>
        </w:rPr>
      </w:pPr>
      <w:r w:rsidRPr="000E11DD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:rsidR="0077083B" w:rsidRPr="000E11DD" w:rsidRDefault="00255EF5" w:rsidP="00255EF5">
      <w:pPr>
        <w:pStyle w:val="a6"/>
        <w:widowControl w:val="0"/>
        <w:tabs>
          <w:tab w:val="left" w:pos="709"/>
        </w:tabs>
        <w:suppressAutoHyphens/>
        <w:spacing w:line="240" w:lineRule="auto"/>
        <w:ind w:left="360" w:firstLine="0"/>
        <w:jc w:val="center"/>
        <w:rPr>
          <w:b/>
          <w:sz w:val="24"/>
          <w:szCs w:val="24"/>
        </w:rPr>
      </w:pPr>
      <w:r w:rsidRPr="000E11DD">
        <w:rPr>
          <w:sz w:val="24"/>
          <w:szCs w:val="24"/>
        </w:rPr>
        <w:t xml:space="preserve"> </w:t>
      </w:r>
      <w:r w:rsidRPr="000E11DD">
        <w:rPr>
          <w:b/>
          <w:sz w:val="24"/>
          <w:szCs w:val="24"/>
        </w:rPr>
        <w:t xml:space="preserve">Общая оценка эффективности реализации подпрограммы - </w:t>
      </w:r>
      <w:r w:rsidR="007368C0">
        <w:rPr>
          <w:b/>
          <w:sz w:val="24"/>
          <w:szCs w:val="24"/>
        </w:rPr>
        <w:t>5</w:t>
      </w:r>
      <w:r w:rsidRPr="000E11DD">
        <w:rPr>
          <w:b/>
          <w:sz w:val="24"/>
          <w:szCs w:val="24"/>
        </w:rPr>
        <w:t xml:space="preserve"> </w:t>
      </w:r>
      <w:r w:rsidR="007368C0">
        <w:rPr>
          <w:b/>
          <w:sz w:val="24"/>
          <w:szCs w:val="24"/>
        </w:rPr>
        <w:t>высокая</w:t>
      </w:r>
      <w:r w:rsidRPr="000E11DD">
        <w:rPr>
          <w:b/>
          <w:sz w:val="24"/>
          <w:szCs w:val="24"/>
        </w:rPr>
        <w:t xml:space="preserve"> эффективност</w:t>
      </w:r>
      <w:r w:rsidR="007368C0">
        <w:rPr>
          <w:b/>
          <w:sz w:val="24"/>
          <w:szCs w:val="24"/>
        </w:rPr>
        <w:t>ь</w:t>
      </w:r>
      <w:r w:rsidRPr="000E11DD">
        <w:rPr>
          <w:b/>
          <w:sz w:val="24"/>
          <w:szCs w:val="24"/>
        </w:rPr>
        <w:t xml:space="preserve"> </w:t>
      </w:r>
    </w:p>
    <w:p w:rsidR="00AB001A" w:rsidRPr="000E11DD" w:rsidRDefault="00AB001A" w:rsidP="00AB001A">
      <w:pPr>
        <w:pStyle w:val="a6"/>
        <w:widowControl w:val="0"/>
        <w:tabs>
          <w:tab w:val="left" w:pos="709"/>
        </w:tabs>
        <w:suppressAutoHyphens/>
        <w:spacing w:line="240" w:lineRule="auto"/>
        <w:ind w:firstLine="0"/>
        <w:rPr>
          <w:b/>
        </w:rPr>
      </w:pPr>
    </w:p>
    <w:p w:rsidR="00E6591E" w:rsidRPr="000E11DD" w:rsidRDefault="00522555" w:rsidP="008A0EF1">
      <w:pPr>
        <w:pStyle w:val="a6"/>
        <w:widowControl w:val="0"/>
        <w:tabs>
          <w:tab w:val="left" w:pos="709"/>
        </w:tabs>
        <w:suppressAutoHyphens/>
        <w:spacing w:line="240" w:lineRule="auto"/>
        <w:ind w:left="2160" w:firstLine="0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lastRenderedPageBreak/>
        <w:t>4</w:t>
      </w:r>
      <w:r w:rsidR="008A0EF1">
        <w:rPr>
          <w:b/>
          <w:sz w:val="24"/>
          <w:szCs w:val="24"/>
        </w:rPr>
        <w:t>.</w:t>
      </w:r>
      <w:r w:rsidR="00E6591E" w:rsidRPr="000E11DD">
        <w:rPr>
          <w:b/>
          <w:sz w:val="24"/>
          <w:szCs w:val="24"/>
        </w:rPr>
        <w:t>«</w:t>
      </w:r>
      <w:proofErr w:type="gramEnd"/>
      <w:r w:rsidR="00E6591E" w:rsidRPr="008A0EF1">
        <w:rPr>
          <w:b/>
          <w:sz w:val="24"/>
          <w:szCs w:val="24"/>
        </w:rPr>
        <w:t>Подготовка объе</w:t>
      </w:r>
      <w:r w:rsidR="00821697" w:rsidRPr="008A0EF1">
        <w:rPr>
          <w:b/>
          <w:sz w:val="24"/>
          <w:szCs w:val="24"/>
        </w:rPr>
        <w:t>ктов и систем жизнеобеспечения</w:t>
      </w:r>
      <w:r w:rsidR="00821697" w:rsidRPr="000E11DD">
        <w:rPr>
          <w:b/>
          <w:sz w:val="24"/>
          <w:szCs w:val="24"/>
        </w:rPr>
        <w:t xml:space="preserve"> </w:t>
      </w:r>
      <w:r w:rsidR="00E6591E" w:rsidRPr="000E11DD">
        <w:rPr>
          <w:b/>
          <w:sz w:val="24"/>
          <w:szCs w:val="24"/>
        </w:rPr>
        <w:t>ЗАТО г. Североморск к работе в отопительный период»</w:t>
      </w:r>
      <w:r w:rsidR="00E35D1A" w:rsidRPr="000E11DD">
        <w:rPr>
          <w:b/>
          <w:sz w:val="24"/>
          <w:szCs w:val="24"/>
        </w:rPr>
        <w:t xml:space="preserve"> </w:t>
      </w:r>
    </w:p>
    <w:p w:rsidR="00AB001A" w:rsidRDefault="00E6591E" w:rsidP="00821697">
      <w:pPr>
        <w:pStyle w:val="a6"/>
        <w:widowControl w:val="0"/>
        <w:tabs>
          <w:tab w:val="left" w:pos="709"/>
        </w:tabs>
        <w:suppressAutoHyphens/>
        <w:spacing w:line="240" w:lineRule="auto"/>
        <w:ind w:left="720" w:firstLine="0"/>
        <w:jc w:val="center"/>
        <w:rPr>
          <w:b/>
          <w:sz w:val="24"/>
          <w:szCs w:val="24"/>
        </w:rPr>
      </w:pPr>
      <w:r w:rsidRPr="000E11DD">
        <w:rPr>
          <w:b/>
          <w:sz w:val="24"/>
          <w:szCs w:val="24"/>
        </w:rPr>
        <w:t>на 201</w:t>
      </w:r>
      <w:r w:rsidR="00D434AE" w:rsidRPr="000E11DD">
        <w:rPr>
          <w:b/>
          <w:sz w:val="24"/>
          <w:szCs w:val="24"/>
        </w:rPr>
        <w:t>6</w:t>
      </w:r>
      <w:r w:rsidRPr="000E11DD">
        <w:rPr>
          <w:b/>
          <w:sz w:val="24"/>
          <w:szCs w:val="24"/>
        </w:rPr>
        <w:t>-2020 годы</w:t>
      </w:r>
    </w:p>
    <w:p w:rsidR="008B115E" w:rsidRDefault="008B115E" w:rsidP="00821697">
      <w:pPr>
        <w:pStyle w:val="a6"/>
        <w:widowControl w:val="0"/>
        <w:tabs>
          <w:tab w:val="left" w:pos="709"/>
        </w:tabs>
        <w:suppressAutoHyphens/>
        <w:spacing w:line="240" w:lineRule="auto"/>
        <w:ind w:left="720" w:firstLine="0"/>
        <w:jc w:val="center"/>
        <w:rPr>
          <w:b/>
          <w:sz w:val="24"/>
          <w:szCs w:val="24"/>
        </w:rPr>
      </w:pPr>
    </w:p>
    <w:tbl>
      <w:tblPr>
        <w:tblW w:w="15021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677"/>
        <w:gridCol w:w="3004"/>
        <w:gridCol w:w="992"/>
        <w:gridCol w:w="992"/>
        <w:gridCol w:w="1276"/>
        <w:gridCol w:w="992"/>
        <w:gridCol w:w="850"/>
        <w:gridCol w:w="1985"/>
        <w:gridCol w:w="708"/>
        <w:gridCol w:w="709"/>
        <w:gridCol w:w="1134"/>
        <w:gridCol w:w="1702"/>
      </w:tblGrid>
      <w:tr w:rsidR="00CB586D" w:rsidTr="00CB586D">
        <w:trPr>
          <w:trHeight w:val="300"/>
        </w:trPr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86D" w:rsidRPr="00CB586D" w:rsidRDefault="00CB586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CB586D">
              <w:rPr>
                <w:b/>
                <w:color w:val="000000"/>
                <w:sz w:val="16"/>
                <w:szCs w:val="16"/>
              </w:rPr>
              <w:t>№п/п</w:t>
            </w:r>
          </w:p>
        </w:tc>
        <w:tc>
          <w:tcPr>
            <w:tcW w:w="30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86D" w:rsidRPr="00CB586D" w:rsidRDefault="00CB586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CB586D">
              <w:rPr>
                <w:b/>
                <w:color w:val="000000"/>
                <w:sz w:val="16"/>
                <w:szCs w:val="16"/>
              </w:rPr>
              <w:t>Цель, задачи, мероприятия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86D" w:rsidRPr="00CB586D" w:rsidRDefault="00CB586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CB586D">
              <w:rPr>
                <w:b/>
                <w:color w:val="000000"/>
                <w:sz w:val="16"/>
                <w:szCs w:val="16"/>
              </w:rPr>
              <w:t>Срок выполнения (квартал, год)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86D" w:rsidRPr="00CB586D" w:rsidRDefault="00CB586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CB586D">
              <w:rPr>
                <w:b/>
                <w:color w:val="000000"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86D" w:rsidRPr="00CB586D" w:rsidRDefault="00CB586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CB586D">
              <w:rPr>
                <w:b/>
                <w:color w:val="000000"/>
                <w:sz w:val="16"/>
                <w:szCs w:val="16"/>
              </w:rPr>
              <w:t>Объемы финансирования, тыс. руб.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86D" w:rsidRPr="00CB586D" w:rsidRDefault="00CB586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CB586D">
              <w:rPr>
                <w:b/>
                <w:color w:val="000000"/>
                <w:sz w:val="16"/>
                <w:szCs w:val="16"/>
              </w:rPr>
              <w:t>Процент освоения, % (гр.6/гр.5)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86D" w:rsidRPr="00CB586D" w:rsidRDefault="00CB586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CB586D">
              <w:rPr>
                <w:b/>
                <w:color w:val="000000"/>
                <w:sz w:val="16"/>
                <w:szCs w:val="16"/>
              </w:rPr>
              <w:t>Показатели (индикаторы) результативности выполнения мероприятий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86D" w:rsidRPr="00CB586D" w:rsidRDefault="00CB586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CB586D">
              <w:rPr>
                <w:b/>
                <w:color w:val="000000"/>
                <w:sz w:val="16"/>
                <w:szCs w:val="16"/>
              </w:rPr>
              <w:t>Исполнители, перечень организаций, участвующих в реализации мероприятий</w:t>
            </w:r>
          </w:p>
        </w:tc>
      </w:tr>
      <w:tr w:rsidR="00CB586D" w:rsidTr="00CB586D">
        <w:trPr>
          <w:trHeight w:val="1020"/>
        </w:trPr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3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86D" w:rsidRPr="00CB586D" w:rsidRDefault="00CB586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CB586D">
              <w:rPr>
                <w:b/>
                <w:color w:val="000000"/>
                <w:sz w:val="16"/>
                <w:szCs w:val="16"/>
              </w:rPr>
              <w:t>Уточненные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86D" w:rsidRPr="00CB586D" w:rsidRDefault="00CB586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CB586D">
              <w:rPr>
                <w:b/>
                <w:color w:val="000000"/>
                <w:sz w:val="16"/>
                <w:szCs w:val="16"/>
              </w:rPr>
              <w:t>Кассовый расход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86D" w:rsidRPr="00CB586D" w:rsidRDefault="00CB586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CB586D">
              <w:rPr>
                <w:b/>
                <w:color w:val="000000"/>
                <w:sz w:val="16"/>
                <w:szCs w:val="16"/>
              </w:rPr>
              <w:t>Наименование, ед. измерения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86D" w:rsidRPr="00CB586D" w:rsidRDefault="00CB586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CB586D">
              <w:rPr>
                <w:b/>
                <w:color w:val="000000"/>
                <w:sz w:val="16"/>
                <w:szCs w:val="16"/>
              </w:rPr>
              <w:t>План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86D" w:rsidRPr="00CB586D" w:rsidRDefault="00CB586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CB586D">
              <w:rPr>
                <w:b/>
                <w:color w:val="000000"/>
                <w:sz w:val="16"/>
                <w:szCs w:val="16"/>
              </w:rPr>
              <w:t>Факт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86D" w:rsidRPr="00CB586D" w:rsidRDefault="00CB586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CB586D">
              <w:rPr>
                <w:b/>
                <w:color w:val="000000"/>
                <w:sz w:val="16"/>
                <w:szCs w:val="16"/>
              </w:rPr>
              <w:t>Процент исполнения, % (гр.10/гр.9)</w:t>
            </w: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b/>
                <w:color w:val="000000"/>
                <w:sz w:val="16"/>
                <w:szCs w:val="16"/>
              </w:rPr>
            </w:pPr>
          </w:p>
        </w:tc>
      </w:tr>
      <w:tr w:rsidR="00CB586D" w:rsidTr="00CB586D">
        <w:trPr>
          <w:trHeight w:val="30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86D" w:rsidRPr="00CB586D" w:rsidRDefault="00CB586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CB586D">
              <w:rPr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3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86D" w:rsidRPr="00CB586D" w:rsidRDefault="00CB586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CB586D">
              <w:rPr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86D" w:rsidRPr="00CB586D" w:rsidRDefault="00CB586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CB586D">
              <w:rPr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86D" w:rsidRPr="00CB586D" w:rsidRDefault="00CB586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CB586D">
              <w:rPr>
                <w:b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86D" w:rsidRPr="00CB586D" w:rsidRDefault="00CB586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CB586D">
              <w:rPr>
                <w:b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86D" w:rsidRPr="00CB586D" w:rsidRDefault="00CB586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CB586D">
              <w:rPr>
                <w:b/>
                <w:color w:val="000000"/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86D" w:rsidRPr="00CB586D" w:rsidRDefault="00CB586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86D" w:rsidRPr="00CB586D" w:rsidRDefault="00CB586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CB586D">
              <w:rPr>
                <w:b/>
                <w:color w:val="000000"/>
                <w:sz w:val="16"/>
                <w:szCs w:val="16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86D" w:rsidRPr="00CB586D" w:rsidRDefault="00CB586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CB586D">
              <w:rPr>
                <w:b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86D" w:rsidRPr="00CB586D" w:rsidRDefault="00CB586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CB586D">
              <w:rPr>
                <w:b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86D" w:rsidRPr="00CB586D" w:rsidRDefault="00CB586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CB586D">
              <w:rPr>
                <w:b/>
                <w:color w:val="000000"/>
                <w:sz w:val="16"/>
                <w:szCs w:val="16"/>
              </w:rPr>
              <w:t>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86D" w:rsidRPr="00CB586D" w:rsidRDefault="00CB586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CB586D">
              <w:rPr>
                <w:b/>
                <w:color w:val="000000"/>
                <w:sz w:val="16"/>
                <w:szCs w:val="16"/>
              </w:rPr>
              <w:t>12</w:t>
            </w:r>
          </w:p>
        </w:tc>
      </w:tr>
      <w:tr w:rsidR="00CB586D" w:rsidTr="00CB586D">
        <w:trPr>
          <w:trHeight w:val="285"/>
        </w:trPr>
        <w:tc>
          <w:tcPr>
            <w:tcW w:w="150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  <w:r w:rsidRPr="00CB586D">
              <w:rPr>
                <w:b/>
                <w:bCs/>
                <w:color w:val="000000"/>
                <w:sz w:val="16"/>
                <w:szCs w:val="16"/>
              </w:rPr>
              <w:t>Цель:</w:t>
            </w:r>
            <w:r w:rsidRPr="00CB586D">
              <w:rPr>
                <w:b/>
                <w:color w:val="000000"/>
                <w:sz w:val="16"/>
                <w:szCs w:val="16"/>
              </w:rPr>
              <w:t xml:space="preserve"> Обеспечение готовности коммунальных систем жизнеобеспечения к осенне-зимнему периоду</w:t>
            </w:r>
          </w:p>
        </w:tc>
      </w:tr>
      <w:tr w:rsidR="0050318D" w:rsidTr="004F30E8">
        <w:trPr>
          <w:trHeight w:val="983"/>
        </w:trPr>
        <w:tc>
          <w:tcPr>
            <w:tcW w:w="87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50318D" w:rsidRPr="00CB586D" w:rsidRDefault="0050318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586D">
              <w:rPr>
                <w:b/>
                <w:bCs/>
                <w:color w:val="000000"/>
                <w:sz w:val="16"/>
                <w:szCs w:val="16"/>
              </w:rPr>
              <w:t xml:space="preserve">Задача 1. </w:t>
            </w:r>
            <w:r w:rsidRPr="00CB586D">
              <w:rPr>
                <w:b/>
                <w:color w:val="000000"/>
                <w:sz w:val="16"/>
                <w:szCs w:val="16"/>
              </w:rPr>
              <w:t>Восстановление работоспособности и повышение надежности коммунальных систем жизнеобеспечения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318D" w:rsidRPr="004F30E8" w:rsidRDefault="0050318D" w:rsidP="0050318D">
            <w:pPr>
              <w:rPr>
                <w:b/>
                <w:sz w:val="16"/>
                <w:szCs w:val="16"/>
              </w:rPr>
            </w:pPr>
            <w:r w:rsidRPr="004F30E8">
              <w:rPr>
                <w:b/>
                <w:sz w:val="16"/>
                <w:szCs w:val="16"/>
              </w:rPr>
              <w:t>Доля отремонтированный участков в общей протяженности сетей,</w:t>
            </w:r>
            <w:r w:rsidR="004F30E8" w:rsidRPr="004F30E8">
              <w:rPr>
                <w:b/>
                <w:sz w:val="16"/>
                <w:szCs w:val="16"/>
              </w:rPr>
              <w:t xml:space="preserve"> </w:t>
            </w:r>
            <w:r w:rsidRPr="004F30E8">
              <w:rPr>
                <w:b/>
                <w:sz w:val="16"/>
                <w:szCs w:val="16"/>
              </w:rPr>
              <w:t>%</w:t>
            </w:r>
          </w:p>
        </w:tc>
        <w:tc>
          <w:tcPr>
            <w:tcW w:w="708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0318D" w:rsidRPr="004F30E8" w:rsidRDefault="0050318D" w:rsidP="00561773">
            <w:pPr>
              <w:jc w:val="center"/>
              <w:rPr>
                <w:b/>
                <w:bCs/>
                <w:sz w:val="16"/>
                <w:szCs w:val="16"/>
              </w:rPr>
            </w:pPr>
            <w:r w:rsidRPr="004F30E8">
              <w:rPr>
                <w:b/>
                <w:bCs/>
                <w:sz w:val="16"/>
                <w:szCs w:val="16"/>
              </w:rPr>
              <w:t>0,3</w:t>
            </w:r>
          </w:p>
        </w:tc>
        <w:tc>
          <w:tcPr>
            <w:tcW w:w="709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0318D" w:rsidRPr="004F30E8" w:rsidRDefault="0050318D" w:rsidP="00561773">
            <w:pPr>
              <w:jc w:val="center"/>
              <w:rPr>
                <w:b/>
                <w:bCs/>
                <w:sz w:val="16"/>
                <w:szCs w:val="16"/>
              </w:rPr>
            </w:pPr>
            <w:r w:rsidRPr="004F30E8">
              <w:rPr>
                <w:b/>
                <w:bCs/>
                <w:sz w:val="16"/>
                <w:szCs w:val="16"/>
              </w:rPr>
              <w:t>0,3</w:t>
            </w: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0318D" w:rsidRPr="004F30E8" w:rsidRDefault="0050318D" w:rsidP="00561773">
            <w:pPr>
              <w:jc w:val="center"/>
              <w:rPr>
                <w:b/>
                <w:bCs/>
                <w:sz w:val="16"/>
                <w:szCs w:val="16"/>
              </w:rPr>
            </w:pPr>
            <w:r w:rsidRPr="004F30E8">
              <w:rPr>
                <w:b/>
                <w:bCs/>
                <w:sz w:val="16"/>
                <w:szCs w:val="16"/>
              </w:rPr>
              <w:t>100%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18D" w:rsidRPr="00CB586D" w:rsidRDefault="0050318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586D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CB586D" w:rsidTr="00CB586D">
        <w:trPr>
          <w:trHeight w:val="278"/>
        </w:trPr>
        <w:tc>
          <w:tcPr>
            <w:tcW w:w="467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B586D" w:rsidRPr="00CB586D" w:rsidRDefault="00CB586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CB586D">
              <w:rPr>
                <w:b/>
                <w:bCs/>
                <w:color w:val="000000"/>
                <w:sz w:val="16"/>
                <w:szCs w:val="16"/>
              </w:rPr>
              <w:t xml:space="preserve">Основное мероприятие 1. Подготовка объектов и систем </w:t>
            </w:r>
            <w:proofErr w:type="gramStart"/>
            <w:r w:rsidRPr="00CB586D">
              <w:rPr>
                <w:b/>
                <w:bCs/>
                <w:color w:val="000000"/>
                <w:sz w:val="16"/>
                <w:szCs w:val="16"/>
              </w:rPr>
              <w:t>жизнеобеспечения</w:t>
            </w:r>
            <w:proofErr w:type="gramEnd"/>
            <w:r w:rsidRPr="00CB586D">
              <w:rPr>
                <w:b/>
                <w:bCs/>
                <w:color w:val="000000"/>
                <w:sz w:val="16"/>
                <w:szCs w:val="16"/>
              </w:rPr>
              <w:t xml:space="preserve"> ЗАТО г. Североморск к работе в отопительный период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CB586D">
              <w:rPr>
                <w:b/>
                <w:bCs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CB586D">
              <w:rPr>
                <w:b/>
                <w:bCs/>
                <w:color w:val="000000"/>
                <w:sz w:val="16"/>
                <w:szCs w:val="16"/>
              </w:rPr>
              <w:t>82 274,32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CB586D">
              <w:rPr>
                <w:b/>
                <w:bCs/>
                <w:color w:val="000000"/>
                <w:sz w:val="16"/>
                <w:szCs w:val="16"/>
              </w:rPr>
              <w:t>81 174,51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CB586D">
              <w:rPr>
                <w:b/>
                <w:bCs/>
                <w:color w:val="000000"/>
                <w:sz w:val="16"/>
                <w:szCs w:val="16"/>
              </w:rPr>
              <w:t>98,7%</w:t>
            </w:r>
          </w:p>
        </w:tc>
        <w:tc>
          <w:tcPr>
            <w:tcW w:w="623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center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B586D" w:rsidTr="00CB586D">
        <w:trPr>
          <w:trHeight w:val="300"/>
        </w:trPr>
        <w:tc>
          <w:tcPr>
            <w:tcW w:w="467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586D" w:rsidRPr="00CB586D" w:rsidRDefault="00CB586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CB586D">
              <w:rPr>
                <w:b/>
                <w:bCs/>
                <w:color w:val="000000"/>
                <w:sz w:val="16"/>
                <w:szCs w:val="16"/>
              </w:rPr>
              <w:t>МБ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14 151,18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13 962,02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98,7%</w:t>
            </w:r>
          </w:p>
        </w:tc>
        <w:tc>
          <w:tcPr>
            <w:tcW w:w="6238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</w:tr>
      <w:tr w:rsidR="00CB586D" w:rsidTr="00CB586D">
        <w:trPr>
          <w:trHeight w:val="300"/>
        </w:trPr>
        <w:tc>
          <w:tcPr>
            <w:tcW w:w="467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586D" w:rsidRPr="00CB586D" w:rsidRDefault="00CB586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ОБ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68 123,14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67 212,49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98,7%</w:t>
            </w:r>
          </w:p>
        </w:tc>
        <w:tc>
          <w:tcPr>
            <w:tcW w:w="6238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</w:tr>
      <w:tr w:rsidR="00CB586D" w:rsidTr="00CB586D">
        <w:trPr>
          <w:trHeight w:val="300"/>
        </w:trPr>
        <w:tc>
          <w:tcPr>
            <w:tcW w:w="467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586D" w:rsidRPr="00CB586D" w:rsidRDefault="00CB586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ФБ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0,0%</w:t>
            </w:r>
          </w:p>
        </w:tc>
        <w:tc>
          <w:tcPr>
            <w:tcW w:w="6238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</w:tr>
      <w:tr w:rsidR="00CB586D" w:rsidTr="00CB586D">
        <w:trPr>
          <w:trHeight w:val="300"/>
        </w:trPr>
        <w:tc>
          <w:tcPr>
            <w:tcW w:w="6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jc w:val="center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1.1</w:t>
            </w:r>
          </w:p>
        </w:tc>
        <w:tc>
          <w:tcPr>
            <w:tcW w:w="30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Восстановление работоспособности объектов коммунальной инфраструктуры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center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2016-2025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CB586D">
              <w:rPr>
                <w:b/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0,0%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center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center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center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jc w:val="center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B586D" w:rsidTr="00CB586D">
        <w:trPr>
          <w:trHeight w:val="300"/>
        </w:trPr>
        <w:tc>
          <w:tcPr>
            <w:tcW w:w="6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CB586D">
              <w:rPr>
                <w:b/>
                <w:bCs/>
                <w:color w:val="000000"/>
                <w:sz w:val="16"/>
                <w:szCs w:val="16"/>
              </w:rPr>
              <w:t xml:space="preserve"> МБ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0,0%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</w:tr>
      <w:tr w:rsidR="00CB586D" w:rsidTr="00CB586D">
        <w:trPr>
          <w:trHeight w:val="300"/>
        </w:trPr>
        <w:tc>
          <w:tcPr>
            <w:tcW w:w="6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ОБ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0,0%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</w:tr>
      <w:tr w:rsidR="00CB586D" w:rsidTr="00CB586D">
        <w:trPr>
          <w:trHeight w:val="300"/>
        </w:trPr>
        <w:tc>
          <w:tcPr>
            <w:tcW w:w="6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ФБ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0,0%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</w:tr>
      <w:tr w:rsidR="00CB586D" w:rsidTr="00CB586D">
        <w:trPr>
          <w:trHeight w:val="300"/>
        </w:trPr>
        <w:tc>
          <w:tcPr>
            <w:tcW w:w="6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jc w:val="center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1.1.5</w:t>
            </w:r>
          </w:p>
        </w:tc>
        <w:tc>
          <w:tcPr>
            <w:tcW w:w="30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 xml:space="preserve">Разработка проектно-сметной документации на выполнение работ по капитальному ремонту объектов </w:t>
            </w:r>
            <w:proofErr w:type="gramStart"/>
            <w:r w:rsidRPr="00CB586D">
              <w:rPr>
                <w:color w:val="000000"/>
                <w:sz w:val="16"/>
                <w:szCs w:val="16"/>
              </w:rPr>
              <w:t>жизнеобеспечения</w:t>
            </w:r>
            <w:proofErr w:type="gramEnd"/>
            <w:r w:rsidRPr="00CB586D">
              <w:rPr>
                <w:color w:val="000000"/>
                <w:sz w:val="16"/>
                <w:szCs w:val="16"/>
              </w:rPr>
              <w:t xml:space="preserve"> ЗАТО г. Североморск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center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2018-2020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0,0%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center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По мере необходимости, да -1, нет - 0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jc w:val="center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jc w:val="center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jc w:val="center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0%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center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 xml:space="preserve">КРГХ администрации ЗАТО г. </w:t>
            </w:r>
            <w:proofErr w:type="gramStart"/>
            <w:r w:rsidRPr="00CB586D">
              <w:rPr>
                <w:color w:val="000000"/>
                <w:sz w:val="16"/>
                <w:szCs w:val="16"/>
              </w:rPr>
              <w:t>Североморск,  МКУ</w:t>
            </w:r>
            <w:proofErr w:type="gramEnd"/>
            <w:r w:rsidRPr="00CB586D">
              <w:rPr>
                <w:color w:val="000000"/>
                <w:sz w:val="16"/>
                <w:szCs w:val="16"/>
              </w:rPr>
              <w:t xml:space="preserve"> "ГЦ ЖКХ ЗАТО г. Североморск"</w:t>
            </w:r>
          </w:p>
        </w:tc>
      </w:tr>
      <w:tr w:rsidR="00CB586D" w:rsidTr="00CB586D">
        <w:trPr>
          <w:trHeight w:val="300"/>
        </w:trPr>
        <w:tc>
          <w:tcPr>
            <w:tcW w:w="6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 xml:space="preserve"> МБ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0,0%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</w:tr>
      <w:tr w:rsidR="00CB586D" w:rsidTr="00CB586D">
        <w:trPr>
          <w:trHeight w:val="300"/>
        </w:trPr>
        <w:tc>
          <w:tcPr>
            <w:tcW w:w="6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ОБ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0,0%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</w:tr>
      <w:tr w:rsidR="00CB586D" w:rsidTr="00CB586D">
        <w:trPr>
          <w:trHeight w:val="252"/>
        </w:trPr>
        <w:tc>
          <w:tcPr>
            <w:tcW w:w="6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ФБ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0,0%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</w:tr>
      <w:tr w:rsidR="00CB586D" w:rsidTr="00CB586D">
        <w:trPr>
          <w:trHeight w:val="263"/>
        </w:trPr>
        <w:tc>
          <w:tcPr>
            <w:tcW w:w="6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jc w:val="center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1.1.6.</w:t>
            </w:r>
          </w:p>
        </w:tc>
        <w:tc>
          <w:tcPr>
            <w:tcW w:w="30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 xml:space="preserve">Капитальный ремонт участка пути железнодорожного хозяйства в районе Верхней </w:t>
            </w:r>
            <w:proofErr w:type="spellStart"/>
            <w:r w:rsidRPr="00CB586D">
              <w:rPr>
                <w:color w:val="000000"/>
                <w:sz w:val="16"/>
                <w:szCs w:val="16"/>
              </w:rPr>
              <w:t>Ваенги</w:t>
            </w:r>
            <w:proofErr w:type="spellEnd"/>
            <w:r w:rsidRPr="00CB586D">
              <w:rPr>
                <w:color w:val="000000"/>
                <w:sz w:val="16"/>
                <w:szCs w:val="16"/>
              </w:rPr>
              <w:t xml:space="preserve"> (1-ый район)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center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2019-2020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0,0%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center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По мере необходимости, да -1, нет - 0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jc w:val="center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jc w:val="center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jc w:val="center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0%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center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 xml:space="preserve">КРГХ администрации ЗАТО г. </w:t>
            </w:r>
            <w:proofErr w:type="gramStart"/>
            <w:r w:rsidRPr="00CB586D">
              <w:rPr>
                <w:color w:val="000000"/>
                <w:sz w:val="16"/>
                <w:szCs w:val="16"/>
              </w:rPr>
              <w:t>Североморск,  МКУ</w:t>
            </w:r>
            <w:proofErr w:type="gramEnd"/>
            <w:r w:rsidRPr="00CB586D">
              <w:rPr>
                <w:color w:val="000000"/>
                <w:sz w:val="16"/>
                <w:szCs w:val="16"/>
              </w:rPr>
              <w:t xml:space="preserve"> "ГЦ ЖКХ ЗАТО г. Североморск"</w:t>
            </w:r>
          </w:p>
        </w:tc>
      </w:tr>
      <w:tr w:rsidR="00CB586D" w:rsidTr="00CB586D">
        <w:trPr>
          <w:trHeight w:val="263"/>
        </w:trPr>
        <w:tc>
          <w:tcPr>
            <w:tcW w:w="6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 xml:space="preserve"> МБ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0,0%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</w:tr>
      <w:tr w:rsidR="00CB586D" w:rsidTr="00CB586D">
        <w:trPr>
          <w:trHeight w:val="263"/>
        </w:trPr>
        <w:tc>
          <w:tcPr>
            <w:tcW w:w="6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ОБ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0,0%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</w:tr>
      <w:tr w:rsidR="00CB586D" w:rsidTr="00CB586D">
        <w:trPr>
          <w:trHeight w:val="263"/>
        </w:trPr>
        <w:tc>
          <w:tcPr>
            <w:tcW w:w="6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ФБ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0,0%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</w:tr>
      <w:tr w:rsidR="00CB586D" w:rsidTr="00CB586D">
        <w:trPr>
          <w:trHeight w:val="263"/>
        </w:trPr>
        <w:tc>
          <w:tcPr>
            <w:tcW w:w="6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jc w:val="center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1.2.</w:t>
            </w:r>
          </w:p>
        </w:tc>
        <w:tc>
          <w:tcPr>
            <w:tcW w:w="30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  <w:proofErr w:type="spellStart"/>
            <w:r w:rsidRPr="00CB586D">
              <w:rPr>
                <w:color w:val="000000"/>
                <w:sz w:val="16"/>
                <w:szCs w:val="16"/>
              </w:rPr>
              <w:t>Софинанирование</w:t>
            </w:r>
            <w:proofErr w:type="spellEnd"/>
            <w:r w:rsidRPr="00CB586D">
              <w:rPr>
                <w:color w:val="000000"/>
                <w:sz w:val="16"/>
                <w:szCs w:val="16"/>
              </w:rPr>
              <w:t xml:space="preserve"> субсидии из областного бюджета, предоставляемой в 2020 году в целях обеспечения надежности системы теплоснабжения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center"/>
              <w:rPr>
                <w:sz w:val="16"/>
                <w:szCs w:val="16"/>
              </w:rPr>
            </w:pPr>
            <w:r w:rsidRPr="00CB586D">
              <w:rPr>
                <w:sz w:val="16"/>
                <w:szCs w:val="16"/>
              </w:rPr>
              <w:t>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14 151,18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13 962,02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98,7%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center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Объем выполненных работ,</w:t>
            </w:r>
            <w:r w:rsidR="008A0EF1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B586D">
              <w:rPr>
                <w:color w:val="000000"/>
                <w:sz w:val="16"/>
                <w:szCs w:val="16"/>
              </w:rPr>
              <w:t>п.м</w:t>
            </w:r>
            <w:proofErr w:type="spellEnd"/>
            <w:r w:rsidRPr="00CB586D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jc w:val="center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1037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jc w:val="center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1037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jc w:val="center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center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 xml:space="preserve">КИО </w:t>
            </w:r>
            <w:proofErr w:type="gramStart"/>
            <w:r w:rsidRPr="00CB586D">
              <w:rPr>
                <w:color w:val="000000"/>
                <w:sz w:val="16"/>
                <w:szCs w:val="16"/>
              </w:rPr>
              <w:t>администрации</w:t>
            </w:r>
            <w:proofErr w:type="gramEnd"/>
            <w:r w:rsidRPr="00CB586D">
              <w:rPr>
                <w:color w:val="000000"/>
                <w:sz w:val="16"/>
                <w:szCs w:val="16"/>
              </w:rPr>
              <w:t xml:space="preserve"> ЗАТО г.Североморск, МКУ "Муниципальное имущество" </w:t>
            </w:r>
          </w:p>
        </w:tc>
      </w:tr>
      <w:tr w:rsidR="00CB586D" w:rsidTr="00CB586D">
        <w:trPr>
          <w:trHeight w:val="263"/>
        </w:trPr>
        <w:tc>
          <w:tcPr>
            <w:tcW w:w="6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 xml:space="preserve"> МБ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sz w:val="16"/>
                <w:szCs w:val="16"/>
              </w:rPr>
            </w:pPr>
            <w:r w:rsidRPr="00CB586D">
              <w:rPr>
                <w:sz w:val="16"/>
                <w:szCs w:val="16"/>
              </w:rPr>
              <w:t xml:space="preserve">14 151,18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13 962,02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98,7%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</w:tr>
      <w:tr w:rsidR="00CB586D" w:rsidTr="00CB586D">
        <w:trPr>
          <w:trHeight w:val="263"/>
        </w:trPr>
        <w:tc>
          <w:tcPr>
            <w:tcW w:w="6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ОБ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0,0%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</w:tr>
      <w:tr w:rsidR="00CB586D" w:rsidTr="00CB586D">
        <w:trPr>
          <w:trHeight w:val="263"/>
        </w:trPr>
        <w:tc>
          <w:tcPr>
            <w:tcW w:w="6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ФБ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0,0%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</w:tr>
      <w:tr w:rsidR="00CB586D" w:rsidTr="00CB586D">
        <w:trPr>
          <w:trHeight w:val="263"/>
        </w:trPr>
        <w:tc>
          <w:tcPr>
            <w:tcW w:w="6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jc w:val="center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lastRenderedPageBreak/>
              <w:t>1.3.</w:t>
            </w:r>
          </w:p>
        </w:tc>
        <w:tc>
          <w:tcPr>
            <w:tcW w:w="30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Субсидии бюджетам муниципальных образований, предоставляемых в 2020 году в целях обеспечения надежности системы теплоснабжения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center"/>
              <w:rPr>
                <w:sz w:val="16"/>
                <w:szCs w:val="16"/>
              </w:rPr>
            </w:pPr>
            <w:r w:rsidRPr="00CB586D">
              <w:rPr>
                <w:sz w:val="16"/>
                <w:szCs w:val="16"/>
              </w:rPr>
              <w:t>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68 123,14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67 212,49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98,7%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center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 xml:space="preserve">Объем выполненных </w:t>
            </w:r>
            <w:proofErr w:type="spellStart"/>
            <w:proofErr w:type="gramStart"/>
            <w:r w:rsidRPr="00CB586D">
              <w:rPr>
                <w:color w:val="000000"/>
                <w:sz w:val="16"/>
                <w:szCs w:val="16"/>
              </w:rPr>
              <w:t>работ,п.м</w:t>
            </w:r>
            <w:proofErr w:type="spellEnd"/>
            <w:r w:rsidRPr="00CB586D">
              <w:rPr>
                <w:color w:val="000000"/>
                <w:sz w:val="16"/>
                <w:szCs w:val="16"/>
              </w:rPr>
              <w:t>.</w:t>
            </w:r>
            <w:proofErr w:type="gramEnd"/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jc w:val="center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1037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jc w:val="center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1037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jc w:val="center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center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 xml:space="preserve">КИО </w:t>
            </w:r>
            <w:proofErr w:type="gramStart"/>
            <w:r w:rsidRPr="00CB586D">
              <w:rPr>
                <w:color w:val="000000"/>
                <w:sz w:val="16"/>
                <w:szCs w:val="16"/>
              </w:rPr>
              <w:t>администрации</w:t>
            </w:r>
            <w:proofErr w:type="gramEnd"/>
            <w:r w:rsidRPr="00CB586D">
              <w:rPr>
                <w:color w:val="000000"/>
                <w:sz w:val="16"/>
                <w:szCs w:val="16"/>
              </w:rPr>
              <w:t xml:space="preserve"> ЗАТО г.Североморск, МКУ "Муниципальное имущество" </w:t>
            </w:r>
          </w:p>
        </w:tc>
      </w:tr>
      <w:tr w:rsidR="00CB586D" w:rsidTr="00CB586D">
        <w:trPr>
          <w:trHeight w:val="263"/>
        </w:trPr>
        <w:tc>
          <w:tcPr>
            <w:tcW w:w="6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 xml:space="preserve"> МБ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0,0%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</w:tr>
      <w:tr w:rsidR="00CB586D" w:rsidTr="00CB586D">
        <w:trPr>
          <w:trHeight w:val="263"/>
        </w:trPr>
        <w:tc>
          <w:tcPr>
            <w:tcW w:w="6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ОБ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68 123,14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67 212,49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98,7%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</w:tr>
      <w:tr w:rsidR="00CB586D" w:rsidTr="00CB586D">
        <w:trPr>
          <w:trHeight w:val="263"/>
        </w:trPr>
        <w:tc>
          <w:tcPr>
            <w:tcW w:w="6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ФБ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0,0%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</w:tr>
      <w:tr w:rsidR="00CB586D" w:rsidTr="00CB586D">
        <w:trPr>
          <w:trHeight w:val="263"/>
        </w:trPr>
        <w:tc>
          <w:tcPr>
            <w:tcW w:w="467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B586D" w:rsidRPr="00CB586D" w:rsidRDefault="00CB586D" w:rsidP="009F1B4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CB586D">
              <w:rPr>
                <w:b/>
                <w:bCs/>
                <w:color w:val="000000"/>
                <w:sz w:val="16"/>
                <w:szCs w:val="16"/>
              </w:rPr>
              <w:t xml:space="preserve">Основное мероприятие 2. Мероприятия по разработке и утверждению </w:t>
            </w:r>
            <w:proofErr w:type="gramStart"/>
            <w:r w:rsidRPr="00CB586D">
              <w:rPr>
                <w:b/>
                <w:bCs/>
                <w:color w:val="000000"/>
                <w:sz w:val="16"/>
                <w:szCs w:val="16"/>
              </w:rPr>
              <w:t>схемы</w:t>
            </w:r>
            <w:r w:rsidR="00841B19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CB586D">
              <w:rPr>
                <w:b/>
                <w:bCs/>
                <w:color w:val="000000"/>
                <w:sz w:val="16"/>
                <w:szCs w:val="16"/>
              </w:rPr>
              <w:t xml:space="preserve"> теплоснабжения</w:t>
            </w:r>
            <w:proofErr w:type="gramEnd"/>
            <w:r w:rsidRPr="00CB586D">
              <w:rPr>
                <w:b/>
                <w:bCs/>
                <w:color w:val="000000"/>
                <w:sz w:val="16"/>
                <w:szCs w:val="16"/>
              </w:rPr>
              <w:t xml:space="preserve"> и водоснабжения, программы комплексного развития систем ком</w:t>
            </w:r>
            <w:r w:rsidR="009F1B4D">
              <w:rPr>
                <w:b/>
                <w:bCs/>
                <w:color w:val="000000"/>
                <w:sz w:val="16"/>
                <w:szCs w:val="16"/>
              </w:rPr>
              <w:t>м</w:t>
            </w:r>
            <w:r w:rsidRPr="00CB586D">
              <w:rPr>
                <w:b/>
                <w:bCs/>
                <w:color w:val="000000"/>
                <w:sz w:val="16"/>
                <w:szCs w:val="16"/>
              </w:rPr>
              <w:t>унальной инфраструктуры ЗАТО г.</w:t>
            </w:r>
            <w:r w:rsidR="009F1B4D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CB586D">
              <w:rPr>
                <w:b/>
                <w:bCs/>
                <w:color w:val="000000"/>
                <w:sz w:val="16"/>
                <w:szCs w:val="16"/>
              </w:rPr>
              <w:t>Североморск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450,00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450,00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100,0%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center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jc w:val="center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jc w:val="center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jc w:val="center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center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B586D" w:rsidTr="00CB586D">
        <w:trPr>
          <w:trHeight w:val="263"/>
        </w:trPr>
        <w:tc>
          <w:tcPr>
            <w:tcW w:w="467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586D" w:rsidRPr="00CB586D" w:rsidRDefault="00CB586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 xml:space="preserve"> МБ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450,00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450,00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100,0%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</w:tr>
      <w:tr w:rsidR="00CB586D" w:rsidTr="00CB586D">
        <w:trPr>
          <w:trHeight w:val="263"/>
        </w:trPr>
        <w:tc>
          <w:tcPr>
            <w:tcW w:w="467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586D" w:rsidRPr="00CB586D" w:rsidRDefault="00CB586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ОБ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0,0%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</w:tr>
      <w:tr w:rsidR="00CB586D" w:rsidTr="00CB586D">
        <w:trPr>
          <w:trHeight w:val="218"/>
        </w:trPr>
        <w:tc>
          <w:tcPr>
            <w:tcW w:w="467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586D" w:rsidRPr="00CB586D" w:rsidRDefault="00CB586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ФБ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0,0%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</w:tr>
      <w:tr w:rsidR="00CB586D" w:rsidTr="00CB586D">
        <w:trPr>
          <w:trHeight w:val="300"/>
        </w:trPr>
        <w:tc>
          <w:tcPr>
            <w:tcW w:w="6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jc w:val="center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2.1</w:t>
            </w:r>
          </w:p>
        </w:tc>
        <w:tc>
          <w:tcPr>
            <w:tcW w:w="30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Разработка и утверждение схемы теплоснабжения и водоснабжения,</w:t>
            </w:r>
            <w:r w:rsidR="009F1B4D">
              <w:rPr>
                <w:color w:val="000000"/>
                <w:sz w:val="16"/>
                <w:szCs w:val="16"/>
              </w:rPr>
              <w:t xml:space="preserve"> </w:t>
            </w:r>
            <w:r w:rsidRPr="00CB586D">
              <w:rPr>
                <w:color w:val="000000"/>
                <w:sz w:val="16"/>
                <w:szCs w:val="16"/>
              </w:rPr>
              <w:t>программы комплексного развития систем коммунальной инфраструктуры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center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2019-2025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CB586D">
              <w:rPr>
                <w:b/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CB586D">
              <w:rPr>
                <w:b/>
                <w:bCs/>
                <w:color w:val="000000"/>
                <w:sz w:val="16"/>
                <w:szCs w:val="16"/>
              </w:rPr>
              <w:t>450,00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CB586D">
              <w:rPr>
                <w:b/>
                <w:bCs/>
                <w:color w:val="000000"/>
                <w:sz w:val="16"/>
                <w:szCs w:val="16"/>
              </w:rPr>
              <w:t>450,00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CB586D">
              <w:rPr>
                <w:b/>
                <w:bCs/>
                <w:color w:val="000000"/>
                <w:sz w:val="16"/>
                <w:szCs w:val="16"/>
              </w:rPr>
              <w:t>100,0%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center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По мере необходимости, да -1, нет - 0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center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center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jc w:val="center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center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 xml:space="preserve">КРГХ </w:t>
            </w:r>
            <w:proofErr w:type="gramStart"/>
            <w:r w:rsidRPr="00CB586D">
              <w:rPr>
                <w:color w:val="000000"/>
                <w:sz w:val="16"/>
                <w:szCs w:val="16"/>
              </w:rPr>
              <w:t>администрации</w:t>
            </w:r>
            <w:proofErr w:type="gramEnd"/>
            <w:r w:rsidRPr="00CB586D">
              <w:rPr>
                <w:color w:val="000000"/>
                <w:sz w:val="16"/>
                <w:szCs w:val="16"/>
              </w:rPr>
              <w:t xml:space="preserve"> ЗАТО              г. Североморск</w:t>
            </w:r>
          </w:p>
        </w:tc>
      </w:tr>
      <w:tr w:rsidR="00CB586D" w:rsidTr="00CB586D">
        <w:trPr>
          <w:trHeight w:val="300"/>
        </w:trPr>
        <w:tc>
          <w:tcPr>
            <w:tcW w:w="6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МБ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450,00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450,00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100,0%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</w:tr>
      <w:tr w:rsidR="00CB586D" w:rsidTr="00CB586D">
        <w:trPr>
          <w:trHeight w:val="300"/>
        </w:trPr>
        <w:tc>
          <w:tcPr>
            <w:tcW w:w="6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ОБ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0,0%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</w:tr>
      <w:tr w:rsidR="00CB586D" w:rsidTr="00CB586D">
        <w:trPr>
          <w:trHeight w:val="300"/>
        </w:trPr>
        <w:tc>
          <w:tcPr>
            <w:tcW w:w="6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ФБ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0,0%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</w:tr>
      <w:tr w:rsidR="00CB586D" w:rsidTr="00CB586D">
        <w:trPr>
          <w:trHeight w:val="289"/>
        </w:trPr>
        <w:tc>
          <w:tcPr>
            <w:tcW w:w="467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586D">
              <w:rPr>
                <w:b/>
                <w:bCs/>
                <w:color w:val="000000"/>
                <w:sz w:val="16"/>
                <w:szCs w:val="16"/>
              </w:rPr>
              <w:t>Итого по задаче 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CB586D">
              <w:rPr>
                <w:b/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CB586D">
              <w:rPr>
                <w:b/>
                <w:bCs/>
                <w:color w:val="000000"/>
                <w:sz w:val="16"/>
                <w:szCs w:val="16"/>
              </w:rPr>
              <w:t>82 724,32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CB586D">
              <w:rPr>
                <w:b/>
                <w:bCs/>
                <w:color w:val="000000"/>
                <w:sz w:val="16"/>
                <w:szCs w:val="16"/>
              </w:rPr>
              <w:t>81 624,51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CB586D">
              <w:rPr>
                <w:b/>
                <w:bCs/>
                <w:color w:val="000000"/>
                <w:sz w:val="16"/>
                <w:szCs w:val="16"/>
              </w:rPr>
              <w:t>98,7%</w:t>
            </w:r>
          </w:p>
        </w:tc>
        <w:tc>
          <w:tcPr>
            <w:tcW w:w="623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center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B586D" w:rsidTr="00CB586D">
        <w:trPr>
          <w:trHeight w:val="300"/>
        </w:trPr>
        <w:tc>
          <w:tcPr>
            <w:tcW w:w="467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586D" w:rsidRPr="00CB586D" w:rsidRDefault="00CB586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МБ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14 601,18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14 412,02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98,7%</w:t>
            </w:r>
          </w:p>
        </w:tc>
        <w:tc>
          <w:tcPr>
            <w:tcW w:w="6238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</w:tr>
      <w:tr w:rsidR="00CB586D" w:rsidTr="00CB586D">
        <w:trPr>
          <w:trHeight w:val="300"/>
        </w:trPr>
        <w:tc>
          <w:tcPr>
            <w:tcW w:w="467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586D" w:rsidRPr="00CB586D" w:rsidRDefault="00CB586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ОБ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68 123,14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67 212,49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98,7%</w:t>
            </w:r>
          </w:p>
        </w:tc>
        <w:tc>
          <w:tcPr>
            <w:tcW w:w="6238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</w:tr>
      <w:tr w:rsidR="00CB586D" w:rsidTr="00CB586D">
        <w:trPr>
          <w:trHeight w:val="300"/>
        </w:trPr>
        <w:tc>
          <w:tcPr>
            <w:tcW w:w="467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586D" w:rsidRPr="00CB586D" w:rsidRDefault="00CB586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ФБ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0,0%</w:t>
            </w:r>
          </w:p>
        </w:tc>
        <w:tc>
          <w:tcPr>
            <w:tcW w:w="6238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</w:tr>
      <w:tr w:rsidR="00CB586D" w:rsidTr="00CB586D">
        <w:trPr>
          <w:trHeight w:val="300"/>
        </w:trPr>
        <w:tc>
          <w:tcPr>
            <w:tcW w:w="133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CB586D">
              <w:rPr>
                <w:b/>
                <w:bCs/>
                <w:color w:val="000000"/>
                <w:sz w:val="16"/>
                <w:szCs w:val="16"/>
              </w:rPr>
              <w:t xml:space="preserve">Задача 2. Повышение надежности и энергетической эффективности </w:t>
            </w:r>
            <w:proofErr w:type="gramStart"/>
            <w:r w:rsidRPr="00CB586D">
              <w:rPr>
                <w:b/>
                <w:bCs/>
                <w:color w:val="000000"/>
                <w:sz w:val="16"/>
                <w:szCs w:val="16"/>
              </w:rPr>
              <w:t>системы  теплоснабжения</w:t>
            </w:r>
            <w:proofErr w:type="gramEnd"/>
            <w:r w:rsidRPr="00CB586D">
              <w:rPr>
                <w:b/>
                <w:bCs/>
                <w:color w:val="000000"/>
                <w:sz w:val="16"/>
                <w:szCs w:val="16"/>
              </w:rPr>
              <w:t xml:space="preserve"> ЗАТО г. Североморск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center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B586D" w:rsidTr="00CB586D">
        <w:trPr>
          <w:trHeight w:val="300"/>
        </w:trPr>
        <w:tc>
          <w:tcPr>
            <w:tcW w:w="467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CB586D">
              <w:rPr>
                <w:b/>
                <w:bCs/>
                <w:color w:val="000000"/>
                <w:sz w:val="16"/>
                <w:szCs w:val="16"/>
              </w:rPr>
              <w:t>Основное мероприятие 3. Организация теплоснабжения, необходимого для развития, повышения надежности и энергетической эффективности системы теплоснабжения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CB586D">
              <w:rPr>
                <w:b/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CB586D">
              <w:rPr>
                <w:b/>
                <w:bCs/>
                <w:color w:val="000000"/>
                <w:sz w:val="16"/>
                <w:szCs w:val="16"/>
              </w:rPr>
              <w:t>189,42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CB586D">
              <w:rPr>
                <w:b/>
                <w:bCs/>
                <w:color w:val="000000"/>
                <w:sz w:val="16"/>
                <w:szCs w:val="16"/>
              </w:rPr>
              <w:t>189,42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CB586D">
              <w:rPr>
                <w:b/>
                <w:bCs/>
                <w:color w:val="000000"/>
                <w:sz w:val="16"/>
                <w:szCs w:val="16"/>
              </w:rPr>
              <w:t>100,0%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center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center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center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jc w:val="center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center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B586D" w:rsidTr="00CB586D">
        <w:trPr>
          <w:trHeight w:val="300"/>
        </w:trPr>
        <w:tc>
          <w:tcPr>
            <w:tcW w:w="467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586D" w:rsidRPr="00CB586D" w:rsidRDefault="00CB586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МБ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189,42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189,42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100,0%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</w:tr>
      <w:tr w:rsidR="00CB586D" w:rsidTr="00CB586D">
        <w:trPr>
          <w:trHeight w:val="300"/>
        </w:trPr>
        <w:tc>
          <w:tcPr>
            <w:tcW w:w="467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586D" w:rsidRPr="00CB586D" w:rsidRDefault="00CB586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ОБ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0,0%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</w:tr>
      <w:tr w:rsidR="00CB586D" w:rsidTr="00CB586D">
        <w:trPr>
          <w:trHeight w:val="300"/>
        </w:trPr>
        <w:tc>
          <w:tcPr>
            <w:tcW w:w="467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586D" w:rsidRPr="00CB586D" w:rsidRDefault="00CB586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ФБ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0,0%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</w:tr>
      <w:tr w:rsidR="00CB586D" w:rsidTr="00CB586D">
        <w:trPr>
          <w:trHeight w:val="300"/>
        </w:trPr>
        <w:tc>
          <w:tcPr>
            <w:tcW w:w="67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jc w:val="center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3.1.</w:t>
            </w:r>
          </w:p>
        </w:tc>
        <w:tc>
          <w:tcPr>
            <w:tcW w:w="300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Реализация мероприятий,</w:t>
            </w:r>
            <w:r w:rsidR="00F30DFB">
              <w:rPr>
                <w:color w:val="000000"/>
                <w:sz w:val="16"/>
                <w:szCs w:val="16"/>
              </w:rPr>
              <w:t xml:space="preserve"> </w:t>
            </w:r>
            <w:r w:rsidRPr="00CB586D">
              <w:rPr>
                <w:color w:val="000000"/>
                <w:sz w:val="16"/>
                <w:szCs w:val="16"/>
              </w:rPr>
              <w:t>связанных со строительством котельной установки для нужд отопления и горячего водоснабжения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jc w:val="center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2019-2020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9,42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9,42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100,0%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center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По мере необходимости, да -1, нет - 0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jc w:val="center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jc w:val="center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jc w:val="center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center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 xml:space="preserve">КРГХ </w:t>
            </w:r>
            <w:proofErr w:type="gramStart"/>
            <w:r w:rsidRPr="00CB586D">
              <w:rPr>
                <w:color w:val="000000"/>
                <w:sz w:val="16"/>
                <w:szCs w:val="16"/>
              </w:rPr>
              <w:t>администрации</w:t>
            </w:r>
            <w:proofErr w:type="gramEnd"/>
            <w:r w:rsidRPr="00CB586D">
              <w:rPr>
                <w:color w:val="000000"/>
                <w:sz w:val="16"/>
                <w:szCs w:val="16"/>
              </w:rPr>
              <w:t xml:space="preserve"> ЗАТО г. Североморск  </w:t>
            </w:r>
          </w:p>
        </w:tc>
      </w:tr>
      <w:tr w:rsidR="00CB586D" w:rsidTr="00CB586D">
        <w:trPr>
          <w:trHeight w:val="300"/>
        </w:trPr>
        <w:tc>
          <w:tcPr>
            <w:tcW w:w="67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0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МБ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9,42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9,42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100,0%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</w:tr>
      <w:tr w:rsidR="00CB586D" w:rsidTr="00CB586D">
        <w:trPr>
          <w:trHeight w:val="300"/>
        </w:trPr>
        <w:tc>
          <w:tcPr>
            <w:tcW w:w="67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0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ОБ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0,0%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</w:tr>
      <w:tr w:rsidR="00CB586D" w:rsidTr="00CB586D">
        <w:trPr>
          <w:trHeight w:val="300"/>
        </w:trPr>
        <w:tc>
          <w:tcPr>
            <w:tcW w:w="67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0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ФБ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0,0%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</w:tr>
      <w:tr w:rsidR="00CB586D" w:rsidTr="00CB586D">
        <w:trPr>
          <w:trHeight w:val="300"/>
        </w:trPr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jc w:val="center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3.2.</w:t>
            </w:r>
          </w:p>
        </w:tc>
        <w:tc>
          <w:tcPr>
            <w:tcW w:w="300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Реализация мероприятий по организации обеспечения теплоснабж</w:t>
            </w:r>
            <w:r w:rsidR="00F30DFB">
              <w:rPr>
                <w:color w:val="000000"/>
                <w:sz w:val="16"/>
                <w:szCs w:val="16"/>
              </w:rPr>
              <w:t>е</w:t>
            </w:r>
            <w:r w:rsidRPr="00CB586D">
              <w:rPr>
                <w:color w:val="000000"/>
                <w:sz w:val="16"/>
                <w:szCs w:val="16"/>
              </w:rPr>
              <w:t xml:space="preserve">ния многоквартирных домов муниципального </w:t>
            </w:r>
            <w:proofErr w:type="gramStart"/>
            <w:r w:rsidRPr="00CB586D">
              <w:rPr>
                <w:color w:val="000000"/>
                <w:sz w:val="16"/>
                <w:szCs w:val="16"/>
              </w:rPr>
              <w:t>образования</w:t>
            </w:r>
            <w:proofErr w:type="gramEnd"/>
            <w:r w:rsidRPr="00CB586D">
              <w:rPr>
                <w:color w:val="000000"/>
                <w:sz w:val="16"/>
                <w:szCs w:val="16"/>
              </w:rPr>
              <w:t xml:space="preserve"> ЗАТО г.</w:t>
            </w:r>
            <w:r w:rsidR="00F30DFB">
              <w:rPr>
                <w:color w:val="000000"/>
                <w:sz w:val="16"/>
                <w:szCs w:val="16"/>
              </w:rPr>
              <w:t xml:space="preserve"> </w:t>
            </w:r>
            <w:r w:rsidRPr="00CB586D">
              <w:rPr>
                <w:color w:val="000000"/>
                <w:sz w:val="16"/>
                <w:szCs w:val="16"/>
              </w:rPr>
              <w:t>Североморск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jc w:val="center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2019-2020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180,00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180,00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100,0%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center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По мере необходимости, да -1, нет - 0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jc w:val="center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jc w:val="center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jc w:val="center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center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 xml:space="preserve">КРГХ </w:t>
            </w:r>
            <w:proofErr w:type="gramStart"/>
            <w:r w:rsidRPr="00CB586D">
              <w:rPr>
                <w:color w:val="000000"/>
                <w:sz w:val="16"/>
                <w:szCs w:val="16"/>
              </w:rPr>
              <w:t>администрации</w:t>
            </w:r>
            <w:proofErr w:type="gramEnd"/>
            <w:r w:rsidRPr="00CB586D">
              <w:rPr>
                <w:color w:val="000000"/>
                <w:sz w:val="16"/>
                <w:szCs w:val="16"/>
              </w:rPr>
              <w:t xml:space="preserve"> ЗАТО г. Североморск  </w:t>
            </w:r>
          </w:p>
        </w:tc>
      </w:tr>
      <w:tr w:rsidR="00CB586D" w:rsidTr="00CB586D">
        <w:trPr>
          <w:trHeight w:val="300"/>
        </w:trPr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0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МБ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180,00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180,00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100,0%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</w:tr>
      <w:tr w:rsidR="00CB586D" w:rsidTr="00CB586D">
        <w:trPr>
          <w:trHeight w:val="300"/>
        </w:trPr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0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ОБ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0,0%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</w:tr>
      <w:tr w:rsidR="00CB586D" w:rsidTr="004F30E8">
        <w:trPr>
          <w:trHeight w:val="300"/>
        </w:trPr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ФБ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0,0%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</w:tr>
      <w:tr w:rsidR="00CB586D" w:rsidTr="004F30E8">
        <w:trPr>
          <w:trHeight w:val="300"/>
        </w:trPr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jc w:val="center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0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586D">
              <w:rPr>
                <w:b/>
                <w:bCs/>
                <w:color w:val="000000"/>
                <w:sz w:val="16"/>
                <w:szCs w:val="16"/>
              </w:rPr>
              <w:t>Итого по задаче 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center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 xml:space="preserve">в </w:t>
            </w:r>
            <w:proofErr w:type="spellStart"/>
            <w:r w:rsidRPr="00CB586D">
              <w:rPr>
                <w:color w:val="000000"/>
                <w:sz w:val="16"/>
                <w:szCs w:val="16"/>
              </w:rPr>
              <w:t>т.ч</w:t>
            </w:r>
            <w:proofErr w:type="spellEnd"/>
            <w:r w:rsidRPr="00CB586D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CB586D">
              <w:rPr>
                <w:b/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CB586D">
              <w:rPr>
                <w:b/>
                <w:bCs/>
                <w:color w:val="000000"/>
                <w:sz w:val="16"/>
                <w:szCs w:val="16"/>
              </w:rPr>
              <w:t>189,42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CB586D">
              <w:rPr>
                <w:b/>
                <w:bCs/>
                <w:color w:val="000000"/>
                <w:sz w:val="16"/>
                <w:szCs w:val="16"/>
              </w:rPr>
              <w:t>189,42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CB586D">
              <w:rPr>
                <w:b/>
                <w:bCs/>
                <w:color w:val="000000"/>
                <w:sz w:val="16"/>
                <w:szCs w:val="16"/>
              </w:rPr>
              <w:t>100,0%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B586D" w:rsidTr="004F30E8">
        <w:trPr>
          <w:trHeight w:val="300"/>
        </w:trPr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МБ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189,42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189,42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100,0%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B586D" w:rsidTr="004F30E8">
        <w:trPr>
          <w:trHeight w:val="300"/>
        </w:trPr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ОБ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0,0%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center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jc w:val="center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jc w:val="center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jc w:val="center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B586D" w:rsidTr="004F30E8">
        <w:trPr>
          <w:trHeight w:val="300"/>
        </w:trPr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ФБ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0,0%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center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jc w:val="center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jc w:val="center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jc w:val="center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B586D" w:rsidTr="004F30E8">
        <w:trPr>
          <w:trHeight w:val="285"/>
        </w:trPr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586D" w:rsidRPr="00CB586D" w:rsidRDefault="00CB586D">
            <w:pPr>
              <w:jc w:val="center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0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586D">
              <w:rPr>
                <w:b/>
                <w:bCs/>
                <w:color w:val="000000"/>
                <w:sz w:val="16"/>
                <w:szCs w:val="16"/>
              </w:rPr>
              <w:t>Всего по подпрограмме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center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 xml:space="preserve">в </w:t>
            </w:r>
            <w:proofErr w:type="spellStart"/>
            <w:r w:rsidRPr="00CB586D">
              <w:rPr>
                <w:color w:val="000000"/>
                <w:sz w:val="16"/>
                <w:szCs w:val="16"/>
              </w:rPr>
              <w:t>т.ч</w:t>
            </w:r>
            <w:proofErr w:type="spellEnd"/>
            <w:r w:rsidRPr="00CB586D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CB586D">
              <w:rPr>
                <w:b/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 w:rsidP="00E72BC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CB586D">
              <w:rPr>
                <w:b/>
                <w:bCs/>
                <w:color w:val="000000"/>
                <w:sz w:val="16"/>
                <w:szCs w:val="16"/>
              </w:rPr>
              <w:t>82 913,7</w:t>
            </w:r>
            <w:r w:rsidR="00E72BC4"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 w:rsidP="00E72BC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CB586D">
              <w:rPr>
                <w:b/>
                <w:bCs/>
                <w:color w:val="000000"/>
                <w:sz w:val="16"/>
                <w:szCs w:val="16"/>
              </w:rPr>
              <w:t>81 813,9</w:t>
            </w:r>
            <w:r w:rsidR="00E72BC4"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CB586D">
              <w:rPr>
                <w:b/>
                <w:bCs/>
                <w:color w:val="000000"/>
                <w:sz w:val="16"/>
                <w:szCs w:val="16"/>
              </w:rPr>
              <w:t>98,7%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center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jc w:val="center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jc w:val="center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jc w:val="center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586D" w:rsidRPr="00CB586D" w:rsidRDefault="00CB586D">
            <w:pPr>
              <w:jc w:val="center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B586D" w:rsidTr="004F30E8">
        <w:trPr>
          <w:trHeight w:val="255"/>
        </w:trPr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CB586D">
              <w:rPr>
                <w:b/>
                <w:bCs/>
                <w:color w:val="000000"/>
                <w:sz w:val="16"/>
                <w:szCs w:val="16"/>
              </w:rPr>
              <w:t xml:space="preserve"> МБ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CB586D">
              <w:rPr>
                <w:b/>
                <w:bCs/>
                <w:color w:val="000000"/>
                <w:sz w:val="16"/>
                <w:szCs w:val="16"/>
              </w:rPr>
              <w:t>14 790,60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 w:rsidP="00E72BC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CB586D">
              <w:rPr>
                <w:b/>
                <w:bCs/>
                <w:color w:val="000000"/>
                <w:sz w:val="16"/>
                <w:szCs w:val="16"/>
              </w:rPr>
              <w:t>14 601,4</w:t>
            </w:r>
            <w:r w:rsidR="00E72BC4"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CB586D">
              <w:rPr>
                <w:b/>
                <w:bCs/>
                <w:color w:val="000000"/>
                <w:sz w:val="16"/>
                <w:szCs w:val="16"/>
              </w:rPr>
              <w:t>98,7%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</w:tr>
      <w:tr w:rsidR="00CB586D" w:rsidTr="004F30E8">
        <w:trPr>
          <w:trHeight w:val="255"/>
        </w:trPr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CB586D">
              <w:rPr>
                <w:b/>
                <w:bCs/>
                <w:color w:val="000000"/>
                <w:sz w:val="16"/>
                <w:szCs w:val="16"/>
              </w:rPr>
              <w:t>ОБ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 w:rsidP="00E72BC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CB586D">
              <w:rPr>
                <w:b/>
                <w:bCs/>
                <w:color w:val="000000"/>
                <w:sz w:val="16"/>
                <w:szCs w:val="16"/>
              </w:rPr>
              <w:t>68 123,1</w:t>
            </w:r>
            <w:r w:rsidR="00E72BC4"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CB586D">
              <w:rPr>
                <w:b/>
                <w:bCs/>
                <w:color w:val="000000"/>
                <w:sz w:val="16"/>
                <w:szCs w:val="16"/>
              </w:rPr>
              <w:t>67 212,49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CB586D">
              <w:rPr>
                <w:b/>
                <w:bCs/>
                <w:color w:val="000000"/>
                <w:sz w:val="16"/>
                <w:szCs w:val="16"/>
              </w:rPr>
              <w:t>98,7%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center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jc w:val="center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jc w:val="center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jc w:val="center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586D" w:rsidRPr="00CB586D" w:rsidRDefault="00CB586D">
            <w:pPr>
              <w:jc w:val="center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B586D" w:rsidTr="004F30E8">
        <w:trPr>
          <w:trHeight w:val="255"/>
        </w:trPr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CB586D">
              <w:rPr>
                <w:b/>
                <w:bCs/>
                <w:color w:val="000000"/>
                <w:sz w:val="16"/>
                <w:szCs w:val="16"/>
              </w:rPr>
              <w:t>ФБ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CB586D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CB586D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CB586D">
              <w:rPr>
                <w:b/>
                <w:bCs/>
                <w:color w:val="000000"/>
                <w:sz w:val="16"/>
                <w:szCs w:val="16"/>
              </w:rPr>
              <w:t>0,0%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center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jc w:val="center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jc w:val="center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jc w:val="center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586D" w:rsidRPr="00CB586D" w:rsidRDefault="00CB586D">
            <w:pPr>
              <w:jc w:val="center"/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B586D" w:rsidTr="004F30E8">
        <w:trPr>
          <w:trHeight w:val="300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Муниципальные услуги (работы)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CB586D">
              <w:rPr>
                <w:b/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CB586D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CB586D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CB586D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B586D" w:rsidTr="00CB586D">
        <w:trPr>
          <w:trHeight w:val="30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Публичные обязательства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CB586D">
              <w:rPr>
                <w:b/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CB586D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CB586D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CB586D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B586D" w:rsidTr="00CB586D">
        <w:trPr>
          <w:trHeight w:val="30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Мероприятия по содержанию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CB586D">
              <w:rPr>
                <w:b/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CB586D">
              <w:rPr>
                <w:b/>
                <w:bCs/>
                <w:color w:val="000000"/>
                <w:sz w:val="16"/>
                <w:szCs w:val="16"/>
              </w:rPr>
              <w:t>82 724,32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CB586D">
              <w:rPr>
                <w:b/>
                <w:bCs/>
                <w:color w:val="000000"/>
                <w:sz w:val="16"/>
                <w:szCs w:val="16"/>
              </w:rPr>
              <w:t>81 624,51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CB586D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B586D" w:rsidTr="00CB586D">
        <w:trPr>
          <w:trHeight w:val="30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Иные мероприятия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86D" w:rsidRPr="00CB586D" w:rsidRDefault="00CB586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CB586D">
              <w:rPr>
                <w:b/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 w:rsidP="00E72BC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CB586D">
              <w:rPr>
                <w:b/>
                <w:bCs/>
                <w:color w:val="000000"/>
                <w:sz w:val="16"/>
                <w:szCs w:val="16"/>
              </w:rPr>
              <w:t>189,4</w:t>
            </w:r>
            <w:r w:rsidR="00E72BC4"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 w:rsidP="00E72BC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CB586D">
              <w:rPr>
                <w:b/>
                <w:bCs/>
                <w:color w:val="000000"/>
                <w:sz w:val="16"/>
                <w:szCs w:val="16"/>
              </w:rPr>
              <w:t>189,4</w:t>
            </w:r>
            <w:r w:rsidR="00E72BC4"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86D" w:rsidRPr="00CB586D" w:rsidRDefault="00CB586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CB586D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586D" w:rsidRPr="00CB586D" w:rsidRDefault="00CB586D">
            <w:pPr>
              <w:rPr>
                <w:color w:val="000000"/>
                <w:sz w:val="16"/>
                <w:szCs w:val="16"/>
              </w:rPr>
            </w:pPr>
            <w:r w:rsidRPr="00CB586D">
              <w:rPr>
                <w:color w:val="000000"/>
                <w:sz w:val="16"/>
                <w:szCs w:val="16"/>
              </w:rPr>
              <w:t> </w:t>
            </w:r>
          </w:p>
        </w:tc>
      </w:tr>
    </w:tbl>
    <w:p w:rsidR="008B115E" w:rsidRPr="003C7843" w:rsidRDefault="008B115E" w:rsidP="00821697">
      <w:pPr>
        <w:pStyle w:val="a6"/>
        <w:widowControl w:val="0"/>
        <w:tabs>
          <w:tab w:val="left" w:pos="709"/>
        </w:tabs>
        <w:suppressAutoHyphens/>
        <w:spacing w:line="240" w:lineRule="auto"/>
        <w:ind w:left="720" w:firstLine="0"/>
        <w:jc w:val="center"/>
        <w:rPr>
          <w:b/>
          <w:sz w:val="24"/>
          <w:szCs w:val="24"/>
        </w:rPr>
      </w:pPr>
    </w:p>
    <w:p w:rsidR="001F2568" w:rsidRPr="003C7843" w:rsidRDefault="001F2568" w:rsidP="001F2568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C7843">
        <w:rPr>
          <w:rFonts w:ascii="Times New Roman" w:hAnsi="Times New Roman" w:cs="Times New Roman"/>
          <w:sz w:val="24"/>
          <w:szCs w:val="24"/>
        </w:rPr>
        <w:t>Оценка эффективности реализации подпрограммы</w:t>
      </w:r>
      <w:r w:rsidRPr="003C7843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1F2568" w:rsidRPr="003C7843" w:rsidRDefault="001F2568" w:rsidP="001F2568">
      <w:pPr>
        <w:pStyle w:val="ConsPlusNonformat"/>
        <w:widowControl/>
        <w:numPr>
          <w:ilvl w:val="0"/>
          <w:numId w:val="30"/>
        </w:numPr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C7843">
        <w:rPr>
          <w:rFonts w:ascii="Times New Roman" w:hAnsi="Times New Roman" w:cs="Times New Roman"/>
          <w:sz w:val="24"/>
          <w:szCs w:val="24"/>
        </w:rPr>
        <w:t>Оценка достижения плановых значений индикаторов</w:t>
      </w:r>
    </w:p>
    <w:tbl>
      <w:tblPr>
        <w:tblW w:w="11673" w:type="dxa"/>
        <w:tblInd w:w="3461" w:type="dxa"/>
        <w:tblLook w:val="04A0" w:firstRow="1" w:lastRow="0" w:firstColumn="1" w:lastColumn="0" w:noHBand="0" w:noVBand="1"/>
      </w:tblPr>
      <w:tblGrid>
        <w:gridCol w:w="960"/>
        <w:gridCol w:w="3442"/>
        <w:gridCol w:w="336"/>
        <w:gridCol w:w="6935"/>
      </w:tblGrid>
      <w:tr w:rsidR="003C7843" w:rsidRPr="003C7843" w:rsidTr="00517953">
        <w:trPr>
          <w:trHeight w:val="315"/>
        </w:trPr>
        <w:tc>
          <w:tcPr>
            <w:tcW w:w="960" w:type="dxa"/>
            <w:vMerge w:val="restart"/>
            <w:shd w:val="clear" w:color="auto" w:fill="auto"/>
            <w:noWrap/>
            <w:vAlign w:val="center"/>
            <w:hideMark/>
          </w:tcPr>
          <w:p w:rsidR="001F2568" w:rsidRPr="003C7843" w:rsidRDefault="001F2568" w:rsidP="00517953">
            <w:pPr>
              <w:jc w:val="center"/>
              <w:rPr>
                <w:rFonts w:ascii="Calibri" w:hAnsi="Calibri"/>
              </w:rPr>
            </w:pPr>
            <w:r w:rsidRPr="003C7843">
              <w:t>ДИП =</w:t>
            </w:r>
          </w:p>
        </w:tc>
        <w:tc>
          <w:tcPr>
            <w:tcW w:w="344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568" w:rsidRPr="003C7843" w:rsidRDefault="003C7843" w:rsidP="00517953">
            <w:pPr>
              <w:jc w:val="center"/>
            </w:pPr>
            <w:r w:rsidRPr="003C7843">
              <w:t>6</w:t>
            </w:r>
            <w:r w:rsidR="001F2568" w:rsidRPr="003C7843">
              <w:t xml:space="preserve"> (степень решения задач)</w:t>
            </w:r>
          </w:p>
        </w:tc>
        <w:tc>
          <w:tcPr>
            <w:tcW w:w="336" w:type="dxa"/>
            <w:vMerge w:val="restart"/>
            <w:shd w:val="clear" w:color="auto" w:fill="auto"/>
            <w:noWrap/>
            <w:vAlign w:val="center"/>
            <w:hideMark/>
          </w:tcPr>
          <w:p w:rsidR="001F2568" w:rsidRPr="003C7843" w:rsidRDefault="001F2568" w:rsidP="00517953">
            <w:pPr>
              <w:rPr>
                <w:rFonts w:ascii="Calibri" w:hAnsi="Calibri"/>
              </w:rPr>
            </w:pPr>
            <w:r w:rsidRPr="003C7843">
              <w:rPr>
                <w:rFonts w:ascii="Calibri" w:hAnsi="Calibri"/>
              </w:rPr>
              <w:t>=</w:t>
            </w:r>
          </w:p>
        </w:tc>
        <w:tc>
          <w:tcPr>
            <w:tcW w:w="6935" w:type="dxa"/>
            <w:vMerge w:val="restart"/>
            <w:shd w:val="clear" w:color="auto" w:fill="auto"/>
            <w:noWrap/>
            <w:vAlign w:val="center"/>
            <w:hideMark/>
          </w:tcPr>
          <w:p w:rsidR="001F2568" w:rsidRPr="003C7843" w:rsidRDefault="003C7843" w:rsidP="003C7843">
            <w:pPr>
              <w:rPr>
                <w:rFonts w:ascii="Calibri" w:hAnsi="Calibri"/>
              </w:rPr>
            </w:pPr>
            <w:r w:rsidRPr="003C7843">
              <w:rPr>
                <w:b/>
              </w:rPr>
              <w:t>1</w:t>
            </w:r>
            <w:r w:rsidR="001F2568" w:rsidRPr="003C7843">
              <w:rPr>
                <w:b/>
              </w:rPr>
              <w:t>,</w:t>
            </w:r>
            <w:r w:rsidRPr="003C7843">
              <w:rPr>
                <w:b/>
              </w:rPr>
              <w:t>0</w:t>
            </w:r>
            <w:r w:rsidR="001F2568" w:rsidRPr="003C7843">
              <w:rPr>
                <w:b/>
              </w:rPr>
              <w:t xml:space="preserve"> </w:t>
            </w:r>
            <w:r w:rsidRPr="003C7843">
              <w:rPr>
                <w:b/>
              </w:rPr>
              <w:t>высокая</w:t>
            </w:r>
            <w:r w:rsidR="001F2568" w:rsidRPr="003C7843">
              <w:rPr>
                <w:b/>
              </w:rPr>
              <w:t xml:space="preserve"> результативность </w:t>
            </w:r>
          </w:p>
        </w:tc>
      </w:tr>
      <w:tr w:rsidR="001F2568" w:rsidRPr="003C7843" w:rsidTr="00517953">
        <w:trPr>
          <w:trHeight w:val="300"/>
        </w:trPr>
        <w:tc>
          <w:tcPr>
            <w:tcW w:w="960" w:type="dxa"/>
            <w:vMerge/>
            <w:vAlign w:val="center"/>
            <w:hideMark/>
          </w:tcPr>
          <w:p w:rsidR="001F2568" w:rsidRPr="003C7843" w:rsidRDefault="001F2568" w:rsidP="00517953">
            <w:pPr>
              <w:rPr>
                <w:rFonts w:ascii="Calibri" w:hAnsi="Calibri"/>
              </w:rPr>
            </w:pPr>
          </w:p>
        </w:tc>
        <w:tc>
          <w:tcPr>
            <w:tcW w:w="344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568" w:rsidRPr="003C7843" w:rsidRDefault="003C7843" w:rsidP="00517953">
            <w:pPr>
              <w:jc w:val="center"/>
            </w:pPr>
            <w:r w:rsidRPr="003C7843">
              <w:t>6</w:t>
            </w:r>
          </w:p>
        </w:tc>
        <w:tc>
          <w:tcPr>
            <w:tcW w:w="336" w:type="dxa"/>
            <w:vMerge/>
            <w:vAlign w:val="center"/>
            <w:hideMark/>
          </w:tcPr>
          <w:p w:rsidR="001F2568" w:rsidRPr="003C7843" w:rsidRDefault="001F2568" w:rsidP="00517953">
            <w:pPr>
              <w:rPr>
                <w:rFonts w:ascii="Calibri" w:hAnsi="Calibri"/>
              </w:rPr>
            </w:pPr>
          </w:p>
        </w:tc>
        <w:tc>
          <w:tcPr>
            <w:tcW w:w="6935" w:type="dxa"/>
            <w:vMerge/>
            <w:vAlign w:val="center"/>
            <w:hideMark/>
          </w:tcPr>
          <w:p w:rsidR="001F2568" w:rsidRPr="003C7843" w:rsidRDefault="001F2568" w:rsidP="00517953">
            <w:pPr>
              <w:rPr>
                <w:rFonts w:ascii="Calibri" w:hAnsi="Calibri"/>
              </w:rPr>
            </w:pPr>
          </w:p>
        </w:tc>
      </w:tr>
    </w:tbl>
    <w:p w:rsidR="001F2568" w:rsidRDefault="001F2568" w:rsidP="001F2568">
      <w:pPr>
        <w:pStyle w:val="ConsPlusNonformat"/>
        <w:widowControl/>
        <w:numPr>
          <w:ilvl w:val="0"/>
          <w:numId w:val="30"/>
        </w:numPr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C7843">
        <w:rPr>
          <w:rFonts w:ascii="Times New Roman" w:hAnsi="Times New Roman" w:cs="Times New Roman"/>
          <w:sz w:val="24"/>
          <w:szCs w:val="24"/>
        </w:rPr>
        <w:t xml:space="preserve">Оценка полноты </w:t>
      </w:r>
      <w:proofErr w:type="gramStart"/>
      <w:r w:rsidRPr="003C7843">
        <w:rPr>
          <w:rFonts w:ascii="Times New Roman" w:hAnsi="Times New Roman" w:cs="Times New Roman"/>
          <w:sz w:val="24"/>
          <w:szCs w:val="24"/>
        </w:rPr>
        <w:t xml:space="preserve">финансирования:   </w:t>
      </w:r>
      <w:proofErr w:type="gramEnd"/>
      <w:r w:rsidRPr="003C7843">
        <w:rPr>
          <w:rFonts w:ascii="Times New Roman" w:hAnsi="Times New Roman" w:cs="Times New Roman"/>
          <w:sz w:val="24"/>
          <w:szCs w:val="24"/>
        </w:rPr>
        <w:t xml:space="preserve"> ПФ = </w:t>
      </w:r>
      <w:r w:rsidR="003C7843">
        <w:rPr>
          <w:rFonts w:ascii="Times New Roman" w:hAnsi="Times New Roman" w:cs="Times New Roman"/>
          <w:b/>
          <w:sz w:val="24"/>
          <w:szCs w:val="24"/>
        </w:rPr>
        <w:t>1</w:t>
      </w:r>
      <w:r w:rsidRPr="003C7843">
        <w:rPr>
          <w:rFonts w:ascii="Times New Roman" w:hAnsi="Times New Roman" w:cs="Times New Roman"/>
          <w:b/>
          <w:sz w:val="24"/>
          <w:szCs w:val="24"/>
        </w:rPr>
        <w:t>,</w:t>
      </w:r>
      <w:r w:rsidR="003C7843">
        <w:rPr>
          <w:rFonts w:ascii="Times New Roman" w:hAnsi="Times New Roman" w:cs="Times New Roman"/>
          <w:b/>
          <w:sz w:val="24"/>
          <w:szCs w:val="24"/>
        </w:rPr>
        <w:t xml:space="preserve">0 </w:t>
      </w:r>
      <w:r w:rsidRPr="003C7843">
        <w:rPr>
          <w:rFonts w:ascii="Times New Roman" w:hAnsi="Times New Roman" w:cs="Times New Roman"/>
          <w:sz w:val="24"/>
          <w:szCs w:val="24"/>
        </w:rPr>
        <w:t xml:space="preserve">- </w:t>
      </w:r>
      <w:r w:rsidR="003C7843">
        <w:rPr>
          <w:rFonts w:ascii="Times New Roman" w:hAnsi="Times New Roman" w:cs="Times New Roman"/>
          <w:b/>
          <w:sz w:val="24"/>
          <w:szCs w:val="24"/>
        </w:rPr>
        <w:t>полное</w:t>
      </w:r>
      <w:r w:rsidRPr="003C7843">
        <w:rPr>
          <w:rFonts w:ascii="Times New Roman" w:hAnsi="Times New Roman" w:cs="Times New Roman"/>
          <w:b/>
          <w:sz w:val="24"/>
          <w:szCs w:val="24"/>
        </w:rPr>
        <w:t xml:space="preserve"> финансирование</w:t>
      </w:r>
      <w:r w:rsidRPr="003C7843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3C7843" w:rsidRPr="003C7843" w:rsidRDefault="003C7843" w:rsidP="003C7843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</w:p>
    <w:p w:rsidR="006F1BEA" w:rsidRPr="003C7843" w:rsidRDefault="001F2568" w:rsidP="00667594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3C7843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3C7843">
        <w:rPr>
          <w:rFonts w:ascii="Times New Roman" w:hAnsi="Times New Roman" w:cs="Times New Roman"/>
          <w:b/>
          <w:sz w:val="24"/>
          <w:szCs w:val="24"/>
        </w:rPr>
        <w:t xml:space="preserve">Общая оценка эффективности реализации подпрограммы- </w:t>
      </w:r>
      <w:r w:rsidR="003C7843">
        <w:rPr>
          <w:rFonts w:ascii="Times New Roman" w:hAnsi="Times New Roman" w:cs="Times New Roman"/>
          <w:b/>
          <w:sz w:val="24"/>
          <w:szCs w:val="24"/>
        </w:rPr>
        <w:t>5</w:t>
      </w:r>
      <w:r w:rsidRPr="003C78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C7843">
        <w:rPr>
          <w:rFonts w:ascii="Times New Roman" w:hAnsi="Times New Roman" w:cs="Times New Roman"/>
          <w:b/>
          <w:sz w:val="24"/>
          <w:szCs w:val="24"/>
        </w:rPr>
        <w:t xml:space="preserve">высокий </w:t>
      </w:r>
      <w:r w:rsidRPr="003C7843">
        <w:rPr>
          <w:rFonts w:ascii="Times New Roman" w:hAnsi="Times New Roman" w:cs="Times New Roman"/>
          <w:b/>
          <w:sz w:val="24"/>
          <w:szCs w:val="24"/>
        </w:rPr>
        <w:t xml:space="preserve">уровень эффективности </w:t>
      </w:r>
      <w:r w:rsidR="006F1BEA" w:rsidRPr="003C7843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8F60CB" w:rsidRDefault="00961A6C" w:rsidP="00FC2C5B">
      <w:pPr>
        <w:pStyle w:val="a6"/>
        <w:widowControl w:val="0"/>
        <w:numPr>
          <w:ilvl w:val="0"/>
          <w:numId w:val="4"/>
        </w:numPr>
        <w:tabs>
          <w:tab w:val="left" w:pos="709"/>
        </w:tabs>
        <w:suppressAutoHyphens/>
        <w:spacing w:line="240" w:lineRule="auto"/>
        <w:jc w:val="center"/>
        <w:rPr>
          <w:b/>
          <w:sz w:val="24"/>
          <w:szCs w:val="24"/>
        </w:rPr>
      </w:pPr>
      <w:r w:rsidRPr="000E11DD">
        <w:rPr>
          <w:b/>
          <w:sz w:val="24"/>
          <w:szCs w:val="24"/>
        </w:rPr>
        <w:lastRenderedPageBreak/>
        <w:t>«</w:t>
      </w:r>
      <w:r w:rsidR="008D55CD" w:rsidRPr="000E11DD">
        <w:rPr>
          <w:b/>
          <w:sz w:val="24"/>
          <w:szCs w:val="24"/>
        </w:rPr>
        <w:t xml:space="preserve">Муниципальный жилищный </w:t>
      </w:r>
      <w:proofErr w:type="gramStart"/>
      <w:r w:rsidR="008D55CD" w:rsidRPr="000E11DD">
        <w:rPr>
          <w:b/>
          <w:sz w:val="24"/>
          <w:szCs w:val="24"/>
        </w:rPr>
        <w:t>фонд</w:t>
      </w:r>
      <w:proofErr w:type="gramEnd"/>
      <w:r w:rsidR="008D55CD" w:rsidRPr="000E11DD">
        <w:rPr>
          <w:b/>
          <w:sz w:val="24"/>
          <w:szCs w:val="24"/>
        </w:rPr>
        <w:t xml:space="preserve"> ЗАТО г. Североморск</w:t>
      </w:r>
      <w:r w:rsidR="008F60CB" w:rsidRPr="000E11DD">
        <w:rPr>
          <w:b/>
          <w:sz w:val="24"/>
          <w:szCs w:val="24"/>
        </w:rPr>
        <w:t>» на 201</w:t>
      </w:r>
      <w:r w:rsidR="00D434AE" w:rsidRPr="000E11DD">
        <w:rPr>
          <w:b/>
          <w:sz w:val="24"/>
          <w:szCs w:val="24"/>
        </w:rPr>
        <w:t>6</w:t>
      </w:r>
      <w:r w:rsidR="008F60CB" w:rsidRPr="000E11DD">
        <w:rPr>
          <w:b/>
          <w:sz w:val="24"/>
          <w:szCs w:val="24"/>
        </w:rPr>
        <w:t>-2020 годы</w:t>
      </w:r>
    </w:p>
    <w:tbl>
      <w:tblPr>
        <w:tblW w:w="15163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801"/>
        <w:gridCol w:w="2330"/>
        <w:gridCol w:w="975"/>
        <w:gridCol w:w="851"/>
        <w:gridCol w:w="1275"/>
        <w:gridCol w:w="993"/>
        <w:gridCol w:w="992"/>
        <w:gridCol w:w="2126"/>
        <w:gridCol w:w="851"/>
        <w:gridCol w:w="850"/>
        <w:gridCol w:w="1134"/>
        <w:gridCol w:w="1985"/>
      </w:tblGrid>
      <w:tr w:rsidR="008A0EF1" w:rsidTr="00CB429B">
        <w:trPr>
          <w:trHeight w:val="427"/>
        </w:trPr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0EF1" w:rsidRPr="008A0EF1" w:rsidRDefault="008A0EF1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A0EF1">
              <w:rPr>
                <w:b/>
                <w:color w:val="000000"/>
                <w:sz w:val="16"/>
                <w:szCs w:val="16"/>
              </w:rPr>
              <w:t>№п/п</w:t>
            </w:r>
          </w:p>
        </w:tc>
        <w:tc>
          <w:tcPr>
            <w:tcW w:w="2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0EF1" w:rsidRPr="008A0EF1" w:rsidRDefault="008A0EF1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A0EF1">
              <w:rPr>
                <w:b/>
                <w:color w:val="000000"/>
                <w:sz w:val="16"/>
                <w:szCs w:val="16"/>
              </w:rPr>
              <w:t>Цель, задачи, мероприятия</w:t>
            </w: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F1" w:rsidRPr="008A0EF1" w:rsidRDefault="008A0EF1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A0EF1">
              <w:rPr>
                <w:b/>
                <w:color w:val="000000"/>
                <w:sz w:val="16"/>
                <w:szCs w:val="16"/>
              </w:rPr>
              <w:t>Срок выполнения (квартал, год)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F1" w:rsidRPr="008A0EF1" w:rsidRDefault="008A0EF1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A0EF1">
              <w:rPr>
                <w:b/>
                <w:color w:val="000000"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F1" w:rsidRPr="008A0EF1" w:rsidRDefault="008A0EF1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A0EF1">
              <w:rPr>
                <w:b/>
                <w:color w:val="000000"/>
                <w:sz w:val="16"/>
                <w:szCs w:val="16"/>
              </w:rPr>
              <w:t>Объемы финансирования, тыс. руб.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F1" w:rsidRPr="008A0EF1" w:rsidRDefault="008A0EF1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A0EF1">
              <w:rPr>
                <w:b/>
                <w:color w:val="000000"/>
                <w:sz w:val="16"/>
                <w:szCs w:val="16"/>
              </w:rPr>
              <w:t>Процент освоения, % (гр.6/гр.5)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F1" w:rsidRPr="008A0EF1" w:rsidRDefault="008A0EF1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A0EF1">
              <w:rPr>
                <w:b/>
                <w:color w:val="000000"/>
                <w:sz w:val="16"/>
                <w:szCs w:val="16"/>
              </w:rPr>
              <w:t>Показатели (индикаторы) результативности выполнения мероприятий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F1" w:rsidRPr="008A0EF1" w:rsidRDefault="008A0EF1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A0EF1">
              <w:rPr>
                <w:b/>
                <w:color w:val="000000"/>
                <w:sz w:val="16"/>
                <w:szCs w:val="16"/>
              </w:rPr>
              <w:t>Исполнители, перечень организаций, участвующих в реализации мероприятий</w:t>
            </w:r>
          </w:p>
        </w:tc>
      </w:tr>
      <w:tr w:rsidR="008A0EF1" w:rsidTr="008A0EF1">
        <w:trPr>
          <w:trHeight w:val="832"/>
        </w:trPr>
        <w:tc>
          <w:tcPr>
            <w:tcW w:w="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F1" w:rsidRPr="008A0EF1" w:rsidRDefault="008A0EF1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A0EF1">
              <w:rPr>
                <w:b/>
                <w:color w:val="000000"/>
                <w:sz w:val="16"/>
                <w:szCs w:val="16"/>
              </w:rPr>
              <w:t>Уточненные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F1" w:rsidRPr="008A0EF1" w:rsidRDefault="008A0EF1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A0EF1">
              <w:rPr>
                <w:b/>
                <w:color w:val="000000"/>
                <w:sz w:val="16"/>
                <w:szCs w:val="16"/>
              </w:rPr>
              <w:t>Кассовый расход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F1" w:rsidRPr="008A0EF1" w:rsidRDefault="008A0EF1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A0EF1">
              <w:rPr>
                <w:b/>
                <w:color w:val="000000"/>
                <w:sz w:val="16"/>
                <w:szCs w:val="16"/>
              </w:rPr>
              <w:t>Наименование, ед. измерения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0EF1" w:rsidRPr="008A0EF1" w:rsidRDefault="008A0EF1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A0EF1">
              <w:rPr>
                <w:b/>
                <w:color w:val="000000"/>
                <w:sz w:val="16"/>
                <w:szCs w:val="16"/>
              </w:rPr>
              <w:t>План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0EF1" w:rsidRPr="008A0EF1" w:rsidRDefault="008A0EF1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A0EF1">
              <w:rPr>
                <w:b/>
                <w:color w:val="000000"/>
                <w:sz w:val="16"/>
                <w:szCs w:val="16"/>
              </w:rPr>
              <w:t>Факт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EF1" w:rsidRPr="008A0EF1" w:rsidRDefault="008A0EF1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A0EF1">
              <w:rPr>
                <w:b/>
                <w:color w:val="000000"/>
                <w:sz w:val="16"/>
                <w:szCs w:val="16"/>
              </w:rPr>
              <w:t>Процент исполнения, % (гр.10/гр.9)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b/>
                <w:color w:val="000000"/>
                <w:sz w:val="16"/>
                <w:szCs w:val="16"/>
              </w:rPr>
            </w:pPr>
          </w:p>
        </w:tc>
      </w:tr>
      <w:tr w:rsidR="008A0EF1" w:rsidTr="00CB429B">
        <w:trPr>
          <w:trHeight w:val="143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EF1" w:rsidRPr="008A0EF1" w:rsidRDefault="008A0EF1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A0EF1">
              <w:rPr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EF1" w:rsidRPr="008A0EF1" w:rsidRDefault="008A0EF1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A0EF1">
              <w:rPr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EF1" w:rsidRPr="008A0EF1" w:rsidRDefault="008A0EF1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A0EF1">
              <w:rPr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EF1" w:rsidRPr="008A0EF1" w:rsidRDefault="008A0EF1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A0EF1">
              <w:rPr>
                <w:b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EF1" w:rsidRPr="008A0EF1" w:rsidRDefault="008A0EF1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A0EF1">
              <w:rPr>
                <w:b/>
                <w:color w:val="000000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EF1" w:rsidRPr="008A0EF1" w:rsidRDefault="008A0EF1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A0EF1">
              <w:rPr>
                <w:b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EF1" w:rsidRPr="008A0EF1" w:rsidRDefault="008A0EF1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A0EF1">
              <w:rPr>
                <w:b/>
                <w:color w:val="000000"/>
                <w:sz w:val="16"/>
                <w:szCs w:val="16"/>
              </w:rPr>
              <w:t>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EF1" w:rsidRPr="008A0EF1" w:rsidRDefault="008A0EF1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A0EF1">
              <w:rPr>
                <w:b/>
                <w:color w:val="000000"/>
                <w:sz w:val="16"/>
                <w:szCs w:val="16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EF1" w:rsidRPr="008A0EF1" w:rsidRDefault="008A0EF1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A0EF1">
              <w:rPr>
                <w:b/>
                <w:color w:val="000000"/>
                <w:sz w:val="16"/>
                <w:szCs w:val="16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EF1" w:rsidRPr="008A0EF1" w:rsidRDefault="008A0EF1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A0EF1">
              <w:rPr>
                <w:b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EF1" w:rsidRPr="008A0EF1" w:rsidRDefault="008A0EF1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A0EF1">
              <w:rPr>
                <w:b/>
                <w:color w:val="000000"/>
                <w:sz w:val="16"/>
                <w:szCs w:val="16"/>
              </w:rPr>
              <w:t>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EF1" w:rsidRPr="008A0EF1" w:rsidRDefault="008A0EF1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A0EF1">
              <w:rPr>
                <w:b/>
                <w:color w:val="000000"/>
                <w:sz w:val="16"/>
                <w:szCs w:val="16"/>
              </w:rPr>
              <w:t>12</w:t>
            </w:r>
          </w:p>
        </w:tc>
      </w:tr>
      <w:tr w:rsidR="008A0EF1" w:rsidTr="008A0EF1">
        <w:trPr>
          <w:trHeight w:val="380"/>
        </w:trPr>
        <w:tc>
          <w:tcPr>
            <w:tcW w:w="1516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0EF1" w:rsidRPr="008A0EF1" w:rsidRDefault="008A0EF1">
            <w:pPr>
              <w:rPr>
                <w:b/>
                <w:color w:val="000000"/>
                <w:sz w:val="16"/>
                <w:szCs w:val="16"/>
              </w:rPr>
            </w:pPr>
            <w:r w:rsidRPr="008A0EF1">
              <w:rPr>
                <w:b/>
                <w:bCs/>
                <w:color w:val="000000"/>
                <w:sz w:val="16"/>
                <w:szCs w:val="16"/>
              </w:rPr>
              <w:t>Цель:</w:t>
            </w:r>
            <w:r w:rsidRPr="008A0EF1">
              <w:rPr>
                <w:b/>
                <w:color w:val="000000"/>
                <w:sz w:val="16"/>
                <w:szCs w:val="16"/>
              </w:rPr>
              <w:t xml:space="preserve"> Создание безопасных и благоприятных условий проживания граждан в муниципальном жилищном </w:t>
            </w:r>
            <w:proofErr w:type="gramStart"/>
            <w:r w:rsidRPr="008A0EF1">
              <w:rPr>
                <w:b/>
                <w:color w:val="000000"/>
                <w:sz w:val="16"/>
                <w:szCs w:val="16"/>
              </w:rPr>
              <w:t>фонде</w:t>
            </w:r>
            <w:proofErr w:type="gramEnd"/>
            <w:r w:rsidRPr="008A0EF1">
              <w:rPr>
                <w:b/>
                <w:color w:val="000000"/>
                <w:sz w:val="16"/>
                <w:szCs w:val="16"/>
              </w:rPr>
              <w:t xml:space="preserve"> ЗАТО г. Североморск</w:t>
            </w:r>
          </w:p>
        </w:tc>
      </w:tr>
      <w:tr w:rsidR="008A0EF1" w:rsidTr="008A0EF1">
        <w:trPr>
          <w:trHeight w:val="415"/>
        </w:trPr>
        <w:tc>
          <w:tcPr>
            <w:tcW w:w="1516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0EF1" w:rsidRPr="008A0EF1" w:rsidRDefault="008A0EF1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8A0EF1">
              <w:rPr>
                <w:b/>
                <w:bCs/>
                <w:color w:val="000000"/>
                <w:sz w:val="16"/>
                <w:szCs w:val="16"/>
              </w:rPr>
              <w:t xml:space="preserve">Задача 1. </w:t>
            </w:r>
            <w:r w:rsidRPr="008A0EF1">
              <w:rPr>
                <w:b/>
                <w:color w:val="000000"/>
                <w:sz w:val="16"/>
                <w:szCs w:val="16"/>
              </w:rPr>
              <w:t xml:space="preserve">Исполнение в полном объеме обязательств муниципалитета, как собственника, по несению расходов по капитальному ремонту жилых помещений и общего имущества в многоквартирных </w:t>
            </w:r>
            <w:proofErr w:type="gramStart"/>
            <w:r w:rsidRPr="008A0EF1">
              <w:rPr>
                <w:b/>
                <w:color w:val="000000"/>
                <w:sz w:val="16"/>
                <w:szCs w:val="16"/>
              </w:rPr>
              <w:t>домах</w:t>
            </w:r>
            <w:proofErr w:type="gramEnd"/>
            <w:r w:rsidRPr="008A0EF1">
              <w:rPr>
                <w:b/>
                <w:color w:val="000000"/>
                <w:sz w:val="16"/>
                <w:szCs w:val="16"/>
              </w:rPr>
              <w:t xml:space="preserve"> ЗАТО г. Североморск</w:t>
            </w:r>
          </w:p>
        </w:tc>
      </w:tr>
      <w:tr w:rsidR="008A0EF1" w:rsidTr="008A0EF1">
        <w:trPr>
          <w:trHeight w:val="402"/>
        </w:trPr>
        <w:tc>
          <w:tcPr>
            <w:tcW w:w="31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0EF1" w:rsidRPr="008A0EF1" w:rsidRDefault="008A0EF1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8A0EF1">
              <w:rPr>
                <w:b/>
                <w:bCs/>
                <w:color w:val="000000"/>
                <w:sz w:val="16"/>
                <w:szCs w:val="16"/>
              </w:rPr>
              <w:t xml:space="preserve">Основное мероприятие 1. </w:t>
            </w:r>
            <w:r w:rsidRPr="008A0EF1">
              <w:rPr>
                <w:color w:val="000000"/>
                <w:sz w:val="16"/>
                <w:szCs w:val="16"/>
              </w:rPr>
              <w:t xml:space="preserve">Капитальный </w:t>
            </w:r>
            <w:proofErr w:type="gramStart"/>
            <w:r w:rsidRPr="008A0EF1">
              <w:rPr>
                <w:color w:val="000000"/>
                <w:sz w:val="16"/>
                <w:szCs w:val="16"/>
              </w:rPr>
              <w:t>ремонт  муниципального</w:t>
            </w:r>
            <w:proofErr w:type="gramEnd"/>
            <w:r w:rsidRPr="008A0EF1">
              <w:rPr>
                <w:color w:val="000000"/>
                <w:sz w:val="16"/>
                <w:szCs w:val="16"/>
              </w:rPr>
              <w:t xml:space="preserve"> жилищного фонда ЗАТО г.Североморск</w:t>
            </w:r>
          </w:p>
        </w:tc>
        <w:tc>
          <w:tcPr>
            <w:tcW w:w="9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center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0EF1" w:rsidRPr="008A0EF1" w:rsidRDefault="008A0EF1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A0EF1">
              <w:rPr>
                <w:b/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A0EF1">
              <w:rPr>
                <w:b/>
                <w:bCs/>
                <w:color w:val="000000"/>
                <w:sz w:val="16"/>
                <w:szCs w:val="16"/>
              </w:rPr>
              <w:t>31 172,76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A0EF1">
              <w:rPr>
                <w:b/>
                <w:bCs/>
                <w:color w:val="000000"/>
                <w:sz w:val="16"/>
                <w:szCs w:val="16"/>
              </w:rPr>
              <w:t>31 020,63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A0EF1">
              <w:rPr>
                <w:b/>
                <w:bCs/>
                <w:color w:val="000000"/>
                <w:sz w:val="16"/>
                <w:szCs w:val="16"/>
              </w:rPr>
              <w:t>99,51%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0EF1" w:rsidRPr="008A0EF1" w:rsidRDefault="008A0EF1">
            <w:pPr>
              <w:jc w:val="center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 xml:space="preserve">Уровень взносов на капитальный ремонт общего имущества в многоквартирных </w:t>
            </w:r>
            <w:proofErr w:type="gramStart"/>
            <w:r w:rsidRPr="008A0EF1">
              <w:rPr>
                <w:color w:val="000000"/>
                <w:sz w:val="16"/>
                <w:szCs w:val="16"/>
              </w:rPr>
              <w:t>домах</w:t>
            </w:r>
            <w:proofErr w:type="gramEnd"/>
            <w:r w:rsidRPr="008A0EF1">
              <w:rPr>
                <w:color w:val="000000"/>
                <w:sz w:val="16"/>
                <w:szCs w:val="16"/>
              </w:rPr>
              <w:t xml:space="preserve"> ЗАТО г.Североморск в части, приходящейся на муниципальные помещения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0EF1" w:rsidRPr="008A0EF1" w:rsidRDefault="008A0EF1">
            <w:pPr>
              <w:jc w:val="center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0EF1" w:rsidRPr="008A0EF1" w:rsidRDefault="008A0EF1">
            <w:pPr>
              <w:jc w:val="center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0EF1" w:rsidRPr="008A0EF1" w:rsidRDefault="008A0EF1">
            <w:pPr>
              <w:jc w:val="center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 xml:space="preserve">Комитет имущественных отношений </w:t>
            </w:r>
            <w:proofErr w:type="gramStart"/>
            <w:r w:rsidRPr="008A0EF1">
              <w:rPr>
                <w:color w:val="000000"/>
                <w:sz w:val="16"/>
                <w:szCs w:val="16"/>
              </w:rPr>
              <w:t>администрации</w:t>
            </w:r>
            <w:proofErr w:type="gramEnd"/>
            <w:r w:rsidRPr="008A0EF1">
              <w:rPr>
                <w:color w:val="000000"/>
                <w:sz w:val="16"/>
                <w:szCs w:val="16"/>
              </w:rPr>
              <w:t xml:space="preserve"> ЗАТО </w:t>
            </w:r>
            <w:r w:rsidRPr="008A0EF1">
              <w:rPr>
                <w:color w:val="000000"/>
                <w:sz w:val="16"/>
                <w:szCs w:val="16"/>
              </w:rPr>
              <w:br/>
              <w:t>г. Североморск</w:t>
            </w:r>
          </w:p>
        </w:tc>
      </w:tr>
      <w:tr w:rsidR="008A0EF1" w:rsidTr="008A0EF1">
        <w:trPr>
          <w:trHeight w:val="402"/>
        </w:trPr>
        <w:tc>
          <w:tcPr>
            <w:tcW w:w="31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EF1" w:rsidRPr="008A0EF1" w:rsidRDefault="008A0EF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 xml:space="preserve"> МБ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19 189,98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19 059,09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A0EF1">
              <w:rPr>
                <w:b/>
                <w:bCs/>
                <w:color w:val="000000"/>
                <w:sz w:val="16"/>
                <w:szCs w:val="16"/>
              </w:rPr>
              <w:t>99,32%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</w:tr>
      <w:tr w:rsidR="008A0EF1" w:rsidTr="008A0EF1">
        <w:trPr>
          <w:trHeight w:val="402"/>
        </w:trPr>
        <w:tc>
          <w:tcPr>
            <w:tcW w:w="31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EF1" w:rsidRPr="008A0EF1" w:rsidRDefault="008A0EF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ОБ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11 982,78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11 961,54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A0EF1">
              <w:rPr>
                <w:b/>
                <w:bCs/>
                <w:color w:val="000000"/>
                <w:sz w:val="16"/>
                <w:szCs w:val="16"/>
              </w:rPr>
              <w:t>99,82%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</w:tr>
      <w:tr w:rsidR="008A0EF1" w:rsidTr="008A0EF1">
        <w:trPr>
          <w:trHeight w:val="402"/>
        </w:trPr>
        <w:tc>
          <w:tcPr>
            <w:tcW w:w="31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EF1" w:rsidRPr="008A0EF1" w:rsidRDefault="008A0EF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ФБ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A0EF1">
              <w:rPr>
                <w:b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</w:tr>
      <w:tr w:rsidR="008A0EF1" w:rsidTr="008A0EF1">
        <w:trPr>
          <w:trHeight w:val="402"/>
        </w:trPr>
        <w:tc>
          <w:tcPr>
            <w:tcW w:w="80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center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1.1</w:t>
            </w:r>
          </w:p>
        </w:tc>
        <w:tc>
          <w:tcPr>
            <w:tcW w:w="233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 xml:space="preserve">Субсидия на софинансирование расходных обязательств муниципальных </w:t>
            </w:r>
            <w:proofErr w:type="spellStart"/>
            <w:proofErr w:type="gramStart"/>
            <w:r w:rsidRPr="008A0EF1">
              <w:rPr>
                <w:color w:val="000000"/>
                <w:sz w:val="16"/>
                <w:szCs w:val="16"/>
              </w:rPr>
              <w:t>оразований</w:t>
            </w:r>
            <w:proofErr w:type="spellEnd"/>
            <w:r w:rsidRPr="008A0EF1">
              <w:rPr>
                <w:color w:val="000000"/>
                <w:sz w:val="16"/>
                <w:szCs w:val="16"/>
              </w:rPr>
              <w:t xml:space="preserve">  на</w:t>
            </w:r>
            <w:proofErr w:type="gramEnd"/>
            <w:r w:rsidRPr="008A0EF1">
              <w:rPr>
                <w:color w:val="000000"/>
                <w:sz w:val="16"/>
                <w:szCs w:val="16"/>
              </w:rPr>
              <w:t xml:space="preserve"> оплату взносов на капитальный ремонт за муниципальный жилой фонд</w:t>
            </w:r>
          </w:p>
        </w:tc>
        <w:tc>
          <w:tcPr>
            <w:tcW w:w="97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center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ежемесячно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0EF1" w:rsidRPr="008A0EF1" w:rsidRDefault="008A0EF1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A0EF1">
              <w:rPr>
                <w:b/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A0EF1">
              <w:rPr>
                <w:b/>
                <w:bCs/>
                <w:color w:val="000000"/>
                <w:sz w:val="16"/>
                <w:szCs w:val="16"/>
              </w:rPr>
              <w:t>11 982,78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A0EF1">
              <w:rPr>
                <w:b/>
                <w:bCs/>
                <w:color w:val="000000"/>
                <w:sz w:val="16"/>
                <w:szCs w:val="16"/>
              </w:rPr>
              <w:t>11 961,54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A0EF1">
              <w:rPr>
                <w:b/>
                <w:bCs/>
                <w:color w:val="000000"/>
                <w:sz w:val="16"/>
                <w:szCs w:val="16"/>
              </w:rPr>
              <w:t>99,82%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0EF1" w:rsidRPr="008A0EF1" w:rsidRDefault="008A0EF1">
            <w:pPr>
              <w:jc w:val="center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Доля освоенных бюджетных средств,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8A0EF1">
              <w:rPr>
                <w:color w:val="000000"/>
                <w:sz w:val="16"/>
                <w:szCs w:val="16"/>
              </w:rPr>
              <w:t xml:space="preserve">направленных на оплату взносов на капитальный ремонт общего имущества в многоквартирных домах за жилые помещения, относящиеся к муниципальному жилищному </w:t>
            </w:r>
            <w:proofErr w:type="gramStart"/>
            <w:r w:rsidRPr="008A0EF1">
              <w:rPr>
                <w:color w:val="000000"/>
                <w:sz w:val="16"/>
                <w:szCs w:val="16"/>
              </w:rPr>
              <w:t>фонду,%</w:t>
            </w:r>
            <w:proofErr w:type="gramEnd"/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0EF1" w:rsidRPr="008A0EF1" w:rsidRDefault="008A0EF1">
            <w:pPr>
              <w:jc w:val="center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0EF1" w:rsidRPr="008A0EF1" w:rsidRDefault="008A0EF1">
            <w:pPr>
              <w:jc w:val="center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0EF1" w:rsidRPr="008A0EF1" w:rsidRDefault="008A0EF1">
            <w:pPr>
              <w:jc w:val="center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 xml:space="preserve">Комитет имущественных отношений </w:t>
            </w:r>
            <w:proofErr w:type="gramStart"/>
            <w:r w:rsidRPr="008A0EF1">
              <w:rPr>
                <w:color w:val="000000"/>
                <w:sz w:val="16"/>
                <w:szCs w:val="16"/>
              </w:rPr>
              <w:t>администрации</w:t>
            </w:r>
            <w:proofErr w:type="gramEnd"/>
            <w:r w:rsidRPr="008A0EF1">
              <w:rPr>
                <w:color w:val="000000"/>
                <w:sz w:val="16"/>
                <w:szCs w:val="16"/>
              </w:rPr>
              <w:t xml:space="preserve"> ЗАТО г. Североморск,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8A0EF1">
              <w:rPr>
                <w:color w:val="000000"/>
                <w:sz w:val="16"/>
                <w:szCs w:val="16"/>
              </w:rPr>
              <w:t xml:space="preserve">КРГХ администрации ЗАТО г. Североморск </w:t>
            </w:r>
          </w:p>
        </w:tc>
      </w:tr>
      <w:tr w:rsidR="008A0EF1" w:rsidTr="00CB429B">
        <w:trPr>
          <w:trHeight w:val="187"/>
        </w:trPr>
        <w:tc>
          <w:tcPr>
            <w:tcW w:w="8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МБ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A0EF1">
              <w:rPr>
                <w:b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</w:tr>
      <w:tr w:rsidR="008A0EF1" w:rsidTr="008A0EF1">
        <w:trPr>
          <w:trHeight w:val="402"/>
        </w:trPr>
        <w:tc>
          <w:tcPr>
            <w:tcW w:w="8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ОБ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11 982,78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11 961,54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A0EF1">
              <w:rPr>
                <w:b/>
                <w:bCs/>
                <w:color w:val="000000"/>
                <w:sz w:val="16"/>
                <w:szCs w:val="16"/>
              </w:rPr>
              <w:t>99,82%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</w:tr>
      <w:tr w:rsidR="008A0EF1" w:rsidTr="00CB429B">
        <w:trPr>
          <w:trHeight w:val="155"/>
        </w:trPr>
        <w:tc>
          <w:tcPr>
            <w:tcW w:w="8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ФБ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A0EF1">
              <w:rPr>
                <w:b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</w:tr>
      <w:tr w:rsidR="008A0EF1" w:rsidTr="008A0EF1">
        <w:trPr>
          <w:trHeight w:val="402"/>
        </w:trPr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center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1.2</w:t>
            </w:r>
          </w:p>
        </w:tc>
        <w:tc>
          <w:tcPr>
            <w:tcW w:w="2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 xml:space="preserve">Софинансирование расходных обязательств по оплате взносов на </w:t>
            </w:r>
            <w:r w:rsidRPr="008A0EF1">
              <w:rPr>
                <w:color w:val="000000"/>
                <w:sz w:val="16"/>
                <w:szCs w:val="16"/>
              </w:rPr>
              <w:br/>
              <w:t>капитальный ремонт за муниципальный жилой фонд</w:t>
            </w: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center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ежемесячно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0EF1" w:rsidRPr="008A0EF1" w:rsidRDefault="008A0EF1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A0EF1">
              <w:rPr>
                <w:b/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A0EF1">
              <w:rPr>
                <w:b/>
                <w:bCs/>
                <w:color w:val="000000"/>
                <w:sz w:val="16"/>
                <w:szCs w:val="16"/>
              </w:rPr>
              <w:t>17 105,98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A0EF1">
              <w:rPr>
                <w:b/>
                <w:bCs/>
                <w:color w:val="000000"/>
                <w:sz w:val="16"/>
                <w:szCs w:val="16"/>
              </w:rPr>
              <w:t>17 082,48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A0EF1">
              <w:rPr>
                <w:b/>
                <w:bCs/>
                <w:color w:val="000000"/>
                <w:sz w:val="16"/>
                <w:szCs w:val="16"/>
              </w:rPr>
              <w:t>99,86%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 xml:space="preserve">Комитет имущественных отношений </w:t>
            </w:r>
            <w:proofErr w:type="gramStart"/>
            <w:r w:rsidRPr="008A0EF1">
              <w:rPr>
                <w:color w:val="000000"/>
                <w:sz w:val="16"/>
                <w:szCs w:val="16"/>
              </w:rPr>
              <w:t>администрации</w:t>
            </w:r>
            <w:proofErr w:type="gramEnd"/>
            <w:r w:rsidRPr="008A0EF1">
              <w:rPr>
                <w:color w:val="000000"/>
                <w:sz w:val="16"/>
                <w:szCs w:val="16"/>
              </w:rPr>
              <w:t xml:space="preserve"> ЗАТО </w:t>
            </w:r>
            <w:r w:rsidRPr="008A0EF1">
              <w:rPr>
                <w:color w:val="000000"/>
                <w:sz w:val="16"/>
                <w:szCs w:val="16"/>
              </w:rPr>
              <w:br/>
              <w:t>г. Североморск</w:t>
            </w:r>
          </w:p>
        </w:tc>
      </w:tr>
      <w:tr w:rsidR="008A0EF1" w:rsidTr="008A0EF1">
        <w:trPr>
          <w:trHeight w:val="402"/>
        </w:trPr>
        <w:tc>
          <w:tcPr>
            <w:tcW w:w="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МБ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17 105,98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17 082,48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A0EF1">
              <w:rPr>
                <w:b/>
                <w:bCs/>
                <w:color w:val="000000"/>
                <w:sz w:val="16"/>
                <w:szCs w:val="16"/>
              </w:rPr>
              <w:t>99,86%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</w:tr>
      <w:tr w:rsidR="008A0EF1" w:rsidTr="00CB429B">
        <w:trPr>
          <w:trHeight w:val="229"/>
        </w:trPr>
        <w:tc>
          <w:tcPr>
            <w:tcW w:w="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ОБ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A0EF1">
              <w:rPr>
                <w:b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</w:tr>
      <w:tr w:rsidR="008A0EF1" w:rsidTr="00CB429B">
        <w:trPr>
          <w:trHeight w:val="315"/>
        </w:trPr>
        <w:tc>
          <w:tcPr>
            <w:tcW w:w="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ФБ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A0EF1">
              <w:rPr>
                <w:b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</w:tr>
      <w:tr w:rsidR="008A0EF1" w:rsidTr="00CB429B">
        <w:trPr>
          <w:trHeight w:val="402"/>
        </w:trPr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center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1.3</w:t>
            </w:r>
          </w:p>
        </w:tc>
        <w:tc>
          <w:tcPr>
            <w:tcW w:w="2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Взносы на капитальный ремонт общего имущества в многоквартирных домах</w:t>
            </w:r>
            <w:r w:rsidRPr="008A0EF1">
              <w:rPr>
                <w:color w:val="000000"/>
                <w:sz w:val="16"/>
                <w:szCs w:val="16"/>
              </w:rPr>
              <w:br/>
              <w:t xml:space="preserve">в </w:t>
            </w:r>
            <w:proofErr w:type="spellStart"/>
            <w:proofErr w:type="gramStart"/>
            <w:r w:rsidRPr="008A0EF1">
              <w:rPr>
                <w:color w:val="000000"/>
                <w:sz w:val="16"/>
                <w:szCs w:val="16"/>
              </w:rPr>
              <w:t>части,приходящейся</w:t>
            </w:r>
            <w:proofErr w:type="spellEnd"/>
            <w:proofErr w:type="gramEnd"/>
            <w:r w:rsidRPr="008A0EF1">
              <w:rPr>
                <w:color w:val="000000"/>
                <w:sz w:val="16"/>
                <w:szCs w:val="16"/>
              </w:rPr>
              <w:t xml:space="preserve"> на муниципальные нежилые помещения</w:t>
            </w: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center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ежемесячно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0EF1" w:rsidRPr="008A0EF1" w:rsidRDefault="008A0EF1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A0EF1">
              <w:rPr>
                <w:b/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A0EF1">
              <w:rPr>
                <w:b/>
                <w:bCs/>
                <w:color w:val="000000"/>
                <w:sz w:val="16"/>
                <w:szCs w:val="16"/>
              </w:rPr>
              <w:t>2 084,00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A0EF1">
              <w:rPr>
                <w:b/>
                <w:bCs/>
                <w:color w:val="000000"/>
                <w:sz w:val="16"/>
                <w:szCs w:val="16"/>
              </w:rPr>
              <w:t>1 976,61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A0EF1">
              <w:rPr>
                <w:b/>
                <w:bCs/>
                <w:color w:val="000000"/>
                <w:sz w:val="16"/>
                <w:szCs w:val="16"/>
              </w:rPr>
              <w:t>94,85%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 xml:space="preserve">Комитет имущественных отношений </w:t>
            </w:r>
            <w:proofErr w:type="gramStart"/>
            <w:r w:rsidRPr="008A0EF1">
              <w:rPr>
                <w:color w:val="000000"/>
                <w:sz w:val="16"/>
                <w:szCs w:val="16"/>
              </w:rPr>
              <w:t>администрации</w:t>
            </w:r>
            <w:proofErr w:type="gramEnd"/>
            <w:r w:rsidRPr="008A0EF1">
              <w:rPr>
                <w:color w:val="000000"/>
                <w:sz w:val="16"/>
                <w:szCs w:val="16"/>
              </w:rPr>
              <w:t xml:space="preserve"> ЗАТО </w:t>
            </w:r>
            <w:r w:rsidRPr="008A0EF1">
              <w:rPr>
                <w:color w:val="000000"/>
                <w:sz w:val="16"/>
                <w:szCs w:val="16"/>
              </w:rPr>
              <w:br/>
              <w:t>г. Североморск</w:t>
            </w:r>
          </w:p>
        </w:tc>
      </w:tr>
      <w:tr w:rsidR="008A0EF1" w:rsidTr="00CB429B">
        <w:trPr>
          <w:trHeight w:val="402"/>
        </w:trPr>
        <w:tc>
          <w:tcPr>
            <w:tcW w:w="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МБ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2 084,00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1 976,61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A0EF1">
              <w:rPr>
                <w:b/>
                <w:bCs/>
                <w:color w:val="000000"/>
                <w:sz w:val="16"/>
                <w:szCs w:val="16"/>
              </w:rPr>
              <w:t>94,85%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</w:tr>
      <w:tr w:rsidR="008A0EF1" w:rsidTr="00CB429B">
        <w:trPr>
          <w:trHeight w:val="301"/>
        </w:trPr>
        <w:tc>
          <w:tcPr>
            <w:tcW w:w="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ОБ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A0EF1">
              <w:rPr>
                <w:b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</w:tr>
      <w:tr w:rsidR="008A0EF1" w:rsidTr="00CB429B">
        <w:trPr>
          <w:trHeight w:val="263"/>
        </w:trPr>
        <w:tc>
          <w:tcPr>
            <w:tcW w:w="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ФБ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A0EF1">
              <w:rPr>
                <w:b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</w:tr>
      <w:tr w:rsidR="008A0EF1" w:rsidTr="00CB429B">
        <w:trPr>
          <w:trHeight w:val="402"/>
        </w:trPr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center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Итого по задаче 1:</w:t>
            </w: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center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 xml:space="preserve">в </w:t>
            </w:r>
            <w:proofErr w:type="spellStart"/>
            <w:r w:rsidRPr="008A0EF1">
              <w:rPr>
                <w:color w:val="000000"/>
                <w:sz w:val="16"/>
                <w:szCs w:val="16"/>
              </w:rPr>
              <w:t>т.ч</w:t>
            </w:r>
            <w:proofErr w:type="spellEnd"/>
            <w:r w:rsidRPr="008A0EF1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0EF1" w:rsidRPr="008A0EF1" w:rsidRDefault="008A0EF1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A0EF1">
              <w:rPr>
                <w:b/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A0EF1">
              <w:rPr>
                <w:b/>
                <w:bCs/>
                <w:color w:val="000000"/>
                <w:sz w:val="16"/>
                <w:szCs w:val="16"/>
              </w:rPr>
              <w:t>31 172,76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A0EF1">
              <w:rPr>
                <w:b/>
                <w:bCs/>
                <w:color w:val="000000"/>
                <w:sz w:val="16"/>
                <w:szCs w:val="16"/>
              </w:rPr>
              <w:t>31 020,63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A0EF1">
              <w:rPr>
                <w:b/>
                <w:bCs/>
                <w:color w:val="000000"/>
                <w:sz w:val="16"/>
                <w:szCs w:val="16"/>
              </w:rPr>
              <w:t>99,51%</w:t>
            </w:r>
          </w:p>
        </w:tc>
        <w:tc>
          <w:tcPr>
            <w:tcW w:w="694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0EF1" w:rsidRPr="008A0EF1" w:rsidRDefault="008A0EF1">
            <w:pPr>
              <w:jc w:val="center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 </w:t>
            </w:r>
          </w:p>
        </w:tc>
      </w:tr>
      <w:tr w:rsidR="008A0EF1" w:rsidTr="00CB429B">
        <w:trPr>
          <w:trHeight w:val="402"/>
        </w:trPr>
        <w:tc>
          <w:tcPr>
            <w:tcW w:w="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 xml:space="preserve"> МБ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19 189,98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19 059,09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A0EF1">
              <w:rPr>
                <w:b/>
                <w:bCs/>
                <w:color w:val="000000"/>
                <w:sz w:val="16"/>
                <w:szCs w:val="16"/>
              </w:rPr>
              <w:t>99,32%</w:t>
            </w:r>
          </w:p>
        </w:tc>
        <w:tc>
          <w:tcPr>
            <w:tcW w:w="6946" w:type="dxa"/>
            <w:gridSpan w:val="5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</w:tr>
      <w:tr w:rsidR="008A0EF1" w:rsidTr="00CB429B">
        <w:trPr>
          <w:trHeight w:val="402"/>
        </w:trPr>
        <w:tc>
          <w:tcPr>
            <w:tcW w:w="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ОБ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11 982,78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11 961,54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A0EF1">
              <w:rPr>
                <w:b/>
                <w:bCs/>
                <w:color w:val="000000"/>
                <w:sz w:val="16"/>
                <w:szCs w:val="16"/>
              </w:rPr>
              <w:t>99,82%</w:t>
            </w:r>
          </w:p>
        </w:tc>
        <w:tc>
          <w:tcPr>
            <w:tcW w:w="6946" w:type="dxa"/>
            <w:gridSpan w:val="5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</w:tr>
      <w:tr w:rsidR="008A0EF1" w:rsidTr="00CB429B">
        <w:trPr>
          <w:trHeight w:val="136"/>
        </w:trPr>
        <w:tc>
          <w:tcPr>
            <w:tcW w:w="8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ФБ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A0EF1">
              <w:rPr>
                <w:b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946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</w:tr>
      <w:tr w:rsidR="008A0EF1" w:rsidTr="008A0EF1">
        <w:trPr>
          <w:trHeight w:val="540"/>
        </w:trPr>
        <w:tc>
          <w:tcPr>
            <w:tcW w:w="1516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0EF1" w:rsidRPr="008A0EF1" w:rsidRDefault="008A0EF1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8A0EF1">
              <w:rPr>
                <w:b/>
                <w:bCs/>
                <w:color w:val="000000"/>
                <w:sz w:val="16"/>
                <w:szCs w:val="16"/>
              </w:rPr>
              <w:lastRenderedPageBreak/>
              <w:t xml:space="preserve">Задача 2. </w:t>
            </w:r>
            <w:r w:rsidRPr="008A0EF1">
              <w:rPr>
                <w:color w:val="000000"/>
                <w:sz w:val="16"/>
                <w:szCs w:val="16"/>
              </w:rPr>
              <w:t xml:space="preserve">Исполнение в полном объеме обязательств муниципалитета, как собственника, по несению расходов на содержание, ремонт и </w:t>
            </w:r>
            <w:proofErr w:type="gramStart"/>
            <w:r w:rsidRPr="008A0EF1">
              <w:rPr>
                <w:color w:val="000000"/>
                <w:sz w:val="16"/>
                <w:szCs w:val="16"/>
              </w:rPr>
              <w:t>оплату  коммунальных</w:t>
            </w:r>
            <w:proofErr w:type="gramEnd"/>
            <w:r w:rsidRPr="008A0EF1">
              <w:rPr>
                <w:color w:val="000000"/>
                <w:sz w:val="16"/>
                <w:szCs w:val="16"/>
              </w:rPr>
              <w:t xml:space="preserve"> услуг  в части своевременно незаселенного (пустующего) жилищного фонда</w:t>
            </w:r>
          </w:p>
        </w:tc>
      </w:tr>
      <w:tr w:rsidR="008A0EF1" w:rsidTr="008A0EF1">
        <w:trPr>
          <w:trHeight w:val="414"/>
        </w:trPr>
        <w:tc>
          <w:tcPr>
            <w:tcW w:w="31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0EF1" w:rsidRPr="008A0EF1" w:rsidRDefault="008A0EF1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8A0EF1">
              <w:rPr>
                <w:b/>
                <w:bCs/>
                <w:color w:val="000000"/>
                <w:sz w:val="16"/>
                <w:szCs w:val="16"/>
              </w:rPr>
              <w:t xml:space="preserve">Основное мероприятие 2. </w:t>
            </w:r>
            <w:r w:rsidRPr="008A0EF1">
              <w:rPr>
                <w:color w:val="000000"/>
                <w:sz w:val="16"/>
                <w:szCs w:val="16"/>
              </w:rPr>
              <w:t>Содержание пустующего муниципального жилищного фонда</w:t>
            </w:r>
          </w:p>
        </w:tc>
        <w:tc>
          <w:tcPr>
            <w:tcW w:w="9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center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0EF1" w:rsidRPr="008A0EF1" w:rsidRDefault="008A0EF1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A0EF1">
              <w:rPr>
                <w:b/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A0EF1">
              <w:rPr>
                <w:b/>
                <w:bCs/>
                <w:color w:val="000000"/>
                <w:sz w:val="16"/>
                <w:szCs w:val="16"/>
              </w:rPr>
              <w:t>23 883,04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A0EF1">
              <w:rPr>
                <w:b/>
                <w:bCs/>
                <w:color w:val="000000"/>
                <w:sz w:val="16"/>
                <w:szCs w:val="16"/>
              </w:rPr>
              <w:t>22 846,54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A0EF1">
              <w:rPr>
                <w:b/>
                <w:bCs/>
                <w:color w:val="000000"/>
                <w:sz w:val="16"/>
                <w:szCs w:val="16"/>
              </w:rPr>
              <w:t>95,66%</w:t>
            </w:r>
          </w:p>
        </w:tc>
        <w:tc>
          <w:tcPr>
            <w:tcW w:w="496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0EF1" w:rsidRPr="008A0EF1" w:rsidRDefault="008A0EF1">
            <w:pPr>
              <w:jc w:val="center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 xml:space="preserve">Комитет имущественных отношений администрации ЗАТО г. </w:t>
            </w:r>
            <w:proofErr w:type="spellStart"/>
            <w:proofErr w:type="gramStart"/>
            <w:r w:rsidRPr="008A0EF1">
              <w:rPr>
                <w:color w:val="000000"/>
                <w:sz w:val="16"/>
                <w:szCs w:val="16"/>
              </w:rPr>
              <w:t>Североморск,КРГХ</w:t>
            </w:r>
            <w:proofErr w:type="spellEnd"/>
            <w:proofErr w:type="gramEnd"/>
            <w:r w:rsidRPr="008A0EF1">
              <w:rPr>
                <w:color w:val="000000"/>
                <w:sz w:val="16"/>
                <w:szCs w:val="16"/>
              </w:rPr>
              <w:t xml:space="preserve"> администрации ЗАТО г. Североморск </w:t>
            </w:r>
          </w:p>
        </w:tc>
      </w:tr>
      <w:tr w:rsidR="008A0EF1" w:rsidTr="008A0EF1">
        <w:trPr>
          <w:trHeight w:val="421"/>
        </w:trPr>
        <w:tc>
          <w:tcPr>
            <w:tcW w:w="31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EF1" w:rsidRPr="008A0EF1" w:rsidRDefault="008A0EF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 xml:space="preserve"> МБ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A0EF1">
              <w:rPr>
                <w:b/>
                <w:bCs/>
                <w:color w:val="000000"/>
                <w:sz w:val="16"/>
                <w:szCs w:val="16"/>
              </w:rPr>
              <w:t>23 883,04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A0EF1">
              <w:rPr>
                <w:b/>
                <w:bCs/>
                <w:color w:val="000000"/>
                <w:sz w:val="16"/>
                <w:szCs w:val="16"/>
              </w:rPr>
              <w:t>22 846,54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A0EF1">
              <w:rPr>
                <w:b/>
                <w:bCs/>
                <w:color w:val="000000"/>
                <w:sz w:val="16"/>
                <w:szCs w:val="16"/>
              </w:rPr>
              <w:t>95,66%</w:t>
            </w:r>
          </w:p>
        </w:tc>
        <w:tc>
          <w:tcPr>
            <w:tcW w:w="4961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</w:tr>
      <w:tr w:rsidR="008A0EF1" w:rsidTr="00CB429B">
        <w:trPr>
          <w:trHeight w:val="297"/>
        </w:trPr>
        <w:tc>
          <w:tcPr>
            <w:tcW w:w="31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EF1" w:rsidRPr="008A0EF1" w:rsidRDefault="008A0EF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ОБ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4961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</w:tr>
      <w:tr w:rsidR="008A0EF1" w:rsidTr="00CB429B">
        <w:trPr>
          <w:trHeight w:val="273"/>
        </w:trPr>
        <w:tc>
          <w:tcPr>
            <w:tcW w:w="31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EF1" w:rsidRPr="008A0EF1" w:rsidRDefault="008A0EF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ФБ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4961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</w:tr>
      <w:tr w:rsidR="008A0EF1" w:rsidTr="008A0EF1">
        <w:trPr>
          <w:trHeight w:val="450"/>
        </w:trPr>
        <w:tc>
          <w:tcPr>
            <w:tcW w:w="8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center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2.1</w:t>
            </w:r>
          </w:p>
        </w:tc>
        <w:tc>
          <w:tcPr>
            <w:tcW w:w="23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Содержание пустующих муниципальных жилых помещений</w:t>
            </w:r>
          </w:p>
        </w:tc>
        <w:tc>
          <w:tcPr>
            <w:tcW w:w="9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center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ежемесячно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0EF1" w:rsidRPr="008A0EF1" w:rsidRDefault="008A0EF1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A0EF1">
              <w:rPr>
                <w:b/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A0EF1">
              <w:rPr>
                <w:b/>
                <w:bCs/>
                <w:color w:val="000000"/>
                <w:sz w:val="16"/>
                <w:szCs w:val="16"/>
              </w:rPr>
              <w:t>8 343,04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A0EF1">
              <w:rPr>
                <w:b/>
                <w:bCs/>
                <w:color w:val="000000"/>
                <w:sz w:val="16"/>
                <w:szCs w:val="16"/>
              </w:rPr>
              <w:t>8 272,68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A0EF1">
              <w:rPr>
                <w:b/>
                <w:bCs/>
                <w:color w:val="000000"/>
                <w:sz w:val="16"/>
                <w:szCs w:val="16"/>
              </w:rPr>
              <w:t>99,16%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0EF1" w:rsidRPr="008A0EF1" w:rsidRDefault="008A0EF1">
            <w:pPr>
              <w:jc w:val="center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 xml:space="preserve">Уровень возмещения затрат на содержание незаселенных жилых помещений муниципального жилищного фонда и коммунальные услуги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0EF1" w:rsidRPr="008A0EF1" w:rsidRDefault="008A0EF1">
            <w:pPr>
              <w:jc w:val="center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0EF1" w:rsidRPr="008A0EF1" w:rsidRDefault="008A0EF1">
            <w:pPr>
              <w:jc w:val="center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0EF1" w:rsidRPr="008A0EF1" w:rsidRDefault="008A0EF1">
            <w:pPr>
              <w:jc w:val="center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 xml:space="preserve">КИО </w:t>
            </w:r>
            <w:proofErr w:type="gramStart"/>
            <w:r w:rsidRPr="008A0EF1">
              <w:rPr>
                <w:color w:val="000000"/>
                <w:sz w:val="16"/>
                <w:szCs w:val="16"/>
              </w:rPr>
              <w:t>администрации</w:t>
            </w:r>
            <w:proofErr w:type="gramEnd"/>
            <w:r w:rsidRPr="008A0EF1">
              <w:rPr>
                <w:color w:val="000000"/>
                <w:sz w:val="16"/>
                <w:szCs w:val="16"/>
              </w:rPr>
              <w:t xml:space="preserve"> ЗАТО г.Североморск, Комитет по развитию городского хозяйства Администрации ЗАТО г. Североморск</w:t>
            </w:r>
          </w:p>
        </w:tc>
      </w:tr>
      <w:tr w:rsidR="008A0EF1" w:rsidTr="008A0EF1">
        <w:trPr>
          <w:trHeight w:val="345"/>
        </w:trPr>
        <w:tc>
          <w:tcPr>
            <w:tcW w:w="8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 xml:space="preserve"> МБ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8 343,04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8 272,68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A0EF1">
              <w:rPr>
                <w:b/>
                <w:bCs/>
                <w:color w:val="000000"/>
                <w:sz w:val="16"/>
                <w:szCs w:val="16"/>
              </w:rPr>
              <w:t>99,16%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</w:tr>
      <w:tr w:rsidR="008A0EF1" w:rsidTr="008A0EF1">
        <w:trPr>
          <w:trHeight w:val="345"/>
        </w:trPr>
        <w:tc>
          <w:tcPr>
            <w:tcW w:w="8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ОБ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A0EF1">
              <w:rPr>
                <w:b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</w:tr>
      <w:tr w:rsidR="008A0EF1" w:rsidTr="008A0EF1">
        <w:trPr>
          <w:trHeight w:val="360"/>
        </w:trPr>
        <w:tc>
          <w:tcPr>
            <w:tcW w:w="8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ФБ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A0EF1">
              <w:rPr>
                <w:b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</w:tr>
      <w:tr w:rsidR="008A0EF1" w:rsidTr="008A0EF1">
        <w:trPr>
          <w:trHeight w:val="360"/>
        </w:trPr>
        <w:tc>
          <w:tcPr>
            <w:tcW w:w="8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center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2.1.1</w:t>
            </w:r>
          </w:p>
        </w:tc>
        <w:tc>
          <w:tcPr>
            <w:tcW w:w="23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Возмещение расходов обслуживающей организации (управляющей компании) по содержанию и текущему ремонту в части пустующих муниципальных жилых помещений</w:t>
            </w:r>
          </w:p>
        </w:tc>
        <w:tc>
          <w:tcPr>
            <w:tcW w:w="9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center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ежемесячно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0EF1" w:rsidRPr="008A0EF1" w:rsidRDefault="008A0EF1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A0EF1">
              <w:rPr>
                <w:b/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A0EF1">
              <w:rPr>
                <w:b/>
                <w:bCs/>
                <w:color w:val="000000"/>
                <w:sz w:val="16"/>
                <w:szCs w:val="16"/>
              </w:rPr>
              <w:t>6 209,04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A0EF1">
              <w:rPr>
                <w:b/>
                <w:bCs/>
                <w:color w:val="000000"/>
                <w:sz w:val="16"/>
                <w:szCs w:val="16"/>
              </w:rPr>
              <w:t>6 138,68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A0EF1">
              <w:rPr>
                <w:b/>
                <w:bCs/>
                <w:color w:val="000000"/>
                <w:sz w:val="16"/>
                <w:szCs w:val="16"/>
              </w:rPr>
              <w:t>98,87%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0EF1" w:rsidRPr="008A0EF1" w:rsidRDefault="008A0EF1">
            <w:pPr>
              <w:jc w:val="center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Доля пустующего фонда, охваченного мероприятием, %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0EF1" w:rsidRPr="008A0EF1" w:rsidRDefault="008A0EF1">
            <w:pPr>
              <w:jc w:val="center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0EF1" w:rsidRPr="008A0EF1" w:rsidRDefault="008A0EF1">
            <w:pPr>
              <w:jc w:val="center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0EF1" w:rsidRPr="008A0EF1" w:rsidRDefault="008A0EF1">
            <w:pPr>
              <w:jc w:val="center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 xml:space="preserve">КРГХ </w:t>
            </w:r>
            <w:proofErr w:type="gramStart"/>
            <w:r w:rsidRPr="008A0EF1">
              <w:rPr>
                <w:color w:val="000000"/>
                <w:sz w:val="16"/>
                <w:szCs w:val="16"/>
              </w:rPr>
              <w:t>администрации</w:t>
            </w:r>
            <w:proofErr w:type="gramEnd"/>
            <w:r w:rsidRPr="008A0EF1">
              <w:rPr>
                <w:color w:val="000000"/>
                <w:sz w:val="16"/>
                <w:szCs w:val="16"/>
              </w:rPr>
              <w:t xml:space="preserve"> ЗАТО г.Североморск, КИО администрации ЗАТО г.Североморск</w:t>
            </w:r>
          </w:p>
        </w:tc>
      </w:tr>
      <w:tr w:rsidR="008A0EF1" w:rsidTr="008A0EF1">
        <w:trPr>
          <w:trHeight w:val="360"/>
        </w:trPr>
        <w:tc>
          <w:tcPr>
            <w:tcW w:w="8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 xml:space="preserve"> МБ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6 209,04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6 138,68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A0EF1">
              <w:rPr>
                <w:b/>
                <w:bCs/>
                <w:color w:val="000000"/>
                <w:sz w:val="16"/>
                <w:szCs w:val="16"/>
              </w:rPr>
              <w:t>98,87%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</w:tr>
      <w:tr w:rsidR="008A0EF1" w:rsidTr="00CB429B">
        <w:trPr>
          <w:trHeight w:val="253"/>
        </w:trPr>
        <w:tc>
          <w:tcPr>
            <w:tcW w:w="8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ОБ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A0EF1">
              <w:rPr>
                <w:b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</w:tr>
      <w:tr w:rsidR="008A0EF1" w:rsidTr="00CB429B">
        <w:trPr>
          <w:trHeight w:val="285"/>
        </w:trPr>
        <w:tc>
          <w:tcPr>
            <w:tcW w:w="8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ФБ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A0EF1">
              <w:rPr>
                <w:b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</w:tr>
      <w:tr w:rsidR="008A0EF1" w:rsidTr="008A0EF1">
        <w:trPr>
          <w:trHeight w:val="402"/>
        </w:trPr>
        <w:tc>
          <w:tcPr>
            <w:tcW w:w="8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center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2.1.2</w:t>
            </w:r>
          </w:p>
        </w:tc>
        <w:tc>
          <w:tcPr>
            <w:tcW w:w="23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Ремонт пустующих муниципальных жилых помещений</w:t>
            </w:r>
          </w:p>
        </w:tc>
        <w:tc>
          <w:tcPr>
            <w:tcW w:w="9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center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ежегодно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0EF1" w:rsidRPr="008A0EF1" w:rsidRDefault="008A0EF1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A0EF1">
              <w:rPr>
                <w:b/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A0EF1">
              <w:rPr>
                <w:b/>
                <w:bCs/>
                <w:color w:val="000000"/>
                <w:sz w:val="16"/>
                <w:szCs w:val="16"/>
              </w:rPr>
              <w:t>2 134,00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A0EF1">
              <w:rPr>
                <w:b/>
                <w:bCs/>
                <w:color w:val="000000"/>
                <w:sz w:val="16"/>
                <w:szCs w:val="16"/>
              </w:rPr>
              <w:t>2 134,00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A0EF1">
              <w:rPr>
                <w:b/>
                <w:bCs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0EF1" w:rsidRPr="008A0EF1" w:rsidRDefault="008A0EF1">
            <w:pPr>
              <w:jc w:val="center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По мере необходимости, да-1 нет-0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center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center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center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 xml:space="preserve">КРГХ администрации ЗАТО г. </w:t>
            </w:r>
            <w:proofErr w:type="gramStart"/>
            <w:r w:rsidRPr="008A0EF1">
              <w:rPr>
                <w:color w:val="000000"/>
                <w:sz w:val="16"/>
                <w:szCs w:val="16"/>
              </w:rPr>
              <w:t>Североморск ,</w:t>
            </w:r>
            <w:proofErr w:type="gramEnd"/>
            <w:r w:rsidRPr="008A0EF1">
              <w:rPr>
                <w:color w:val="000000"/>
                <w:sz w:val="16"/>
                <w:szCs w:val="16"/>
              </w:rPr>
              <w:t xml:space="preserve"> МКУ "ГЦ ЖКХ ЗАТО г. Североморск"</w:t>
            </w:r>
          </w:p>
        </w:tc>
      </w:tr>
      <w:tr w:rsidR="008A0EF1" w:rsidTr="008A0EF1">
        <w:trPr>
          <w:trHeight w:val="402"/>
        </w:trPr>
        <w:tc>
          <w:tcPr>
            <w:tcW w:w="8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 xml:space="preserve"> МБ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2 134,00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2 134,00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</w:tr>
      <w:tr w:rsidR="008A0EF1" w:rsidTr="00CB429B">
        <w:trPr>
          <w:trHeight w:val="261"/>
        </w:trPr>
        <w:tc>
          <w:tcPr>
            <w:tcW w:w="8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ОБ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</w:tr>
      <w:tr w:rsidR="008A0EF1" w:rsidTr="00CB429B">
        <w:trPr>
          <w:trHeight w:val="267"/>
        </w:trPr>
        <w:tc>
          <w:tcPr>
            <w:tcW w:w="8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ФБ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</w:tr>
      <w:tr w:rsidR="008A0EF1" w:rsidTr="008A0EF1">
        <w:trPr>
          <w:trHeight w:val="402"/>
        </w:trPr>
        <w:tc>
          <w:tcPr>
            <w:tcW w:w="8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center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2.2</w:t>
            </w:r>
          </w:p>
        </w:tc>
        <w:tc>
          <w:tcPr>
            <w:tcW w:w="23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Оплата ко</w:t>
            </w:r>
            <w:r w:rsidR="00436056">
              <w:rPr>
                <w:color w:val="000000"/>
                <w:sz w:val="16"/>
                <w:szCs w:val="16"/>
              </w:rPr>
              <w:t>м</w:t>
            </w:r>
            <w:r w:rsidRPr="008A0EF1">
              <w:rPr>
                <w:color w:val="000000"/>
                <w:sz w:val="16"/>
                <w:szCs w:val="16"/>
              </w:rPr>
              <w:t>мунальных услуг по пустующим муниципальным жилым помещениям</w:t>
            </w:r>
          </w:p>
        </w:tc>
        <w:tc>
          <w:tcPr>
            <w:tcW w:w="9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center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ежемесячно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15 417,00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14 450,86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93,73%</w:t>
            </w:r>
          </w:p>
        </w:tc>
        <w:tc>
          <w:tcPr>
            <w:tcW w:w="496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0EF1" w:rsidRPr="008A0EF1" w:rsidRDefault="008A0EF1">
            <w:pPr>
              <w:jc w:val="center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 xml:space="preserve">Комитет имущественных отношений </w:t>
            </w:r>
            <w:proofErr w:type="gramStart"/>
            <w:r w:rsidRPr="008A0EF1">
              <w:rPr>
                <w:color w:val="000000"/>
                <w:sz w:val="16"/>
                <w:szCs w:val="16"/>
              </w:rPr>
              <w:t>администрации</w:t>
            </w:r>
            <w:proofErr w:type="gramEnd"/>
            <w:r w:rsidRPr="008A0EF1">
              <w:rPr>
                <w:color w:val="000000"/>
                <w:sz w:val="16"/>
                <w:szCs w:val="16"/>
              </w:rPr>
              <w:t xml:space="preserve"> ЗАТО г. Североморск</w:t>
            </w:r>
          </w:p>
        </w:tc>
      </w:tr>
      <w:tr w:rsidR="008A0EF1" w:rsidTr="008A0EF1">
        <w:trPr>
          <w:trHeight w:val="402"/>
        </w:trPr>
        <w:tc>
          <w:tcPr>
            <w:tcW w:w="8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 xml:space="preserve"> МБ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15 417,00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14 450,86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93,73%</w:t>
            </w:r>
          </w:p>
        </w:tc>
        <w:tc>
          <w:tcPr>
            <w:tcW w:w="4961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</w:tr>
      <w:tr w:rsidR="008A0EF1" w:rsidTr="00BD54E4">
        <w:trPr>
          <w:trHeight w:val="335"/>
        </w:trPr>
        <w:tc>
          <w:tcPr>
            <w:tcW w:w="8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ОБ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4961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</w:tr>
      <w:tr w:rsidR="008A0EF1" w:rsidTr="00BD54E4">
        <w:trPr>
          <w:trHeight w:val="269"/>
        </w:trPr>
        <w:tc>
          <w:tcPr>
            <w:tcW w:w="8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ФБ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4961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</w:tr>
      <w:tr w:rsidR="008A0EF1" w:rsidTr="008A0EF1">
        <w:trPr>
          <w:trHeight w:val="402"/>
        </w:trPr>
        <w:tc>
          <w:tcPr>
            <w:tcW w:w="8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center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2.2.1.</w:t>
            </w:r>
          </w:p>
        </w:tc>
        <w:tc>
          <w:tcPr>
            <w:tcW w:w="23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Возмещение расходов по ком</w:t>
            </w:r>
            <w:r w:rsidR="00436056">
              <w:rPr>
                <w:color w:val="000000"/>
                <w:sz w:val="16"/>
                <w:szCs w:val="16"/>
              </w:rPr>
              <w:t>м</w:t>
            </w:r>
            <w:r w:rsidRPr="008A0EF1">
              <w:rPr>
                <w:color w:val="000000"/>
                <w:sz w:val="16"/>
                <w:szCs w:val="16"/>
              </w:rPr>
              <w:t>унальным услугам в части пустующих муниципальных жилых помещений</w:t>
            </w:r>
          </w:p>
        </w:tc>
        <w:tc>
          <w:tcPr>
            <w:tcW w:w="9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center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ежемесячно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15 417,00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14 450,86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93,73%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0EF1" w:rsidRPr="008A0EF1" w:rsidRDefault="008A0EF1">
            <w:pPr>
              <w:jc w:val="center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Доля пустующего фонда, охваченного мероприятием, %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center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center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center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 xml:space="preserve">Комитет имущественных отношений </w:t>
            </w:r>
            <w:proofErr w:type="gramStart"/>
            <w:r w:rsidRPr="008A0EF1">
              <w:rPr>
                <w:color w:val="000000"/>
                <w:sz w:val="16"/>
                <w:szCs w:val="16"/>
              </w:rPr>
              <w:t>администрации</w:t>
            </w:r>
            <w:proofErr w:type="gramEnd"/>
            <w:r w:rsidRPr="008A0EF1">
              <w:rPr>
                <w:color w:val="000000"/>
                <w:sz w:val="16"/>
                <w:szCs w:val="16"/>
              </w:rPr>
              <w:t xml:space="preserve"> ЗАТО г. Североморск</w:t>
            </w:r>
          </w:p>
        </w:tc>
      </w:tr>
      <w:tr w:rsidR="008A0EF1" w:rsidTr="008A0EF1">
        <w:trPr>
          <w:trHeight w:val="402"/>
        </w:trPr>
        <w:tc>
          <w:tcPr>
            <w:tcW w:w="8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 xml:space="preserve"> МБ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15 417,00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14 450,86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93,73%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</w:tr>
      <w:tr w:rsidR="008A0EF1" w:rsidTr="00CB429B">
        <w:trPr>
          <w:trHeight w:val="245"/>
        </w:trPr>
        <w:tc>
          <w:tcPr>
            <w:tcW w:w="8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ОБ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</w:tr>
      <w:tr w:rsidR="008A0EF1" w:rsidTr="00F35A00">
        <w:trPr>
          <w:trHeight w:val="277"/>
        </w:trPr>
        <w:tc>
          <w:tcPr>
            <w:tcW w:w="8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ФБ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</w:tr>
      <w:tr w:rsidR="008A0EF1" w:rsidTr="00F35A00">
        <w:trPr>
          <w:trHeight w:val="402"/>
        </w:trPr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center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2.3</w:t>
            </w:r>
          </w:p>
        </w:tc>
        <w:tc>
          <w:tcPr>
            <w:tcW w:w="2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 xml:space="preserve">Обеспечение сохранности пустующего муниципального </w:t>
            </w:r>
            <w:r w:rsidRPr="008A0EF1">
              <w:rPr>
                <w:color w:val="000000"/>
                <w:sz w:val="16"/>
                <w:szCs w:val="16"/>
              </w:rPr>
              <w:lastRenderedPageBreak/>
              <w:t>жилищного фонда</w:t>
            </w: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center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lastRenderedPageBreak/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0EF1" w:rsidRPr="008A0EF1" w:rsidRDefault="008A0EF1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A0EF1">
              <w:rPr>
                <w:b/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123,00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123,00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0EF1" w:rsidRPr="008A0EF1" w:rsidRDefault="008A0EF1">
            <w:pPr>
              <w:jc w:val="center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По мере необходимости, да-1 нет-0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center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center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center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 xml:space="preserve">КРГХ администрации ЗАТО г. </w:t>
            </w:r>
            <w:proofErr w:type="gramStart"/>
            <w:r w:rsidRPr="008A0EF1">
              <w:rPr>
                <w:color w:val="000000"/>
                <w:sz w:val="16"/>
                <w:szCs w:val="16"/>
              </w:rPr>
              <w:t>Североморск ,</w:t>
            </w:r>
            <w:proofErr w:type="gramEnd"/>
            <w:r w:rsidRPr="008A0EF1">
              <w:rPr>
                <w:color w:val="000000"/>
                <w:sz w:val="16"/>
                <w:szCs w:val="16"/>
              </w:rPr>
              <w:t xml:space="preserve"> </w:t>
            </w:r>
            <w:r w:rsidRPr="008A0EF1">
              <w:rPr>
                <w:color w:val="000000"/>
                <w:sz w:val="16"/>
                <w:szCs w:val="16"/>
              </w:rPr>
              <w:lastRenderedPageBreak/>
              <w:t>МКУ "ГЦ ЖКХ ЗАТО г. Североморск"</w:t>
            </w:r>
          </w:p>
        </w:tc>
      </w:tr>
      <w:tr w:rsidR="008A0EF1" w:rsidTr="00F35A00">
        <w:trPr>
          <w:trHeight w:val="402"/>
        </w:trPr>
        <w:tc>
          <w:tcPr>
            <w:tcW w:w="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 xml:space="preserve"> МБ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123,00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123,00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</w:tr>
      <w:tr w:rsidR="008A0EF1" w:rsidTr="00F35A00">
        <w:trPr>
          <w:trHeight w:val="312"/>
        </w:trPr>
        <w:tc>
          <w:tcPr>
            <w:tcW w:w="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ОБ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</w:tr>
      <w:tr w:rsidR="008A0EF1" w:rsidTr="00F35A00">
        <w:trPr>
          <w:trHeight w:val="274"/>
        </w:trPr>
        <w:tc>
          <w:tcPr>
            <w:tcW w:w="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ФБ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</w:tr>
      <w:tr w:rsidR="008A0EF1" w:rsidTr="00F35A00">
        <w:trPr>
          <w:trHeight w:val="402"/>
        </w:trPr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center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Итого по задаче 2:</w:t>
            </w: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center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 xml:space="preserve">в </w:t>
            </w:r>
            <w:proofErr w:type="spellStart"/>
            <w:r w:rsidRPr="008A0EF1">
              <w:rPr>
                <w:color w:val="000000"/>
                <w:sz w:val="16"/>
                <w:szCs w:val="16"/>
              </w:rPr>
              <w:t>т.ч</w:t>
            </w:r>
            <w:proofErr w:type="spellEnd"/>
            <w:r w:rsidRPr="008A0EF1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0EF1" w:rsidRPr="008A0EF1" w:rsidRDefault="008A0EF1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A0EF1">
              <w:rPr>
                <w:b/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A0EF1">
              <w:rPr>
                <w:b/>
                <w:bCs/>
                <w:color w:val="000000"/>
                <w:sz w:val="16"/>
                <w:szCs w:val="16"/>
              </w:rPr>
              <w:t>23 883,04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A0EF1">
              <w:rPr>
                <w:b/>
                <w:bCs/>
                <w:color w:val="000000"/>
                <w:sz w:val="16"/>
                <w:szCs w:val="16"/>
              </w:rPr>
              <w:t>22 846,54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A0EF1">
              <w:rPr>
                <w:b/>
                <w:bCs/>
                <w:color w:val="000000"/>
                <w:sz w:val="16"/>
                <w:szCs w:val="16"/>
              </w:rPr>
              <w:t>95,66%</w:t>
            </w:r>
          </w:p>
        </w:tc>
        <w:tc>
          <w:tcPr>
            <w:tcW w:w="694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0EF1" w:rsidRPr="008A0EF1" w:rsidRDefault="008A0EF1">
            <w:pPr>
              <w:jc w:val="center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 </w:t>
            </w:r>
          </w:p>
        </w:tc>
      </w:tr>
      <w:tr w:rsidR="008A0EF1" w:rsidTr="008A0EF1">
        <w:trPr>
          <w:trHeight w:val="402"/>
        </w:trPr>
        <w:tc>
          <w:tcPr>
            <w:tcW w:w="8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0EF1" w:rsidRPr="008A0EF1" w:rsidRDefault="008A0EF1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A0EF1">
              <w:rPr>
                <w:b/>
                <w:bCs/>
                <w:color w:val="000000"/>
                <w:sz w:val="16"/>
                <w:szCs w:val="16"/>
              </w:rPr>
              <w:t xml:space="preserve"> МБ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A0EF1">
              <w:rPr>
                <w:b/>
                <w:bCs/>
                <w:color w:val="000000"/>
                <w:sz w:val="16"/>
                <w:szCs w:val="16"/>
              </w:rPr>
              <w:t>23 883,04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A0EF1">
              <w:rPr>
                <w:b/>
                <w:bCs/>
                <w:color w:val="000000"/>
                <w:sz w:val="16"/>
                <w:szCs w:val="16"/>
              </w:rPr>
              <w:t>22 846,54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A0EF1">
              <w:rPr>
                <w:b/>
                <w:bCs/>
                <w:color w:val="000000"/>
                <w:sz w:val="16"/>
                <w:szCs w:val="16"/>
              </w:rPr>
              <w:t>95,66%</w:t>
            </w:r>
          </w:p>
        </w:tc>
        <w:tc>
          <w:tcPr>
            <w:tcW w:w="6946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</w:tr>
      <w:tr w:rsidR="008A0EF1" w:rsidTr="00CB429B">
        <w:trPr>
          <w:trHeight w:val="289"/>
        </w:trPr>
        <w:tc>
          <w:tcPr>
            <w:tcW w:w="8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ОБ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946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</w:tr>
      <w:tr w:rsidR="008A0EF1" w:rsidTr="00CB429B">
        <w:trPr>
          <w:trHeight w:val="279"/>
        </w:trPr>
        <w:tc>
          <w:tcPr>
            <w:tcW w:w="8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ФБ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946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</w:tr>
      <w:tr w:rsidR="008A0EF1" w:rsidTr="008A0EF1">
        <w:trPr>
          <w:trHeight w:val="402"/>
        </w:trPr>
        <w:tc>
          <w:tcPr>
            <w:tcW w:w="8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center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3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0EF1" w:rsidRPr="008A0EF1" w:rsidRDefault="008A0EF1">
            <w:pPr>
              <w:rPr>
                <w:b/>
                <w:color w:val="000000"/>
                <w:sz w:val="16"/>
                <w:szCs w:val="16"/>
              </w:rPr>
            </w:pPr>
            <w:r w:rsidRPr="008A0EF1">
              <w:rPr>
                <w:b/>
                <w:color w:val="000000"/>
                <w:sz w:val="16"/>
                <w:szCs w:val="16"/>
              </w:rPr>
              <w:t>Всего по подпрограмме</w:t>
            </w:r>
          </w:p>
        </w:tc>
        <w:tc>
          <w:tcPr>
            <w:tcW w:w="9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center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0EF1" w:rsidRPr="008A0EF1" w:rsidRDefault="008A0EF1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A0EF1">
              <w:rPr>
                <w:b/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 w:rsidP="00957585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A0EF1">
              <w:rPr>
                <w:b/>
                <w:bCs/>
                <w:color w:val="000000"/>
                <w:sz w:val="16"/>
                <w:szCs w:val="16"/>
              </w:rPr>
              <w:t>55 055,8</w:t>
            </w:r>
            <w:r w:rsidR="00F749ED"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 w:rsidP="00F749E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A0EF1">
              <w:rPr>
                <w:b/>
                <w:bCs/>
                <w:color w:val="000000"/>
                <w:sz w:val="16"/>
                <w:szCs w:val="16"/>
              </w:rPr>
              <w:t>53 867,1</w:t>
            </w:r>
            <w:r w:rsidR="00F749ED">
              <w:rPr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A0EF1">
              <w:rPr>
                <w:b/>
                <w:bCs/>
                <w:color w:val="000000"/>
                <w:sz w:val="16"/>
                <w:szCs w:val="16"/>
              </w:rPr>
              <w:t>97,84%</w:t>
            </w:r>
          </w:p>
        </w:tc>
        <w:tc>
          <w:tcPr>
            <w:tcW w:w="694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0EF1" w:rsidRPr="008A0EF1" w:rsidRDefault="008A0EF1">
            <w:pPr>
              <w:jc w:val="center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 </w:t>
            </w:r>
          </w:p>
        </w:tc>
      </w:tr>
      <w:tr w:rsidR="008A0EF1" w:rsidTr="008A0EF1">
        <w:trPr>
          <w:trHeight w:val="402"/>
        </w:trPr>
        <w:tc>
          <w:tcPr>
            <w:tcW w:w="8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 xml:space="preserve"> МБ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 w:rsidP="00F749E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A0EF1">
              <w:rPr>
                <w:b/>
                <w:bCs/>
                <w:color w:val="000000"/>
                <w:sz w:val="16"/>
                <w:szCs w:val="16"/>
              </w:rPr>
              <w:t>43 073,0</w:t>
            </w:r>
            <w:r w:rsidR="00F749ED"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 w:rsidP="00F749E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A0EF1">
              <w:rPr>
                <w:b/>
                <w:bCs/>
                <w:color w:val="000000"/>
                <w:sz w:val="16"/>
                <w:szCs w:val="16"/>
              </w:rPr>
              <w:t>41 905,6</w:t>
            </w:r>
            <w:r w:rsidR="00F749ED"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A0EF1">
              <w:rPr>
                <w:b/>
                <w:bCs/>
                <w:color w:val="000000"/>
                <w:sz w:val="16"/>
                <w:szCs w:val="16"/>
              </w:rPr>
              <w:t>97,29%</w:t>
            </w:r>
          </w:p>
        </w:tc>
        <w:tc>
          <w:tcPr>
            <w:tcW w:w="6946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</w:tr>
      <w:tr w:rsidR="008A0EF1" w:rsidTr="008A0EF1">
        <w:trPr>
          <w:trHeight w:val="402"/>
        </w:trPr>
        <w:tc>
          <w:tcPr>
            <w:tcW w:w="8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ОБ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A0EF1">
              <w:rPr>
                <w:b/>
                <w:bCs/>
                <w:color w:val="000000"/>
                <w:sz w:val="16"/>
                <w:szCs w:val="16"/>
              </w:rPr>
              <w:t>11 982,78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A0EF1">
              <w:rPr>
                <w:b/>
                <w:bCs/>
                <w:color w:val="000000"/>
                <w:sz w:val="16"/>
                <w:szCs w:val="16"/>
              </w:rPr>
              <w:t>11 961,54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B60EE5" w:rsidP="00B60EE5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99,82</w:t>
            </w:r>
            <w:r w:rsidR="008A0EF1" w:rsidRPr="008A0EF1">
              <w:rPr>
                <w:b/>
                <w:bCs/>
                <w:color w:val="000000"/>
                <w:sz w:val="16"/>
                <w:szCs w:val="16"/>
              </w:rPr>
              <w:t>%</w:t>
            </w:r>
          </w:p>
        </w:tc>
        <w:tc>
          <w:tcPr>
            <w:tcW w:w="6946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</w:tr>
      <w:tr w:rsidR="008A0EF1" w:rsidTr="008A0EF1">
        <w:trPr>
          <w:trHeight w:val="402"/>
        </w:trPr>
        <w:tc>
          <w:tcPr>
            <w:tcW w:w="8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0EF1" w:rsidRPr="008A0EF1" w:rsidRDefault="008A0EF1">
            <w:pPr>
              <w:jc w:val="right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ФБ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A0EF1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A0EF1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A0EF1">
              <w:rPr>
                <w:b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946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</w:p>
        </w:tc>
      </w:tr>
      <w:tr w:rsidR="008A0EF1" w:rsidTr="00CB429B">
        <w:trPr>
          <w:trHeight w:val="334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0EF1" w:rsidRPr="008A0EF1" w:rsidRDefault="008A0EF1">
            <w:pPr>
              <w:jc w:val="center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8A0EF1">
              <w:rPr>
                <w:b/>
                <w:bCs/>
                <w:color w:val="000000"/>
                <w:sz w:val="16"/>
                <w:szCs w:val="16"/>
              </w:rPr>
              <w:t>Муниципальные услуги (работы)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0EF1" w:rsidRPr="008A0EF1" w:rsidRDefault="008A0EF1">
            <w:pPr>
              <w:jc w:val="center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0EF1" w:rsidRPr="008A0EF1" w:rsidRDefault="008A0EF1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A0EF1">
              <w:rPr>
                <w:b/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0EF1" w:rsidRPr="008A0EF1" w:rsidRDefault="008A0EF1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A0EF1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0EF1" w:rsidRPr="008A0EF1" w:rsidRDefault="008A0EF1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A0EF1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A0EF1">
              <w:rPr>
                <w:b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0EF1" w:rsidRPr="008A0EF1" w:rsidRDefault="008A0EF1">
            <w:pPr>
              <w:jc w:val="center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center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center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center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0EF1" w:rsidRPr="008A0EF1" w:rsidRDefault="008A0EF1">
            <w:pPr>
              <w:jc w:val="center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 </w:t>
            </w:r>
          </w:p>
        </w:tc>
      </w:tr>
      <w:tr w:rsidR="008A0EF1" w:rsidTr="00CB429B">
        <w:trPr>
          <w:trHeight w:val="369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0EF1" w:rsidRPr="008A0EF1" w:rsidRDefault="008A0EF1">
            <w:pPr>
              <w:jc w:val="center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8A0EF1">
              <w:rPr>
                <w:b/>
                <w:bCs/>
                <w:color w:val="000000"/>
                <w:sz w:val="16"/>
                <w:szCs w:val="16"/>
              </w:rPr>
              <w:t>Публичные обязательства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0EF1" w:rsidRPr="008A0EF1" w:rsidRDefault="008A0EF1">
            <w:pPr>
              <w:jc w:val="center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0EF1" w:rsidRPr="008A0EF1" w:rsidRDefault="008A0EF1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A0EF1">
              <w:rPr>
                <w:b/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0EF1" w:rsidRPr="008A0EF1" w:rsidRDefault="008A0EF1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A0EF1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0EF1" w:rsidRPr="008A0EF1" w:rsidRDefault="008A0EF1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A0EF1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A0EF1">
              <w:rPr>
                <w:b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0EF1" w:rsidRPr="008A0EF1" w:rsidRDefault="008A0EF1">
            <w:pPr>
              <w:jc w:val="center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center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center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8A0EF1">
            <w:pPr>
              <w:jc w:val="center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0EF1" w:rsidRPr="008A0EF1" w:rsidRDefault="008A0EF1">
            <w:pPr>
              <w:jc w:val="center"/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 </w:t>
            </w:r>
          </w:p>
        </w:tc>
      </w:tr>
      <w:tr w:rsidR="008A0EF1" w:rsidTr="00CB429B">
        <w:trPr>
          <w:trHeight w:val="347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0EF1" w:rsidRPr="008A0EF1" w:rsidRDefault="008A0EF1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8A0EF1">
              <w:rPr>
                <w:b/>
                <w:bCs/>
                <w:color w:val="000000"/>
                <w:sz w:val="16"/>
                <w:szCs w:val="16"/>
              </w:rPr>
              <w:t>Мероприятия по содержанию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0EF1" w:rsidRPr="008A0EF1" w:rsidRDefault="008A0EF1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8A0EF1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0EF1" w:rsidRPr="008A0EF1" w:rsidRDefault="008A0EF1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A0EF1">
              <w:rPr>
                <w:b/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0EF1" w:rsidRPr="008A0EF1" w:rsidRDefault="008A0EF1" w:rsidP="00F749E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A0EF1">
              <w:rPr>
                <w:b/>
                <w:bCs/>
                <w:color w:val="000000"/>
                <w:sz w:val="16"/>
                <w:szCs w:val="16"/>
              </w:rPr>
              <w:t>23 883,0</w:t>
            </w:r>
            <w:r w:rsidR="00F749ED"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0EF1" w:rsidRPr="008A0EF1" w:rsidRDefault="008A0EF1" w:rsidP="00F749E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A0EF1">
              <w:rPr>
                <w:b/>
                <w:bCs/>
                <w:color w:val="000000"/>
                <w:sz w:val="16"/>
                <w:szCs w:val="16"/>
              </w:rPr>
              <w:t>22 846,5</w:t>
            </w:r>
            <w:r w:rsidR="00F749ED"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B60EE5" w:rsidP="00B60EE5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95</w:t>
            </w:r>
            <w:r w:rsidR="008A0EF1" w:rsidRPr="008A0EF1">
              <w:rPr>
                <w:b/>
                <w:bCs/>
                <w:color w:val="000000"/>
                <w:sz w:val="16"/>
                <w:szCs w:val="16"/>
              </w:rPr>
              <w:t>,</w:t>
            </w:r>
            <w:r>
              <w:rPr>
                <w:b/>
                <w:bCs/>
                <w:color w:val="000000"/>
                <w:sz w:val="16"/>
                <w:szCs w:val="16"/>
              </w:rPr>
              <w:t>66</w:t>
            </w:r>
            <w:r w:rsidR="008A0EF1" w:rsidRPr="008A0EF1">
              <w:rPr>
                <w:b/>
                <w:bCs/>
                <w:color w:val="000000"/>
                <w:sz w:val="16"/>
                <w:szCs w:val="16"/>
              </w:rPr>
              <w:t>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 </w:t>
            </w:r>
          </w:p>
        </w:tc>
      </w:tr>
      <w:tr w:rsidR="008A0EF1" w:rsidTr="00CB429B">
        <w:trPr>
          <w:trHeight w:val="325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0EF1" w:rsidRPr="008A0EF1" w:rsidRDefault="008A0EF1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8A0EF1">
              <w:rPr>
                <w:b/>
                <w:bCs/>
                <w:color w:val="000000"/>
                <w:sz w:val="16"/>
                <w:szCs w:val="16"/>
              </w:rPr>
              <w:t>Иные мероприятия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0EF1" w:rsidRPr="008A0EF1" w:rsidRDefault="008A0EF1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8A0EF1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0EF1" w:rsidRPr="008A0EF1" w:rsidRDefault="008A0EF1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A0EF1">
              <w:rPr>
                <w:b/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0EF1" w:rsidRPr="008A0EF1" w:rsidRDefault="008A0EF1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A0EF1">
              <w:rPr>
                <w:b/>
                <w:bCs/>
                <w:color w:val="000000"/>
                <w:sz w:val="16"/>
                <w:szCs w:val="16"/>
              </w:rPr>
              <w:t>31 172,76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0EF1" w:rsidRPr="008A0EF1" w:rsidRDefault="008A0EF1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A0EF1">
              <w:rPr>
                <w:b/>
                <w:bCs/>
                <w:color w:val="000000"/>
                <w:sz w:val="16"/>
                <w:szCs w:val="16"/>
              </w:rPr>
              <w:t>31 020,63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0EF1" w:rsidRPr="008A0EF1" w:rsidRDefault="00B60EE5" w:rsidP="00B60EE5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99</w:t>
            </w:r>
            <w:r w:rsidR="008A0EF1" w:rsidRPr="008A0EF1">
              <w:rPr>
                <w:b/>
                <w:bCs/>
                <w:color w:val="000000"/>
                <w:sz w:val="16"/>
                <w:szCs w:val="16"/>
              </w:rPr>
              <w:t>,</w:t>
            </w:r>
            <w:r>
              <w:rPr>
                <w:b/>
                <w:bCs/>
                <w:color w:val="000000"/>
                <w:sz w:val="16"/>
                <w:szCs w:val="16"/>
              </w:rPr>
              <w:t>51</w:t>
            </w:r>
            <w:r w:rsidR="008A0EF1" w:rsidRPr="008A0EF1">
              <w:rPr>
                <w:b/>
                <w:bCs/>
                <w:color w:val="000000"/>
                <w:sz w:val="16"/>
                <w:szCs w:val="16"/>
              </w:rPr>
              <w:t>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0EF1" w:rsidRPr="008A0EF1" w:rsidRDefault="008A0EF1">
            <w:pPr>
              <w:rPr>
                <w:color w:val="000000"/>
                <w:sz w:val="16"/>
                <w:szCs w:val="16"/>
              </w:rPr>
            </w:pPr>
            <w:r w:rsidRPr="008A0EF1">
              <w:rPr>
                <w:color w:val="000000"/>
                <w:sz w:val="16"/>
                <w:szCs w:val="16"/>
              </w:rPr>
              <w:t> </w:t>
            </w:r>
          </w:p>
        </w:tc>
      </w:tr>
    </w:tbl>
    <w:p w:rsidR="008A0EF1" w:rsidRPr="000E11DD" w:rsidRDefault="008A0EF1" w:rsidP="008D20E5">
      <w:pPr>
        <w:pStyle w:val="a6"/>
        <w:widowControl w:val="0"/>
        <w:tabs>
          <w:tab w:val="left" w:pos="709"/>
        </w:tabs>
        <w:suppressAutoHyphens/>
        <w:spacing w:line="240" w:lineRule="auto"/>
        <w:jc w:val="center"/>
        <w:rPr>
          <w:b/>
          <w:sz w:val="24"/>
          <w:szCs w:val="24"/>
        </w:rPr>
      </w:pPr>
    </w:p>
    <w:p w:rsidR="00F22150" w:rsidRPr="00436056" w:rsidRDefault="00F22150" w:rsidP="00F22150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056">
        <w:rPr>
          <w:rFonts w:ascii="Times New Roman" w:hAnsi="Times New Roman" w:cs="Times New Roman"/>
          <w:sz w:val="24"/>
          <w:szCs w:val="24"/>
        </w:rPr>
        <w:t>Оценка эффективности реализации подпрограммы</w:t>
      </w:r>
      <w:r w:rsidRPr="00436056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F22150" w:rsidRPr="00436056" w:rsidRDefault="00F22150" w:rsidP="00F22150">
      <w:pPr>
        <w:pStyle w:val="ConsPlusNonformat"/>
        <w:widowControl/>
        <w:numPr>
          <w:ilvl w:val="0"/>
          <w:numId w:val="31"/>
        </w:numPr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36056">
        <w:rPr>
          <w:rFonts w:ascii="Times New Roman" w:hAnsi="Times New Roman" w:cs="Times New Roman"/>
          <w:sz w:val="24"/>
          <w:szCs w:val="24"/>
        </w:rPr>
        <w:t>Оценка достижения плановых значений индикаторов</w:t>
      </w:r>
    </w:p>
    <w:tbl>
      <w:tblPr>
        <w:tblW w:w="11159" w:type="dxa"/>
        <w:tblInd w:w="3461" w:type="dxa"/>
        <w:tblLook w:val="04A0" w:firstRow="1" w:lastRow="0" w:firstColumn="1" w:lastColumn="0" w:noHBand="0" w:noVBand="1"/>
      </w:tblPr>
      <w:tblGrid>
        <w:gridCol w:w="960"/>
        <w:gridCol w:w="3442"/>
        <w:gridCol w:w="336"/>
        <w:gridCol w:w="6521"/>
      </w:tblGrid>
      <w:tr w:rsidR="00F22150" w:rsidRPr="00436056" w:rsidTr="00A60CE9">
        <w:trPr>
          <w:trHeight w:val="315"/>
        </w:trPr>
        <w:tc>
          <w:tcPr>
            <w:tcW w:w="960" w:type="dxa"/>
            <w:vMerge w:val="restart"/>
            <w:shd w:val="clear" w:color="auto" w:fill="auto"/>
            <w:noWrap/>
            <w:vAlign w:val="center"/>
            <w:hideMark/>
          </w:tcPr>
          <w:p w:rsidR="00F22150" w:rsidRPr="00436056" w:rsidRDefault="00F22150" w:rsidP="00A60CE9">
            <w:pPr>
              <w:jc w:val="center"/>
              <w:rPr>
                <w:rFonts w:ascii="Calibri" w:hAnsi="Calibri"/>
              </w:rPr>
            </w:pPr>
            <w:r w:rsidRPr="00436056">
              <w:t>ДИП =</w:t>
            </w:r>
          </w:p>
        </w:tc>
        <w:tc>
          <w:tcPr>
            <w:tcW w:w="344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50" w:rsidRPr="00436056" w:rsidRDefault="00436056" w:rsidP="00A60CE9">
            <w:pPr>
              <w:jc w:val="center"/>
            </w:pPr>
            <w:r w:rsidRPr="00436056">
              <w:t>7</w:t>
            </w:r>
            <w:r w:rsidR="00F22150" w:rsidRPr="00436056">
              <w:t xml:space="preserve"> (степень решения задач)</w:t>
            </w:r>
          </w:p>
        </w:tc>
        <w:tc>
          <w:tcPr>
            <w:tcW w:w="236" w:type="dxa"/>
            <w:vMerge w:val="restart"/>
            <w:shd w:val="clear" w:color="auto" w:fill="auto"/>
            <w:noWrap/>
            <w:vAlign w:val="center"/>
            <w:hideMark/>
          </w:tcPr>
          <w:p w:rsidR="00F22150" w:rsidRPr="00436056" w:rsidRDefault="00F22150" w:rsidP="00A60CE9">
            <w:pPr>
              <w:rPr>
                <w:rFonts w:ascii="Calibri" w:hAnsi="Calibri"/>
              </w:rPr>
            </w:pPr>
            <w:r w:rsidRPr="00436056">
              <w:rPr>
                <w:rFonts w:ascii="Calibri" w:hAnsi="Calibri"/>
              </w:rPr>
              <w:t>=</w:t>
            </w:r>
          </w:p>
        </w:tc>
        <w:tc>
          <w:tcPr>
            <w:tcW w:w="6521" w:type="dxa"/>
            <w:vMerge w:val="restart"/>
            <w:shd w:val="clear" w:color="auto" w:fill="auto"/>
            <w:noWrap/>
            <w:vAlign w:val="center"/>
            <w:hideMark/>
          </w:tcPr>
          <w:p w:rsidR="00F22150" w:rsidRPr="00436056" w:rsidRDefault="00F22150" w:rsidP="00A60CE9">
            <w:pPr>
              <w:rPr>
                <w:rFonts w:ascii="Calibri" w:hAnsi="Calibri"/>
              </w:rPr>
            </w:pPr>
            <w:r w:rsidRPr="00436056">
              <w:rPr>
                <w:b/>
              </w:rPr>
              <w:t>1,0 высокая результативность</w:t>
            </w:r>
          </w:p>
        </w:tc>
      </w:tr>
      <w:tr w:rsidR="00F22150" w:rsidRPr="00436056" w:rsidTr="00A60CE9">
        <w:trPr>
          <w:trHeight w:val="300"/>
        </w:trPr>
        <w:tc>
          <w:tcPr>
            <w:tcW w:w="960" w:type="dxa"/>
            <w:vMerge/>
            <w:vAlign w:val="center"/>
            <w:hideMark/>
          </w:tcPr>
          <w:p w:rsidR="00F22150" w:rsidRPr="00436056" w:rsidRDefault="00F22150" w:rsidP="00A60CE9">
            <w:pPr>
              <w:rPr>
                <w:rFonts w:ascii="Calibri" w:hAnsi="Calibri"/>
              </w:rPr>
            </w:pPr>
          </w:p>
        </w:tc>
        <w:tc>
          <w:tcPr>
            <w:tcW w:w="344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150" w:rsidRPr="00436056" w:rsidRDefault="00436056" w:rsidP="00A60CE9">
            <w:pPr>
              <w:jc w:val="center"/>
            </w:pPr>
            <w:r w:rsidRPr="00436056">
              <w:t>7</w:t>
            </w:r>
          </w:p>
        </w:tc>
        <w:tc>
          <w:tcPr>
            <w:tcW w:w="236" w:type="dxa"/>
            <w:vMerge/>
            <w:vAlign w:val="center"/>
            <w:hideMark/>
          </w:tcPr>
          <w:p w:rsidR="00F22150" w:rsidRPr="00436056" w:rsidRDefault="00F22150" w:rsidP="00A60CE9">
            <w:pPr>
              <w:rPr>
                <w:rFonts w:ascii="Calibri" w:hAnsi="Calibri"/>
              </w:rPr>
            </w:pPr>
          </w:p>
        </w:tc>
        <w:tc>
          <w:tcPr>
            <w:tcW w:w="6521" w:type="dxa"/>
            <w:vMerge/>
            <w:vAlign w:val="center"/>
            <w:hideMark/>
          </w:tcPr>
          <w:p w:rsidR="00F22150" w:rsidRPr="00436056" w:rsidRDefault="00F22150" w:rsidP="00A60CE9">
            <w:pPr>
              <w:rPr>
                <w:rFonts w:ascii="Calibri" w:hAnsi="Calibri"/>
              </w:rPr>
            </w:pPr>
          </w:p>
        </w:tc>
      </w:tr>
    </w:tbl>
    <w:p w:rsidR="00F22150" w:rsidRPr="00436056" w:rsidRDefault="00F22150" w:rsidP="00F22150">
      <w:pPr>
        <w:pStyle w:val="ConsPlusNonformat"/>
        <w:widowControl/>
        <w:numPr>
          <w:ilvl w:val="0"/>
          <w:numId w:val="31"/>
        </w:numPr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36056">
        <w:rPr>
          <w:rFonts w:ascii="Times New Roman" w:hAnsi="Times New Roman" w:cs="Times New Roman"/>
          <w:sz w:val="24"/>
          <w:szCs w:val="24"/>
        </w:rPr>
        <w:t>Оценка полноты финансирования</w:t>
      </w:r>
      <w:r w:rsidRPr="00436056">
        <w:rPr>
          <w:rFonts w:ascii="Times New Roman" w:hAnsi="Times New Roman" w:cs="Times New Roman"/>
          <w:sz w:val="24"/>
          <w:szCs w:val="24"/>
          <w:lang w:val="en-US"/>
        </w:rPr>
        <w:t>:</w:t>
      </w:r>
      <w:r w:rsidRPr="00436056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F22150" w:rsidRPr="00436056" w:rsidRDefault="00F22150" w:rsidP="00F22150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36056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F22150" w:rsidRPr="000E11DD" w:rsidRDefault="00F22150" w:rsidP="00F22150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E11DD">
        <w:rPr>
          <w:rFonts w:ascii="Times New Roman" w:hAnsi="Times New Roman" w:cs="Times New Roman"/>
          <w:sz w:val="24"/>
          <w:szCs w:val="24"/>
        </w:rPr>
        <w:t xml:space="preserve">                                         ПФ = </w:t>
      </w:r>
      <w:r w:rsidRPr="000E11DD">
        <w:rPr>
          <w:rFonts w:ascii="Times New Roman" w:hAnsi="Times New Roman" w:cs="Times New Roman"/>
          <w:b/>
          <w:sz w:val="24"/>
          <w:szCs w:val="24"/>
        </w:rPr>
        <w:t>0,9</w:t>
      </w:r>
      <w:r w:rsidR="009D35D6" w:rsidRPr="000E11DD">
        <w:rPr>
          <w:rFonts w:ascii="Times New Roman" w:hAnsi="Times New Roman" w:cs="Times New Roman"/>
          <w:b/>
          <w:sz w:val="24"/>
          <w:szCs w:val="24"/>
        </w:rPr>
        <w:t>8</w:t>
      </w:r>
      <w:r w:rsidRPr="000E11DD">
        <w:rPr>
          <w:rFonts w:ascii="Times New Roman" w:hAnsi="Times New Roman" w:cs="Times New Roman"/>
          <w:sz w:val="24"/>
          <w:szCs w:val="24"/>
        </w:rPr>
        <w:t xml:space="preserve">- </w:t>
      </w:r>
      <w:r w:rsidRPr="000E11DD">
        <w:rPr>
          <w:rFonts w:ascii="Times New Roman" w:hAnsi="Times New Roman" w:cs="Times New Roman"/>
          <w:b/>
          <w:sz w:val="24"/>
          <w:szCs w:val="24"/>
        </w:rPr>
        <w:t>полное финансирование</w:t>
      </w:r>
      <w:r w:rsidRPr="000E11DD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F22150" w:rsidRPr="000E11DD" w:rsidRDefault="00F22150" w:rsidP="00F22150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E11DD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:rsidR="00782C31" w:rsidRPr="000E11DD" w:rsidRDefault="00F22150" w:rsidP="00F22150">
      <w:pPr>
        <w:pStyle w:val="a6"/>
        <w:widowControl w:val="0"/>
        <w:tabs>
          <w:tab w:val="left" w:pos="709"/>
        </w:tabs>
        <w:suppressAutoHyphens/>
        <w:spacing w:line="240" w:lineRule="auto"/>
        <w:ind w:firstLine="1843"/>
        <w:rPr>
          <w:b/>
          <w:szCs w:val="28"/>
        </w:rPr>
      </w:pPr>
      <w:r w:rsidRPr="000E11DD">
        <w:rPr>
          <w:sz w:val="24"/>
          <w:szCs w:val="24"/>
        </w:rPr>
        <w:t xml:space="preserve"> </w:t>
      </w:r>
      <w:r w:rsidRPr="000E11DD">
        <w:rPr>
          <w:b/>
          <w:sz w:val="24"/>
          <w:szCs w:val="24"/>
        </w:rPr>
        <w:t>Общая оценка эффективности реализации подпрограммы - 5 высокий уровень эффективности</w:t>
      </w:r>
      <w:r w:rsidR="00782C31" w:rsidRPr="000E11DD">
        <w:rPr>
          <w:b/>
          <w:szCs w:val="28"/>
        </w:rPr>
        <w:br w:type="page"/>
      </w:r>
    </w:p>
    <w:p w:rsidR="00254A76" w:rsidRPr="000E11DD" w:rsidRDefault="00254A76" w:rsidP="00E85E35">
      <w:pPr>
        <w:pStyle w:val="a6"/>
        <w:widowControl w:val="0"/>
        <w:numPr>
          <w:ilvl w:val="0"/>
          <w:numId w:val="4"/>
        </w:numPr>
        <w:tabs>
          <w:tab w:val="left" w:pos="709"/>
        </w:tabs>
        <w:suppressAutoHyphens/>
        <w:spacing w:line="240" w:lineRule="auto"/>
        <w:jc w:val="center"/>
        <w:rPr>
          <w:b/>
          <w:sz w:val="24"/>
          <w:szCs w:val="24"/>
        </w:rPr>
      </w:pPr>
      <w:r w:rsidRPr="000E11DD">
        <w:rPr>
          <w:b/>
          <w:sz w:val="24"/>
          <w:szCs w:val="24"/>
        </w:rPr>
        <w:lastRenderedPageBreak/>
        <w:t xml:space="preserve">«Осуществление прочих мероприятий по благоустройству </w:t>
      </w:r>
      <w:proofErr w:type="gramStart"/>
      <w:r w:rsidRPr="000E11DD">
        <w:rPr>
          <w:b/>
          <w:sz w:val="24"/>
          <w:szCs w:val="24"/>
        </w:rPr>
        <w:t>в</w:t>
      </w:r>
      <w:proofErr w:type="gramEnd"/>
      <w:r w:rsidRPr="000E11DD">
        <w:rPr>
          <w:b/>
          <w:sz w:val="24"/>
          <w:szCs w:val="24"/>
        </w:rPr>
        <w:t xml:space="preserve"> ЗАТО г. Североморск» на 2016-2020 годы.</w:t>
      </w:r>
    </w:p>
    <w:p w:rsidR="00254A76" w:rsidRDefault="00254A76" w:rsidP="00254A76">
      <w:pPr>
        <w:pStyle w:val="a6"/>
        <w:widowControl w:val="0"/>
        <w:tabs>
          <w:tab w:val="left" w:pos="709"/>
        </w:tabs>
        <w:suppressAutoHyphens/>
        <w:spacing w:line="240" w:lineRule="auto"/>
        <w:jc w:val="center"/>
        <w:rPr>
          <w:b/>
          <w:sz w:val="24"/>
          <w:szCs w:val="24"/>
        </w:rPr>
      </w:pPr>
    </w:p>
    <w:tbl>
      <w:tblPr>
        <w:tblW w:w="15163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766"/>
        <w:gridCol w:w="3057"/>
        <w:gridCol w:w="850"/>
        <w:gridCol w:w="992"/>
        <w:gridCol w:w="993"/>
        <w:gridCol w:w="992"/>
        <w:gridCol w:w="992"/>
        <w:gridCol w:w="2126"/>
        <w:gridCol w:w="866"/>
        <w:gridCol w:w="976"/>
        <w:gridCol w:w="851"/>
        <w:gridCol w:w="1702"/>
      </w:tblGrid>
      <w:tr w:rsidR="00561773" w:rsidRPr="00512C77" w:rsidTr="00D25BD4">
        <w:trPr>
          <w:trHeight w:val="563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BC77A6" w:rsidRDefault="00561773" w:rsidP="00561773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BC77A6">
              <w:rPr>
                <w:b/>
                <w:color w:val="000000"/>
                <w:sz w:val="16"/>
                <w:szCs w:val="16"/>
              </w:rPr>
              <w:t>№п/п</w:t>
            </w:r>
          </w:p>
        </w:tc>
        <w:tc>
          <w:tcPr>
            <w:tcW w:w="30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BC77A6" w:rsidRDefault="00561773" w:rsidP="00561773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BC77A6">
              <w:rPr>
                <w:b/>
                <w:color w:val="000000"/>
                <w:sz w:val="16"/>
                <w:szCs w:val="16"/>
              </w:rPr>
              <w:t>Цель, задачи, мероприятия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73" w:rsidRPr="00BC77A6" w:rsidRDefault="00561773" w:rsidP="00561773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BC77A6">
              <w:rPr>
                <w:b/>
                <w:color w:val="000000"/>
                <w:sz w:val="16"/>
                <w:szCs w:val="16"/>
              </w:rPr>
              <w:t>Срок выполнения (квартал, год)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73" w:rsidRPr="00BC77A6" w:rsidRDefault="00561773" w:rsidP="00561773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BC77A6">
              <w:rPr>
                <w:b/>
                <w:color w:val="000000"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73" w:rsidRPr="00BC77A6" w:rsidRDefault="00561773" w:rsidP="00561773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BC77A6">
              <w:rPr>
                <w:b/>
                <w:color w:val="000000"/>
                <w:sz w:val="16"/>
                <w:szCs w:val="16"/>
              </w:rPr>
              <w:t>Объемы финансирования, тыс. руб.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73" w:rsidRPr="00BC77A6" w:rsidRDefault="00561773" w:rsidP="00561773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BC77A6">
              <w:rPr>
                <w:b/>
                <w:color w:val="000000"/>
                <w:sz w:val="16"/>
                <w:szCs w:val="16"/>
              </w:rPr>
              <w:t>Процент освоения, % (гр.6/гр.5)</w:t>
            </w:r>
          </w:p>
        </w:tc>
        <w:tc>
          <w:tcPr>
            <w:tcW w:w="48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73" w:rsidRPr="00BC77A6" w:rsidRDefault="00561773" w:rsidP="00561773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BC77A6">
              <w:rPr>
                <w:b/>
                <w:color w:val="000000"/>
                <w:sz w:val="16"/>
                <w:szCs w:val="16"/>
              </w:rPr>
              <w:t>Показатели (индикаторы) результативности выполнения мероприятий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73" w:rsidRPr="00BC77A6" w:rsidRDefault="00561773" w:rsidP="00561773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BC77A6">
              <w:rPr>
                <w:b/>
                <w:color w:val="000000"/>
                <w:sz w:val="16"/>
                <w:szCs w:val="16"/>
              </w:rPr>
              <w:t>Исполнители, перечень организаций, участвующих в реализации мероприятий</w:t>
            </w:r>
          </w:p>
        </w:tc>
      </w:tr>
      <w:tr w:rsidR="00561773" w:rsidRPr="00512C77" w:rsidTr="00D25BD4">
        <w:trPr>
          <w:trHeight w:val="863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BC77A6" w:rsidRDefault="00561773" w:rsidP="00561773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3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BC77A6" w:rsidRDefault="00561773" w:rsidP="00561773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BC77A6" w:rsidRDefault="00561773" w:rsidP="00561773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BC77A6" w:rsidRDefault="00561773" w:rsidP="00561773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73" w:rsidRPr="00BC77A6" w:rsidRDefault="00561773" w:rsidP="00561773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BC77A6">
              <w:rPr>
                <w:b/>
                <w:color w:val="000000"/>
                <w:sz w:val="16"/>
                <w:szCs w:val="16"/>
              </w:rPr>
              <w:t>Уточненные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73" w:rsidRPr="00BC77A6" w:rsidRDefault="00561773" w:rsidP="00561773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BC77A6">
              <w:rPr>
                <w:b/>
                <w:color w:val="000000"/>
                <w:sz w:val="16"/>
                <w:szCs w:val="16"/>
              </w:rPr>
              <w:t>Кассовый расход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BC77A6" w:rsidRDefault="00561773" w:rsidP="00561773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73" w:rsidRPr="00BC77A6" w:rsidRDefault="00561773" w:rsidP="00561773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BC77A6">
              <w:rPr>
                <w:b/>
                <w:color w:val="000000"/>
                <w:sz w:val="16"/>
                <w:szCs w:val="16"/>
              </w:rPr>
              <w:t>Наименование, ед. измерения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BC77A6" w:rsidRDefault="00561773" w:rsidP="00561773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BC77A6">
              <w:rPr>
                <w:b/>
                <w:color w:val="000000"/>
                <w:sz w:val="16"/>
                <w:szCs w:val="16"/>
              </w:rPr>
              <w:t>План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BC77A6" w:rsidRDefault="00561773" w:rsidP="00561773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BC77A6">
              <w:rPr>
                <w:b/>
                <w:color w:val="000000"/>
                <w:sz w:val="16"/>
                <w:szCs w:val="16"/>
              </w:rPr>
              <w:t>Факт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73" w:rsidRPr="00BC77A6" w:rsidRDefault="00561773" w:rsidP="00561773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BC77A6">
              <w:rPr>
                <w:b/>
                <w:color w:val="000000"/>
                <w:sz w:val="16"/>
                <w:szCs w:val="16"/>
              </w:rPr>
              <w:t>Процент исполнения, % (гр.10/гр.9)</w:t>
            </w: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BC77A6" w:rsidRDefault="00561773" w:rsidP="00561773">
            <w:pPr>
              <w:rPr>
                <w:b/>
                <w:color w:val="000000"/>
                <w:sz w:val="16"/>
                <w:szCs w:val="16"/>
              </w:rPr>
            </w:pPr>
          </w:p>
        </w:tc>
      </w:tr>
      <w:tr w:rsidR="00561773" w:rsidRPr="00512C77" w:rsidTr="00D25BD4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773" w:rsidRPr="00BC77A6" w:rsidRDefault="00561773" w:rsidP="00561773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BC77A6">
              <w:rPr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3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773" w:rsidRPr="00BC77A6" w:rsidRDefault="00561773" w:rsidP="00561773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BC77A6">
              <w:rPr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773" w:rsidRPr="00BC77A6" w:rsidRDefault="00561773" w:rsidP="00561773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BC77A6">
              <w:rPr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773" w:rsidRPr="00BC77A6" w:rsidRDefault="00561773" w:rsidP="00561773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BC77A6">
              <w:rPr>
                <w:b/>
                <w:color w:val="000000"/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773" w:rsidRPr="00BC77A6" w:rsidRDefault="00561773" w:rsidP="00561773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BC77A6">
              <w:rPr>
                <w:b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773" w:rsidRPr="00BC77A6" w:rsidRDefault="00561773" w:rsidP="00561773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BC77A6">
              <w:rPr>
                <w:b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773" w:rsidRPr="00BC77A6" w:rsidRDefault="00561773" w:rsidP="00561773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BC77A6">
              <w:rPr>
                <w:b/>
                <w:color w:val="000000"/>
                <w:sz w:val="16"/>
                <w:szCs w:val="16"/>
              </w:rPr>
              <w:t>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773" w:rsidRPr="00BC77A6" w:rsidRDefault="00561773" w:rsidP="00561773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BC77A6">
              <w:rPr>
                <w:b/>
                <w:color w:val="000000"/>
                <w:sz w:val="16"/>
                <w:szCs w:val="16"/>
              </w:rPr>
              <w:t>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773" w:rsidRPr="00BC77A6" w:rsidRDefault="00561773" w:rsidP="00561773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BC77A6">
              <w:rPr>
                <w:b/>
                <w:color w:val="000000"/>
                <w:sz w:val="16"/>
                <w:szCs w:val="16"/>
              </w:rPr>
              <w:t>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773" w:rsidRPr="00BC77A6" w:rsidRDefault="00561773" w:rsidP="00561773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BC77A6">
              <w:rPr>
                <w:b/>
                <w:color w:val="000000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773" w:rsidRPr="00BC77A6" w:rsidRDefault="00561773" w:rsidP="00561773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BC77A6">
              <w:rPr>
                <w:b/>
                <w:color w:val="000000"/>
                <w:sz w:val="16"/>
                <w:szCs w:val="16"/>
              </w:rPr>
              <w:t>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773" w:rsidRPr="00BC77A6" w:rsidRDefault="00561773" w:rsidP="00561773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BC77A6">
              <w:rPr>
                <w:b/>
                <w:color w:val="000000"/>
                <w:sz w:val="16"/>
                <w:szCs w:val="16"/>
              </w:rPr>
              <w:t>12</w:t>
            </w:r>
          </w:p>
        </w:tc>
      </w:tr>
      <w:tr w:rsidR="00561773" w:rsidRPr="00512C77" w:rsidTr="00D25BD4">
        <w:trPr>
          <w:trHeight w:val="300"/>
        </w:trPr>
        <w:tc>
          <w:tcPr>
            <w:tcW w:w="1516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61773" w:rsidRPr="00512C77" w:rsidRDefault="00561773" w:rsidP="00561773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 xml:space="preserve">Цель: Совершенствование системы благоустройства муниципального </w:t>
            </w:r>
            <w:proofErr w:type="gramStart"/>
            <w:r w:rsidRPr="00512C77">
              <w:rPr>
                <w:b/>
                <w:bCs/>
                <w:color w:val="000000"/>
                <w:sz w:val="16"/>
                <w:szCs w:val="16"/>
              </w:rPr>
              <w:t>образования</w:t>
            </w:r>
            <w:proofErr w:type="gramEnd"/>
            <w:r w:rsidRPr="00512C77">
              <w:rPr>
                <w:b/>
                <w:bCs/>
                <w:color w:val="000000"/>
                <w:sz w:val="16"/>
                <w:szCs w:val="16"/>
              </w:rPr>
              <w:t xml:space="preserve"> ЗАТО г. Североморск </w:t>
            </w:r>
          </w:p>
        </w:tc>
      </w:tr>
      <w:tr w:rsidR="00561773" w:rsidRPr="00512C77" w:rsidTr="00BC77A6">
        <w:trPr>
          <w:trHeight w:val="828"/>
        </w:trPr>
        <w:tc>
          <w:tcPr>
            <w:tcW w:w="86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1773" w:rsidRPr="00512C77" w:rsidRDefault="00561773" w:rsidP="00561773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Задача 1. Обеспечение сохранности, технического обслуживания и содержания элементов прочего благоустройства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773" w:rsidRPr="00512C77" w:rsidRDefault="00561773" w:rsidP="0022511D">
            <w:pPr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Доля элементов прочего благоустройства,</w:t>
            </w:r>
            <w:r w:rsidR="0022511D">
              <w:rPr>
                <w:color w:val="000000"/>
                <w:sz w:val="16"/>
                <w:szCs w:val="16"/>
              </w:rPr>
              <w:t xml:space="preserve"> </w:t>
            </w:r>
            <w:r w:rsidRPr="00512C77">
              <w:rPr>
                <w:color w:val="000000"/>
                <w:sz w:val="16"/>
                <w:szCs w:val="16"/>
              </w:rPr>
              <w:t xml:space="preserve">содержащихся в удовлетворительном </w:t>
            </w:r>
            <w:proofErr w:type="gramStart"/>
            <w:r w:rsidRPr="00512C77">
              <w:rPr>
                <w:color w:val="000000"/>
                <w:sz w:val="16"/>
                <w:szCs w:val="16"/>
              </w:rPr>
              <w:t>состоянии,%</w:t>
            </w:r>
            <w:proofErr w:type="gramEnd"/>
            <w:r w:rsidR="00D25BD4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73" w:rsidRPr="00512C77" w:rsidRDefault="00561773" w:rsidP="00561773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561773" w:rsidRPr="00512C77" w:rsidTr="00D25BD4">
        <w:trPr>
          <w:trHeight w:val="278"/>
        </w:trPr>
        <w:tc>
          <w:tcPr>
            <w:tcW w:w="467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Основное мероприятие 1</w:t>
            </w:r>
            <w:r w:rsidRPr="00512C77">
              <w:rPr>
                <w:color w:val="000000"/>
                <w:sz w:val="16"/>
                <w:szCs w:val="16"/>
              </w:rPr>
              <w:t>.Обеспечение сохранности, технического обслуживания и содержания элементов прочего благоустройства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10 928,77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10 500,72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96,08%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 </w:t>
            </w:r>
          </w:p>
        </w:tc>
      </w:tr>
      <w:tr w:rsidR="00561773" w:rsidRPr="00512C77" w:rsidTr="00D25BD4">
        <w:trPr>
          <w:trHeight w:val="300"/>
        </w:trPr>
        <w:tc>
          <w:tcPr>
            <w:tcW w:w="467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 xml:space="preserve"> МБ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10 928,77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10 500,72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96,08%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</w:tr>
      <w:tr w:rsidR="00561773" w:rsidRPr="00512C77" w:rsidTr="00D25BD4">
        <w:trPr>
          <w:trHeight w:val="300"/>
        </w:trPr>
        <w:tc>
          <w:tcPr>
            <w:tcW w:w="467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ОБ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</w:tr>
      <w:tr w:rsidR="00561773" w:rsidRPr="00512C77" w:rsidTr="00D25BD4">
        <w:trPr>
          <w:trHeight w:val="278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1.1.</w:t>
            </w:r>
          </w:p>
        </w:tc>
        <w:tc>
          <w:tcPr>
            <w:tcW w:w="39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Содержание и техническое обслуживание элементов прочего благоустройства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9 540,07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9 207,97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96,52%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По мере необходимости, да-1 нет -0</w:t>
            </w:r>
          </w:p>
        </w:tc>
        <w:tc>
          <w:tcPr>
            <w:tcW w:w="8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9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 </w:t>
            </w:r>
          </w:p>
        </w:tc>
      </w:tr>
      <w:tr w:rsidR="00561773" w:rsidRPr="00512C77" w:rsidTr="00D25BD4">
        <w:trPr>
          <w:trHeight w:val="30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МБ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9 540,07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9 207,97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96,52%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</w:tr>
      <w:tr w:rsidR="00561773" w:rsidRPr="00512C77" w:rsidTr="00D25BD4">
        <w:trPr>
          <w:trHeight w:val="30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ОБ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</w:tr>
      <w:tr w:rsidR="00561773" w:rsidRPr="00512C77" w:rsidTr="00D25BD4">
        <w:trPr>
          <w:trHeight w:val="278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sz w:val="16"/>
                <w:szCs w:val="16"/>
              </w:rPr>
            </w:pPr>
            <w:r w:rsidRPr="00512C77">
              <w:rPr>
                <w:sz w:val="16"/>
                <w:szCs w:val="16"/>
              </w:rPr>
              <w:t>1.1.1</w:t>
            </w:r>
          </w:p>
        </w:tc>
        <w:tc>
          <w:tcPr>
            <w:tcW w:w="30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73" w:rsidRPr="00512C77" w:rsidRDefault="00561773" w:rsidP="00561773">
            <w:pPr>
              <w:rPr>
                <w:sz w:val="16"/>
                <w:szCs w:val="16"/>
              </w:rPr>
            </w:pPr>
            <w:r w:rsidRPr="00512C77">
              <w:rPr>
                <w:sz w:val="16"/>
                <w:szCs w:val="16"/>
              </w:rPr>
              <w:t xml:space="preserve">Содержание в чистоте лестниц, трапов (включая прилегающие территории) и общественных </w:t>
            </w:r>
            <w:proofErr w:type="gramStart"/>
            <w:r w:rsidRPr="00512C77">
              <w:rPr>
                <w:sz w:val="16"/>
                <w:szCs w:val="16"/>
              </w:rPr>
              <w:t>территорий</w:t>
            </w:r>
            <w:proofErr w:type="gramEnd"/>
            <w:r w:rsidRPr="00512C77">
              <w:rPr>
                <w:sz w:val="16"/>
                <w:szCs w:val="16"/>
              </w:rPr>
              <w:t xml:space="preserve"> ЗАТО г.Североморск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73" w:rsidRPr="00512C77" w:rsidRDefault="00D25BD4" w:rsidP="005617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9 256,10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8 924,00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96,41%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sz w:val="16"/>
                <w:szCs w:val="16"/>
              </w:rPr>
            </w:pPr>
            <w:r w:rsidRPr="00512C77">
              <w:rPr>
                <w:sz w:val="16"/>
                <w:szCs w:val="16"/>
              </w:rPr>
              <w:t>Площадь лестниц, трапов, м²</w:t>
            </w:r>
          </w:p>
        </w:tc>
        <w:tc>
          <w:tcPr>
            <w:tcW w:w="8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sz w:val="16"/>
                <w:szCs w:val="16"/>
              </w:rPr>
            </w:pPr>
            <w:r w:rsidRPr="00512C77">
              <w:rPr>
                <w:sz w:val="16"/>
                <w:szCs w:val="16"/>
              </w:rPr>
              <w:t>7738,68</w:t>
            </w:r>
          </w:p>
        </w:tc>
        <w:tc>
          <w:tcPr>
            <w:tcW w:w="9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sz w:val="16"/>
                <w:szCs w:val="16"/>
              </w:rPr>
            </w:pPr>
            <w:r w:rsidRPr="00512C77">
              <w:rPr>
                <w:sz w:val="16"/>
                <w:szCs w:val="16"/>
              </w:rPr>
              <w:t>7738,68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sz w:val="16"/>
                <w:szCs w:val="16"/>
              </w:rPr>
            </w:pPr>
            <w:r w:rsidRPr="00512C77">
              <w:rPr>
                <w:sz w:val="16"/>
                <w:szCs w:val="16"/>
              </w:rPr>
              <w:t>100%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 xml:space="preserve">КРГХ </w:t>
            </w:r>
            <w:proofErr w:type="gramStart"/>
            <w:r w:rsidRPr="00512C77">
              <w:rPr>
                <w:color w:val="000000"/>
                <w:sz w:val="16"/>
                <w:szCs w:val="16"/>
              </w:rPr>
              <w:t>Администрации</w:t>
            </w:r>
            <w:proofErr w:type="gramEnd"/>
            <w:r w:rsidRPr="00512C77">
              <w:rPr>
                <w:color w:val="000000"/>
                <w:sz w:val="16"/>
                <w:szCs w:val="16"/>
              </w:rPr>
              <w:t xml:space="preserve"> ЗАТО г. Североморск, МКУ "ГЦ ЖКХ ЗАТО </w:t>
            </w:r>
            <w:r w:rsidRPr="00512C77">
              <w:rPr>
                <w:color w:val="000000"/>
                <w:sz w:val="16"/>
                <w:szCs w:val="16"/>
              </w:rPr>
              <w:br/>
              <w:t>г. Североморск"</w:t>
            </w:r>
          </w:p>
        </w:tc>
      </w:tr>
      <w:tr w:rsidR="00561773" w:rsidRPr="00512C77" w:rsidTr="00D25BD4">
        <w:trPr>
          <w:trHeight w:val="30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sz w:val="16"/>
                <w:szCs w:val="16"/>
              </w:rPr>
            </w:pPr>
          </w:p>
        </w:tc>
        <w:tc>
          <w:tcPr>
            <w:tcW w:w="30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 xml:space="preserve"> МБ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9 256,10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8 924,00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96,41%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sz w:val="16"/>
                <w:szCs w:val="16"/>
              </w:rPr>
            </w:pPr>
          </w:p>
        </w:tc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sz w:val="16"/>
                <w:szCs w:val="16"/>
              </w:rPr>
            </w:pPr>
          </w:p>
        </w:tc>
        <w:tc>
          <w:tcPr>
            <w:tcW w:w="9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</w:tr>
      <w:tr w:rsidR="00561773" w:rsidRPr="00512C77" w:rsidTr="00D25BD4">
        <w:trPr>
          <w:trHeight w:val="263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sz w:val="16"/>
                <w:szCs w:val="16"/>
              </w:rPr>
            </w:pPr>
          </w:p>
        </w:tc>
        <w:tc>
          <w:tcPr>
            <w:tcW w:w="30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ОБ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sz w:val="16"/>
                <w:szCs w:val="16"/>
              </w:rPr>
            </w:pPr>
          </w:p>
        </w:tc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sz w:val="16"/>
                <w:szCs w:val="16"/>
              </w:rPr>
            </w:pPr>
          </w:p>
        </w:tc>
        <w:tc>
          <w:tcPr>
            <w:tcW w:w="9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</w:tr>
      <w:tr w:rsidR="00561773" w:rsidRPr="00512C77" w:rsidTr="00D25BD4">
        <w:trPr>
          <w:trHeight w:val="30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sz w:val="16"/>
                <w:szCs w:val="16"/>
              </w:rPr>
            </w:pPr>
            <w:r w:rsidRPr="00512C77">
              <w:rPr>
                <w:sz w:val="16"/>
                <w:szCs w:val="16"/>
              </w:rPr>
              <w:t>1.1.11</w:t>
            </w:r>
          </w:p>
        </w:tc>
        <w:tc>
          <w:tcPr>
            <w:tcW w:w="30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rPr>
                <w:sz w:val="16"/>
                <w:szCs w:val="16"/>
              </w:rPr>
            </w:pPr>
            <w:r w:rsidRPr="00512C77">
              <w:rPr>
                <w:sz w:val="16"/>
                <w:szCs w:val="16"/>
              </w:rPr>
              <w:t xml:space="preserve">Оказание санитарно-профилактических услуг (в том числе подбор </w:t>
            </w:r>
            <w:proofErr w:type="gramStart"/>
            <w:r w:rsidRPr="00512C77">
              <w:rPr>
                <w:sz w:val="16"/>
                <w:szCs w:val="16"/>
              </w:rPr>
              <w:t>трупов  животных</w:t>
            </w:r>
            <w:proofErr w:type="gramEnd"/>
            <w:r w:rsidRPr="00512C77">
              <w:rPr>
                <w:sz w:val="16"/>
                <w:szCs w:val="16"/>
              </w:rPr>
              <w:t xml:space="preserve"> без владельцев)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sz w:val="16"/>
                <w:szCs w:val="16"/>
              </w:rPr>
            </w:pPr>
            <w:r w:rsidRPr="00512C77">
              <w:rPr>
                <w:sz w:val="16"/>
                <w:szCs w:val="16"/>
              </w:rPr>
              <w:t>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104,76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104,76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sz w:val="16"/>
                <w:szCs w:val="16"/>
              </w:rPr>
            </w:pPr>
            <w:r w:rsidRPr="00512C77">
              <w:rPr>
                <w:sz w:val="16"/>
                <w:szCs w:val="16"/>
              </w:rPr>
              <w:t>По мере необходимости, да-1 нет -0</w:t>
            </w:r>
          </w:p>
        </w:tc>
        <w:tc>
          <w:tcPr>
            <w:tcW w:w="8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sz w:val="16"/>
                <w:szCs w:val="16"/>
              </w:rPr>
            </w:pPr>
            <w:r w:rsidRPr="00512C77">
              <w:rPr>
                <w:sz w:val="16"/>
                <w:szCs w:val="16"/>
              </w:rPr>
              <w:t>1</w:t>
            </w:r>
          </w:p>
        </w:tc>
        <w:tc>
          <w:tcPr>
            <w:tcW w:w="9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sz w:val="16"/>
                <w:szCs w:val="16"/>
              </w:rPr>
            </w:pPr>
            <w:r w:rsidRPr="00512C77"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sz w:val="16"/>
                <w:szCs w:val="16"/>
              </w:rPr>
            </w:pPr>
            <w:r w:rsidRPr="00512C77">
              <w:rPr>
                <w:sz w:val="16"/>
                <w:szCs w:val="16"/>
              </w:rPr>
              <w:t>100%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 xml:space="preserve">КРГХ </w:t>
            </w:r>
            <w:proofErr w:type="gramStart"/>
            <w:r w:rsidRPr="00512C77">
              <w:rPr>
                <w:color w:val="000000"/>
                <w:sz w:val="16"/>
                <w:szCs w:val="16"/>
              </w:rPr>
              <w:t>Администрации</w:t>
            </w:r>
            <w:proofErr w:type="gramEnd"/>
            <w:r w:rsidRPr="00512C77">
              <w:rPr>
                <w:color w:val="000000"/>
                <w:sz w:val="16"/>
                <w:szCs w:val="16"/>
              </w:rPr>
              <w:t xml:space="preserve"> ЗАТО г. Североморск, МКУ "ГЦ ЖКХ ЗАТО</w:t>
            </w:r>
            <w:r w:rsidRPr="00512C77">
              <w:rPr>
                <w:color w:val="000000"/>
                <w:sz w:val="16"/>
                <w:szCs w:val="16"/>
              </w:rPr>
              <w:br/>
              <w:t xml:space="preserve"> г. Североморск"</w:t>
            </w:r>
          </w:p>
        </w:tc>
      </w:tr>
      <w:tr w:rsidR="00561773" w:rsidRPr="00512C77" w:rsidTr="00D25BD4">
        <w:trPr>
          <w:trHeight w:val="30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sz w:val="16"/>
                <w:szCs w:val="16"/>
              </w:rPr>
            </w:pPr>
          </w:p>
        </w:tc>
        <w:tc>
          <w:tcPr>
            <w:tcW w:w="30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 xml:space="preserve"> МБ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104,76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104,76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sz w:val="16"/>
                <w:szCs w:val="16"/>
              </w:rPr>
            </w:pPr>
          </w:p>
        </w:tc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sz w:val="16"/>
                <w:szCs w:val="16"/>
              </w:rPr>
            </w:pPr>
          </w:p>
        </w:tc>
        <w:tc>
          <w:tcPr>
            <w:tcW w:w="9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</w:tr>
      <w:tr w:rsidR="00561773" w:rsidRPr="00512C77" w:rsidTr="00D25BD4">
        <w:trPr>
          <w:trHeight w:val="30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sz w:val="16"/>
                <w:szCs w:val="16"/>
              </w:rPr>
            </w:pPr>
          </w:p>
        </w:tc>
        <w:tc>
          <w:tcPr>
            <w:tcW w:w="30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ОБ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sz w:val="16"/>
                <w:szCs w:val="16"/>
              </w:rPr>
            </w:pPr>
          </w:p>
        </w:tc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sz w:val="16"/>
                <w:szCs w:val="16"/>
              </w:rPr>
            </w:pPr>
          </w:p>
        </w:tc>
        <w:tc>
          <w:tcPr>
            <w:tcW w:w="9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</w:tr>
      <w:tr w:rsidR="00561773" w:rsidRPr="00512C77" w:rsidTr="00D25BD4">
        <w:trPr>
          <w:trHeight w:val="300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sz w:val="16"/>
                <w:szCs w:val="16"/>
              </w:rPr>
            </w:pPr>
            <w:r w:rsidRPr="00512C77">
              <w:rPr>
                <w:sz w:val="16"/>
                <w:szCs w:val="16"/>
              </w:rPr>
              <w:t>1.1.12.</w:t>
            </w:r>
          </w:p>
        </w:tc>
        <w:tc>
          <w:tcPr>
            <w:tcW w:w="30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rPr>
                <w:sz w:val="16"/>
                <w:szCs w:val="16"/>
              </w:rPr>
            </w:pPr>
            <w:r w:rsidRPr="00512C77">
              <w:rPr>
                <w:sz w:val="16"/>
                <w:szCs w:val="16"/>
              </w:rPr>
              <w:t xml:space="preserve">Разработка и вывоз самовольно установленных объектов, в </w:t>
            </w:r>
            <w:proofErr w:type="spellStart"/>
            <w:r w:rsidRPr="00512C77">
              <w:rPr>
                <w:sz w:val="16"/>
                <w:szCs w:val="16"/>
              </w:rPr>
              <w:t>т.ч</w:t>
            </w:r>
            <w:proofErr w:type="spellEnd"/>
            <w:r w:rsidRPr="00512C77">
              <w:rPr>
                <w:sz w:val="16"/>
                <w:szCs w:val="16"/>
              </w:rPr>
              <w:t>. гаражей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sz w:val="16"/>
                <w:szCs w:val="16"/>
              </w:rPr>
            </w:pPr>
            <w:r w:rsidRPr="00512C77">
              <w:rPr>
                <w:sz w:val="16"/>
                <w:szCs w:val="16"/>
              </w:rPr>
              <w:t>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179,21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179,21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sz w:val="16"/>
                <w:szCs w:val="16"/>
              </w:rPr>
            </w:pPr>
            <w:r w:rsidRPr="00512C77">
              <w:rPr>
                <w:sz w:val="16"/>
                <w:szCs w:val="16"/>
              </w:rPr>
              <w:t>По мере необходимости, да-1 нет -0</w:t>
            </w:r>
          </w:p>
        </w:tc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sz w:val="16"/>
                <w:szCs w:val="16"/>
              </w:rPr>
            </w:pPr>
            <w:r w:rsidRPr="00512C77">
              <w:rPr>
                <w:sz w:val="16"/>
                <w:szCs w:val="16"/>
              </w:rPr>
              <w:t>1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sz w:val="16"/>
                <w:szCs w:val="16"/>
              </w:rPr>
            </w:pPr>
            <w:r w:rsidRPr="00512C77"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sz w:val="16"/>
                <w:szCs w:val="16"/>
              </w:rPr>
            </w:pPr>
            <w:r w:rsidRPr="00512C77">
              <w:rPr>
                <w:sz w:val="16"/>
                <w:szCs w:val="16"/>
              </w:rPr>
              <w:t>100%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 xml:space="preserve">КРГХ </w:t>
            </w:r>
            <w:proofErr w:type="gramStart"/>
            <w:r w:rsidRPr="00512C77">
              <w:rPr>
                <w:color w:val="000000"/>
                <w:sz w:val="16"/>
                <w:szCs w:val="16"/>
              </w:rPr>
              <w:t>Администрации</w:t>
            </w:r>
            <w:proofErr w:type="gramEnd"/>
            <w:r w:rsidRPr="00512C77">
              <w:rPr>
                <w:color w:val="000000"/>
                <w:sz w:val="16"/>
                <w:szCs w:val="16"/>
              </w:rPr>
              <w:t xml:space="preserve"> ЗАТО г. Североморск, МКУ "ГЦ ЖКХ ЗАТО</w:t>
            </w:r>
            <w:r w:rsidRPr="00512C77">
              <w:rPr>
                <w:color w:val="000000"/>
                <w:sz w:val="16"/>
                <w:szCs w:val="16"/>
              </w:rPr>
              <w:br/>
              <w:t xml:space="preserve"> г. Североморск"</w:t>
            </w:r>
          </w:p>
        </w:tc>
      </w:tr>
      <w:tr w:rsidR="00561773" w:rsidRPr="00512C77" w:rsidTr="00D25BD4">
        <w:trPr>
          <w:trHeight w:val="30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sz w:val="16"/>
                <w:szCs w:val="16"/>
              </w:rPr>
            </w:pPr>
          </w:p>
        </w:tc>
        <w:tc>
          <w:tcPr>
            <w:tcW w:w="3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 xml:space="preserve"> МБ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179,21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179,21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sz w:val="16"/>
                <w:szCs w:val="16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sz w:val="16"/>
                <w:szCs w:val="16"/>
              </w:rPr>
            </w:pPr>
          </w:p>
        </w:tc>
        <w:tc>
          <w:tcPr>
            <w:tcW w:w="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</w:tr>
      <w:tr w:rsidR="00561773" w:rsidRPr="00512C77" w:rsidTr="00522555">
        <w:trPr>
          <w:trHeight w:val="30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sz w:val="16"/>
                <w:szCs w:val="16"/>
              </w:rPr>
            </w:pPr>
          </w:p>
        </w:tc>
        <w:tc>
          <w:tcPr>
            <w:tcW w:w="3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ОБ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sz w:val="16"/>
                <w:szCs w:val="16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sz w:val="16"/>
                <w:szCs w:val="16"/>
              </w:rPr>
            </w:pPr>
          </w:p>
        </w:tc>
        <w:tc>
          <w:tcPr>
            <w:tcW w:w="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</w:tr>
      <w:tr w:rsidR="00561773" w:rsidRPr="00512C77" w:rsidTr="00522555">
        <w:trPr>
          <w:trHeight w:val="300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sz w:val="16"/>
                <w:szCs w:val="16"/>
              </w:rPr>
            </w:pPr>
            <w:r w:rsidRPr="00512C77">
              <w:rPr>
                <w:sz w:val="16"/>
                <w:szCs w:val="16"/>
              </w:rPr>
              <w:t>1.2.</w:t>
            </w:r>
          </w:p>
        </w:tc>
        <w:tc>
          <w:tcPr>
            <w:tcW w:w="30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73" w:rsidRPr="00512C77" w:rsidRDefault="00561773" w:rsidP="00561773">
            <w:pPr>
              <w:rPr>
                <w:sz w:val="16"/>
                <w:szCs w:val="16"/>
              </w:rPr>
            </w:pPr>
            <w:r w:rsidRPr="00512C77">
              <w:rPr>
                <w:sz w:val="16"/>
                <w:szCs w:val="16"/>
              </w:rPr>
              <w:t>Ремонт элементов прочего благоустройства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73" w:rsidRPr="00512C77" w:rsidRDefault="00D25BD4" w:rsidP="005617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1 388,70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1 292,75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93,09%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sz w:val="16"/>
                <w:szCs w:val="16"/>
              </w:rPr>
            </w:pPr>
            <w:r w:rsidRPr="00512C77">
              <w:rPr>
                <w:sz w:val="16"/>
                <w:szCs w:val="16"/>
              </w:rPr>
              <w:t>По мере необходимости, да-1 нет -0</w:t>
            </w:r>
          </w:p>
        </w:tc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sz w:val="16"/>
                <w:szCs w:val="16"/>
              </w:rPr>
            </w:pPr>
            <w:r w:rsidRPr="00512C77">
              <w:rPr>
                <w:sz w:val="16"/>
                <w:szCs w:val="16"/>
              </w:rPr>
              <w:t>1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sz w:val="16"/>
                <w:szCs w:val="16"/>
              </w:rPr>
            </w:pPr>
            <w:r w:rsidRPr="00512C77"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sz w:val="16"/>
                <w:szCs w:val="16"/>
              </w:rPr>
            </w:pPr>
            <w:r w:rsidRPr="00512C77">
              <w:rPr>
                <w:sz w:val="16"/>
                <w:szCs w:val="16"/>
              </w:rPr>
              <w:t>100%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 xml:space="preserve">КРГХ </w:t>
            </w:r>
            <w:proofErr w:type="gramStart"/>
            <w:r w:rsidRPr="00512C77">
              <w:rPr>
                <w:color w:val="000000"/>
                <w:sz w:val="16"/>
                <w:szCs w:val="16"/>
              </w:rPr>
              <w:t>Администрации</w:t>
            </w:r>
            <w:proofErr w:type="gramEnd"/>
            <w:r w:rsidRPr="00512C77">
              <w:rPr>
                <w:color w:val="000000"/>
                <w:sz w:val="16"/>
                <w:szCs w:val="16"/>
              </w:rPr>
              <w:t xml:space="preserve"> ЗАТО г. </w:t>
            </w:r>
            <w:r w:rsidRPr="00512C77">
              <w:rPr>
                <w:color w:val="000000"/>
                <w:sz w:val="16"/>
                <w:szCs w:val="16"/>
              </w:rPr>
              <w:lastRenderedPageBreak/>
              <w:t xml:space="preserve">Североморск, МКУ "ГЦ ЖКХ ЗАТО </w:t>
            </w:r>
            <w:r w:rsidRPr="00512C77">
              <w:rPr>
                <w:color w:val="000000"/>
                <w:sz w:val="16"/>
                <w:szCs w:val="16"/>
              </w:rPr>
              <w:br/>
              <w:t>г. Североморск"</w:t>
            </w:r>
          </w:p>
        </w:tc>
      </w:tr>
      <w:tr w:rsidR="00561773" w:rsidRPr="00512C77" w:rsidTr="00522555">
        <w:trPr>
          <w:trHeight w:val="30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sz w:val="16"/>
                <w:szCs w:val="16"/>
              </w:rPr>
            </w:pPr>
          </w:p>
        </w:tc>
        <w:tc>
          <w:tcPr>
            <w:tcW w:w="3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МБ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1 388,70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1 292,75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93,09%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sz w:val="16"/>
                <w:szCs w:val="16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73" w:rsidRPr="00512C77" w:rsidRDefault="00561773" w:rsidP="00561773">
            <w:pPr>
              <w:rPr>
                <w:sz w:val="16"/>
                <w:szCs w:val="16"/>
              </w:rPr>
            </w:pPr>
          </w:p>
        </w:tc>
        <w:tc>
          <w:tcPr>
            <w:tcW w:w="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</w:tr>
      <w:tr w:rsidR="00561773" w:rsidRPr="00512C77" w:rsidTr="00522555">
        <w:trPr>
          <w:trHeight w:val="30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sz w:val="16"/>
                <w:szCs w:val="16"/>
              </w:rPr>
            </w:pPr>
          </w:p>
        </w:tc>
        <w:tc>
          <w:tcPr>
            <w:tcW w:w="3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ОБ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sz w:val="16"/>
                <w:szCs w:val="16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73" w:rsidRPr="00512C77" w:rsidRDefault="00561773" w:rsidP="00561773">
            <w:pPr>
              <w:rPr>
                <w:sz w:val="16"/>
                <w:szCs w:val="16"/>
              </w:rPr>
            </w:pPr>
          </w:p>
        </w:tc>
        <w:tc>
          <w:tcPr>
            <w:tcW w:w="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</w:tr>
      <w:tr w:rsidR="00561773" w:rsidRPr="00512C77" w:rsidTr="00522555">
        <w:trPr>
          <w:trHeight w:val="300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sz w:val="16"/>
                <w:szCs w:val="16"/>
              </w:rPr>
            </w:pPr>
            <w:r w:rsidRPr="00512C77">
              <w:rPr>
                <w:sz w:val="16"/>
                <w:szCs w:val="16"/>
              </w:rPr>
              <w:t>1.2.2</w:t>
            </w:r>
          </w:p>
        </w:tc>
        <w:tc>
          <w:tcPr>
            <w:tcW w:w="30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73" w:rsidRPr="00512C77" w:rsidRDefault="00561773" w:rsidP="00561773">
            <w:pPr>
              <w:rPr>
                <w:sz w:val="16"/>
                <w:szCs w:val="16"/>
              </w:rPr>
            </w:pPr>
            <w:r w:rsidRPr="00512C77">
              <w:rPr>
                <w:sz w:val="16"/>
                <w:szCs w:val="16"/>
              </w:rPr>
              <w:t>Ремонт детских (спортивных) площадок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73" w:rsidRPr="00512C77" w:rsidRDefault="00D25BD4" w:rsidP="005617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490,68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444,00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90,49%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sz w:val="16"/>
                <w:szCs w:val="16"/>
              </w:rPr>
            </w:pPr>
            <w:r w:rsidRPr="00512C77">
              <w:rPr>
                <w:sz w:val="16"/>
                <w:szCs w:val="16"/>
              </w:rPr>
              <w:t>По мере необходимости, да-1 нет -0</w:t>
            </w:r>
          </w:p>
        </w:tc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sz w:val="16"/>
                <w:szCs w:val="16"/>
              </w:rPr>
            </w:pPr>
            <w:r w:rsidRPr="00512C77">
              <w:rPr>
                <w:sz w:val="16"/>
                <w:szCs w:val="16"/>
              </w:rPr>
              <w:t>1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sz w:val="16"/>
                <w:szCs w:val="16"/>
              </w:rPr>
            </w:pPr>
            <w:r w:rsidRPr="00512C77"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sz w:val="16"/>
                <w:szCs w:val="16"/>
              </w:rPr>
            </w:pPr>
            <w:r w:rsidRPr="00512C77">
              <w:rPr>
                <w:sz w:val="16"/>
                <w:szCs w:val="16"/>
              </w:rPr>
              <w:t>100%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 xml:space="preserve">КРГХ </w:t>
            </w:r>
            <w:proofErr w:type="gramStart"/>
            <w:r w:rsidRPr="00512C77">
              <w:rPr>
                <w:color w:val="000000"/>
                <w:sz w:val="16"/>
                <w:szCs w:val="16"/>
              </w:rPr>
              <w:t>Администрации</w:t>
            </w:r>
            <w:proofErr w:type="gramEnd"/>
            <w:r w:rsidRPr="00512C77">
              <w:rPr>
                <w:color w:val="000000"/>
                <w:sz w:val="16"/>
                <w:szCs w:val="16"/>
              </w:rPr>
              <w:t xml:space="preserve"> ЗАТО г. Североморск, МКУ "ГЦ ЖКХ ЗАТО </w:t>
            </w:r>
            <w:r w:rsidRPr="00512C77">
              <w:rPr>
                <w:color w:val="000000"/>
                <w:sz w:val="16"/>
                <w:szCs w:val="16"/>
              </w:rPr>
              <w:br/>
              <w:t>г. Североморск"</w:t>
            </w:r>
          </w:p>
        </w:tc>
      </w:tr>
      <w:tr w:rsidR="00561773" w:rsidRPr="00512C77" w:rsidTr="00522555">
        <w:trPr>
          <w:trHeight w:val="30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sz w:val="16"/>
                <w:szCs w:val="16"/>
              </w:rPr>
            </w:pPr>
          </w:p>
        </w:tc>
        <w:tc>
          <w:tcPr>
            <w:tcW w:w="3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 xml:space="preserve"> МБ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490,68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444,00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90,49%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sz w:val="16"/>
                <w:szCs w:val="16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sz w:val="16"/>
                <w:szCs w:val="16"/>
              </w:rPr>
            </w:pPr>
          </w:p>
        </w:tc>
        <w:tc>
          <w:tcPr>
            <w:tcW w:w="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</w:tr>
      <w:tr w:rsidR="00561773" w:rsidRPr="00512C77" w:rsidTr="00D25BD4">
        <w:trPr>
          <w:trHeight w:val="30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sz w:val="16"/>
                <w:szCs w:val="16"/>
              </w:rPr>
            </w:pPr>
          </w:p>
        </w:tc>
        <w:tc>
          <w:tcPr>
            <w:tcW w:w="30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ОБ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sz w:val="16"/>
                <w:szCs w:val="16"/>
              </w:rPr>
            </w:pPr>
          </w:p>
        </w:tc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sz w:val="16"/>
                <w:szCs w:val="16"/>
              </w:rPr>
            </w:pPr>
          </w:p>
        </w:tc>
        <w:tc>
          <w:tcPr>
            <w:tcW w:w="9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</w:tr>
      <w:tr w:rsidR="00561773" w:rsidRPr="00512C77" w:rsidTr="00D25BD4">
        <w:trPr>
          <w:trHeight w:val="30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sz w:val="16"/>
                <w:szCs w:val="16"/>
              </w:rPr>
            </w:pPr>
            <w:r w:rsidRPr="00512C77">
              <w:rPr>
                <w:sz w:val="16"/>
                <w:szCs w:val="16"/>
              </w:rPr>
              <w:t>1.2.3.</w:t>
            </w:r>
          </w:p>
        </w:tc>
        <w:tc>
          <w:tcPr>
            <w:tcW w:w="30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73" w:rsidRPr="00512C77" w:rsidRDefault="00561773" w:rsidP="00561773">
            <w:pPr>
              <w:rPr>
                <w:sz w:val="16"/>
                <w:szCs w:val="16"/>
              </w:rPr>
            </w:pPr>
            <w:r w:rsidRPr="00512C77">
              <w:rPr>
                <w:sz w:val="16"/>
                <w:szCs w:val="16"/>
              </w:rPr>
              <w:t>Ремонт трапов, лестниц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sz w:val="16"/>
                <w:szCs w:val="16"/>
              </w:rPr>
            </w:pPr>
            <w:r w:rsidRPr="00512C77">
              <w:rPr>
                <w:sz w:val="16"/>
                <w:szCs w:val="16"/>
              </w:rPr>
              <w:t>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898,02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848,75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94,51%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sz w:val="16"/>
                <w:szCs w:val="16"/>
              </w:rPr>
            </w:pPr>
            <w:r w:rsidRPr="00512C77">
              <w:rPr>
                <w:sz w:val="16"/>
                <w:szCs w:val="16"/>
              </w:rPr>
              <w:t>По мере необходимости, да-1 нет -0</w:t>
            </w:r>
          </w:p>
        </w:tc>
        <w:tc>
          <w:tcPr>
            <w:tcW w:w="8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sz w:val="16"/>
                <w:szCs w:val="16"/>
              </w:rPr>
            </w:pPr>
            <w:r w:rsidRPr="00512C77">
              <w:rPr>
                <w:sz w:val="16"/>
                <w:szCs w:val="16"/>
              </w:rPr>
              <w:t>1</w:t>
            </w:r>
          </w:p>
        </w:tc>
        <w:tc>
          <w:tcPr>
            <w:tcW w:w="9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sz w:val="16"/>
                <w:szCs w:val="16"/>
              </w:rPr>
            </w:pPr>
            <w:r w:rsidRPr="00512C77"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sz w:val="16"/>
                <w:szCs w:val="16"/>
              </w:rPr>
            </w:pPr>
            <w:r w:rsidRPr="00512C77">
              <w:rPr>
                <w:sz w:val="16"/>
                <w:szCs w:val="16"/>
              </w:rPr>
              <w:t>100%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 xml:space="preserve">КРГХ </w:t>
            </w:r>
            <w:proofErr w:type="gramStart"/>
            <w:r w:rsidRPr="00512C77">
              <w:rPr>
                <w:color w:val="000000"/>
                <w:sz w:val="16"/>
                <w:szCs w:val="16"/>
              </w:rPr>
              <w:t>Администрации</w:t>
            </w:r>
            <w:proofErr w:type="gramEnd"/>
            <w:r w:rsidRPr="00512C77">
              <w:rPr>
                <w:color w:val="000000"/>
                <w:sz w:val="16"/>
                <w:szCs w:val="16"/>
              </w:rPr>
              <w:t xml:space="preserve"> ЗАТО г. Североморск, МКУ "ГЦ ЖКХ ЗАТО</w:t>
            </w:r>
            <w:r w:rsidRPr="00512C77">
              <w:rPr>
                <w:color w:val="000000"/>
                <w:sz w:val="16"/>
                <w:szCs w:val="16"/>
              </w:rPr>
              <w:br/>
              <w:t>г. Североморск"</w:t>
            </w:r>
          </w:p>
        </w:tc>
      </w:tr>
      <w:tr w:rsidR="00561773" w:rsidRPr="00512C77" w:rsidTr="00D25BD4">
        <w:trPr>
          <w:trHeight w:val="30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sz w:val="16"/>
                <w:szCs w:val="16"/>
              </w:rPr>
            </w:pPr>
          </w:p>
        </w:tc>
        <w:tc>
          <w:tcPr>
            <w:tcW w:w="30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 xml:space="preserve"> МБ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898,02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848,75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94,51%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sz w:val="16"/>
                <w:szCs w:val="16"/>
              </w:rPr>
            </w:pPr>
          </w:p>
        </w:tc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sz w:val="16"/>
                <w:szCs w:val="16"/>
              </w:rPr>
            </w:pPr>
          </w:p>
        </w:tc>
        <w:tc>
          <w:tcPr>
            <w:tcW w:w="9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</w:tr>
      <w:tr w:rsidR="00561773" w:rsidRPr="00512C77" w:rsidTr="00D25BD4">
        <w:trPr>
          <w:trHeight w:val="30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sz w:val="16"/>
                <w:szCs w:val="16"/>
              </w:rPr>
            </w:pPr>
          </w:p>
        </w:tc>
        <w:tc>
          <w:tcPr>
            <w:tcW w:w="30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ОБ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sz w:val="16"/>
                <w:szCs w:val="16"/>
              </w:rPr>
            </w:pPr>
          </w:p>
        </w:tc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sz w:val="16"/>
                <w:szCs w:val="16"/>
              </w:rPr>
            </w:pPr>
          </w:p>
        </w:tc>
        <w:tc>
          <w:tcPr>
            <w:tcW w:w="9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</w:tr>
      <w:tr w:rsidR="00561773" w:rsidRPr="00512C77" w:rsidTr="00D25BD4">
        <w:trPr>
          <w:trHeight w:val="30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0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512C77" w:rsidRDefault="00561773" w:rsidP="00561773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Итого по задаче 1: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10 928,77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10 500,72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96,08%</w:t>
            </w:r>
          </w:p>
        </w:tc>
        <w:tc>
          <w:tcPr>
            <w:tcW w:w="652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 </w:t>
            </w:r>
          </w:p>
        </w:tc>
      </w:tr>
      <w:tr w:rsidR="00561773" w:rsidRPr="00512C77" w:rsidTr="00D25BD4">
        <w:trPr>
          <w:trHeight w:val="30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МБ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10 928,77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10 500,72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96,08%</w:t>
            </w:r>
          </w:p>
        </w:tc>
        <w:tc>
          <w:tcPr>
            <w:tcW w:w="6521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</w:tr>
      <w:tr w:rsidR="00561773" w:rsidRPr="00512C77" w:rsidTr="00D25BD4">
        <w:trPr>
          <w:trHeight w:val="30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ОБ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521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</w:tr>
      <w:tr w:rsidR="00561773" w:rsidRPr="00512C77" w:rsidTr="00D25BD4">
        <w:trPr>
          <w:trHeight w:val="300"/>
        </w:trPr>
        <w:tc>
          <w:tcPr>
            <w:tcW w:w="15163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773" w:rsidRPr="00512C77" w:rsidRDefault="00561773" w:rsidP="00561773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 xml:space="preserve">Задача 2. Улучшение внешнего облика </w:t>
            </w:r>
            <w:proofErr w:type="gramStart"/>
            <w:r w:rsidRPr="00512C77">
              <w:rPr>
                <w:b/>
                <w:bCs/>
                <w:color w:val="000000"/>
                <w:sz w:val="16"/>
                <w:szCs w:val="16"/>
              </w:rPr>
              <w:t>ЗАТО  г.</w:t>
            </w:r>
            <w:proofErr w:type="gramEnd"/>
            <w:r w:rsidRPr="00512C77">
              <w:rPr>
                <w:b/>
                <w:bCs/>
                <w:color w:val="000000"/>
                <w:sz w:val="16"/>
                <w:szCs w:val="16"/>
              </w:rPr>
              <w:t xml:space="preserve"> Североморск</w:t>
            </w:r>
          </w:p>
        </w:tc>
      </w:tr>
      <w:tr w:rsidR="00561773" w:rsidRPr="00512C77" w:rsidTr="0022511D">
        <w:trPr>
          <w:trHeight w:val="184"/>
        </w:trPr>
        <w:tc>
          <w:tcPr>
            <w:tcW w:w="15163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1773" w:rsidRPr="00512C77" w:rsidRDefault="00561773" w:rsidP="00561773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61773" w:rsidRPr="00512C77" w:rsidTr="00D25BD4">
        <w:trPr>
          <w:trHeight w:val="278"/>
        </w:trPr>
        <w:tc>
          <w:tcPr>
            <w:tcW w:w="467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Основное мероприятие 2</w:t>
            </w:r>
            <w:r w:rsidRPr="00512C77">
              <w:rPr>
                <w:color w:val="000000"/>
                <w:sz w:val="16"/>
                <w:szCs w:val="16"/>
              </w:rPr>
              <w:t xml:space="preserve">.  Мероприятия, связанные с улучшением внешнего облика и санитарного </w:t>
            </w:r>
            <w:proofErr w:type="gramStart"/>
            <w:r w:rsidRPr="00512C77">
              <w:rPr>
                <w:color w:val="000000"/>
                <w:sz w:val="16"/>
                <w:szCs w:val="16"/>
              </w:rPr>
              <w:t>состояния</w:t>
            </w:r>
            <w:proofErr w:type="gramEnd"/>
            <w:r w:rsidRPr="00512C77">
              <w:rPr>
                <w:color w:val="000000"/>
                <w:sz w:val="16"/>
                <w:szCs w:val="16"/>
              </w:rPr>
              <w:t xml:space="preserve"> ЗАТО г.Североморск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26 520,08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21 964,88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82,82%</w:t>
            </w:r>
          </w:p>
        </w:tc>
        <w:tc>
          <w:tcPr>
            <w:tcW w:w="481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512C77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512C77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</w:tr>
      <w:tr w:rsidR="00561773" w:rsidRPr="00512C77" w:rsidTr="00D25BD4">
        <w:trPr>
          <w:trHeight w:val="300"/>
        </w:trPr>
        <w:tc>
          <w:tcPr>
            <w:tcW w:w="467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МБ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6 146,94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5 711,77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92,92%</w:t>
            </w:r>
          </w:p>
        </w:tc>
        <w:tc>
          <w:tcPr>
            <w:tcW w:w="4819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i/>
                <w:iCs/>
                <w:color w:val="000000"/>
                <w:sz w:val="16"/>
                <w:szCs w:val="16"/>
              </w:rPr>
            </w:pPr>
          </w:p>
        </w:tc>
      </w:tr>
      <w:tr w:rsidR="00561773" w:rsidRPr="00512C77" w:rsidTr="00D25BD4">
        <w:trPr>
          <w:trHeight w:val="300"/>
        </w:trPr>
        <w:tc>
          <w:tcPr>
            <w:tcW w:w="467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ОБ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20 373,14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16 253,11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79,78%</w:t>
            </w:r>
          </w:p>
        </w:tc>
        <w:tc>
          <w:tcPr>
            <w:tcW w:w="4819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i/>
                <w:iCs/>
                <w:color w:val="000000"/>
                <w:sz w:val="16"/>
                <w:szCs w:val="16"/>
              </w:rPr>
            </w:pPr>
          </w:p>
        </w:tc>
      </w:tr>
      <w:tr w:rsidR="00561773" w:rsidRPr="00512C77" w:rsidTr="00D25BD4">
        <w:trPr>
          <w:trHeight w:val="30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2.1</w:t>
            </w:r>
          </w:p>
        </w:tc>
        <w:tc>
          <w:tcPr>
            <w:tcW w:w="30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Субвенция бюджетам муниципальных образований Мурманской области на осуществление деятельности по отлову и содержанию животных без владельцев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73" w:rsidRPr="00512C77" w:rsidRDefault="00D25BD4" w:rsidP="0056177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sz w:val="16"/>
                <w:szCs w:val="16"/>
              </w:rPr>
            </w:pPr>
            <w:r w:rsidRPr="00512C77">
              <w:rPr>
                <w:b/>
                <w:bCs/>
                <w:sz w:val="16"/>
                <w:szCs w:val="16"/>
              </w:rPr>
              <w:t>11 056,58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sz w:val="16"/>
                <w:szCs w:val="16"/>
              </w:rPr>
            </w:pPr>
            <w:r w:rsidRPr="00512C77">
              <w:rPr>
                <w:b/>
                <w:bCs/>
                <w:sz w:val="16"/>
                <w:szCs w:val="16"/>
              </w:rPr>
              <w:t>7 146,41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64,63%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Количество особей, шт.</w:t>
            </w:r>
          </w:p>
        </w:tc>
        <w:tc>
          <w:tcPr>
            <w:tcW w:w="8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1773" w:rsidRPr="003266DC" w:rsidRDefault="00561773" w:rsidP="00561773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  <w:r w:rsidRPr="003266DC">
              <w:rPr>
                <w:color w:val="000000"/>
                <w:sz w:val="16"/>
                <w:szCs w:val="16"/>
                <w:highlight w:val="yellow"/>
              </w:rPr>
              <w:t>1 000</w:t>
            </w:r>
          </w:p>
        </w:tc>
        <w:tc>
          <w:tcPr>
            <w:tcW w:w="9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3266DC" w:rsidRDefault="00561773" w:rsidP="00561773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  <w:r w:rsidRPr="003266DC">
              <w:rPr>
                <w:color w:val="000000"/>
                <w:sz w:val="16"/>
                <w:szCs w:val="16"/>
                <w:highlight w:val="yellow"/>
              </w:rPr>
              <w:t>334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3266DC" w:rsidRDefault="00561773" w:rsidP="00561773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  <w:r w:rsidRPr="003266DC">
              <w:rPr>
                <w:color w:val="000000"/>
                <w:sz w:val="16"/>
                <w:szCs w:val="16"/>
                <w:highlight w:val="yellow"/>
              </w:rPr>
              <w:t>33%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 xml:space="preserve">КРГХ </w:t>
            </w:r>
            <w:proofErr w:type="gramStart"/>
            <w:r w:rsidRPr="00512C77">
              <w:rPr>
                <w:color w:val="000000"/>
                <w:sz w:val="16"/>
                <w:szCs w:val="16"/>
              </w:rPr>
              <w:t>Администрации</w:t>
            </w:r>
            <w:proofErr w:type="gramEnd"/>
            <w:r w:rsidRPr="00512C77">
              <w:rPr>
                <w:color w:val="000000"/>
                <w:sz w:val="16"/>
                <w:szCs w:val="16"/>
              </w:rPr>
              <w:t xml:space="preserve"> ЗАТО</w:t>
            </w:r>
            <w:r w:rsidRPr="00512C77">
              <w:rPr>
                <w:color w:val="000000"/>
                <w:sz w:val="16"/>
                <w:szCs w:val="16"/>
              </w:rPr>
              <w:br/>
              <w:t xml:space="preserve"> г. Североморск, МКУ "ГЦ ЖКХ ЗАТО г. Североморск"</w:t>
            </w:r>
          </w:p>
        </w:tc>
      </w:tr>
      <w:tr w:rsidR="00561773" w:rsidRPr="00512C77" w:rsidTr="00D25BD4">
        <w:trPr>
          <w:trHeight w:val="30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МБ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sz w:val="16"/>
                <w:szCs w:val="16"/>
              </w:rPr>
            </w:pPr>
            <w:r w:rsidRPr="00512C77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sz w:val="16"/>
                <w:szCs w:val="16"/>
              </w:rPr>
            </w:pPr>
            <w:r w:rsidRPr="00512C77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3266DC" w:rsidRDefault="00561773" w:rsidP="00561773">
            <w:pPr>
              <w:rPr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9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3266DC" w:rsidRDefault="00561773" w:rsidP="00561773">
            <w:pPr>
              <w:rPr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3266DC" w:rsidRDefault="00561773" w:rsidP="00561773">
            <w:pPr>
              <w:rPr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</w:tr>
      <w:tr w:rsidR="00561773" w:rsidRPr="00512C77" w:rsidTr="00D25BD4">
        <w:trPr>
          <w:trHeight w:val="30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ОБ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sz w:val="16"/>
                <w:szCs w:val="16"/>
              </w:rPr>
            </w:pPr>
            <w:r w:rsidRPr="00512C77">
              <w:rPr>
                <w:sz w:val="16"/>
                <w:szCs w:val="16"/>
              </w:rPr>
              <w:t>11 056,58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sz w:val="16"/>
                <w:szCs w:val="16"/>
              </w:rPr>
            </w:pPr>
            <w:r w:rsidRPr="00512C77">
              <w:rPr>
                <w:sz w:val="16"/>
                <w:szCs w:val="16"/>
              </w:rPr>
              <w:t>7 146,41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64,63%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3266DC" w:rsidRDefault="00561773" w:rsidP="00561773">
            <w:pPr>
              <w:rPr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9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3266DC" w:rsidRDefault="00561773" w:rsidP="00561773">
            <w:pPr>
              <w:rPr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3266DC" w:rsidRDefault="00561773" w:rsidP="00561773">
            <w:pPr>
              <w:rPr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</w:tr>
      <w:tr w:rsidR="00561773" w:rsidRPr="00512C77" w:rsidTr="00D25BD4">
        <w:trPr>
          <w:trHeight w:val="30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2.1.1.</w:t>
            </w:r>
          </w:p>
        </w:tc>
        <w:tc>
          <w:tcPr>
            <w:tcW w:w="30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  <w:proofErr w:type="gramStart"/>
            <w:r w:rsidRPr="00512C77">
              <w:rPr>
                <w:color w:val="000000"/>
                <w:sz w:val="16"/>
                <w:szCs w:val="16"/>
              </w:rPr>
              <w:t>Отлов  и</w:t>
            </w:r>
            <w:proofErr w:type="gramEnd"/>
            <w:r w:rsidRPr="00512C77">
              <w:rPr>
                <w:color w:val="000000"/>
                <w:sz w:val="16"/>
                <w:szCs w:val="16"/>
              </w:rPr>
              <w:t xml:space="preserve"> содержание животных без владельцев (субвенция бюджетам муниципальных образований)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73" w:rsidRPr="00512C77" w:rsidRDefault="00D25BD4" w:rsidP="0056177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sz w:val="16"/>
                <w:szCs w:val="16"/>
              </w:rPr>
            </w:pPr>
            <w:r w:rsidRPr="00512C77">
              <w:rPr>
                <w:b/>
                <w:bCs/>
                <w:sz w:val="16"/>
                <w:szCs w:val="16"/>
              </w:rPr>
              <w:t>11 037,70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sz w:val="16"/>
                <w:szCs w:val="16"/>
              </w:rPr>
            </w:pPr>
            <w:r w:rsidRPr="00512C77">
              <w:rPr>
                <w:b/>
                <w:bCs/>
                <w:sz w:val="16"/>
                <w:szCs w:val="16"/>
              </w:rPr>
              <w:t>7 127,53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64,57%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Количество особей, шт.</w:t>
            </w:r>
          </w:p>
        </w:tc>
        <w:tc>
          <w:tcPr>
            <w:tcW w:w="8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61773" w:rsidRPr="003266DC" w:rsidRDefault="00561773" w:rsidP="00561773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  <w:r w:rsidRPr="003266DC">
              <w:rPr>
                <w:color w:val="000000"/>
                <w:sz w:val="16"/>
                <w:szCs w:val="16"/>
                <w:highlight w:val="yellow"/>
              </w:rPr>
              <w:t>1 000</w:t>
            </w:r>
          </w:p>
        </w:tc>
        <w:tc>
          <w:tcPr>
            <w:tcW w:w="9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3266DC" w:rsidRDefault="00561773" w:rsidP="00561773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  <w:r w:rsidRPr="003266DC">
              <w:rPr>
                <w:color w:val="000000"/>
                <w:sz w:val="16"/>
                <w:szCs w:val="16"/>
                <w:highlight w:val="yellow"/>
              </w:rPr>
              <w:t>334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3266DC" w:rsidRDefault="00561773" w:rsidP="00561773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  <w:r w:rsidRPr="003266DC">
              <w:rPr>
                <w:color w:val="000000"/>
                <w:sz w:val="16"/>
                <w:szCs w:val="16"/>
                <w:highlight w:val="yellow"/>
              </w:rPr>
              <w:t>33%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 xml:space="preserve">КРГХ </w:t>
            </w:r>
            <w:proofErr w:type="gramStart"/>
            <w:r w:rsidRPr="00512C77">
              <w:rPr>
                <w:color w:val="000000"/>
                <w:sz w:val="16"/>
                <w:szCs w:val="16"/>
              </w:rPr>
              <w:t>Администрации</w:t>
            </w:r>
            <w:proofErr w:type="gramEnd"/>
            <w:r w:rsidRPr="00512C77">
              <w:rPr>
                <w:color w:val="000000"/>
                <w:sz w:val="16"/>
                <w:szCs w:val="16"/>
              </w:rPr>
              <w:t xml:space="preserve"> ЗАТО г. Североморск, МКУ "ГЦ ЖКХ ЗАТО г. Североморск"</w:t>
            </w:r>
          </w:p>
        </w:tc>
      </w:tr>
      <w:tr w:rsidR="00561773" w:rsidRPr="00512C77" w:rsidTr="00D25BD4">
        <w:trPr>
          <w:trHeight w:val="30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МБ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sz w:val="16"/>
                <w:szCs w:val="16"/>
              </w:rPr>
            </w:pPr>
            <w:r w:rsidRPr="00512C77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sz w:val="16"/>
                <w:szCs w:val="16"/>
              </w:rPr>
            </w:pPr>
            <w:r w:rsidRPr="00512C77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</w:tr>
      <w:tr w:rsidR="00561773" w:rsidRPr="00512C77" w:rsidTr="00D25BD4">
        <w:trPr>
          <w:trHeight w:val="30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ОБ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sz w:val="16"/>
                <w:szCs w:val="16"/>
              </w:rPr>
            </w:pPr>
            <w:r w:rsidRPr="00512C77">
              <w:rPr>
                <w:sz w:val="16"/>
                <w:szCs w:val="16"/>
              </w:rPr>
              <w:t>11 037,70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sz w:val="16"/>
                <w:szCs w:val="16"/>
              </w:rPr>
            </w:pPr>
            <w:r w:rsidRPr="00512C77">
              <w:rPr>
                <w:sz w:val="16"/>
                <w:szCs w:val="16"/>
              </w:rPr>
              <w:t>7 127,53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64,57%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</w:tr>
      <w:tr w:rsidR="00561773" w:rsidRPr="00512C77" w:rsidTr="00D25BD4">
        <w:trPr>
          <w:trHeight w:val="338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2.1.2.</w:t>
            </w:r>
          </w:p>
        </w:tc>
        <w:tc>
          <w:tcPr>
            <w:tcW w:w="30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 xml:space="preserve">Организация осуществления органами местного самоуправления государственных полномочий по отлову и </w:t>
            </w:r>
            <w:proofErr w:type="gramStart"/>
            <w:r w:rsidRPr="00512C77">
              <w:rPr>
                <w:color w:val="000000"/>
                <w:sz w:val="16"/>
                <w:szCs w:val="16"/>
              </w:rPr>
              <w:t>содержанию  животных</w:t>
            </w:r>
            <w:proofErr w:type="gramEnd"/>
            <w:r w:rsidRPr="00512C77">
              <w:rPr>
                <w:color w:val="000000"/>
                <w:sz w:val="16"/>
                <w:szCs w:val="16"/>
              </w:rPr>
              <w:t xml:space="preserve">  без владельцев(субвенция бюджетам муниципальных образований)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73" w:rsidRPr="00512C77" w:rsidRDefault="00D25BD4" w:rsidP="0056177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sz w:val="16"/>
                <w:szCs w:val="16"/>
              </w:rPr>
            </w:pPr>
            <w:r w:rsidRPr="00512C77">
              <w:rPr>
                <w:b/>
                <w:bCs/>
                <w:sz w:val="16"/>
                <w:szCs w:val="16"/>
              </w:rPr>
              <w:t>18,88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sz w:val="16"/>
                <w:szCs w:val="16"/>
              </w:rPr>
            </w:pPr>
            <w:r w:rsidRPr="00512C77">
              <w:rPr>
                <w:b/>
                <w:bCs/>
                <w:sz w:val="16"/>
                <w:szCs w:val="16"/>
              </w:rPr>
              <w:t>18,88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 xml:space="preserve">По мере </w:t>
            </w:r>
            <w:proofErr w:type="gramStart"/>
            <w:r w:rsidRPr="00512C77">
              <w:rPr>
                <w:color w:val="000000"/>
                <w:sz w:val="16"/>
                <w:szCs w:val="16"/>
              </w:rPr>
              <w:t xml:space="preserve">необходимости,   </w:t>
            </w:r>
            <w:proofErr w:type="gramEnd"/>
            <w:r w:rsidRPr="00512C77">
              <w:rPr>
                <w:color w:val="000000"/>
                <w:sz w:val="16"/>
                <w:szCs w:val="16"/>
              </w:rPr>
              <w:t xml:space="preserve">        Да -1, Нет-0</w:t>
            </w:r>
          </w:p>
        </w:tc>
        <w:tc>
          <w:tcPr>
            <w:tcW w:w="8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9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 xml:space="preserve">КРГХ </w:t>
            </w:r>
            <w:proofErr w:type="gramStart"/>
            <w:r w:rsidRPr="00512C77">
              <w:rPr>
                <w:color w:val="000000"/>
                <w:sz w:val="16"/>
                <w:szCs w:val="16"/>
              </w:rPr>
              <w:t>Администрации</w:t>
            </w:r>
            <w:proofErr w:type="gramEnd"/>
            <w:r w:rsidRPr="00512C77">
              <w:rPr>
                <w:color w:val="000000"/>
                <w:sz w:val="16"/>
                <w:szCs w:val="16"/>
              </w:rPr>
              <w:t xml:space="preserve"> ЗАТО </w:t>
            </w:r>
            <w:r w:rsidRPr="00512C77">
              <w:rPr>
                <w:color w:val="000000"/>
                <w:sz w:val="16"/>
                <w:szCs w:val="16"/>
              </w:rPr>
              <w:br/>
              <w:t>г. Североморск, МКУ "ГЦ ЖКХ ЗАТО г. Североморск"</w:t>
            </w:r>
          </w:p>
        </w:tc>
      </w:tr>
      <w:tr w:rsidR="00561773" w:rsidRPr="00512C77" w:rsidTr="00D25BD4">
        <w:trPr>
          <w:trHeight w:val="323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МБ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sz w:val="16"/>
                <w:szCs w:val="16"/>
              </w:rPr>
            </w:pPr>
            <w:r w:rsidRPr="00512C77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sz w:val="16"/>
                <w:szCs w:val="16"/>
              </w:rPr>
            </w:pPr>
            <w:r w:rsidRPr="00512C77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</w:tr>
      <w:tr w:rsidR="00561773" w:rsidRPr="00512C77" w:rsidTr="006A7A1F">
        <w:trPr>
          <w:trHeight w:val="312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ОБ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sz w:val="16"/>
                <w:szCs w:val="16"/>
              </w:rPr>
            </w:pPr>
            <w:r w:rsidRPr="00512C77">
              <w:rPr>
                <w:sz w:val="16"/>
                <w:szCs w:val="16"/>
              </w:rPr>
              <w:t>18,88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sz w:val="16"/>
                <w:szCs w:val="16"/>
              </w:rPr>
            </w:pPr>
            <w:r w:rsidRPr="00512C77">
              <w:rPr>
                <w:sz w:val="16"/>
                <w:szCs w:val="16"/>
              </w:rPr>
              <w:t>18,88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</w:tr>
      <w:tr w:rsidR="00561773" w:rsidRPr="00512C77" w:rsidTr="006A7A1F">
        <w:trPr>
          <w:trHeight w:val="349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2.3.</w:t>
            </w:r>
          </w:p>
        </w:tc>
        <w:tc>
          <w:tcPr>
            <w:tcW w:w="30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Мероприятия по сносу объектов капитального строительства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sz w:val="16"/>
                <w:szCs w:val="16"/>
              </w:rPr>
            </w:pPr>
            <w:r w:rsidRPr="00512C77">
              <w:rPr>
                <w:b/>
                <w:bCs/>
                <w:sz w:val="16"/>
                <w:szCs w:val="16"/>
              </w:rPr>
              <w:t>406,00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sz w:val="16"/>
                <w:szCs w:val="16"/>
              </w:rPr>
            </w:pPr>
            <w:r w:rsidRPr="00512C77">
              <w:rPr>
                <w:b/>
                <w:bCs/>
                <w:sz w:val="16"/>
                <w:szCs w:val="16"/>
              </w:rPr>
              <w:t>406,00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 xml:space="preserve">По мере </w:t>
            </w:r>
            <w:proofErr w:type="gramStart"/>
            <w:r w:rsidRPr="00512C77">
              <w:rPr>
                <w:color w:val="000000"/>
                <w:sz w:val="16"/>
                <w:szCs w:val="16"/>
              </w:rPr>
              <w:t xml:space="preserve">необходимости,   </w:t>
            </w:r>
            <w:proofErr w:type="gramEnd"/>
            <w:r w:rsidRPr="00512C77">
              <w:rPr>
                <w:color w:val="000000"/>
                <w:sz w:val="16"/>
                <w:szCs w:val="16"/>
              </w:rPr>
              <w:t xml:space="preserve">        Да -1, Нет-0</w:t>
            </w:r>
          </w:p>
        </w:tc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 xml:space="preserve">КРГХ </w:t>
            </w:r>
            <w:proofErr w:type="gramStart"/>
            <w:r w:rsidRPr="00512C77">
              <w:rPr>
                <w:color w:val="000000"/>
                <w:sz w:val="16"/>
                <w:szCs w:val="16"/>
              </w:rPr>
              <w:t>Администрации</w:t>
            </w:r>
            <w:proofErr w:type="gramEnd"/>
            <w:r w:rsidRPr="00512C77">
              <w:rPr>
                <w:color w:val="000000"/>
                <w:sz w:val="16"/>
                <w:szCs w:val="16"/>
              </w:rPr>
              <w:t xml:space="preserve"> ЗАТО </w:t>
            </w:r>
            <w:r w:rsidRPr="00512C77">
              <w:rPr>
                <w:color w:val="000000"/>
                <w:sz w:val="16"/>
                <w:szCs w:val="16"/>
              </w:rPr>
              <w:br/>
              <w:t>г. Североморск, МКУ "ГЦ ЖКХ ЗАТО г. Североморск"</w:t>
            </w:r>
          </w:p>
        </w:tc>
      </w:tr>
      <w:tr w:rsidR="00561773" w:rsidRPr="00512C77" w:rsidTr="006A7A1F">
        <w:trPr>
          <w:trHeight w:val="372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МБ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sz w:val="16"/>
                <w:szCs w:val="16"/>
              </w:rPr>
            </w:pPr>
            <w:r w:rsidRPr="00512C77">
              <w:rPr>
                <w:sz w:val="16"/>
                <w:szCs w:val="16"/>
              </w:rPr>
              <w:t>406,00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sz w:val="16"/>
                <w:szCs w:val="16"/>
              </w:rPr>
            </w:pPr>
            <w:r w:rsidRPr="00512C77">
              <w:rPr>
                <w:sz w:val="16"/>
                <w:szCs w:val="16"/>
              </w:rPr>
              <w:t>406,00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</w:tr>
      <w:tr w:rsidR="00561773" w:rsidRPr="00512C77" w:rsidTr="006A7A1F">
        <w:trPr>
          <w:trHeight w:val="30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ОБ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sz w:val="16"/>
                <w:szCs w:val="16"/>
              </w:rPr>
            </w:pPr>
            <w:r w:rsidRPr="00512C77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sz w:val="16"/>
                <w:szCs w:val="16"/>
              </w:rPr>
            </w:pPr>
            <w:r w:rsidRPr="00512C77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</w:tr>
      <w:tr w:rsidR="00561773" w:rsidRPr="00512C77" w:rsidTr="006A7A1F">
        <w:trPr>
          <w:trHeight w:val="300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lastRenderedPageBreak/>
              <w:t>2.4.</w:t>
            </w:r>
          </w:p>
        </w:tc>
        <w:tc>
          <w:tcPr>
            <w:tcW w:w="30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Прочие направления расходования муниципальной программы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sz w:val="16"/>
                <w:szCs w:val="16"/>
              </w:rPr>
            </w:pPr>
            <w:r w:rsidRPr="00512C77">
              <w:rPr>
                <w:b/>
                <w:bCs/>
                <w:sz w:val="16"/>
                <w:szCs w:val="16"/>
              </w:rPr>
              <w:t>813,30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sz w:val="16"/>
                <w:szCs w:val="16"/>
              </w:rPr>
            </w:pPr>
            <w:r w:rsidRPr="00512C77">
              <w:rPr>
                <w:b/>
                <w:bCs/>
                <w:sz w:val="16"/>
                <w:szCs w:val="16"/>
              </w:rPr>
              <w:t>813,30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 xml:space="preserve">По мере </w:t>
            </w:r>
            <w:proofErr w:type="gramStart"/>
            <w:r w:rsidRPr="00512C77">
              <w:rPr>
                <w:color w:val="000000"/>
                <w:sz w:val="16"/>
                <w:szCs w:val="16"/>
              </w:rPr>
              <w:t xml:space="preserve">необходимости,   </w:t>
            </w:r>
            <w:proofErr w:type="gramEnd"/>
            <w:r w:rsidRPr="00512C77">
              <w:rPr>
                <w:color w:val="000000"/>
                <w:sz w:val="16"/>
                <w:szCs w:val="16"/>
              </w:rPr>
              <w:t xml:space="preserve">        Да -1, Нет-0</w:t>
            </w:r>
          </w:p>
        </w:tc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 xml:space="preserve">КРГХ </w:t>
            </w:r>
            <w:proofErr w:type="gramStart"/>
            <w:r w:rsidRPr="00512C77">
              <w:rPr>
                <w:color w:val="000000"/>
                <w:sz w:val="16"/>
                <w:szCs w:val="16"/>
              </w:rPr>
              <w:t>Администрации</w:t>
            </w:r>
            <w:proofErr w:type="gramEnd"/>
            <w:r w:rsidRPr="00512C77">
              <w:rPr>
                <w:color w:val="000000"/>
                <w:sz w:val="16"/>
                <w:szCs w:val="16"/>
              </w:rPr>
              <w:t xml:space="preserve"> ЗАТО г. Североморск</w:t>
            </w:r>
          </w:p>
        </w:tc>
      </w:tr>
      <w:tr w:rsidR="00561773" w:rsidRPr="00512C77" w:rsidTr="006A7A1F">
        <w:trPr>
          <w:trHeight w:val="30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МБ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sz w:val="16"/>
                <w:szCs w:val="16"/>
              </w:rPr>
            </w:pPr>
            <w:r w:rsidRPr="00512C77">
              <w:rPr>
                <w:sz w:val="16"/>
                <w:szCs w:val="16"/>
              </w:rPr>
              <w:t>813,30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sz w:val="16"/>
                <w:szCs w:val="16"/>
              </w:rPr>
            </w:pPr>
            <w:r w:rsidRPr="00512C77">
              <w:rPr>
                <w:sz w:val="16"/>
                <w:szCs w:val="16"/>
              </w:rPr>
              <w:t>813,30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</w:tr>
      <w:tr w:rsidR="00561773" w:rsidRPr="00512C77" w:rsidTr="006A7A1F">
        <w:trPr>
          <w:trHeight w:val="372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ОБ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sz w:val="16"/>
                <w:szCs w:val="16"/>
              </w:rPr>
            </w:pPr>
            <w:r w:rsidRPr="00512C77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sz w:val="16"/>
                <w:szCs w:val="16"/>
              </w:rPr>
            </w:pPr>
            <w:r w:rsidRPr="00512C77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</w:tr>
      <w:tr w:rsidR="00561773" w:rsidRPr="00512C77" w:rsidTr="006A7A1F">
        <w:trPr>
          <w:trHeight w:val="277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2.4.1</w:t>
            </w:r>
          </w:p>
        </w:tc>
        <w:tc>
          <w:tcPr>
            <w:tcW w:w="30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Мероприятия по сбору, вывозу и утилизации отработанных автомобильных шин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sz w:val="16"/>
                <w:szCs w:val="16"/>
              </w:rPr>
            </w:pPr>
            <w:r w:rsidRPr="00512C77">
              <w:rPr>
                <w:sz w:val="16"/>
                <w:szCs w:val="16"/>
              </w:rPr>
              <w:t>600,00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sz w:val="16"/>
                <w:szCs w:val="16"/>
              </w:rPr>
            </w:pPr>
            <w:r w:rsidRPr="00512C77">
              <w:rPr>
                <w:sz w:val="16"/>
                <w:szCs w:val="16"/>
              </w:rPr>
              <w:t>600,00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 xml:space="preserve">По мере </w:t>
            </w:r>
            <w:proofErr w:type="gramStart"/>
            <w:r w:rsidRPr="00512C77">
              <w:rPr>
                <w:color w:val="000000"/>
                <w:sz w:val="16"/>
                <w:szCs w:val="16"/>
              </w:rPr>
              <w:t xml:space="preserve">необходимости,   </w:t>
            </w:r>
            <w:proofErr w:type="gramEnd"/>
            <w:r w:rsidRPr="00512C77">
              <w:rPr>
                <w:color w:val="000000"/>
                <w:sz w:val="16"/>
                <w:szCs w:val="16"/>
              </w:rPr>
              <w:t xml:space="preserve">        Да -1, Нет-0</w:t>
            </w:r>
          </w:p>
        </w:tc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 xml:space="preserve">КРГХ </w:t>
            </w:r>
            <w:proofErr w:type="gramStart"/>
            <w:r w:rsidRPr="00512C77">
              <w:rPr>
                <w:color w:val="000000"/>
                <w:sz w:val="16"/>
                <w:szCs w:val="16"/>
              </w:rPr>
              <w:t>Администрации</w:t>
            </w:r>
            <w:proofErr w:type="gramEnd"/>
            <w:r w:rsidRPr="00512C77">
              <w:rPr>
                <w:color w:val="000000"/>
                <w:sz w:val="16"/>
                <w:szCs w:val="16"/>
              </w:rPr>
              <w:t xml:space="preserve"> ЗАТО г. Североморск</w:t>
            </w:r>
          </w:p>
        </w:tc>
      </w:tr>
      <w:tr w:rsidR="00561773" w:rsidRPr="00512C77" w:rsidTr="006A7A1F">
        <w:trPr>
          <w:trHeight w:val="351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МБ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sz w:val="16"/>
                <w:szCs w:val="16"/>
              </w:rPr>
            </w:pPr>
            <w:r w:rsidRPr="00512C77">
              <w:rPr>
                <w:sz w:val="16"/>
                <w:szCs w:val="16"/>
              </w:rPr>
              <w:t>600,00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sz w:val="16"/>
                <w:szCs w:val="16"/>
              </w:rPr>
            </w:pPr>
            <w:r w:rsidRPr="00512C77">
              <w:rPr>
                <w:sz w:val="16"/>
                <w:szCs w:val="16"/>
              </w:rPr>
              <w:t>600,00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</w:tr>
      <w:tr w:rsidR="00561773" w:rsidRPr="00512C77" w:rsidTr="006A7A1F">
        <w:trPr>
          <w:trHeight w:val="338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ОБ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sz w:val="16"/>
                <w:szCs w:val="16"/>
              </w:rPr>
            </w:pPr>
            <w:r w:rsidRPr="00512C77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sz w:val="16"/>
                <w:szCs w:val="16"/>
              </w:rPr>
            </w:pPr>
            <w:r w:rsidRPr="00512C77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</w:tr>
      <w:tr w:rsidR="00561773" w:rsidRPr="00512C77" w:rsidTr="00D25BD4">
        <w:trPr>
          <w:trHeight w:val="469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2.4.2</w:t>
            </w:r>
          </w:p>
        </w:tc>
        <w:tc>
          <w:tcPr>
            <w:tcW w:w="30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22511D">
            <w:pPr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Прочие мероприятия в соответс</w:t>
            </w:r>
            <w:r w:rsidR="0022511D">
              <w:rPr>
                <w:color w:val="000000"/>
                <w:sz w:val="16"/>
                <w:szCs w:val="16"/>
              </w:rPr>
              <w:t>т</w:t>
            </w:r>
            <w:r w:rsidRPr="00512C77">
              <w:rPr>
                <w:color w:val="000000"/>
                <w:sz w:val="16"/>
                <w:szCs w:val="16"/>
              </w:rPr>
              <w:t>вии с перечнями, утвержденными нормативно-правовыми актами муниципалитета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sz w:val="16"/>
                <w:szCs w:val="16"/>
              </w:rPr>
            </w:pPr>
            <w:r w:rsidRPr="00512C77">
              <w:rPr>
                <w:sz w:val="16"/>
                <w:szCs w:val="16"/>
              </w:rPr>
              <w:t>213,30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sz w:val="16"/>
                <w:szCs w:val="16"/>
              </w:rPr>
            </w:pPr>
            <w:r w:rsidRPr="00512C77">
              <w:rPr>
                <w:sz w:val="16"/>
                <w:szCs w:val="16"/>
              </w:rPr>
              <w:t>213,30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 xml:space="preserve">По мере </w:t>
            </w:r>
            <w:proofErr w:type="gramStart"/>
            <w:r w:rsidRPr="00512C77">
              <w:rPr>
                <w:color w:val="000000"/>
                <w:sz w:val="16"/>
                <w:szCs w:val="16"/>
              </w:rPr>
              <w:t xml:space="preserve">необходимости,   </w:t>
            </w:r>
            <w:proofErr w:type="gramEnd"/>
            <w:r w:rsidRPr="00512C77">
              <w:rPr>
                <w:color w:val="000000"/>
                <w:sz w:val="16"/>
                <w:szCs w:val="16"/>
              </w:rPr>
              <w:t xml:space="preserve">        Да -1, Нет-0</w:t>
            </w:r>
          </w:p>
        </w:tc>
        <w:tc>
          <w:tcPr>
            <w:tcW w:w="8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9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 xml:space="preserve">КРГХ </w:t>
            </w:r>
            <w:proofErr w:type="gramStart"/>
            <w:r w:rsidRPr="00512C77">
              <w:rPr>
                <w:color w:val="000000"/>
                <w:sz w:val="16"/>
                <w:szCs w:val="16"/>
              </w:rPr>
              <w:t>Администрации</w:t>
            </w:r>
            <w:proofErr w:type="gramEnd"/>
            <w:r w:rsidRPr="00512C77">
              <w:rPr>
                <w:color w:val="000000"/>
                <w:sz w:val="16"/>
                <w:szCs w:val="16"/>
              </w:rPr>
              <w:t xml:space="preserve"> ЗАТО г. Североморск, МБУ "АХТО"</w:t>
            </w:r>
          </w:p>
        </w:tc>
      </w:tr>
      <w:tr w:rsidR="00561773" w:rsidRPr="00512C77" w:rsidTr="0022511D">
        <w:trPr>
          <w:trHeight w:val="35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МБ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sz w:val="16"/>
                <w:szCs w:val="16"/>
              </w:rPr>
            </w:pPr>
            <w:r w:rsidRPr="00512C77">
              <w:rPr>
                <w:sz w:val="16"/>
                <w:szCs w:val="16"/>
              </w:rPr>
              <w:t>213,30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sz w:val="16"/>
                <w:szCs w:val="16"/>
              </w:rPr>
            </w:pPr>
            <w:r w:rsidRPr="00512C77">
              <w:rPr>
                <w:sz w:val="16"/>
                <w:szCs w:val="16"/>
              </w:rPr>
              <w:t>213,30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</w:tr>
      <w:tr w:rsidR="00561773" w:rsidRPr="00512C77" w:rsidTr="00D25BD4">
        <w:trPr>
          <w:trHeight w:val="338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ОБ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sz w:val="16"/>
                <w:szCs w:val="16"/>
              </w:rPr>
            </w:pPr>
            <w:r w:rsidRPr="00512C77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sz w:val="16"/>
                <w:szCs w:val="16"/>
              </w:rPr>
            </w:pPr>
            <w:r w:rsidRPr="00512C77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</w:tr>
      <w:tr w:rsidR="00561773" w:rsidRPr="00512C77" w:rsidTr="00D25BD4">
        <w:trPr>
          <w:trHeight w:val="30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2.5.</w:t>
            </w:r>
          </w:p>
        </w:tc>
        <w:tc>
          <w:tcPr>
            <w:tcW w:w="30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Расходы на содержание животных без владельцев, переданных в муниципальную собственность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sz w:val="16"/>
                <w:szCs w:val="16"/>
              </w:rPr>
            </w:pPr>
            <w:r w:rsidRPr="00512C77">
              <w:rPr>
                <w:b/>
                <w:bCs/>
                <w:sz w:val="16"/>
                <w:szCs w:val="16"/>
              </w:rPr>
              <w:t>2 992,32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sz w:val="16"/>
                <w:szCs w:val="16"/>
              </w:rPr>
            </w:pPr>
            <w:r w:rsidRPr="00512C77">
              <w:rPr>
                <w:b/>
                <w:bCs/>
                <w:sz w:val="16"/>
                <w:szCs w:val="16"/>
              </w:rPr>
              <w:t>2 600,74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86,91%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Количество особей, шт.</w:t>
            </w:r>
          </w:p>
        </w:tc>
        <w:tc>
          <w:tcPr>
            <w:tcW w:w="8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446E72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446E72">
              <w:rPr>
                <w:color w:val="000000"/>
                <w:sz w:val="16"/>
                <w:szCs w:val="16"/>
              </w:rPr>
              <w:t>112</w:t>
            </w:r>
          </w:p>
        </w:tc>
        <w:tc>
          <w:tcPr>
            <w:tcW w:w="9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446E72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446E72">
              <w:rPr>
                <w:color w:val="000000"/>
                <w:sz w:val="16"/>
                <w:szCs w:val="16"/>
              </w:rPr>
              <w:t>98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446E72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446E72">
              <w:rPr>
                <w:color w:val="000000"/>
                <w:sz w:val="16"/>
                <w:szCs w:val="16"/>
              </w:rPr>
              <w:t>88%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 xml:space="preserve">КРГХ </w:t>
            </w:r>
            <w:proofErr w:type="gramStart"/>
            <w:r w:rsidRPr="00512C77">
              <w:rPr>
                <w:color w:val="000000"/>
                <w:sz w:val="16"/>
                <w:szCs w:val="16"/>
              </w:rPr>
              <w:t>Администрации</w:t>
            </w:r>
            <w:proofErr w:type="gramEnd"/>
            <w:r w:rsidRPr="00512C77">
              <w:rPr>
                <w:color w:val="000000"/>
                <w:sz w:val="16"/>
                <w:szCs w:val="16"/>
              </w:rPr>
              <w:t xml:space="preserve"> ЗАТО </w:t>
            </w:r>
            <w:r w:rsidRPr="00512C77">
              <w:rPr>
                <w:color w:val="000000"/>
                <w:sz w:val="16"/>
                <w:szCs w:val="16"/>
              </w:rPr>
              <w:br/>
              <w:t>г. Североморск, МКУ "ГЦ ЖКХ ЗАТО г. Североморск"</w:t>
            </w:r>
          </w:p>
        </w:tc>
      </w:tr>
      <w:tr w:rsidR="00561773" w:rsidRPr="00512C77" w:rsidTr="00D25BD4">
        <w:trPr>
          <w:trHeight w:val="30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МБ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sz w:val="16"/>
                <w:szCs w:val="16"/>
              </w:rPr>
            </w:pPr>
            <w:r w:rsidRPr="00512C77">
              <w:rPr>
                <w:sz w:val="16"/>
                <w:szCs w:val="16"/>
              </w:rPr>
              <w:t>2 992,32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sz w:val="16"/>
                <w:szCs w:val="16"/>
              </w:rPr>
            </w:pPr>
            <w:r w:rsidRPr="00512C77">
              <w:rPr>
                <w:sz w:val="16"/>
                <w:szCs w:val="16"/>
              </w:rPr>
              <w:t>2 600,74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86,91%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</w:tr>
      <w:tr w:rsidR="00561773" w:rsidRPr="00512C77" w:rsidTr="00D25BD4">
        <w:trPr>
          <w:trHeight w:val="30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ОБ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sz w:val="16"/>
                <w:szCs w:val="16"/>
              </w:rPr>
            </w:pPr>
            <w:r w:rsidRPr="00512C77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sz w:val="16"/>
                <w:szCs w:val="16"/>
              </w:rPr>
            </w:pPr>
            <w:r w:rsidRPr="00512C77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</w:tr>
      <w:tr w:rsidR="00561773" w:rsidRPr="00512C77" w:rsidTr="00D25BD4">
        <w:trPr>
          <w:trHeight w:val="30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2.6.</w:t>
            </w:r>
          </w:p>
        </w:tc>
        <w:tc>
          <w:tcPr>
            <w:tcW w:w="30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Софинансирование субсидии из областного бюджета на снос аварийных расселенных жилых домов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sz w:val="16"/>
                <w:szCs w:val="16"/>
              </w:rPr>
            </w:pPr>
            <w:r w:rsidRPr="00512C77">
              <w:rPr>
                <w:b/>
                <w:bCs/>
                <w:sz w:val="16"/>
                <w:szCs w:val="16"/>
              </w:rPr>
              <w:t>1 935,32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sz w:val="16"/>
                <w:szCs w:val="16"/>
              </w:rPr>
            </w:pPr>
            <w:r w:rsidRPr="00512C77">
              <w:rPr>
                <w:b/>
                <w:bCs/>
                <w:sz w:val="16"/>
                <w:szCs w:val="16"/>
              </w:rPr>
              <w:t>1 891,73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97,75%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Количество снесенных аварийных домов, ед.</w:t>
            </w:r>
          </w:p>
        </w:tc>
        <w:tc>
          <w:tcPr>
            <w:tcW w:w="8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9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 xml:space="preserve">КРГХ </w:t>
            </w:r>
            <w:proofErr w:type="gramStart"/>
            <w:r w:rsidRPr="00512C77">
              <w:rPr>
                <w:color w:val="000000"/>
                <w:sz w:val="16"/>
                <w:szCs w:val="16"/>
              </w:rPr>
              <w:t>Администрации</w:t>
            </w:r>
            <w:proofErr w:type="gramEnd"/>
            <w:r w:rsidRPr="00512C77">
              <w:rPr>
                <w:color w:val="000000"/>
                <w:sz w:val="16"/>
                <w:szCs w:val="16"/>
              </w:rPr>
              <w:t xml:space="preserve"> ЗАТО </w:t>
            </w:r>
            <w:r w:rsidRPr="00512C77">
              <w:rPr>
                <w:color w:val="000000"/>
                <w:sz w:val="16"/>
                <w:szCs w:val="16"/>
              </w:rPr>
              <w:br/>
              <w:t>г. Североморск, МКУ "ГЦ ЖКХ ЗАТО г. Североморск"</w:t>
            </w:r>
          </w:p>
        </w:tc>
      </w:tr>
      <w:tr w:rsidR="00561773" w:rsidRPr="00512C77" w:rsidTr="00D25BD4">
        <w:trPr>
          <w:trHeight w:val="30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МБ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sz w:val="16"/>
                <w:szCs w:val="16"/>
              </w:rPr>
            </w:pPr>
            <w:r w:rsidRPr="00512C77">
              <w:rPr>
                <w:sz w:val="16"/>
                <w:szCs w:val="16"/>
              </w:rPr>
              <w:t>1 935,32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sz w:val="16"/>
                <w:szCs w:val="16"/>
              </w:rPr>
            </w:pPr>
            <w:r w:rsidRPr="00512C77">
              <w:rPr>
                <w:sz w:val="16"/>
                <w:szCs w:val="16"/>
              </w:rPr>
              <w:t>1 891,73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97,75%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</w:tr>
      <w:tr w:rsidR="00561773" w:rsidRPr="00512C77" w:rsidTr="00D25BD4">
        <w:trPr>
          <w:trHeight w:val="30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ОБ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sz w:val="16"/>
                <w:szCs w:val="16"/>
              </w:rPr>
            </w:pPr>
            <w:r w:rsidRPr="00512C77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sz w:val="16"/>
                <w:szCs w:val="16"/>
              </w:rPr>
            </w:pPr>
            <w:r w:rsidRPr="00512C77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</w:tr>
      <w:tr w:rsidR="00561773" w:rsidRPr="00512C77" w:rsidTr="00D25BD4">
        <w:trPr>
          <w:trHeight w:val="278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2.7.</w:t>
            </w:r>
          </w:p>
        </w:tc>
        <w:tc>
          <w:tcPr>
            <w:tcW w:w="30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Субсидии муниципальным образованиям на снос аварийных расселенных жилых домов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sz w:val="16"/>
                <w:szCs w:val="16"/>
              </w:rPr>
            </w:pPr>
            <w:r w:rsidRPr="00512C77">
              <w:rPr>
                <w:b/>
                <w:bCs/>
                <w:sz w:val="16"/>
                <w:szCs w:val="16"/>
              </w:rPr>
              <w:t>9 316,56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sz w:val="16"/>
                <w:szCs w:val="16"/>
              </w:rPr>
            </w:pPr>
            <w:r w:rsidRPr="00512C77">
              <w:rPr>
                <w:b/>
                <w:bCs/>
                <w:sz w:val="16"/>
                <w:szCs w:val="16"/>
              </w:rPr>
              <w:t>9 106,70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97,75%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Количество объектов</w:t>
            </w:r>
          </w:p>
        </w:tc>
        <w:tc>
          <w:tcPr>
            <w:tcW w:w="8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9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 xml:space="preserve">КРГХ </w:t>
            </w:r>
            <w:proofErr w:type="gramStart"/>
            <w:r w:rsidRPr="00512C77">
              <w:rPr>
                <w:color w:val="000000"/>
                <w:sz w:val="16"/>
                <w:szCs w:val="16"/>
              </w:rPr>
              <w:t>Администрации</w:t>
            </w:r>
            <w:proofErr w:type="gramEnd"/>
            <w:r w:rsidRPr="00512C77">
              <w:rPr>
                <w:color w:val="000000"/>
                <w:sz w:val="16"/>
                <w:szCs w:val="16"/>
              </w:rPr>
              <w:t xml:space="preserve"> ЗАТО</w:t>
            </w:r>
            <w:r w:rsidRPr="00512C77">
              <w:rPr>
                <w:color w:val="000000"/>
                <w:sz w:val="16"/>
                <w:szCs w:val="16"/>
              </w:rPr>
              <w:br/>
              <w:t xml:space="preserve"> г. Североморск, МКУ "ГЦ ЖКХ ЗАТО г. Североморск"</w:t>
            </w:r>
          </w:p>
        </w:tc>
      </w:tr>
      <w:tr w:rsidR="00561773" w:rsidRPr="00512C77" w:rsidTr="00D25BD4">
        <w:trPr>
          <w:trHeight w:val="30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МБ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sz w:val="16"/>
                <w:szCs w:val="16"/>
              </w:rPr>
            </w:pPr>
            <w:r w:rsidRPr="00512C77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sz w:val="16"/>
                <w:szCs w:val="16"/>
              </w:rPr>
            </w:pPr>
            <w:r w:rsidRPr="00512C77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</w:tr>
      <w:tr w:rsidR="00561773" w:rsidRPr="00512C77" w:rsidTr="00D25BD4">
        <w:trPr>
          <w:trHeight w:val="30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ОБ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sz w:val="16"/>
                <w:szCs w:val="16"/>
              </w:rPr>
            </w:pPr>
            <w:r w:rsidRPr="00512C77">
              <w:rPr>
                <w:sz w:val="16"/>
                <w:szCs w:val="16"/>
              </w:rPr>
              <w:t>9 316,56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sz w:val="16"/>
                <w:szCs w:val="16"/>
              </w:rPr>
            </w:pPr>
            <w:r w:rsidRPr="00512C77">
              <w:rPr>
                <w:sz w:val="16"/>
                <w:szCs w:val="16"/>
              </w:rPr>
              <w:t>9 106,70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97,75%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</w:tr>
      <w:tr w:rsidR="00561773" w:rsidRPr="00512C77" w:rsidTr="00D25BD4">
        <w:trPr>
          <w:trHeight w:val="278"/>
        </w:trPr>
        <w:tc>
          <w:tcPr>
            <w:tcW w:w="467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773" w:rsidRPr="00512C77" w:rsidRDefault="00561773" w:rsidP="0022511D">
            <w:pPr>
              <w:rPr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Основное мероприятие 3</w:t>
            </w:r>
            <w:r w:rsidRPr="00512C77">
              <w:rPr>
                <w:color w:val="000000"/>
                <w:sz w:val="16"/>
                <w:szCs w:val="16"/>
              </w:rPr>
              <w:t xml:space="preserve">. Праздничное оформление улиц и площадей </w:t>
            </w:r>
            <w:proofErr w:type="gramStart"/>
            <w:r w:rsidRPr="00512C77">
              <w:rPr>
                <w:color w:val="000000"/>
                <w:sz w:val="16"/>
                <w:szCs w:val="16"/>
              </w:rPr>
              <w:t>ЗАТО</w:t>
            </w:r>
            <w:r w:rsidR="0022511D">
              <w:rPr>
                <w:color w:val="000000"/>
                <w:sz w:val="16"/>
                <w:szCs w:val="16"/>
              </w:rPr>
              <w:t xml:space="preserve"> </w:t>
            </w:r>
            <w:r w:rsidRPr="00512C77">
              <w:rPr>
                <w:color w:val="000000"/>
                <w:sz w:val="16"/>
                <w:szCs w:val="16"/>
              </w:rPr>
              <w:t xml:space="preserve"> г.</w:t>
            </w:r>
            <w:proofErr w:type="gramEnd"/>
            <w:r w:rsidRPr="00512C77">
              <w:rPr>
                <w:color w:val="000000"/>
                <w:sz w:val="16"/>
                <w:szCs w:val="16"/>
              </w:rPr>
              <w:t xml:space="preserve"> Североморск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sz w:val="16"/>
                <w:szCs w:val="16"/>
              </w:rPr>
            </w:pPr>
            <w:r w:rsidRPr="00512C77">
              <w:rPr>
                <w:b/>
                <w:bCs/>
                <w:sz w:val="16"/>
                <w:szCs w:val="16"/>
              </w:rPr>
              <w:t>2 304,94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sz w:val="16"/>
                <w:szCs w:val="16"/>
              </w:rPr>
            </w:pPr>
            <w:r w:rsidRPr="00512C77">
              <w:rPr>
                <w:b/>
                <w:bCs/>
                <w:sz w:val="16"/>
                <w:szCs w:val="16"/>
              </w:rPr>
              <w:t>2 303,75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99,95%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 xml:space="preserve">КРГХ </w:t>
            </w:r>
            <w:proofErr w:type="gramStart"/>
            <w:r w:rsidRPr="00512C77">
              <w:rPr>
                <w:color w:val="000000"/>
                <w:sz w:val="16"/>
                <w:szCs w:val="16"/>
              </w:rPr>
              <w:t>Администрации</w:t>
            </w:r>
            <w:proofErr w:type="gramEnd"/>
            <w:r w:rsidRPr="00512C77">
              <w:rPr>
                <w:color w:val="000000"/>
                <w:sz w:val="16"/>
                <w:szCs w:val="16"/>
              </w:rPr>
              <w:t xml:space="preserve"> ЗАТО </w:t>
            </w:r>
            <w:r w:rsidRPr="00512C77">
              <w:rPr>
                <w:color w:val="000000"/>
                <w:sz w:val="16"/>
                <w:szCs w:val="16"/>
              </w:rPr>
              <w:br/>
              <w:t>г. Североморск, МКУ "ГЦ ЖКХ ЗАТО г. Североморск"</w:t>
            </w:r>
          </w:p>
        </w:tc>
      </w:tr>
      <w:tr w:rsidR="00561773" w:rsidRPr="00512C77" w:rsidTr="00D25BD4">
        <w:trPr>
          <w:trHeight w:val="300"/>
        </w:trPr>
        <w:tc>
          <w:tcPr>
            <w:tcW w:w="467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МБ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sz w:val="16"/>
                <w:szCs w:val="16"/>
              </w:rPr>
            </w:pPr>
            <w:r w:rsidRPr="00512C77">
              <w:rPr>
                <w:b/>
                <w:bCs/>
                <w:sz w:val="16"/>
                <w:szCs w:val="16"/>
              </w:rPr>
              <w:t>2 304,94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sz w:val="16"/>
                <w:szCs w:val="16"/>
              </w:rPr>
            </w:pPr>
            <w:r w:rsidRPr="00512C77">
              <w:rPr>
                <w:b/>
                <w:bCs/>
                <w:sz w:val="16"/>
                <w:szCs w:val="16"/>
              </w:rPr>
              <w:t>2 303,75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99,95%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</w:tr>
      <w:tr w:rsidR="00561773" w:rsidRPr="00512C77" w:rsidTr="00D25BD4">
        <w:trPr>
          <w:trHeight w:val="300"/>
        </w:trPr>
        <w:tc>
          <w:tcPr>
            <w:tcW w:w="467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ОБ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sz w:val="16"/>
                <w:szCs w:val="16"/>
              </w:rPr>
            </w:pPr>
            <w:r w:rsidRPr="00512C77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sz w:val="16"/>
                <w:szCs w:val="16"/>
              </w:rPr>
            </w:pPr>
            <w:r w:rsidRPr="00512C77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</w:tr>
      <w:tr w:rsidR="00561773" w:rsidRPr="00512C77" w:rsidTr="00D25BD4">
        <w:trPr>
          <w:trHeight w:val="30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3.2.</w:t>
            </w:r>
          </w:p>
        </w:tc>
        <w:tc>
          <w:tcPr>
            <w:tcW w:w="30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Установка (демонтаж) элементов прочего благоустройства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ежегодно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sz w:val="16"/>
                <w:szCs w:val="16"/>
              </w:rPr>
            </w:pPr>
            <w:r w:rsidRPr="00512C77">
              <w:rPr>
                <w:b/>
                <w:bCs/>
                <w:sz w:val="16"/>
                <w:szCs w:val="16"/>
              </w:rPr>
              <w:t>521,05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sz w:val="16"/>
                <w:szCs w:val="16"/>
              </w:rPr>
            </w:pPr>
            <w:r w:rsidRPr="00512C77">
              <w:rPr>
                <w:b/>
                <w:bCs/>
                <w:sz w:val="16"/>
                <w:szCs w:val="16"/>
              </w:rPr>
              <w:t>521,05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 xml:space="preserve">По мере </w:t>
            </w:r>
            <w:proofErr w:type="gramStart"/>
            <w:r w:rsidRPr="00512C77">
              <w:rPr>
                <w:color w:val="000000"/>
                <w:sz w:val="16"/>
                <w:szCs w:val="16"/>
              </w:rPr>
              <w:t xml:space="preserve">необходимости,   </w:t>
            </w:r>
            <w:proofErr w:type="gramEnd"/>
            <w:r w:rsidRPr="00512C77">
              <w:rPr>
                <w:color w:val="000000"/>
                <w:sz w:val="16"/>
                <w:szCs w:val="16"/>
              </w:rPr>
              <w:t xml:space="preserve">        Да -1, Нет-0</w:t>
            </w:r>
          </w:p>
        </w:tc>
        <w:tc>
          <w:tcPr>
            <w:tcW w:w="8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9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 xml:space="preserve">КРГХ </w:t>
            </w:r>
            <w:proofErr w:type="gramStart"/>
            <w:r w:rsidRPr="00512C77">
              <w:rPr>
                <w:color w:val="000000"/>
                <w:sz w:val="16"/>
                <w:szCs w:val="16"/>
              </w:rPr>
              <w:t>Администрации</w:t>
            </w:r>
            <w:proofErr w:type="gramEnd"/>
            <w:r w:rsidRPr="00512C77">
              <w:rPr>
                <w:color w:val="000000"/>
                <w:sz w:val="16"/>
                <w:szCs w:val="16"/>
              </w:rPr>
              <w:t xml:space="preserve"> ЗАТО </w:t>
            </w:r>
            <w:r w:rsidRPr="00512C77">
              <w:rPr>
                <w:color w:val="000000"/>
                <w:sz w:val="16"/>
                <w:szCs w:val="16"/>
              </w:rPr>
              <w:br/>
              <w:t>г. Североморск, МКУ "ГЦ ЖКХ ЗАТО г. Североморск"</w:t>
            </w:r>
          </w:p>
        </w:tc>
      </w:tr>
      <w:tr w:rsidR="00561773" w:rsidRPr="00512C77" w:rsidTr="00D25BD4">
        <w:trPr>
          <w:trHeight w:val="30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МБ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sz w:val="16"/>
                <w:szCs w:val="16"/>
              </w:rPr>
            </w:pPr>
            <w:r w:rsidRPr="00512C77">
              <w:rPr>
                <w:sz w:val="16"/>
                <w:szCs w:val="16"/>
              </w:rPr>
              <w:t>521,05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sz w:val="16"/>
                <w:szCs w:val="16"/>
              </w:rPr>
            </w:pPr>
            <w:r w:rsidRPr="00512C77">
              <w:rPr>
                <w:sz w:val="16"/>
                <w:szCs w:val="16"/>
              </w:rPr>
              <w:t>521,05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</w:tr>
      <w:tr w:rsidR="00561773" w:rsidRPr="00512C77" w:rsidTr="0022511D">
        <w:trPr>
          <w:trHeight w:val="30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ОБ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sz w:val="16"/>
                <w:szCs w:val="16"/>
              </w:rPr>
            </w:pPr>
            <w:r w:rsidRPr="00512C77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sz w:val="16"/>
                <w:szCs w:val="16"/>
              </w:rPr>
            </w:pPr>
            <w:r w:rsidRPr="00512C77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</w:tr>
      <w:tr w:rsidR="00561773" w:rsidRPr="00512C77" w:rsidTr="0022511D">
        <w:trPr>
          <w:trHeight w:val="300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3.2.1</w:t>
            </w:r>
          </w:p>
        </w:tc>
        <w:tc>
          <w:tcPr>
            <w:tcW w:w="30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 xml:space="preserve">Демонтаж металлических конструкций елок и светотехнических украшений </w:t>
            </w:r>
            <w:proofErr w:type="gramStart"/>
            <w:r w:rsidRPr="00512C77">
              <w:rPr>
                <w:color w:val="000000"/>
                <w:sz w:val="16"/>
                <w:szCs w:val="16"/>
              </w:rPr>
              <w:t>в</w:t>
            </w:r>
            <w:proofErr w:type="gramEnd"/>
            <w:r w:rsidRPr="00512C77">
              <w:rPr>
                <w:color w:val="000000"/>
                <w:sz w:val="16"/>
                <w:szCs w:val="16"/>
              </w:rPr>
              <w:t xml:space="preserve"> ЗАТО г. Североморск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ежегодно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sz w:val="16"/>
                <w:szCs w:val="16"/>
              </w:rPr>
            </w:pPr>
            <w:r w:rsidRPr="00512C77">
              <w:rPr>
                <w:b/>
                <w:bCs/>
                <w:sz w:val="16"/>
                <w:szCs w:val="16"/>
              </w:rPr>
              <w:t>521,05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sz w:val="16"/>
                <w:szCs w:val="16"/>
              </w:rPr>
            </w:pPr>
            <w:r w:rsidRPr="00512C77">
              <w:rPr>
                <w:b/>
                <w:bCs/>
                <w:sz w:val="16"/>
                <w:szCs w:val="16"/>
              </w:rPr>
              <w:t>521,05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 xml:space="preserve">По мере </w:t>
            </w:r>
            <w:proofErr w:type="gramStart"/>
            <w:r w:rsidRPr="00512C77">
              <w:rPr>
                <w:color w:val="000000"/>
                <w:sz w:val="16"/>
                <w:szCs w:val="16"/>
              </w:rPr>
              <w:t xml:space="preserve">необходимости,   </w:t>
            </w:r>
            <w:proofErr w:type="gramEnd"/>
            <w:r w:rsidRPr="00512C77">
              <w:rPr>
                <w:color w:val="000000"/>
                <w:sz w:val="16"/>
                <w:szCs w:val="16"/>
              </w:rPr>
              <w:t xml:space="preserve">        Да -1, Нет-0</w:t>
            </w:r>
          </w:p>
        </w:tc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 xml:space="preserve">КРГХ </w:t>
            </w:r>
            <w:proofErr w:type="gramStart"/>
            <w:r w:rsidRPr="00512C77">
              <w:rPr>
                <w:color w:val="000000"/>
                <w:sz w:val="16"/>
                <w:szCs w:val="16"/>
              </w:rPr>
              <w:t>Администрации</w:t>
            </w:r>
            <w:proofErr w:type="gramEnd"/>
            <w:r w:rsidRPr="00512C77">
              <w:rPr>
                <w:color w:val="000000"/>
                <w:sz w:val="16"/>
                <w:szCs w:val="16"/>
              </w:rPr>
              <w:t xml:space="preserve"> ЗАТО г. </w:t>
            </w:r>
            <w:r w:rsidRPr="00512C77">
              <w:rPr>
                <w:color w:val="000000"/>
                <w:sz w:val="16"/>
                <w:szCs w:val="16"/>
              </w:rPr>
              <w:lastRenderedPageBreak/>
              <w:t>Североморск, МКУ "ГЦ ЖКХ ЗАТО</w:t>
            </w:r>
            <w:r w:rsidRPr="00512C77">
              <w:rPr>
                <w:color w:val="000000"/>
                <w:sz w:val="16"/>
                <w:szCs w:val="16"/>
              </w:rPr>
              <w:br/>
              <w:t xml:space="preserve"> г. Североморск"</w:t>
            </w:r>
          </w:p>
        </w:tc>
      </w:tr>
      <w:tr w:rsidR="00561773" w:rsidRPr="00512C77" w:rsidTr="0022511D">
        <w:trPr>
          <w:trHeight w:val="30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МБ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sz w:val="16"/>
                <w:szCs w:val="16"/>
              </w:rPr>
            </w:pPr>
            <w:r w:rsidRPr="00512C77">
              <w:rPr>
                <w:sz w:val="16"/>
                <w:szCs w:val="16"/>
              </w:rPr>
              <w:t>521,05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sz w:val="16"/>
                <w:szCs w:val="16"/>
              </w:rPr>
            </w:pPr>
            <w:r w:rsidRPr="00512C77">
              <w:rPr>
                <w:sz w:val="16"/>
                <w:szCs w:val="16"/>
              </w:rPr>
              <w:t>521,05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</w:tr>
      <w:tr w:rsidR="00561773" w:rsidRPr="00512C77" w:rsidTr="0022511D">
        <w:trPr>
          <w:trHeight w:val="30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ОБ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sz w:val="16"/>
                <w:szCs w:val="16"/>
              </w:rPr>
            </w:pPr>
            <w:r w:rsidRPr="00512C77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sz w:val="16"/>
                <w:szCs w:val="16"/>
              </w:rPr>
            </w:pPr>
            <w:r w:rsidRPr="00512C77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</w:tr>
      <w:tr w:rsidR="00561773" w:rsidRPr="00512C77" w:rsidTr="0022511D">
        <w:trPr>
          <w:trHeight w:val="300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3.3.</w:t>
            </w:r>
          </w:p>
        </w:tc>
        <w:tc>
          <w:tcPr>
            <w:tcW w:w="30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Праздничное оформление территории муниципального образования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ежегодно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sz w:val="16"/>
                <w:szCs w:val="16"/>
              </w:rPr>
            </w:pPr>
            <w:r w:rsidRPr="00512C77">
              <w:rPr>
                <w:b/>
                <w:bCs/>
                <w:sz w:val="16"/>
                <w:szCs w:val="16"/>
              </w:rPr>
              <w:t>1 418,37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sz w:val="16"/>
                <w:szCs w:val="16"/>
              </w:rPr>
            </w:pPr>
            <w:r w:rsidRPr="00512C77">
              <w:rPr>
                <w:b/>
                <w:bCs/>
                <w:sz w:val="16"/>
                <w:szCs w:val="16"/>
              </w:rPr>
              <w:t>1 417,18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99,92%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 xml:space="preserve">По мере </w:t>
            </w:r>
            <w:proofErr w:type="gramStart"/>
            <w:r w:rsidRPr="00512C77">
              <w:rPr>
                <w:color w:val="000000"/>
                <w:sz w:val="16"/>
                <w:szCs w:val="16"/>
              </w:rPr>
              <w:t xml:space="preserve">необходимости,   </w:t>
            </w:r>
            <w:proofErr w:type="gramEnd"/>
            <w:r w:rsidRPr="00512C77">
              <w:rPr>
                <w:color w:val="000000"/>
                <w:sz w:val="16"/>
                <w:szCs w:val="16"/>
              </w:rPr>
              <w:t xml:space="preserve">        Да -1, Нет-0</w:t>
            </w:r>
          </w:p>
        </w:tc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 xml:space="preserve">КРГХ </w:t>
            </w:r>
            <w:proofErr w:type="gramStart"/>
            <w:r w:rsidRPr="00512C77">
              <w:rPr>
                <w:color w:val="000000"/>
                <w:sz w:val="16"/>
                <w:szCs w:val="16"/>
              </w:rPr>
              <w:t>Администрации</w:t>
            </w:r>
            <w:proofErr w:type="gramEnd"/>
            <w:r w:rsidRPr="00512C77">
              <w:rPr>
                <w:color w:val="000000"/>
                <w:sz w:val="16"/>
                <w:szCs w:val="16"/>
              </w:rPr>
              <w:t xml:space="preserve"> ЗАТО г. Североморск, МКУ "ГЦ ЖКХ ЗАТО </w:t>
            </w:r>
            <w:r w:rsidRPr="00512C77">
              <w:rPr>
                <w:color w:val="000000"/>
                <w:sz w:val="16"/>
                <w:szCs w:val="16"/>
              </w:rPr>
              <w:br/>
              <w:t>г. Североморск"</w:t>
            </w:r>
          </w:p>
        </w:tc>
      </w:tr>
      <w:tr w:rsidR="00561773" w:rsidRPr="00512C77" w:rsidTr="0022511D">
        <w:trPr>
          <w:trHeight w:val="30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МБ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sz w:val="16"/>
                <w:szCs w:val="16"/>
              </w:rPr>
            </w:pPr>
            <w:r w:rsidRPr="00512C77">
              <w:rPr>
                <w:sz w:val="16"/>
                <w:szCs w:val="16"/>
              </w:rPr>
              <w:t>1 418,37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sz w:val="16"/>
                <w:szCs w:val="16"/>
              </w:rPr>
            </w:pPr>
            <w:r w:rsidRPr="00512C77">
              <w:rPr>
                <w:sz w:val="16"/>
                <w:szCs w:val="16"/>
              </w:rPr>
              <w:t>1 417,18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99,92%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</w:tr>
      <w:tr w:rsidR="00561773" w:rsidRPr="00512C77" w:rsidTr="00D25BD4">
        <w:trPr>
          <w:trHeight w:val="30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ОБ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sz w:val="16"/>
                <w:szCs w:val="16"/>
              </w:rPr>
            </w:pPr>
            <w:r w:rsidRPr="00512C77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sz w:val="16"/>
                <w:szCs w:val="16"/>
              </w:rPr>
            </w:pPr>
            <w:r w:rsidRPr="00512C77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</w:tr>
      <w:tr w:rsidR="00561773" w:rsidRPr="00512C77" w:rsidTr="00D25BD4">
        <w:trPr>
          <w:trHeight w:val="30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3.3.1</w:t>
            </w:r>
          </w:p>
        </w:tc>
        <w:tc>
          <w:tcPr>
            <w:tcW w:w="305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 xml:space="preserve">Праздничное оформление улиц и </w:t>
            </w:r>
            <w:proofErr w:type="gramStart"/>
            <w:r w:rsidRPr="00512C77">
              <w:rPr>
                <w:color w:val="000000"/>
                <w:sz w:val="16"/>
                <w:szCs w:val="16"/>
              </w:rPr>
              <w:t>площадей</w:t>
            </w:r>
            <w:proofErr w:type="gramEnd"/>
            <w:r w:rsidRPr="00512C77">
              <w:rPr>
                <w:color w:val="000000"/>
                <w:sz w:val="16"/>
                <w:szCs w:val="16"/>
              </w:rPr>
              <w:t xml:space="preserve"> ЗАТО г. Североморск в период проведения праздничных мероприятий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ежегодно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1 418,37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1 417,18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99,92%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 xml:space="preserve">По мере </w:t>
            </w:r>
            <w:proofErr w:type="gramStart"/>
            <w:r w:rsidRPr="00512C77">
              <w:rPr>
                <w:color w:val="000000"/>
                <w:sz w:val="16"/>
                <w:szCs w:val="16"/>
              </w:rPr>
              <w:t xml:space="preserve">необходимости,   </w:t>
            </w:r>
            <w:proofErr w:type="gramEnd"/>
            <w:r w:rsidRPr="00512C77">
              <w:rPr>
                <w:color w:val="000000"/>
                <w:sz w:val="16"/>
                <w:szCs w:val="16"/>
              </w:rPr>
              <w:t xml:space="preserve">        Да -1, Нет-0</w:t>
            </w:r>
          </w:p>
        </w:tc>
        <w:tc>
          <w:tcPr>
            <w:tcW w:w="86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97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 xml:space="preserve">КРГХ </w:t>
            </w:r>
            <w:proofErr w:type="gramStart"/>
            <w:r w:rsidRPr="00512C77">
              <w:rPr>
                <w:color w:val="000000"/>
                <w:sz w:val="16"/>
                <w:szCs w:val="16"/>
              </w:rPr>
              <w:t>Администрации</w:t>
            </w:r>
            <w:proofErr w:type="gramEnd"/>
            <w:r w:rsidRPr="00512C77">
              <w:rPr>
                <w:color w:val="000000"/>
                <w:sz w:val="16"/>
                <w:szCs w:val="16"/>
              </w:rPr>
              <w:t xml:space="preserve"> ЗАТО г. Североморск, МКУ "ГЦ ЖКХ ЗАТО</w:t>
            </w:r>
            <w:r w:rsidRPr="00512C77">
              <w:rPr>
                <w:color w:val="000000"/>
                <w:sz w:val="16"/>
                <w:szCs w:val="16"/>
              </w:rPr>
              <w:br/>
              <w:t xml:space="preserve"> г. Североморск"</w:t>
            </w:r>
          </w:p>
        </w:tc>
      </w:tr>
      <w:tr w:rsidR="00561773" w:rsidRPr="00512C77" w:rsidTr="00D25BD4">
        <w:trPr>
          <w:trHeight w:val="30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5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МБ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1 418,37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1 417,18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99,92%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6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</w:tr>
      <w:tr w:rsidR="00561773" w:rsidRPr="00512C77" w:rsidTr="00D25BD4">
        <w:trPr>
          <w:trHeight w:val="30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5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ОБ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6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</w:tr>
      <w:tr w:rsidR="00561773" w:rsidRPr="00512C77" w:rsidTr="00D25BD4">
        <w:trPr>
          <w:trHeight w:val="300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3.4.</w:t>
            </w:r>
          </w:p>
        </w:tc>
        <w:tc>
          <w:tcPr>
            <w:tcW w:w="30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Ремонт элементов прочего благоустройства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2016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365,52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365,52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961524" w:rsidP="0056177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  <w:r w:rsidR="00561773" w:rsidRPr="00512C77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 xml:space="preserve">По мере </w:t>
            </w:r>
            <w:proofErr w:type="gramStart"/>
            <w:r w:rsidRPr="00512C77">
              <w:rPr>
                <w:color w:val="000000"/>
                <w:sz w:val="16"/>
                <w:szCs w:val="16"/>
              </w:rPr>
              <w:t xml:space="preserve">необходимости,   </w:t>
            </w:r>
            <w:proofErr w:type="gramEnd"/>
            <w:r w:rsidRPr="00512C77">
              <w:rPr>
                <w:color w:val="000000"/>
                <w:sz w:val="16"/>
                <w:szCs w:val="16"/>
              </w:rPr>
              <w:t xml:space="preserve">        Да -1, Нет-0</w:t>
            </w:r>
          </w:p>
        </w:tc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0%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 xml:space="preserve">КРГХ </w:t>
            </w:r>
            <w:proofErr w:type="gramStart"/>
            <w:r w:rsidRPr="00512C77">
              <w:rPr>
                <w:color w:val="000000"/>
                <w:sz w:val="16"/>
                <w:szCs w:val="16"/>
              </w:rPr>
              <w:t>Администрации</w:t>
            </w:r>
            <w:proofErr w:type="gramEnd"/>
            <w:r w:rsidRPr="00512C77">
              <w:rPr>
                <w:color w:val="000000"/>
                <w:sz w:val="16"/>
                <w:szCs w:val="16"/>
              </w:rPr>
              <w:t xml:space="preserve"> ЗАТО г. Североморск, МКУ "ГЦ ЖКХ ЗАТО</w:t>
            </w:r>
            <w:r w:rsidRPr="00512C77">
              <w:rPr>
                <w:color w:val="000000"/>
                <w:sz w:val="16"/>
                <w:szCs w:val="16"/>
              </w:rPr>
              <w:br/>
              <w:t xml:space="preserve"> г. Североморск"</w:t>
            </w:r>
          </w:p>
        </w:tc>
      </w:tr>
      <w:tr w:rsidR="00561773" w:rsidRPr="00512C77" w:rsidTr="00D25BD4">
        <w:trPr>
          <w:trHeight w:val="30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МБ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365,52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365,52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961524" w:rsidP="0056177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  <w:r w:rsidR="00561773" w:rsidRPr="00512C77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</w:tr>
      <w:tr w:rsidR="00561773" w:rsidRPr="00512C77" w:rsidTr="00D25BD4">
        <w:trPr>
          <w:trHeight w:val="30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ОБ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</w:tr>
      <w:tr w:rsidR="00561773" w:rsidRPr="00512C77" w:rsidTr="00D25BD4">
        <w:trPr>
          <w:trHeight w:val="30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3.4.1.</w:t>
            </w:r>
          </w:p>
        </w:tc>
        <w:tc>
          <w:tcPr>
            <w:tcW w:w="30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Ремонт элементов праздничного оформления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2016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365,52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365,52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961524" w:rsidP="0056177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  <w:r w:rsidR="00561773" w:rsidRPr="00512C77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0%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 xml:space="preserve">КРГХ </w:t>
            </w:r>
            <w:proofErr w:type="gramStart"/>
            <w:r w:rsidRPr="00512C77">
              <w:rPr>
                <w:color w:val="000000"/>
                <w:sz w:val="16"/>
                <w:szCs w:val="16"/>
              </w:rPr>
              <w:t>Администрации</w:t>
            </w:r>
            <w:proofErr w:type="gramEnd"/>
            <w:r w:rsidRPr="00512C77">
              <w:rPr>
                <w:color w:val="000000"/>
                <w:sz w:val="16"/>
                <w:szCs w:val="16"/>
              </w:rPr>
              <w:t xml:space="preserve"> ЗАТО г. Североморск, МКУ "ГЦ ЖКХ ЗАТО</w:t>
            </w:r>
            <w:r w:rsidRPr="00512C77">
              <w:rPr>
                <w:color w:val="000000"/>
                <w:sz w:val="16"/>
                <w:szCs w:val="16"/>
              </w:rPr>
              <w:br/>
              <w:t xml:space="preserve"> г. Североморск"</w:t>
            </w:r>
          </w:p>
        </w:tc>
      </w:tr>
      <w:tr w:rsidR="00561773" w:rsidRPr="00512C77" w:rsidTr="00D25BD4">
        <w:trPr>
          <w:trHeight w:val="30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МБ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365,52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365,52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961524" w:rsidP="0056177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  <w:r w:rsidR="00561773" w:rsidRPr="00512C77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</w:tr>
      <w:tr w:rsidR="00561773" w:rsidRPr="00512C77" w:rsidTr="00D25BD4">
        <w:trPr>
          <w:trHeight w:val="30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ОБ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</w:tr>
      <w:tr w:rsidR="00561773" w:rsidRPr="00512C77" w:rsidTr="00D25BD4">
        <w:trPr>
          <w:trHeight w:val="255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9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Итого по задаче 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28 825,02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24 268,63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84,19%</w:t>
            </w:r>
          </w:p>
        </w:tc>
        <w:tc>
          <w:tcPr>
            <w:tcW w:w="652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 </w:t>
            </w:r>
          </w:p>
        </w:tc>
      </w:tr>
      <w:tr w:rsidR="00561773" w:rsidRPr="00512C77" w:rsidTr="00D25BD4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1773" w:rsidRPr="00512C77" w:rsidRDefault="00561773" w:rsidP="00561773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МБ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8 451,88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8 015,52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94,84%</w:t>
            </w:r>
          </w:p>
        </w:tc>
        <w:tc>
          <w:tcPr>
            <w:tcW w:w="6521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</w:tr>
      <w:tr w:rsidR="00561773" w:rsidRPr="00512C77" w:rsidTr="00D25BD4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1773" w:rsidRPr="00512C77" w:rsidRDefault="00561773" w:rsidP="00561773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ОБ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20 373,14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16 253,11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79,78%</w:t>
            </w:r>
          </w:p>
        </w:tc>
        <w:tc>
          <w:tcPr>
            <w:tcW w:w="6521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</w:tr>
      <w:tr w:rsidR="00561773" w:rsidRPr="00512C77" w:rsidTr="00D25BD4">
        <w:trPr>
          <w:trHeight w:val="255"/>
        </w:trPr>
        <w:tc>
          <w:tcPr>
            <w:tcW w:w="1516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1773" w:rsidRPr="00512C77" w:rsidRDefault="00561773" w:rsidP="00561773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Задача 3. Организация предоставления ритуальных услуг, выполнение работ по содержанию территории городского кладбища</w:t>
            </w:r>
          </w:p>
        </w:tc>
      </w:tr>
      <w:tr w:rsidR="00561773" w:rsidRPr="00512C77" w:rsidTr="00D25BD4">
        <w:trPr>
          <w:trHeight w:val="255"/>
        </w:trPr>
        <w:tc>
          <w:tcPr>
            <w:tcW w:w="467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Основное мероприятие 4</w:t>
            </w:r>
            <w:r w:rsidRPr="00512C77">
              <w:rPr>
                <w:color w:val="000000"/>
                <w:sz w:val="16"/>
                <w:szCs w:val="16"/>
              </w:rPr>
              <w:t>. Организация и содержание мест захоронения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12 163,01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12 163,01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Количество кладбищ, охваченных программными мероприятиями</w:t>
            </w:r>
          </w:p>
        </w:tc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 xml:space="preserve">КРГХ </w:t>
            </w:r>
            <w:proofErr w:type="gramStart"/>
            <w:r w:rsidRPr="00512C77">
              <w:rPr>
                <w:color w:val="000000"/>
                <w:sz w:val="16"/>
                <w:szCs w:val="16"/>
              </w:rPr>
              <w:t>Администрации</w:t>
            </w:r>
            <w:proofErr w:type="gramEnd"/>
            <w:r w:rsidRPr="00512C77">
              <w:rPr>
                <w:color w:val="000000"/>
                <w:sz w:val="16"/>
                <w:szCs w:val="16"/>
              </w:rPr>
              <w:t xml:space="preserve"> ЗАТО </w:t>
            </w:r>
            <w:r w:rsidRPr="00512C77">
              <w:rPr>
                <w:color w:val="000000"/>
                <w:sz w:val="16"/>
                <w:szCs w:val="16"/>
              </w:rPr>
              <w:br/>
              <w:t>г. Североморск, МБУ "СПС"</w:t>
            </w:r>
          </w:p>
        </w:tc>
      </w:tr>
      <w:tr w:rsidR="00561773" w:rsidRPr="00512C77" w:rsidTr="00D25BD4">
        <w:trPr>
          <w:trHeight w:val="255"/>
        </w:trPr>
        <w:tc>
          <w:tcPr>
            <w:tcW w:w="467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МБ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12 163,01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12 163,01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</w:tr>
      <w:tr w:rsidR="00561773" w:rsidRPr="00512C77" w:rsidTr="00D25BD4">
        <w:trPr>
          <w:trHeight w:val="255"/>
        </w:trPr>
        <w:tc>
          <w:tcPr>
            <w:tcW w:w="467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ОБ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</w:tr>
      <w:tr w:rsidR="00561773" w:rsidRPr="00512C77" w:rsidTr="00D25BD4">
        <w:trPr>
          <w:trHeight w:val="349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4.1.</w:t>
            </w:r>
          </w:p>
        </w:tc>
        <w:tc>
          <w:tcPr>
            <w:tcW w:w="30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Расходы на обеспечение деятельности (оказание услуг) подведомственных учреждений, в том числе на предоставление бюджетным и автономным учреждениям субсидий (МБУ "Специализированная похоронная служба")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512C77" w:rsidRDefault="00D25BD4" w:rsidP="0056177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5 338,22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5 338,22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 xml:space="preserve">По мере </w:t>
            </w:r>
            <w:proofErr w:type="gramStart"/>
            <w:r w:rsidRPr="00512C77">
              <w:rPr>
                <w:color w:val="000000"/>
                <w:sz w:val="16"/>
                <w:szCs w:val="16"/>
              </w:rPr>
              <w:t xml:space="preserve">необходимости,   </w:t>
            </w:r>
            <w:proofErr w:type="gramEnd"/>
            <w:r w:rsidRPr="00512C77">
              <w:rPr>
                <w:color w:val="000000"/>
                <w:sz w:val="16"/>
                <w:szCs w:val="16"/>
              </w:rPr>
              <w:t xml:space="preserve">        Да -1, Нет-0</w:t>
            </w:r>
          </w:p>
        </w:tc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 xml:space="preserve">КРГХ </w:t>
            </w:r>
            <w:proofErr w:type="gramStart"/>
            <w:r w:rsidRPr="00512C77">
              <w:rPr>
                <w:color w:val="000000"/>
                <w:sz w:val="16"/>
                <w:szCs w:val="16"/>
              </w:rPr>
              <w:t>Администрации</w:t>
            </w:r>
            <w:proofErr w:type="gramEnd"/>
            <w:r w:rsidRPr="00512C77">
              <w:rPr>
                <w:color w:val="000000"/>
                <w:sz w:val="16"/>
                <w:szCs w:val="16"/>
              </w:rPr>
              <w:t xml:space="preserve"> ЗАТО </w:t>
            </w:r>
            <w:r w:rsidRPr="00512C77">
              <w:rPr>
                <w:color w:val="000000"/>
                <w:sz w:val="16"/>
                <w:szCs w:val="16"/>
              </w:rPr>
              <w:br/>
              <w:t>г. Североморск, МБУ "СПС"</w:t>
            </w:r>
          </w:p>
        </w:tc>
      </w:tr>
      <w:tr w:rsidR="00561773" w:rsidRPr="00512C77" w:rsidTr="00D25BD4">
        <w:trPr>
          <w:trHeight w:val="409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МБ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5 338,22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5 338,22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</w:tr>
      <w:tr w:rsidR="00561773" w:rsidRPr="00512C77" w:rsidTr="00D25BD4">
        <w:trPr>
          <w:trHeight w:val="349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ОБ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</w:tr>
      <w:tr w:rsidR="00D25BD4" w:rsidRPr="00512C77" w:rsidTr="00D25BD4">
        <w:trPr>
          <w:trHeight w:val="255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BD4" w:rsidRPr="00512C77" w:rsidRDefault="00D25BD4" w:rsidP="00D25BD4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4.1.1.</w:t>
            </w:r>
          </w:p>
        </w:tc>
        <w:tc>
          <w:tcPr>
            <w:tcW w:w="30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BD4" w:rsidRPr="00512C77" w:rsidRDefault="00D25BD4" w:rsidP="00D25BD4">
            <w:pPr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Субсидия муниципальному бюджетному учреждению на выполнение муниципального задания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BD4" w:rsidRPr="00D25BD4" w:rsidRDefault="00D25BD4" w:rsidP="00D25BD4">
            <w:pPr>
              <w:jc w:val="center"/>
              <w:rPr>
                <w:color w:val="000000"/>
                <w:sz w:val="16"/>
                <w:szCs w:val="16"/>
              </w:rPr>
            </w:pPr>
            <w:r w:rsidRPr="00C670CD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BD4" w:rsidRPr="00512C77" w:rsidRDefault="00D25BD4" w:rsidP="00D25BD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5BD4" w:rsidRPr="00512C77" w:rsidRDefault="00D25BD4" w:rsidP="00D25BD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5 338,22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5BD4" w:rsidRPr="00512C77" w:rsidRDefault="00D25BD4" w:rsidP="00D25BD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5 338,22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5BD4" w:rsidRPr="00512C77" w:rsidRDefault="00D25BD4" w:rsidP="00D25BD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BD4" w:rsidRPr="00512C77" w:rsidRDefault="00D25BD4" w:rsidP="00D25BD4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 xml:space="preserve">По мере </w:t>
            </w:r>
            <w:proofErr w:type="gramStart"/>
            <w:r w:rsidRPr="00512C77">
              <w:rPr>
                <w:color w:val="000000"/>
                <w:sz w:val="16"/>
                <w:szCs w:val="16"/>
              </w:rPr>
              <w:t xml:space="preserve">необходимости,   </w:t>
            </w:r>
            <w:proofErr w:type="gramEnd"/>
            <w:r w:rsidRPr="00512C77">
              <w:rPr>
                <w:color w:val="000000"/>
                <w:sz w:val="16"/>
                <w:szCs w:val="16"/>
              </w:rPr>
              <w:t xml:space="preserve">        Да -1, Нет-0</w:t>
            </w:r>
          </w:p>
        </w:tc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BD4" w:rsidRPr="00512C77" w:rsidRDefault="00D25BD4" w:rsidP="00D25BD4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BD4" w:rsidRPr="00512C77" w:rsidRDefault="00D25BD4" w:rsidP="00D25BD4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BD4" w:rsidRPr="00512C77" w:rsidRDefault="00D25BD4" w:rsidP="00D25BD4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BD4" w:rsidRPr="00512C77" w:rsidRDefault="00D25BD4" w:rsidP="00D25BD4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 xml:space="preserve">КРГХ </w:t>
            </w:r>
            <w:proofErr w:type="gramStart"/>
            <w:r w:rsidRPr="00512C77">
              <w:rPr>
                <w:color w:val="000000"/>
                <w:sz w:val="16"/>
                <w:szCs w:val="16"/>
              </w:rPr>
              <w:t>Администрации</w:t>
            </w:r>
            <w:proofErr w:type="gramEnd"/>
            <w:r w:rsidRPr="00512C77">
              <w:rPr>
                <w:color w:val="000000"/>
                <w:sz w:val="16"/>
                <w:szCs w:val="16"/>
              </w:rPr>
              <w:t xml:space="preserve"> ЗАТО</w:t>
            </w:r>
            <w:r w:rsidRPr="00512C77">
              <w:rPr>
                <w:color w:val="000000"/>
                <w:sz w:val="16"/>
                <w:szCs w:val="16"/>
              </w:rPr>
              <w:br/>
              <w:t xml:space="preserve"> г. Североморск, МБУ "СПС"</w:t>
            </w:r>
          </w:p>
        </w:tc>
      </w:tr>
      <w:tr w:rsidR="00D25BD4" w:rsidRPr="00512C77" w:rsidTr="00D25BD4">
        <w:trPr>
          <w:trHeight w:val="255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BD4" w:rsidRPr="00512C77" w:rsidRDefault="00D25BD4" w:rsidP="00D25BD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BD4" w:rsidRPr="00512C77" w:rsidRDefault="00D25BD4" w:rsidP="00D25BD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BD4" w:rsidRPr="00512C77" w:rsidRDefault="00D25BD4" w:rsidP="00D25BD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BD4" w:rsidRPr="00512C77" w:rsidRDefault="00D25BD4" w:rsidP="00D25BD4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МБ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5BD4" w:rsidRPr="00512C77" w:rsidRDefault="00D25BD4" w:rsidP="00D25BD4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5 338,22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5BD4" w:rsidRPr="00512C77" w:rsidRDefault="00D25BD4" w:rsidP="00D25BD4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5 338,22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5BD4" w:rsidRPr="00512C77" w:rsidRDefault="00D25BD4" w:rsidP="00D25BD4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BD4" w:rsidRPr="00512C77" w:rsidRDefault="00D25BD4" w:rsidP="00D25BD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BD4" w:rsidRPr="00512C77" w:rsidRDefault="00D25BD4" w:rsidP="00D25BD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BD4" w:rsidRPr="00512C77" w:rsidRDefault="00D25BD4" w:rsidP="00D25BD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BD4" w:rsidRPr="00512C77" w:rsidRDefault="00D25BD4" w:rsidP="00D25BD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BD4" w:rsidRPr="00512C77" w:rsidRDefault="00D25BD4" w:rsidP="00D25BD4">
            <w:pPr>
              <w:rPr>
                <w:color w:val="000000"/>
                <w:sz w:val="16"/>
                <w:szCs w:val="16"/>
              </w:rPr>
            </w:pPr>
          </w:p>
        </w:tc>
      </w:tr>
      <w:tr w:rsidR="00D25BD4" w:rsidRPr="00512C77" w:rsidTr="00D25BD4">
        <w:trPr>
          <w:trHeight w:val="255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BD4" w:rsidRPr="00512C77" w:rsidRDefault="00D25BD4" w:rsidP="00D25BD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BD4" w:rsidRPr="00512C77" w:rsidRDefault="00D25BD4" w:rsidP="00D25BD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BD4" w:rsidRPr="00512C77" w:rsidRDefault="00D25BD4" w:rsidP="00D25BD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BD4" w:rsidRPr="00512C77" w:rsidRDefault="00D25BD4" w:rsidP="00D25BD4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ОБ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5BD4" w:rsidRPr="00512C77" w:rsidRDefault="00D25BD4" w:rsidP="00D25BD4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5BD4" w:rsidRPr="00512C77" w:rsidRDefault="00D25BD4" w:rsidP="00D25BD4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5BD4" w:rsidRPr="00512C77" w:rsidRDefault="00D25BD4" w:rsidP="00D25BD4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BD4" w:rsidRPr="00512C77" w:rsidRDefault="00D25BD4" w:rsidP="00D25BD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BD4" w:rsidRPr="00512C77" w:rsidRDefault="00D25BD4" w:rsidP="00D25BD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BD4" w:rsidRPr="00512C77" w:rsidRDefault="00D25BD4" w:rsidP="00D25BD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BD4" w:rsidRPr="00512C77" w:rsidRDefault="00D25BD4" w:rsidP="00D25BD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BD4" w:rsidRPr="00512C77" w:rsidRDefault="00D25BD4" w:rsidP="00D25BD4">
            <w:pPr>
              <w:rPr>
                <w:color w:val="000000"/>
                <w:sz w:val="16"/>
                <w:szCs w:val="16"/>
              </w:rPr>
            </w:pPr>
          </w:p>
        </w:tc>
      </w:tr>
      <w:tr w:rsidR="00D25BD4" w:rsidRPr="00512C77" w:rsidTr="00D25BD4">
        <w:trPr>
          <w:trHeight w:val="255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BD4" w:rsidRPr="00512C77" w:rsidRDefault="00D25BD4" w:rsidP="00D25BD4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4.1.1.1</w:t>
            </w:r>
          </w:p>
        </w:tc>
        <w:tc>
          <w:tcPr>
            <w:tcW w:w="30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BD4" w:rsidRPr="00512C77" w:rsidRDefault="00D25BD4" w:rsidP="00D25BD4">
            <w:pPr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 xml:space="preserve">Расходы муниципальных бюджетных и автономных учреждений на оплату труда </w:t>
            </w:r>
            <w:r w:rsidRPr="00512C77">
              <w:rPr>
                <w:color w:val="000000"/>
                <w:sz w:val="16"/>
                <w:szCs w:val="16"/>
              </w:rPr>
              <w:lastRenderedPageBreak/>
              <w:t xml:space="preserve">и начислений на выплаты по оплате труда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BD4" w:rsidRPr="00D25BD4" w:rsidRDefault="00D25BD4" w:rsidP="00D25BD4">
            <w:pPr>
              <w:jc w:val="center"/>
              <w:rPr>
                <w:color w:val="000000"/>
                <w:sz w:val="16"/>
                <w:szCs w:val="16"/>
              </w:rPr>
            </w:pPr>
            <w:r w:rsidRPr="00C670CD">
              <w:rPr>
                <w:color w:val="000000"/>
                <w:sz w:val="16"/>
                <w:szCs w:val="16"/>
              </w:rPr>
              <w:lastRenderedPageBreak/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BD4" w:rsidRPr="00512C77" w:rsidRDefault="00D25BD4" w:rsidP="00D25BD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5BD4" w:rsidRPr="00512C77" w:rsidRDefault="00D25BD4" w:rsidP="00D25BD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3 157,91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5BD4" w:rsidRPr="00512C77" w:rsidRDefault="00D25BD4" w:rsidP="00D25BD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3 157,91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5BD4" w:rsidRPr="00512C77" w:rsidRDefault="00D25BD4" w:rsidP="00D25BD4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652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BD4" w:rsidRPr="00512C77" w:rsidRDefault="00D25BD4" w:rsidP="00D25BD4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 </w:t>
            </w:r>
          </w:p>
        </w:tc>
      </w:tr>
      <w:tr w:rsidR="00D25BD4" w:rsidRPr="00512C77" w:rsidTr="00D25BD4">
        <w:trPr>
          <w:trHeight w:val="255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BD4" w:rsidRPr="00512C77" w:rsidRDefault="00D25BD4" w:rsidP="00D25BD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BD4" w:rsidRPr="00512C77" w:rsidRDefault="00D25BD4" w:rsidP="00D25BD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BD4" w:rsidRPr="00512C77" w:rsidRDefault="00D25BD4" w:rsidP="00D25BD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BD4" w:rsidRPr="00512C77" w:rsidRDefault="00D25BD4" w:rsidP="00D25BD4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МБ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5BD4" w:rsidRPr="00512C77" w:rsidRDefault="00D25BD4" w:rsidP="00D25BD4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3 157,91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5BD4" w:rsidRPr="00512C77" w:rsidRDefault="00D25BD4" w:rsidP="00D25BD4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3 157,91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5BD4" w:rsidRPr="00512C77" w:rsidRDefault="00D25BD4" w:rsidP="00D25BD4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6521" w:type="dxa"/>
            <w:gridSpan w:val="5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BD4" w:rsidRPr="00512C77" w:rsidRDefault="00D25BD4" w:rsidP="00D25BD4">
            <w:pPr>
              <w:rPr>
                <w:color w:val="000000"/>
                <w:sz w:val="16"/>
                <w:szCs w:val="16"/>
              </w:rPr>
            </w:pPr>
          </w:p>
        </w:tc>
      </w:tr>
      <w:tr w:rsidR="00D25BD4" w:rsidRPr="00512C77" w:rsidTr="00D25BD4">
        <w:trPr>
          <w:trHeight w:val="255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BD4" w:rsidRPr="00512C77" w:rsidRDefault="00D25BD4" w:rsidP="00D25BD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BD4" w:rsidRPr="00512C77" w:rsidRDefault="00D25BD4" w:rsidP="00D25BD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BD4" w:rsidRPr="00512C77" w:rsidRDefault="00D25BD4" w:rsidP="00D25BD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BD4" w:rsidRPr="00512C77" w:rsidRDefault="00D25BD4" w:rsidP="00D25BD4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ОБ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5BD4" w:rsidRPr="00512C77" w:rsidRDefault="00D25BD4" w:rsidP="00D25BD4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5BD4" w:rsidRPr="00512C77" w:rsidRDefault="00D25BD4" w:rsidP="00D25BD4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5BD4" w:rsidRPr="00512C77" w:rsidRDefault="00D25BD4" w:rsidP="00D25BD4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521" w:type="dxa"/>
            <w:gridSpan w:val="5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BD4" w:rsidRPr="00512C77" w:rsidRDefault="00D25BD4" w:rsidP="00D25BD4">
            <w:pPr>
              <w:rPr>
                <w:color w:val="000000"/>
                <w:sz w:val="16"/>
                <w:szCs w:val="16"/>
              </w:rPr>
            </w:pPr>
          </w:p>
        </w:tc>
      </w:tr>
      <w:tr w:rsidR="00D25BD4" w:rsidRPr="00512C77" w:rsidTr="00D25BD4">
        <w:trPr>
          <w:trHeight w:val="255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BD4" w:rsidRPr="00512C77" w:rsidRDefault="00D25BD4" w:rsidP="00D25BD4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4.1.1.2</w:t>
            </w:r>
          </w:p>
        </w:tc>
        <w:tc>
          <w:tcPr>
            <w:tcW w:w="30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BD4" w:rsidRPr="00512C77" w:rsidRDefault="00D25BD4" w:rsidP="00D25BD4">
            <w:pPr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Расходы муниципальных бюджетных и автономных учреждений на содержание имущества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BD4" w:rsidRPr="00D25BD4" w:rsidRDefault="00D25BD4" w:rsidP="00D25BD4">
            <w:pPr>
              <w:jc w:val="center"/>
              <w:rPr>
                <w:color w:val="000000"/>
                <w:sz w:val="16"/>
                <w:szCs w:val="16"/>
              </w:rPr>
            </w:pPr>
            <w:r w:rsidRPr="00C670CD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BD4" w:rsidRPr="00512C77" w:rsidRDefault="00D25BD4" w:rsidP="00D25BD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5BD4" w:rsidRPr="00512C77" w:rsidRDefault="00D25BD4" w:rsidP="00D25BD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508,90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5BD4" w:rsidRPr="00512C77" w:rsidRDefault="00D25BD4" w:rsidP="00D25BD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508,90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5BD4" w:rsidRPr="00512C77" w:rsidRDefault="00D25BD4" w:rsidP="00D25BD4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652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BD4" w:rsidRPr="00512C77" w:rsidRDefault="00D25BD4" w:rsidP="00D25BD4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 </w:t>
            </w:r>
          </w:p>
        </w:tc>
      </w:tr>
      <w:tr w:rsidR="00D25BD4" w:rsidRPr="00512C77" w:rsidTr="00D25BD4">
        <w:trPr>
          <w:trHeight w:val="255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BD4" w:rsidRPr="00512C77" w:rsidRDefault="00D25BD4" w:rsidP="00D25BD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BD4" w:rsidRPr="00512C77" w:rsidRDefault="00D25BD4" w:rsidP="00D25BD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BD4" w:rsidRPr="00512C77" w:rsidRDefault="00D25BD4" w:rsidP="00D25BD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BD4" w:rsidRPr="00512C77" w:rsidRDefault="00D25BD4" w:rsidP="00D25BD4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МБ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5BD4" w:rsidRPr="00512C77" w:rsidRDefault="00D25BD4" w:rsidP="00D25BD4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508,90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5BD4" w:rsidRPr="00512C77" w:rsidRDefault="00D25BD4" w:rsidP="00D25BD4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508,90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5BD4" w:rsidRPr="00512C77" w:rsidRDefault="00D25BD4" w:rsidP="00D25BD4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6521" w:type="dxa"/>
            <w:gridSpan w:val="5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BD4" w:rsidRPr="00512C77" w:rsidRDefault="00D25BD4" w:rsidP="00D25BD4">
            <w:pPr>
              <w:rPr>
                <w:color w:val="000000"/>
                <w:sz w:val="16"/>
                <w:szCs w:val="16"/>
              </w:rPr>
            </w:pPr>
          </w:p>
        </w:tc>
      </w:tr>
      <w:tr w:rsidR="00D25BD4" w:rsidRPr="00512C77" w:rsidTr="00D25BD4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BD4" w:rsidRPr="00512C77" w:rsidRDefault="00D25BD4" w:rsidP="00D25BD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BD4" w:rsidRPr="00512C77" w:rsidRDefault="00D25BD4" w:rsidP="00D25BD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BD4" w:rsidRPr="00512C77" w:rsidRDefault="00D25BD4" w:rsidP="00D25BD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BD4" w:rsidRPr="00512C77" w:rsidRDefault="00D25BD4" w:rsidP="00D25BD4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ОБ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5BD4" w:rsidRPr="00512C77" w:rsidRDefault="00D25BD4" w:rsidP="00D25BD4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5BD4" w:rsidRPr="00512C77" w:rsidRDefault="00D25BD4" w:rsidP="00D25BD4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5BD4" w:rsidRPr="00512C77" w:rsidRDefault="00D25BD4" w:rsidP="00D25BD4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521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BD4" w:rsidRPr="00512C77" w:rsidRDefault="00D25BD4" w:rsidP="00D25BD4">
            <w:pPr>
              <w:rPr>
                <w:color w:val="000000"/>
                <w:sz w:val="16"/>
                <w:szCs w:val="16"/>
              </w:rPr>
            </w:pPr>
          </w:p>
        </w:tc>
      </w:tr>
      <w:tr w:rsidR="00D25BD4" w:rsidRPr="00512C77" w:rsidTr="00D25BD4">
        <w:trPr>
          <w:trHeight w:val="255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D25BD4" w:rsidRPr="00512C77" w:rsidRDefault="00D25BD4" w:rsidP="00D25BD4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4.1.1.3</w:t>
            </w:r>
          </w:p>
        </w:tc>
        <w:tc>
          <w:tcPr>
            <w:tcW w:w="30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25BD4" w:rsidRPr="00512C77" w:rsidRDefault="00D25BD4" w:rsidP="00D25BD4">
            <w:pPr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Расходы муниципальных бюджетных и автономных учреждений на оплату коммунальных услуг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BD4" w:rsidRPr="00D25BD4" w:rsidRDefault="00D25BD4" w:rsidP="00D25BD4">
            <w:pPr>
              <w:jc w:val="center"/>
              <w:rPr>
                <w:color w:val="000000"/>
                <w:sz w:val="16"/>
                <w:szCs w:val="16"/>
              </w:rPr>
            </w:pPr>
            <w:r w:rsidRPr="00C670CD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BD4" w:rsidRPr="00512C77" w:rsidRDefault="00D25BD4" w:rsidP="00D25BD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5BD4" w:rsidRPr="00512C77" w:rsidRDefault="00D25BD4" w:rsidP="00D25BD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361,48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5BD4" w:rsidRPr="00512C77" w:rsidRDefault="00D25BD4" w:rsidP="00D25BD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361,48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5BD4" w:rsidRPr="00512C77" w:rsidRDefault="00D25BD4" w:rsidP="00D25BD4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652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5BD4" w:rsidRPr="00512C77" w:rsidRDefault="00D25BD4" w:rsidP="00D25BD4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 </w:t>
            </w:r>
          </w:p>
        </w:tc>
      </w:tr>
      <w:tr w:rsidR="00D25BD4" w:rsidRPr="00512C77" w:rsidTr="00D25BD4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BD4" w:rsidRPr="00512C77" w:rsidRDefault="00D25BD4" w:rsidP="00D25BD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BD4" w:rsidRPr="00512C77" w:rsidRDefault="00D25BD4" w:rsidP="00D25BD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BD4" w:rsidRPr="00512C77" w:rsidRDefault="00D25BD4" w:rsidP="00D25BD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BD4" w:rsidRPr="00512C77" w:rsidRDefault="00D25BD4" w:rsidP="00D25BD4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МБ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5BD4" w:rsidRPr="00512C77" w:rsidRDefault="00D25BD4" w:rsidP="00D25BD4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361,48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5BD4" w:rsidRPr="00512C77" w:rsidRDefault="00D25BD4" w:rsidP="00D25BD4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361,48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5BD4" w:rsidRPr="00512C77" w:rsidRDefault="00D25BD4" w:rsidP="00D25BD4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6521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BD4" w:rsidRPr="00512C77" w:rsidRDefault="00D25BD4" w:rsidP="00D25BD4">
            <w:pPr>
              <w:rPr>
                <w:color w:val="000000"/>
                <w:sz w:val="16"/>
                <w:szCs w:val="16"/>
              </w:rPr>
            </w:pPr>
          </w:p>
        </w:tc>
      </w:tr>
      <w:tr w:rsidR="00D25BD4" w:rsidRPr="00512C77" w:rsidTr="00D25BD4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BD4" w:rsidRPr="00512C77" w:rsidRDefault="00D25BD4" w:rsidP="00D25BD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BD4" w:rsidRPr="00512C77" w:rsidRDefault="00D25BD4" w:rsidP="00D25BD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BD4" w:rsidRPr="00512C77" w:rsidRDefault="00D25BD4" w:rsidP="00D25BD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BD4" w:rsidRPr="00512C77" w:rsidRDefault="00D25BD4" w:rsidP="00D25BD4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ОБ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5BD4" w:rsidRPr="00512C77" w:rsidRDefault="00D25BD4" w:rsidP="00D25BD4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5BD4" w:rsidRPr="00512C77" w:rsidRDefault="00D25BD4" w:rsidP="00D25BD4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5BD4" w:rsidRPr="00512C77" w:rsidRDefault="00D25BD4" w:rsidP="00D25BD4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521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BD4" w:rsidRPr="00512C77" w:rsidRDefault="00D25BD4" w:rsidP="00D25BD4">
            <w:pPr>
              <w:rPr>
                <w:color w:val="000000"/>
                <w:sz w:val="16"/>
                <w:szCs w:val="16"/>
              </w:rPr>
            </w:pPr>
          </w:p>
        </w:tc>
      </w:tr>
      <w:tr w:rsidR="00D25BD4" w:rsidRPr="00512C77" w:rsidTr="00D25BD4">
        <w:trPr>
          <w:trHeight w:val="255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D25BD4" w:rsidRPr="00512C77" w:rsidRDefault="00D25BD4" w:rsidP="00D25BD4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4.1.1.4</w:t>
            </w:r>
          </w:p>
        </w:tc>
        <w:tc>
          <w:tcPr>
            <w:tcW w:w="30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25BD4" w:rsidRPr="00512C77" w:rsidRDefault="00D25BD4" w:rsidP="00D25BD4">
            <w:pPr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Прочие расходы муниципальных бюджетных и автономных учреждений на обеспечение деятельности (оказание услуг)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BD4" w:rsidRPr="00D25BD4" w:rsidRDefault="00D25BD4" w:rsidP="00D25BD4">
            <w:pPr>
              <w:jc w:val="center"/>
              <w:rPr>
                <w:color w:val="000000"/>
                <w:sz w:val="16"/>
                <w:szCs w:val="16"/>
              </w:rPr>
            </w:pPr>
            <w:r w:rsidRPr="00C670CD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BD4" w:rsidRPr="00512C77" w:rsidRDefault="00D25BD4" w:rsidP="00D25BD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5BD4" w:rsidRPr="00512C77" w:rsidRDefault="00D25BD4" w:rsidP="00D25BD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1 309,93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5BD4" w:rsidRPr="00512C77" w:rsidRDefault="00D25BD4" w:rsidP="00D25BD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1 309,93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5BD4" w:rsidRPr="00512C77" w:rsidRDefault="00D25BD4" w:rsidP="00D25BD4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652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5BD4" w:rsidRPr="00512C77" w:rsidRDefault="00D25BD4" w:rsidP="00D25BD4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 </w:t>
            </w:r>
          </w:p>
        </w:tc>
      </w:tr>
      <w:tr w:rsidR="00561773" w:rsidRPr="00512C77" w:rsidTr="00D25BD4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D25BD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МБ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1 309,93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1 309,93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6521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</w:tr>
      <w:tr w:rsidR="00561773" w:rsidRPr="00512C77" w:rsidTr="00D25BD4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D25BD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ОБ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521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</w:tr>
      <w:tr w:rsidR="00561773" w:rsidRPr="00512C77" w:rsidTr="00D25BD4">
        <w:trPr>
          <w:trHeight w:val="255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4.2.</w:t>
            </w:r>
          </w:p>
        </w:tc>
        <w:tc>
          <w:tcPr>
            <w:tcW w:w="30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Строительство кладбищ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73" w:rsidRPr="00512C77" w:rsidRDefault="00D25BD4" w:rsidP="0056177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6 824,79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6 824,79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 xml:space="preserve">По мере </w:t>
            </w:r>
            <w:proofErr w:type="gramStart"/>
            <w:r w:rsidRPr="00512C77">
              <w:rPr>
                <w:color w:val="000000"/>
                <w:sz w:val="16"/>
                <w:szCs w:val="16"/>
              </w:rPr>
              <w:t xml:space="preserve">необходимости,   </w:t>
            </w:r>
            <w:proofErr w:type="gramEnd"/>
            <w:r w:rsidRPr="00512C77">
              <w:rPr>
                <w:color w:val="000000"/>
                <w:sz w:val="16"/>
                <w:szCs w:val="16"/>
              </w:rPr>
              <w:t xml:space="preserve">        Да -1, Нет-0</w:t>
            </w:r>
          </w:p>
        </w:tc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 xml:space="preserve">КРГХ </w:t>
            </w:r>
            <w:proofErr w:type="gramStart"/>
            <w:r w:rsidRPr="00512C77">
              <w:rPr>
                <w:color w:val="000000"/>
                <w:sz w:val="16"/>
                <w:szCs w:val="16"/>
              </w:rPr>
              <w:t>Администрации</w:t>
            </w:r>
            <w:proofErr w:type="gramEnd"/>
            <w:r w:rsidRPr="00512C77">
              <w:rPr>
                <w:color w:val="000000"/>
                <w:sz w:val="16"/>
                <w:szCs w:val="16"/>
              </w:rPr>
              <w:t xml:space="preserve"> ЗАТО г. Североморск, МБУ "СПС"</w:t>
            </w:r>
          </w:p>
        </w:tc>
      </w:tr>
      <w:tr w:rsidR="00561773" w:rsidRPr="00512C77" w:rsidTr="00D25BD4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МБ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6 824,79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6 824,79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</w:tr>
      <w:tr w:rsidR="00561773" w:rsidRPr="00512C77" w:rsidTr="00D25BD4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ОБ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</w:tr>
      <w:tr w:rsidR="00561773" w:rsidRPr="00512C77" w:rsidTr="00D25BD4">
        <w:trPr>
          <w:trHeight w:val="255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4.2.1.</w:t>
            </w:r>
          </w:p>
        </w:tc>
        <w:tc>
          <w:tcPr>
            <w:tcW w:w="30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 xml:space="preserve">Субсидия на выполнение проектно-изыскательных, проектно-сметных работ по техническому соединению на строительство </w:t>
            </w:r>
            <w:proofErr w:type="spellStart"/>
            <w:proofErr w:type="gramStart"/>
            <w:r w:rsidRPr="00512C77">
              <w:rPr>
                <w:color w:val="000000"/>
                <w:sz w:val="16"/>
                <w:szCs w:val="16"/>
              </w:rPr>
              <w:t>Кладбища,нп</w:t>
            </w:r>
            <w:proofErr w:type="spellEnd"/>
            <w:proofErr w:type="gramEnd"/>
            <w:r w:rsidRPr="00512C77">
              <w:rPr>
                <w:color w:val="000000"/>
                <w:sz w:val="16"/>
                <w:szCs w:val="16"/>
              </w:rPr>
              <w:t>. Сафоново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2019-2020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6 824,79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6 824,79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 xml:space="preserve">По мере </w:t>
            </w:r>
            <w:proofErr w:type="gramStart"/>
            <w:r w:rsidRPr="00512C77">
              <w:rPr>
                <w:color w:val="000000"/>
                <w:sz w:val="16"/>
                <w:szCs w:val="16"/>
              </w:rPr>
              <w:t xml:space="preserve">необходимости,   </w:t>
            </w:r>
            <w:proofErr w:type="gramEnd"/>
            <w:r w:rsidRPr="00512C77">
              <w:rPr>
                <w:color w:val="000000"/>
                <w:sz w:val="16"/>
                <w:szCs w:val="16"/>
              </w:rPr>
              <w:t xml:space="preserve">        Да -1, Нет-0</w:t>
            </w:r>
          </w:p>
        </w:tc>
        <w:tc>
          <w:tcPr>
            <w:tcW w:w="8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9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 xml:space="preserve">КРГХ </w:t>
            </w:r>
            <w:proofErr w:type="gramStart"/>
            <w:r w:rsidRPr="00512C77">
              <w:rPr>
                <w:color w:val="000000"/>
                <w:sz w:val="16"/>
                <w:szCs w:val="16"/>
              </w:rPr>
              <w:t>Администрации</w:t>
            </w:r>
            <w:proofErr w:type="gramEnd"/>
            <w:r w:rsidRPr="00512C77">
              <w:rPr>
                <w:color w:val="000000"/>
                <w:sz w:val="16"/>
                <w:szCs w:val="16"/>
              </w:rPr>
              <w:t xml:space="preserve"> ЗАТО г. Североморск, МБУ "СПС"</w:t>
            </w:r>
          </w:p>
        </w:tc>
      </w:tr>
      <w:tr w:rsidR="00561773" w:rsidRPr="00512C77" w:rsidTr="00D25BD4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МБ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6 824,79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6 824,79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</w:tr>
      <w:tr w:rsidR="00561773" w:rsidRPr="00512C77" w:rsidTr="00D25BD4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ОБ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</w:tr>
      <w:tr w:rsidR="00561773" w:rsidRPr="00512C77" w:rsidTr="00D25BD4">
        <w:trPr>
          <w:trHeight w:val="255"/>
        </w:trPr>
        <w:tc>
          <w:tcPr>
            <w:tcW w:w="467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Основное мероприятие 5</w:t>
            </w:r>
            <w:r w:rsidRPr="00512C77">
              <w:rPr>
                <w:color w:val="000000"/>
                <w:sz w:val="16"/>
                <w:szCs w:val="16"/>
              </w:rPr>
              <w:t>. Организация ритуальных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407,40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317,78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78,00%</w:t>
            </w:r>
          </w:p>
        </w:tc>
        <w:tc>
          <w:tcPr>
            <w:tcW w:w="481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512C77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 xml:space="preserve">КРГХ </w:t>
            </w:r>
            <w:proofErr w:type="gramStart"/>
            <w:r w:rsidRPr="00512C77">
              <w:rPr>
                <w:color w:val="000000"/>
                <w:sz w:val="16"/>
                <w:szCs w:val="16"/>
              </w:rPr>
              <w:t>Администрации</w:t>
            </w:r>
            <w:proofErr w:type="gramEnd"/>
            <w:r w:rsidRPr="00512C77">
              <w:rPr>
                <w:color w:val="000000"/>
                <w:sz w:val="16"/>
                <w:szCs w:val="16"/>
              </w:rPr>
              <w:t xml:space="preserve"> ЗАТО г. Североморск, МБУ "СПС"</w:t>
            </w:r>
          </w:p>
        </w:tc>
      </w:tr>
      <w:tr w:rsidR="00561773" w:rsidRPr="00512C77" w:rsidTr="00D25BD4">
        <w:trPr>
          <w:trHeight w:val="255"/>
        </w:trPr>
        <w:tc>
          <w:tcPr>
            <w:tcW w:w="467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МБ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4819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</w:tr>
      <w:tr w:rsidR="00561773" w:rsidRPr="00512C77" w:rsidTr="00D25BD4">
        <w:trPr>
          <w:trHeight w:val="255"/>
        </w:trPr>
        <w:tc>
          <w:tcPr>
            <w:tcW w:w="467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ОБ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407,40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317,78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78,00%</w:t>
            </w:r>
          </w:p>
        </w:tc>
        <w:tc>
          <w:tcPr>
            <w:tcW w:w="4819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</w:tr>
      <w:tr w:rsidR="00561773" w:rsidRPr="00512C77" w:rsidTr="00D25BD4">
        <w:trPr>
          <w:trHeight w:val="255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5.3.</w:t>
            </w:r>
          </w:p>
        </w:tc>
        <w:tc>
          <w:tcPr>
            <w:tcW w:w="30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Субвенция на возмещение расходов по гарантированному перечню услуг по погребению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512C77" w:rsidRDefault="00B943D2" w:rsidP="0056177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407,40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317,78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78,00%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Количество погребений, ед.</w:t>
            </w:r>
          </w:p>
        </w:tc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1773" w:rsidRPr="00446E72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446E72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446E72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446E72">
              <w:rPr>
                <w:color w:val="000000"/>
                <w:sz w:val="16"/>
                <w:szCs w:val="16"/>
              </w:rPr>
              <w:t>34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446E72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446E72">
              <w:rPr>
                <w:color w:val="000000"/>
                <w:sz w:val="16"/>
                <w:szCs w:val="16"/>
              </w:rPr>
              <w:t>68,0%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 xml:space="preserve">КРГХ </w:t>
            </w:r>
            <w:proofErr w:type="gramStart"/>
            <w:r w:rsidRPr="00512C77">
              <w:rPr>
                <w:color w:val="000000"/>
                <w:sz w:val="16"/>
                <w:szCs w:val="16"/>
              </w:rPr>
              <w:t>Администрации</w:t>
            </w:r>
            <w:proofErr w:type="gramEnd"/>
            <w:r w:rsidRPr="00512C77">
              <w:rPr>
                <w:color w:val="000000"/>
                <w:sz w:val="16"/>
                <w:szCs w:val="16"/>
              </w:rPr>
              <w:t xml:space="preserve"> ЗАТО г. Североморск, МБУ "СПС"</w:t>
            </w:r>
          </w:p>
        </w:tc>
      </w:tr>
      <w:tr w:rsidR="00561773" w:rsidRPr="00512C77" w:rsidTr="00D25BD4">
        <w:trPr>
          <w:trHeight w:val="255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МБ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</w:tr>
      <w:tr w:rsidR="00561773" w:rsidRPr="00512C77" w:rsidTr="00D25BD4">
        <w:trPr>
          <w:trHeight w:val="255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ОБ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407,40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317,78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78,00%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</w:tr>
      <w:tr w:rsidR="00561773" w:rsidRPr="00512C77" w:rsidTr="00D25BD4">
        <w:trPr>
          <w:trHeight w:val="255"/>
        </w:trPr>
        <w:tc>
          <w:tcPr>
            <w:tcW w:w="467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Итого по задаче 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12 570,41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12 480,79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99,3%</w:t>
            </w:r>
          </w:p>
        </w:tc>
        <w:tc>
          <w:tcPr>
            <w:tcW w:w="6521" w:type="dxa"/>
            <w:gridSpan w:val="5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 </w:t>
            </w:r>
          </w:p>
        </w:tc>
      </w:tr>
      <w:tr w:rsidR="00561773" w:rsidRPr="00512C77" w:rsidTr="00D25BD4">
        <w:trPr>
          <w:trHeight w:val="255"/>
        </w:trPr>
        <w:tc>
          <w:tcPr>
            <w:tcW w:w="467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1773" w:rsidRPr="00512C77" w:rsidRDefault="00561773" w:rsidP="00561773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МБ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12 163,01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12 163,01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100,0%</w:t>
            </w:r>
          </w:p>
        </w:tc>
        <w:tc>
          <w:tcPr>
            <w:tcW w:w="6521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</w:tr>
      <w:tr w:rsidR="00561773" w:rsidRPr="00512C77" w:rsidTr="00D25BD4">
        <w:trPr>
          <w:trHeight w:val="255"/>
        </w:trPr>
        <w:tc>
          <w:tcPr>
            <w:tcW w:w="467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1773" w:rsidRPr="00512C77" w:rsidRDefault="00561773" w:rsidP="00561773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ОБ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407,40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317,78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78,0%</w:t>
            </w:r>
          </w:p>
        </w:tc>
        <w:tc>
          <w:tcPr>
            <w:tcW w:w="6521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</w:tr>
      <w:tr w:rsidR="00561773" w:rsidRPr="00512C77" w:rsidTr="00D25BD4">
        <w:trPr>
          <w:trHeight w:val="420"/>
        </w:trPr>
        <w:tc>
          <w:tcPr>
            <w:tcW w:w="1516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Задача 4. Обеспечение реализации функций в сфере городского хозяйства казенным учреждением</w:t>
            </w:r>
          </w:p>
        </w:tc>
      </w:tr>
      <w:tr w:rsidR="00561773" w:rsidRPr="00512C77" w:rsidTr="00D25BD4">
        <w:trPr>
          <w:trHeight w:val="255"/>
        </w:trPr>
        <w:tc>
          <w:tcPr>
            <w:tcW w:w="467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 xml:space="preserve">Основное мероприятие 7. </w:t>
            </w:r>
            <w:r w:rsidRPr="00512C77">
              <w:rPr>
                <w:color w:val="000000"/>
                <w:sz w:val="16"/>
                <w:szCs w:val="16"/>
              </w:rPr>
              <w:t>Организация осуществления деятельности по обеспечению комфортной городской среды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29 404,42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29 303,55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99,7%</w:t>
            </w:r>
          </w:p>
        </w:tc>
        <w:tc>
          <w:tcPr>
            <w:tcW w:w="481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 </w:t>
            </w:r>
          </w:p>
        </w:tc>
      </w:tr>
      <w:tr w:rsidR="00561773" w:rsidRPr="00512C77" w:rsidTr="00D25BD4">
        <w:trPr>
          <w:trHeight w:val="255"/>
        </w:trPr>
        <w:tc>
          <w:tcPr>
            <w:tcW w:w="467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МБ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29 404,42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29 303,55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99,7%</w:t>
            </w:r>
          </w:p>
        </w:tc>
        <w:tc>
          <w:tcPr>
            <w:tcW w:w="4819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</w:tr>
      <w:tr w:rsidR="00561773" w:rsidRPr="00512C77" w:rsidTr="00D25BD4">
        <w:trPr>
          <w:trHeight w:val="255"/>
        </w:trPr>
        <w:tc>
          <w:tcPr>
            <w:tcW w:w="467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ОБ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0,0%</w:t>
            </w:r>
          </w:p>
        </w:tc>
        <w:tc>
          <w:tcPr>
            <w:tcW w:w="4819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</w:tr>
      <w:tr w:rsidR="00561773" w:rsidRPr="00512C77" w:rsidTr="00D25BD4">
        <w:trPr>
          <w:trHeight w:val="323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7.1</w:t>
            </w:r>
          </w:p>
        </w:tc>
        <w:tc>
          <w:tcPr>
            <w:tcW w:w="30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Компенсация расходов на оплату стоимости проезда и провоза багажа к месту использования отпуска и обратно лицам, работающим в организациях, финансируемых из местного бюджета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B943D2" w:rsidP="0056177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289,61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289,61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100,0%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Доля освоения ассигнований для исполнения функций в сфере городского хозяйства казенным учреждением в полном объеме, %</w:t>
            </w:r>
          </w:p>
        </w:tc>
        <w:tc>
          <w:tcPr>
            <w:tcW w:w="8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99,66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99,7%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 xml:space="preserve">КРГХ </w:t>
            </w:r>
            <w:proofErr w:type="gramStart"/>
            <w:r w:rsidRPr="00512C77">
              <w:rPr>
                <w:color w:val="000000"/>
                <w:sz w:val="16"/>
                <w:szCs w:val="16"/>
              </w:rPr>
              <w:t>Администрации</w:t>
            </w:r>
            <w:proofErr w:type="gramEnd"/>
            <w:r w:rsidRPr="00512C77">
              <w:rPr>
                <w:color w:val="000000"/>
                <w:sz w:val="16"/>
                <w:szCs w:val="16"/>
              </w:rPr>
              <w:t xml:space="preserve"> ЗАТО г. Североморск, МКУ "ГЦ ЖКХ ЗАТО г. Североморск"</w:t>
            </w:r>
          </w:p>
        </w:tc>
      </w:tr>
      <w:tr w:rsidR="00561773" w:rsidRPr="00512C77" w:rsidTr="00D25BD4">
        <w:trPr>
          <w:trHeight w:val="443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МБ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289,61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289,61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100,0%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</w:tr>
      <w:tr w:rsidR="00561773" w:rsidRPr="00512C77" w:rsidTr="00D25BD4">
        <w:trPr>
          <w:trHeight w:val="278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ОБ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0,0%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</w:tr>
      <w:tr w:rsidR="00561773" w:rsidRPr="00512C77" w:rsidTr="00D25BD4">
        <w:trPr>
          <w:trHeight w:val="289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lastRenderedPageBreak/>
              <w:t>7.2.</w:t>
            </w:r>
          </w:p>
        </w:tc>
        <w:tc>
          <w:tcPr>
            <w:tcW w:w="30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 xml:space="preserve">Расходы на обеспечение деятельности </w:t>
            </w:r>
            <w:r w:rsidRPr="00512C77">
              <w:rPr>
                <w:color w:val="000000"/>
                <w:sz w:val="16"/>
                <w:szCs w:val="16"/>
              </w:rPr>
              <w:br/>
              <w:t xml:space="preserve">(оказание услуг) подведомственных учреждений- муниципальных казенных учреждений 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B943D2" w:rsidP="0056177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29 114,57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29 013,70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99,7%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Доля освоения ассигнований для исполнения функций в сфере городского хозяйства казенным учреждением в полном объеме, %</w:t>
            </w:r>
          </w:p>
        </w:tc>
        <w:tc>
          <w:tcPr>
            <w:tcW w:w="8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99,65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99,7%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 xml:space="preserve">КРГХ </w:t>
            </w:r>
            <w:proofErr w:type="gramStart"/>
            <w:r w:rsidRPr="00512C77">
              <w:rPr>
                <w:color w:val="000000"/>
                <w:sz w:val="16"/>
                <w:szCs w:val="16"/>
              </w:rPr>
              <w:t>Администрации</w:t>
            </w:r>
            <w:proofErr w:type="gramEnd"/>
            <w:r w:rsidRPr="00512C77">
              <w:rPr>
                <w:color w:val="000000"/>
                <w:sz w:val="16"/>
                <w:szCs w:val="16"/>
              </w:rPr>
              <w:t xml:space="preserve"> ЗАТО г. Североморск, МКУ "ГЦ ЖКХ ЗАТО г. Североморск"</w:t>
            </w:r>
          </w:p>
        </w:tc>
      </w:tr>
      <w:tr w:rsidR="00561773" w:rsidRPr="00512C77" w:rsidTr="00D25BD4">
        <w:trPr>
          <w:trHeight w:val="323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МБ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29 114,57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29 013,70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99,7%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</w:tr>
      <w:tr w:rsidR="00561773" w:rsidRPr="00512C77" w:rsidTr="00D25BD4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ОБ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0,0%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</w:tr>
      <w:tr w:rsidR="00561773" w:rsidRPr="00512C77" w:rsidTr="00D25BD4">
        <w:trPr>
          <w:trHeight w:val="312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7.3.</w:t>
            </w:r>
          </w:p>
        </w:tc>
        <w:tc>
          <w:tcPr>
            <w:tcW w:w="30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Выплаты по решениям судов и оплата государственной пошлины, расходы по совершению исполнительных действий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0,24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0,24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0,0%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Доля освоения ассигнований для исполнения функций в сфере городского хозяйства казенным учреждением в полном объеме, %</w:t>
            </w:r>
          </w:p>
        </w:tc>
        <w:tc>
          <w:tcPr>
            <w:tcW w:w="8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100,0%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 xml:space="preserve">КРГХ </w:t>
            </w:r>
            <w:proofErr w:type="gramStart"/>
            <w:r w:rsidRPr="00512C77">
              <w:rPr>
                <w:color w:val="000000"/>
                <w:sz w:val="16"/>
                <w:szCs w:val="16"/>
              </w:rPr>
              <w:t>Администрации</w:t>
            </w:r>
            <w:proofErr w:type="gramEnd"/>
            <w:r w:rsidRPr="00512C77">
              <w:rPr>
                <w:color w:val="000000"/>
                <w:sz w:val="16"/>
                <w:szCs w:val="16"/>
              </w:rPr>
              <w:t xml:space="preserve"> ЗАТО г. Североморск, МКУ "ГЦ ЖКХ ЗАТО г. Североморск"</w:t>
            </w:r>
          </w:p>
        </w:tc>
      </w:tr>
      <w:tr w:rsidR="00561773" w:rsidRPr="00512C77" w:rsidTr="00D25BD4">
        <w:trPr>
          <w:trHeight w:val="323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МБ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0,24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0,24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0,0%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</w:tr>
      <w:tr w:rsidR="00561773" w:rsidRPr="00512C77" w:rsidTr="00D25BD4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ОБ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0,0%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</w:tr>
      <w:tr w:rsidR="00561773" w:rsidRPr="00512C77" w:rsidTr="00D25BD4">
        <w:trPr>
          <w:trHeight w:val="255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9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Итого по задаче 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29 404,42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29 303,55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99,7%</w:t>
            </w:r>
          </w:p>
        </w:tc>
        <w:tc>
          <w:tcPr>
            <w:tcW w:w="652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 </w:t>
            </w:r>
          </w:p>
        </w:tc>
      </w:tr>
      <w:tr w:rsidR="00561773" w:rsidRPr="00512C77" w:rsidTr="00D25BD4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1773" w:rsidRPr="00512C77" w:rsidRDefault="00561773" w:rsidP="00561773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МБ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29 404,42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29 303,55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0,0%</w:t>
            </w:r>
          </w:p>
        </w:tc>
        <w:tc>
          <w:tcPr>
            <w:tcW w:w="6521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</w:tr>
      <w:tr w:rsidR="00561773" w:rsidRPr="00512C77" w:rsidTr="00D25BD4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1773" w:rsidRPr="00512C77" w:rsidRDefault="00561773" w:rsidP="00561773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ОБ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0,0%</w:t>
            </w:r>
          </w:p>
        </w:tc>
        <w:tc>
          <w:tcPr>
            <w:tcW w:w="6521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</w:tr>
      <w:tr w:rsidR="00561773" w:rsidRPr="00512C77" w:rsidTr="00D25BD4">
        <w:trPr>
          <w:trHeight w:val="255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9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1773" w:rsidRPr="00512C77" w:rsidRDefault="00561773" w:rsidP="0056177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Всего по подпрограмме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512C77" w:rsidRDefault="00561773" w:rsidP="00266AC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81 728,6</w:t>
            </w:r>
            <w:r w:rsidR="00266ACE"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512C77" w:rsidRDefault="00561773" w:rsidP="00266AC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76 553,6</w:t>
            </w:r>
            <w:r w:rsidR="00266ACE">
              <w:rPr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93,7%</w:t>
            </w:r>
          </w:p>
        </w:tc>
        <w:tc>
          <w:tcPr>
            <w:tcW w:w="6521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</w:tr>
      <w:tr w:rsidR="00561773" w:rsidRPr="00512C77" w:rsidTr="00D25BD4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1773" w:rsidRPr="00512C77" w:rsidRDefault="00561773" w:rsidP="00561773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МБ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60 948,08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59 982,80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98,4%</w:t>
            </w:r>
          </w:p>
        </w:tc>
        <w:tc>
          <w:tcPr>
            <w:tcW w:w="6521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</w:tr>
      <w:tr w:rsidR="00561773" w:rsidRPr="00512C77" w:rsidTr="00D25BD4">
        <w:trPr>
          <w:trHeight w:val="255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1773" w:rsidRPr="00512C77" w:rsidRDefault="00561773" w:rsidP="00561773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ОБ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20 780,5</w:t>
            </w:r>
            <w:r w:rsidR="00266ACE"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73" w:rsidRPr="00512C77" w:rsidRDefault="00561773" w:rsidP="00266AC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16 570,8</w:t>
            </w:r>
            <w:r w:rsidR="00266ACE">
              <w:rPr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773" w:rsidRPr="00512C77" w:rsidRDefault="00561773" w:rsidP="0056177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12C77">
              <w:rPr>
                <w:b/>
                <w:bCs/>
                <w:color w:val="000000"/>
                <w:sz w:val="16"/>
                <w:szCs w:val="16"/>
              </w:rPr>
              <w:t>79,7%</w:t>
            </w:r>
          </w:p>
        </w:tc>
        <w:tc>
          <w:tcPr>
            <w:tcW w:w="6521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</w:tr>
      <w:tr w:rsidR="00561773" w:rsidRPr="00512C77" w:rsidTr="00D25BD4">
        <w:trPr>
          <w:trHeight w:val="300"/>
        </w:trPr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773" w:rsidRPr="00512C77" w:rsidRDefault="00561773" w:rsidP="00561773">
            <w:pPr>
              <w:jc w:val="center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Муниципальные услуги (работы)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21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</w:tr>
      <w:tr w:rsidR="00561773" w:rsidRPr="00512C77" w:rsidTr="00D25BD4">
        <w:trPr>
          <w:trHeight w:val="30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Публичные обязательства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21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</w:tr>
      <w:tr w:rsidR="00561773" w:rsidRPr="00512C77" w:rsidTr="00D25BD4">
        <w:trPr>
          <w:trHeight w:val="30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Мероприятия по содержанию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21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</w:tr>
      <w:tr w:rsidR="00561773" w:rsidRPr="00512C77" w:rsidTr="00D25BD4">
        <w:trPr>
          <w:trHeight w:val="300"/>
        </w:trPr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Иные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773" w:rsidRPr="00512C77" w:rsidRDefault="00561773" w:rsidP="00561773">
            <w:pPr>
              <w:jc w:val="right"/>
              <w:rPr>
                <w:color w:val="000000"/>
                <w:sz w:val="16"/>
                <w:szCs w:val="16"/>
              </w:rPr>
            </w:pPr>
            <w:r w:rsidRPr="00512C7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21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773" w:rsidRPr="00512C77" w:rsidRDefault="00561773" w:rsidP="00561773">
            <w:pPr>
              <w:rPr>
                <w:color w:val="000000"/>
                <w:sz w:val="16"/>
                <w:szCs w:val="16"/>
              </w:rPr>
            </w:pPr>
          </w:p>
        </w:tc>
      </w:tr>
    </w:tbl>
    <w:p w:rsidR="00561773" w:rsidRDefault="00561773" w:rsidP="00254A76">
      <w:pPr>
        <w:pStyle w:val="a6"/>
        <w:widowControl w:val="0"/>
        <w:tabs>
          <w:tab w:val="left" w:pos="709"/>
        </w:tabs>
        <w:suppressAutoHyphens/>
        <w:spacing w:line="240" w:lineRule="auto"/>
        <w:jc w:val="center"/>
        <w:rPr>
          <w:b/>
          <w:sz w:val="24"/>
          <w:szCs w:val="24"/>
        </w:rPr>
      </w:pPr>
    </w:p>
    <w:p w:rsidR="0020547E" w:rsidRPr="00F77709" w:rsidRDefault="0020547E" w:rsidP="0020547E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77709">
        <w:rPr>
          <w:rFonts w:ascii="Times New Roman" w:hAnsi="Times New Roman" w:cs="Times New Roman"/>
          <w:sz w:val="24"/>
          <w:szCs w:val="24"/>
        </w:rPr>
        <w:t>Оценка эффективности реализации подпрограммы</w:t>
      </w:r>
      <w:r w:rsidRPr="00F77709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20547E" w:rsidRPr="00F77709" w:rsidRDefault="0020547E" w:rsidP="0020547E">
      <w:pPr>
        <w:pStyle w:val="ConsPlusNonformat"/>
        <w:widowControl/>
        <w:numPr>
          <w:ilvl w:val="0"/>
          <w:numId w:val="32"/>
        </w:numPr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77709">
        <w:rPr>
          <w:rFonts w:ascii="Times New Roman" w:hAnsi="Times New Roman" w:cs="Times New Roman"/>
          <w:sz w:val="24"/>
          <w:szCs w:val="24"/>
        </w:rPr>
        <w:t xml:space="preserve"> Оценка достижения плановых значений индикаторов</w:t>
      </w:r>
    </w:p>
    <w:tbl>
      <w:tblPr>
        <w:tblW w:w="11159" w:type="dxa"/>
        <w:tblInd w:w="3461" w:type="dxa"/>
        <w:tblLook w:val="04A0" w:firstRow="1" w:lastRow="0" w:firstColumn="1" w:lastColumn="0" w:noHBand="0" w:noVBand="1"/>
      </w:tblPr>
      <w:tblGrid>
        <w:gridCol w:w="960"/>
        <w:gridCol w:w="3442"/>
        <w:gridCol w:w="336"/>
        <w:gridCol w:w="6521"/>
      </w:tblGrid>
      <w:tr w:rsidR="00F77709" w:rsidRPr="00F77709" w:rsidTr="00A60CE9">
        <w:trPr>
          <w:trHeight w:val="315"/>
        </w:trPr>
        <w:tc>
          <w:tcPr>
            <w:tcW w:w="960" w:type="dxa"/>
            <w:vMerge w:val="restart"/>
            <w:shd w:val="clear" w:color="auto" w:fill="auto"/>
            <w:noWrap/>
            <w:vAlign w:val="center"/>
            <w:hideMark/>
          </w:tcPr>
          <w:p w:rsidR="0020547E" w:rsidRPr="00F77709" w:rsidRDefault="0020547E" w:rsidP="00A60CE9">
            <w:pPr>
              <w:jc w:val="center"/>
              <w:rPr>
                <w:rFonts w:ascii="Calibri" w:hAnsi="Calibri"/>
              </w:rPr>
            </w:pPr>
            <w:r w:rsidRPr="00F77709">
              <w:t>ДИП =</w:t>
            </w:r>
          </w:p>
        </w:tc>
        <w:tc>
          <w:tcPr>
            <w:tcW w:w="344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7E" w:rsidRPr="00F77709" w:rsidRDefault="006A7A1F" w:rsidP="006A7A1F">
            <w:pPr>
              <w:jc w:val="center"/>
            </w:pPr>
            <w:r w:rsidRPr="00F77709">
              <w:t>17</w:t>
            </w:r>
            <w:r w:rsidR="0020547E" w:rsidRPr="00F77709">
              <w:t>,</w:t>
            </w:r>
            <w:r w:rsidRPr="00F77709">
              <w:t>89</w:t>
            </w:r>
            <w:r w:rsidR="0020547E" w:rsidRPr="00F77709">
              <w:t xml:space="preserve"> (степень решения задач)</w:t>
            </w:r>
          </w:p>
        </w:tc>
        <w:tc>
          <w:tcPr>
            <w:tcW w:w="236" w:type="dxa"/>
            <w:vMerge w:val="restart"/>
            <w:shd w:val="clear" w:color="auto" w:fill="auto"/>
            <w:noWrap/>
            <w:vAlign w:val="center"/>
            <w:hideMark/>
          </w:tcPr>
          <w:p w:rsidR="0020547E" w:rsidRPr="00F77709" w:rsidRDefault="0020547E" w:rsidP="00A60CE9">
            <w:pPr>
              <w:rPr>
                <w:rFonts w:ascii="Calibri" w:hAnsi="Calibri"/>
              </w:rPr>
            </w:pPr>
            <w:r w:rsidRPr="00F77709">
              <w:rPr>
                <w:rFonts w:ascii="Calibri" w:hAnsi="Calibri"/>
              </w:rPr>
              <w:t>=</w:t>
            </w:r>
          </w:p>
        </w:tc>
        <w:tc>
          <w:tcPr>
            <w:tcW w:w="6521" w:type="dxa"/>
            <w:vMerge w:val="restart"/>
            <w:shd w:val="clear" w:color="auto" w:fill="auto"/>
            <w:noWrap/>
            <w:vAlign w:val="center"/>
            <w:hideMark/>
          </w:tcPr>
          <w:p w:rsidR="0020547E" w:rsidRPr="00F77709" w:rsidRDefault="0020547E" w:rsidP="006A7A1F">
            <w:pPr>
              <w:rPr>
                <w:rFonts w:ascii="Calibri" w:hAnsi="Calibri"/>
              </w:rPr>
            </w:pPr>
            <w:r w:rsidRPr="00F77709">
              <w:rPr>
                <w:b/>
              </w:rPr>
              <w:t>0,</w:t>
            </w:r>
            <w:r w:rsidR="006A7A1F" w:rsidRPr="00F77709">
              <w:rPr>
                <w:b/>
              </w:rPr>
              <w:t>89</w:t>
            </w:r>
            <w:r w:rsidRPr="00F77709">
              <w:rPr>
                <w:b/>
              </w:rPr>
              <w:t xml:space="preserve"> </w:t>
            </w:r>
            <w:r w:rsidR="0044699A" w:rsidRPr="00F77709">
              <w:rPr>
                <w:b/>
              </w:rPr>
              <w:t>средняя</w:t>
            </w:r>
            <w:r w:rsidRPr="00F77709">
              <w:rPr>
                <w:b/>
              </w:rPr>
              <w:t xml:space="preserve"> результативность</w:t>
            </w:r>
            <w:r w:rsidR="0044699A" w:rsidRPr="00F77709">
              <w:rPr>
                <w:b/>
              </w:rPr>
              <w:t xml:space="preserve"> </w:t>
            </w:r>
            <w:r w:rsidR="0044699A" w:rsidRPr="00F77709">
              <w:t>(недовыполнение плана)</w:t>
            </w:r>
          </w:p>
        </w:tc>
      </w:tr>
      <w:tr w:rsidR="0020547E" w:rsidRPr="00F77709" w:rsidTr="00A60CE9">
        <w:trPr>
          <w:trHeight w:val="300"/>
        </w:trPr>
        <w:tc>
          <w:tcPr>
            <w:tcW w:w="960" w:type="dxa"/>
            <w:vMerge/>
            <w:vAlign w:val="center"/>
            <w:hideMark/>
          </w:tcPr>
          <w:p w:rsidR="0020547E" w:rsidRPr="00F77709" w:rsidRDefault="0020547E" w:rsidP="00A60CE9">
            <w:pPr>
              <w:rPr>
                <w:rFonts w:ascii="Calibri" w:hAnsi="Calibri"/>
              </w:rPr>
            </w:pPr>
          </w:p>
        </w:tc>
        <w:tc>
          <w:tcPr>
            <w:tcW w:w="344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47E" w:rsidRPr="00F77709" w:rsidRDefault="006A7A1F" w:rsidP="00A60CE9">
            <w:pPr>
              <w:jc w:val="center"/>
            </w:pPr>
            <w:r w:rsidRPr="00F77709">
              <w:t>20</w:t>
            </w:r>
          </w:p>
        </w:tc>
        <w:tc>
          <w:tcPr>
            <w:tcW w:w="236" w:type="dxa"/>
            <w:vMerge/>
            <w:vAlign w:val="center"/>
            <w:hideMark/>
          </w:tcPr>
          <w:p w:rsidR="0020547E" w:rsidRPr="00F77709" w:rsidRDefault="0020547E" w:rsidP="00A60CE9">
            <w:pPr>
              <w:rPr>
                <w:rFonts w:ascii="Calibri" w:hAnsi="Calibri"/>
              </w:rPr>
            </w:pPr>
          </w:p>
        </w:tc>
        <w:tc>
          <w:tcPr>
            <w:tcW w:w="6521" w:type="dxa"/>
            <w:vMerge/>
            <w:vAlign w:val="center"/>
            <w:hideMark/>
          </w:tcPr>
          <w:p w:rsidR="0020547E" w:rsidRPr="00F77709" w:rsidRDefault="0020547E" w:rsidP="00A60CE9">
            <w:pPr>
              <w:rPr>
                <w:rFonts w:ascii="Calibri" w:hAnsi="Calibri"/>
              </w:rPr>
            </w:pPr>
          </w:p>
        </w:tc>
      </w:tr>
    </w:tbl>
    <w:p w:rsidR="0020547E" w:rsidRPr="00F77709" w:rsidRDefault="0020547E" w:rsidP="0020547E">
      <w:pPr>
        <w:pStyle w:val="ConsPlusNonformat"/>
        <w:widowControl/>
        <w:numPr>
          <w:ilvl w:val="0"/>
          <w:numId w:val="32"/>
        </w:numPr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77709">
        <w:rPr>
          <w:rFonts w:ascii="Times New Roman" w:hAnsi="Times New Roman" w:cs="Times New Roman"/>
          <w:sz w:val="24"/>
          <w:szCs w:val="24"/>
        </w:rPr>
        <w:t>Оценка полноты финансирования</w:t>
      </w:r>
      <w:r w:rsidRPr="00F77709">
        <w:rPr>
          <w:rFonts w:ascii="Times New Roman" w:hAnsi="Times New Roman" w:cs="Times New Roman"/>
          <w:sz w:val="24"/>
          <w:szCs w:val="24"/>
          <w:lang w:val="en-US"/>
        </w:rPr>
        <w:t>:</w:t>
      </w:r>
      <w:r w:rsidRPr="00F77709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20547E" w:rsidRPr="00F77709" w:rsidRDefault="0020547E" w:rsidP="0020547E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77709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20547E" w:rsidRPr="00F77709" w:rsidRDefault="0020547E" w:rsidP="0020547E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77709">
        <w:rPr>
          <w:rFonts w:ascii="Times New Roman" w:hAnsi="Times New Roman" w:cs="Times New Roman"/>
          <w:sz w:val="24"/>
          <w:szCs w:val="24"/>
        </w:rPr>
        <w:t xml:space="preserve">                                         ПФ = </w:t>
      </w:r>
      <w:r w:rsidRPr="00F77709">
        <w:rPr>
          <w:rFonts w:ascii="Times New Roman" w:hAnsi="Times New Roman" w:cs="Times New Roman"/>
          <w:b/>
          <w:sz w:val="24"/>
          <w:szCs w:val="24"/>
        </w:rPr>
        <w:t>0,9</w:t>
      </w:r>
      <w:r w:rsidR="00F77709" w:rsidRPr="00F77709">
        <w:rPr>
          <w:rFonts w:ascii="Times New Roman" w:hAnsi="Times New Roman" w:cs="Times New Roman"/>
          <w:b/>
          <w:sz w:val="24"/>
          <w:szCs w:val="24"/>
        </w:rPr>
        <w:t>3</w:t>
      </w:r>
      <w:r w:rsidRPr="00F7770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E74DA" w:rsidRPr="00F77709">
        <w:rPr>
          <w:rFonts w:ascii="Times New Roman" w:hAnsi="Times New Roman" w:cs="Times New Roman"/>
          <w:sz w:val="24"/>
          <w:szCs w:val="24"/>
        </w:rPr>
        <w:t>–</w:t>
      </w:r>
      <w:r w:rsidRPr="00F77709">
        <w:rPr>
          <w:rFonts w:ascii="Times New Roman" w:hAnsi="Times New Roman" w:cs="Times New Roman"/>
          <w:sz w:val="24"/>
          <w:szCs w:val="24"/>
        </w:rPr>
        <w:t xml:space="preserve"> </w:t>
      </w:r>
      <w:r w:rsidR="002E74DA" w:rsidRPr="00F77709">
        <w:rPr>
          <w:rFonts w:ascii="Times New Roman" w:hAnsi="Times New Roman" w:cs="Times New Roman"/>
          <w:b/>
          <w:sz w:val="24"/>
          <w:szCs w:val="24"/>
        </w:rPr>
        <w:t>не</w:t>
      </w:r>
      <w:r w:rsidR="002E74DA" w:rsidRPr="00F77709">
        <w:rPr>
          <w:rFonts w:ascii="Times New Roman" w:hAnsi="Times New Roman" w:cs="Times New Roman"/>
          <w:sz w:val="24"/>
          <w:szCs w:val="24"/>
        </w:rPr>
        <w:t xml:space="preserve"> </w:t>
      </w:r>
      <w:r w:rsidRPr="00F77709">
        <w:rPr>
          <w:rFonts w:ascii="Times New Roman" w:hAnsi="Times New Roman" w:cs="Times New Roman"/>
          <w:b/>
          <w:sz w:val="24"/>
          <w:szCs w:val="24"/>
        </w:rPr>
        <w:t>полное финансирование</w:t>
      </w:r>
      <w:r w:rsidRPr="00F77709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20547E" w:rsidRPr="000E11DD" w:rsidRDefault="0020547E" w:rsidP="0020547E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E11DD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:rsidR="0020547E" w:rsidRPr="000E11DD" w:rsidRDefault="0020547E" w:rsidP="0020547E">
      <w:pPr>
        <w:pStyle w:val="a6"/>
        <w:widowControl w:val="0"/>
        <w:tabs>
          <w:tab w:val="left" w:pos="709"/>
        </w:tabs>
        <w:suppressAutoHyphens/>
        <w:spacing w:line="240" w:lineRule="auto"/>
        <w:ind w:firstLine="1843"/>
        <w:rPr>
          <w:b/>
          <w:sz w:val="24"/>
          <w:szCs w:val="24"/>
        </w:rPr>
      </w:pPr>
      <w:r w:rsidRPr="000E11DD">
        <w:rPr>
          <w:b/>
          <w:sz w:val="24"/>
          <w:szCs w:val="24"/>
        </w:rPr>
        <w:t xml:space="preserve">Общая оценка эффективности реализации подпрограммы - </w:t>
      </w:r>
      <w:r w:rsidR="0044699A" w:rsidRPr="000E11DD">
        <w:rPr>
          <w:b/>
          <w:sz w:val="24"/>
          <w:szCs w:val="24"/>
        </w:rPr>
        <w:t>4</w:t>
      </w:r>
      <w:r w:rsidRPr="000E11DD">
        <w:rPr>
          <w:b/>
          <w:sz w:val="24"/>
          <w:szCs w:val="24"/>
        </w:rPr>
        <w:t xml:space="preserve"> </w:t>
      </w:r>
      <w:r w:rsidR="0044699A" w:rsidRPr="000E11DD">
        <w:rPr>
          <w:b/>
          <w:sz w:val="24"/>
          <w:szCs w:val="24"/>
        </w:rPr>
        <w:t>приемлемый</w:t>
      </w:r>
      <w:r w:rsidRPr="000E11DD">
        <w:rPr>
          <w:b/>
          <w:sz w:val="24"/>
          <w:szCs w:val="24"/>
        </w:rPr>
        <w:t xml:space="preserve"> уровень эффективности </w:t>
      </w:r>
      <w:r w:rsidR="0044699A" w:rsidRPr="000E11DD">
        <w:rPr>
          <w:sz w:val="24"/>
          <w:szCs w:val="24"/>
        </w:rPr>
        <w:t xml:space="preserve">(необходим </w:t>
      </w:r>
      <w:r w:rsidR="00C6771B">
        <w:rPr>
          <w:sz w:val="24"/>
          <w:szCs w:val="24"/>
        </w:rPr>
        <w:t xml:space="preserve">контроль выполнения </w:t>
      </w:r>
      <w:r w:rsidR="0044699A" w:rsidRPr="000E11DD">
        <w:rPr>
          <w:sz w:val="24"/>
          <w:szCs w:val="24"/>
        </w:rPr>
        <w:t xml:space="preserve">показателей (индикаторов) и контроль за </w:t>
      </w:r>
      <w:r w:rsidR="004228C0" w:rsidRPr="000E11DD">
        <w:rPr>
          <w:sz w:val="24"/>
          <w:szCs w:val="24"/>
        </w:rPr>
        <w:t>объемом</w:t>
      </w:r>
      <w:r w:rsidR="0044699A" w:rsidRPr="000E11DD">
        <w:rPr>
          <w:sz w:val="24"/>
          <w:szCs w:val="24"/>
        </w:rPr>
        <w:t xml:space="preserve"> финансирования подпрограммы)</w:t>
      </w:r>
    </w:p>
    <w:p w:rsidR="00B70EB2" w:rsidRPr="000E11DD" w:rsidRDefault="00B70EB2" w:rsidP="00254A76">
      <w:pPr>
        <w:pStyle w:val="a6"/>
        <w:widowControl w:val="0"/>
        <w:tabs>
          <w:tab w:val="left" w:pos="709"/>
        </w:tabs>
        <w:suppressAutoHyphens/>
        <w:spacing w:line="240" w:lineRule="auto"/>
        <w:jc w:val="center"/>
        <w:rPr>
          <w:b/>
          <w:sz w:val="24"/>
          <w:szCs w:val="24"/>
        </w:rPr>
      </w:pPr>
    </w:p>
    <w:p w:rsidR="00A657DB" w:rsidRPr="000E11DD" w:rsidRDefault="00A657DB" w:rsidP="00A657DB">
      <w:pPr>
        <w:rPr>
          <w:b/>
        </w:rPr>
      </w:pPr>
      <w:r w:rsidRPr="000E11DD">
        <w:rPr>
          <w:b/>
        </w:rPr>
        <w:br w:type="page"/>
      </w:r>
    </w:p>
    <w:p w:rsidR="00AE54D8" w:rsidRPr="000E11DD" w:rsidRDefault="00AE54D8" w:rsidP="00FC2C5B">
      <w:pPr>
        <w:pStyle w:val="a6"/>
        <w:widowControl w:val="0"/>
        <w:numPr>
          <w:ilvl w:val="0"/>
          <w:numId w:val="4"/>
        </w:numPr>
        <w:tabs>
          <w:tab w:val="left" w:pos="709"/>
        </w:tabs>
        <w:suppressAutoHyphens/>
        <w:spacing w:line="240" w:lineRule="auto"/>
        <w:jc w:val="center"/>
        <w:rPr>
          <w:b/>
          <w:sz w:val="24"/>
          <w:szCs w:val="24"/>
        </w:rPr>
      </w:pPr>
      <w:r w:rsidRPr="000E11DD">
        <w:rPr>
          <w:b/>
          <w:sz w:val="24"/>
          <w:szCs w:val="24"/>
        </w:rPr>
        <w:lastRenderedPageBreak/>
        <w:t>«Городские парки и скверы-центры отдыха североморцев» на 201</w:t>
      </w:r>
      <w:r w:rsidR="00D434AE" w:rsidRPr="000E11DD">
        <w:rPr>
          <w:b/>
          <w:sz w:val="24"/>
          <w:szCs w:val="24"/>
        </w:rPr>
        <w:t>6</w:t>
      </w:r>
      <w:r w:rsidRPr="000E11DD">
        <w:rPr>
          <w:b/>
          <w:sz w:val="24"/>
          <w:szCs w:val="24"/>
        </w:rPr>
        <w:t>-2020 годы</w:t>
      </w:r>
    </w:p>
    <w:p w:rsidR="00EE4E6C" w:rsidRDefault="00EE4E6C" w:rsidP="00EE4E6C">
      <w:pPr>
        <w:pStyle w:val="a6"/>
        <w:widowControl w:val="0"/>
        <w:tabs>
          <w:tab w:val="left" w:pos="709"/>
        </w:tabs>
        <w:suppressAutoHyphens/>
        <w:spacing w:line="240" w:lineRule="auto"/>
        <w:jc w:val="center"/>
        <w:rPr>
          <w:b/>
          <w:sz w:val="24"/>
          <w:szCs w:val="24"/>
        </w:rPr>
      </w:pPr>
    </w:p>
    <w:tbl>
      <w:tblPr>
        <w:tblW w:w="15298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666"/>
        <w:gridCol w:w="2448"/>
        <w:gridCol w:w="850"/>
        <w:gridCol w:w="851"/>
        <w:gridCol w:w="1417"/>
        <w:gridCol w:w="993"/>
        <w:gridCol w:w="992"/>
        <w:gridCol w:w="2410"/>
        <w:gridCol w:w="992"/>
        <w:gridCol w:w="992"/>
        <w:gridCol w:w="1127"/>
        <w:gridCol w:w="1560"/>
      </w:tblGrid>
      <w:tr w:rsidR="002F1D01" w:rsidTr="002F1D01">
        <w:trPr>
          <w:trHeight w:val="441"/>
        </w:trPr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2F1D01">
              <w:rPr>
                <w:b/>
                <w:color w:val="000000"/>
                <w:sz w:val="16"/>
                <w:szCs w:val="16"/>
              </w:rPr>
              <w:t>№п/п</w:t>
            </w:r>
          </w:p>
        </w:tc>
        <w:tc>
          <w:tcPr>
            <w:tcW w:w="2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2F1D01">
              <w:rPr>
                <w:b/>
                <w:color w:val="000000"/>
                <w:sz w:val="16"/>
                <w:szCs w:val="16"/>
              </w:rPr>
              <w:t>Цель, задачи, мероприятия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01" w:rsidRPr="002F1D01" w:rsidRDefault="002F1D01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2F1D01">
              <w:rPr>
                <w:b/>
                <w:color w:val="000000"/>
                <w:sz w:val="16"/>
                <w:szCs w:val="16"/>
              </w:rPr>
              <w:t>Срок выполнения (квартал, год)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01" w:rsidRPr="002F1D01" w:rsidRDefault="002F1D01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2F1D01">
              <w:rPr>
                <w:b/>
                <w:color w:val="000000"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1D01" w:rsidRPr="002F1D01" w:rsidRDefault="002F1D01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2F1D01">
              <w:rPr>
                <w:b/>
                <w:color w:val="000000"/>
                <w:sz w:val="16"/>
                <w:szCs w:val="16"/>
              </w:rPr>
              <w:t>Объемы финансирования, тыс. руб.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01" w:rsidRPr="002F1D01" w:rsidRDefault="002F1D01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2F1D01">
              <w:rPr>
                <w:b/>
                <w:color w:val="000000"/>
                <w:sz w:val="16"/>
                <w:szCs w:val="16"/>
              </w:rPr>
              <w:t>Процент освоения, % (гр.6/гр.5)</w:t>
            </w:r>
          </w:p>
        </w:tc>
        <w:tc>
          <w:tcPr>
            <w:tcW w:w="55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1D01" w:rsidRPr="002F1D01" w:rsidRDefault="002F1D01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2F1D01">
              <w:rPr>
                <w:b/>
                <w:color w:val="000000"/>
                <w:sz w:val="16"/>
                <w:szCs w:val="16"/>
              </w:rPr>
              <w:t>Показатели (индикаторы) результативности выполнения мероприятий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01" w:rsidRPr="002F1D01" w:rsidRDefault="002F1D01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2F1D01">
              <w:rPr>
                <w:b/>
                <w:color w:val="000000"/>
                <w:sz w:val="16"/>
                <w:szCs w:val="16"/>
              </w:rPr>
              <w:t>Исполнители, перечень организаций, участвующих в реализации мероприятий</w:t>
            </w:r>
          </w:p>
        </w:tc>
      </w:tr>
      <w:tr w:rsidR="002F1D01" w:rsidTr="00F77709">
        <w:trPr>
          <w:trHeight w:val="702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01" w:rsidRPr="002F1D01" w:rsidRDefault="002F1D01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2F1D01">
              <w:rPr>
                <w:b/>
                <w:color w:val="000000"/>
                <w:sz w:val="16"/>
                <w:szCs w:val="16"/>
              </w:rPr>
              <w:t>Уточненные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01" w:rsidRPr="002F1D01" w:rsidRDefault="002F1D01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2F1D01">
              <w:rPr>
                <w:b/>
                <w:color w:val="000000"/>
                <w:sz w:val="16"/>
                <w:szCs w:val="16"/>
              </w:rPr>
              <w:t>Кассовый расход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01" w:rsidRPr="002F1D01" w:rsidRDefault="002F1D01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2F1D01">
              <w:rPr>
                <w:b/>
                <w:color w:val="000000"/>
                <w:sz w:val="16"/>
                <w:szCs w:val="16"/>
              </w:rPr>
              <w:t>Наименование, ед. измерения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2F1D01">
              <w:rPr>
                <w:b/>
                <w:color w:val="000000"/>
                <w:sz w:val="16"/>
                <w:szCs w:val="16"/>
              </w:rPr>
              <w:t>План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2F1D01">
              <w:rPr>
                <w:b/>
                <w:color w:val="000000"/>
                <w:sz w:val="16"/>
                <w:szCs w:val="16"/>
              </w:rPr>
              <w:t>Факт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01" w:rsidRPr="002F1D01" w:rsidRDefault="002F1D01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2F1D01">
              <w:rPr>
                <w:b/>
                <w:color w:val="000000"/>
                <w:sz w:val="16"/>
                <w:szCs w:val="16"/>
              </w:rPr>
              <w:t>Процент исполнения, % (гр.10/гр.9)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>
            <w:pPr>
              <w:rPr>
                <w:b/>
                <w:color w:val="000000"/>
                <w:sz w:val="16"/>
                <w:szCs w:val="16"/>
              </w:rPr>
            </w:pPr>
          </w:p>
        </w:tc>
      </w:tr>
      <w:tr w:rsidR="002F1D01" w:rsidTr="002F1D01">
        <w:trPr>
          <w:trHeight w:val="178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1D01" w:rsidRPr="002F1D01" w:rsidRDefault="002F1D01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2F1D01">
              <w:rPr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1D01" w:rsidRPr="002F1D01" w:rsidRDefault="002F1D01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2F1D01">
              <w:rPr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1D01" w:rsidRPr="002F1D01" w:rsidRDefault="002F1D01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2F1D01">
              <w:rPr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1D01" w:rsidRPr="002F1D01" w:rsidRDefault="002F1D01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2F1D01">
              <w:rPr>
                <w:b/>
                <w:color w:val="000000"/>
                <w:sz w:val="16"/>
                <w:szCs w:val="16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1D01" w:rsidRPr="002F1D01" w:rsidRDefault="002F1D01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2F1D01">
              <w:rPr>
                <w:b/>
                <w:color w:val="000000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1D01" w:rsidRPr="002F1D01" w:rsidRDefault="002F1D01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2F1D01">
              <w:rPr>
                <w:b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1D01" w:rsidRPr="002F1D01" w:rsidRDefault="002F1D01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2F1D01">
              <w:rPr>
                <w:b/>
                <w:color w:val="000000"/>
                <w:sz w:val="16"/>
                <w:szCs w:val="16"/>
              </w:rPr>
              <w:t>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1D01" w:rsidRPr="002F1D01" w:rsidRDefault="002F1D01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2F1D01">
              <w:rPr>
                <w:b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1D01" w:rsidRPr="002F1D01" w:rsidRDefault="002F1D01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2F1D01">
              <w:rPr>
                <w:b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1D01" w:rsidRPr="002F1D01" w:rsidRDefault="002F1D01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2F1D01">
              <w:rPr>
                <w:b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1D01" w:rsidRPr="002F1D01" w:rsidRDefault="002F1D01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2F1D01">
              <w:rPr>
                <w:b/>
                <w:color w:val="000000"/>
                <w:sz w:val="16"/>
                <w:szCs w:val="16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1D01" w:rsidRPr="002F1D01" w:rsidRDefault="002F1D01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2F1D01">
              <w:rPr>
                <w:b/>
                <w:color w:val="000000"/>
                <w:sz w:val="16"/>
                <w:szCs w:val="16"/>
              </w:rPr>
              <w:t>12</w:t>
            </w:r>
          </w:p>
        </w:tc>
      </w:tr>
      <w:tr w:rsidR="002F1D01" w:rsidTr="002F1D01">
        <w:trPr>
          <w:trHeight w:val="265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1D01" w:rsidRPr="002F1D01" w:rsidRDefault="002F1D01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2F1D01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63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D01" w:rsidRPr="002F1D01" w:rsidRDefault="002F1D01" w:rsidP="002F1D01">
            <w:pPr>
              <w:rPr>
                <w:b/>
                <w:color w:val="000000"/>
                <w:sz w:val="16"/>
                <w:szCs w:val="16"/>
              </w:rPr>
            </w:pPr>
            <w:r w:rsidRPr="002F1D01">
              <w:rPr>
                <w:b/>
                <w:bCs/>
                <w:color w:val="000000"/>
                <w:sz w:val="16"/>
                <w:szCs w:val="16"/>
              </w:rPr>
              <w:t>Цель: Повышение благоустройства городских парков и скверов</w:t>
            </w:r>
          </w:p>
        </w:tc>
      </w:tr>
      <w:tr w:rsidR="002F1D01" w:rsidTr="002F1D01">
        <w:trPr>
          <w:trHeight w:val="385"/>
        </w:trPr>
        <w:tc>
          <w:tcPr>
            <w:tcW w:w="6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2F1D01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5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2F1D01">
              <w:rPr>
                <w:b/>
                <w:bCs/>
                <w:color w:val="000000"/>
                <w:sz w:val="16"/>
                <w:szCs w:val="16"/>
              </w:rPr>
              <w:t xml:space="preserve">Задача: </w:t>
            </w:r>
            <w:r w:rsidRPr="002F1D01">
              <w:rPr>
                <w:b/>
                <w:color w:val="000000"/>
                <w:sz w:val="16"/>
                <w:szCs w:val="16"/>
              </w:rPr>
              <w:t>Качественное совершенствование паркового пространства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01" w:rsidRPr="002F1D01" w:rsidRDefault="002F1D01" w:rsidP="002F1D01">
            <w:pPr>
              <w:rPr>
                <w:b/>
                <w:color w:val="000000"/>
                <w:sz w:val="16"/>
                <w:szCs w:val="16"/>
              </w:rPr>
            </w:pPr>
            <w:r w:rsidRPr="002F1D01">
              <w:rPr>
                <w:b/>
                <w:color w:val="000000"/>
                <w:sz w:val="16"/>
                <w:szCs w:val="16"/>
              </w:rPr>
              <w:t xml:space="preserve">Доля исполненных мероприятий, %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2F1D01">
              <w:rPr>
                <w:b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1D01" w:rsidRPr="002F1D01" w:rsidRDefault="002F1D01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2F1D01">
              <w:rPr>
                <w:b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2F1D01">
              <w:rPr>
                <w:b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1D01" w:rsidRPr="002F1D01" w:rsidRDefault="002F1D01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2F1D01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2F1D01" w:rsidTr="002F1D01">
        <w:trPr>
          <w:trHeight w:val="547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7551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1D01" w:rsidRPr="002F1D01" w:rsidRDefault="002F1D0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D01" w:rsidRPr="002F1D01" w:rsidRDefault="002F1D01" w:rsidP="002F1D01">
            <w:pPr>
              <w:rPr>
                <w:b/>
                <w:color w:val="000000"/>
                <w:sz w:val="16"/>
                <w:szCs w:val="16"/>
              </w:rPr>
            </w:pPr>
            <w:r w:rsidRPr="002F1D01">
              <w:rPr>
                <w:b/>
                <w:color w:val="000000"/>
                <w:sz w:val="16"/>
                <w:szCs w:val="16"/>
              </w:rPr>
              <w:t xml:space="preserve">Доля паркового пространства, содержащегося в удовлетворительном состоянии, %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80309E" w:rsidRDefault="002F1D01">
            <w:pPr>
              <w:jc w:val="center"/>
              <w:rPr>
                <w:b/>
                <w:color w:val="000000"/>
                <w:sz w:val="16"/>
                <w:szCs w:val="16"/>
                <w:highlight w:val="yellow"/>
              </w:rPr>
            </w:pPr>
            <w:r w:rsidRPr="0080309E">
              <w:rPr>
                <w:b/>
                <w:color w:val="000000"/>
                <w:sz w:val="16"/>
                <w:szCs w:val="16"/>
                <w:highlight w:val="yellow"/>
              </w:rPr>
              <w:t>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1D01" w:rsidRPr="0080309E" w:rsidRDefault="002F1D01">
            <w:pPr>
              <w:jc w:val="center"/>
              <w:rPr>
                <w:b/>
                <w:color w:val="000000"/>
                <w:sz w:val="16"/>
                <w:szCs w:val="16"/>
                <w:highlight w:val="yellow"/>
              </w:rPr>
            </w:pPr>
            <w:r w:rsidRPr="0080309E">
              <w:rPr>
                <w:b/>
                <w:color w:val="000000"/>
                <w:sz w:val="16"/>
                <w:szCs w:val="16"/>
                <w:highlight w:val="yellow"/>
              </w:rPr>
              <w:t>20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80309E" w:rsidRDefault="002F1D01">
            <w:pPr>
              <w:jc w:val="center"/>
              <w:rPr>
                <w:b/>
                <w:color w:val="000000"/>
                <w:sz w:val="16"/>
                <w:szCs w:val="16"/>
                <w:highlight w:val="yellow"/>
              </w:rPr>
            </w:pPr>
            <w:r w:rsidRPr="0080309E">
              <w:rPr>
                <w:b/>
                <w:color w:val="000000"/>
                <w:sz w:val="16"/>
                <w:szCs w:val="16"/>
                <w:highlight w:val="yellow"/>
              </w:rPr>
              <w:t>69%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1D01" w:rsidRPr="002F1D01" w:rsidRDefault="002F1D01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2F1D01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2F1D01" w:rsidTr="002F1D01">
        <w:trPr>
          <w:trHeight w:val="379"/>
        </w:trPr>
        <w:tc>
          <w:tcPr>
            <w:tcW w:w="6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4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1D01" w:rsidRPr="002F1D01" w:rsidRDefault="002F1D01" w:rsidP="002F1D01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2F1D01">
              <w:rPr>
                <w:b/>
                <w:bCs/>
                <w:color w:val="000000"/>
                <w:sz w:val="16"/>
                <w:szCs w:val="16"/>
              </w:rPr>
              <w:t xml:space="preserve">Основное мероприятие 1. </w:t>
            </w:r>
            <w:r w:rsidRPr="002F1D01">
              <w:rPr>
                <w:color w:val="000000"/>
                <w:sz w:val="16"/>
                <w:szCs w:val="16"/>
              </w:rPr>
              <w:t>Содержание, ремонт, капитальный ремонт и реконструкция объектов озеленения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 xml:space="preserve">2020 г., в </w:t>
            </w:r>
            <w:proofErr w:type="spellStart"/>
            <w:r w:rsidRPr="002F1D01">
              <w:rPr>
                <w:color w:val="000000"/>
                <w:sz w:val="16"/>
                <w:szCs w:val="16"/>
              </w:rPr>
              <w:t>т.ч</w:t>
            </w:r>
            <w:proofErr w:type="spellEnd"/>
            <w:r w:rsidRPr="002F1D01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01" w:rsidRPr="002F1D01" w:rsidRDefault="002F1D01" w:rsidP="002F1D01">
            <w:pPr>
              <w:jc w:val="right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F1D01">
              <w:rPr>
                <w:b/>
                <w:bCs/>
                <w:color w:val="000000"/>
                <w:sz w:val="16"/>
                <w:szCs w:val="16"/>
              </w:rPr>
              <w:t>5 110,66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F1D01">
              <w:rPr>
                <w:b/>
                <w:bCs/>
                <w:color w:val="000000"/>
                <w:sz w:val="16"/>
                <w:szCs w:val="16"/>
              </w:rPr>
              <w:t>4 295,38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F1D01">
              <w:rPr>
                <w:b/>
                <w:bCs/>
                <w:color w:val="000000"/>
                <w:sz w:val="16"/>
                <w:szCs w:val="16"/>
              </w:rPr>
              <w:t>84,05%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 xml:space="preserve">Площадь объектов, </w:t>
            </w:r>
            <w:proofErr w:type="spellStart"/>
            <w:r w:rsidRPr="002F1D01">
              <w:rPr>
                <w:color w:val="000000"/>
                <w:sz w:val="16"/>
                <w:szCs w:val="16"/>
              </w:rPr>
              <w:t>кв.м</w:t>
            </w:r>
            <w:proofErr w:type="spellEnd"/>
            <w:r w:rsidRPr="002F1D01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148 933,90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148 933,90</w:t>
            </w:r>
          </w:p>
        </w:tc>
        <w:tc>
          <w:tcPr>
            <w:tcW w:w="1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 xml:space="preserve">КРГХ </w:t>
            </w:r>
            <w:proofErr w:type="gramStart"/>
            <w:r w:rsidRPr="002F1D01">
              <w:rPr>
                <w:color w:val="000000"/>
                <w:sz w:val="16"/>
                <w:szCs w:val="16"/>
              </w:rPr>
              <w:t>администрации</w:t>
            </w:r>
            <w:proofErr w:type="gramEnd"/>
            <w:r w:rsidRPr="002F1D01">
              <w:rPr>
                <w:color w:val="000000"/>
                <w:sz w:val="16"/>
                <w:szCs w:val="16"/>
              </w:rPr>
              <w:t xml:space="preserve"> ЗАТО г. Североморск, МКУ "ГЦ ЖКХ ЗАТО г. Североморск"</w:t>
            </w:r>
          </w:p>
        </w:tc>
      </w:tr>
      <w:tr w:rsidR="002F1D01" w:rsidTr="002F1D01">
        <w:trPr>
          <w:trHeight w:val="379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4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F1D01" w:rsidRPr="002F1D01" w:rsidRDefault="002F1D01" w:rsidP="002F1D0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01" w:rsidRPr="002F1D01" w:rsidRDefault="002F1D01" w:rsidP="002F1D01">
            <w:pPr>
              <w:jc w:val="right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МБ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5 110,66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4 295,38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84,05%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2F1D01" w:rsidTr="002F1D01">
        <w:trPr>
          <w:trHeight w:val="379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4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F1D01" w:rsidRPr="002F1D01" w:rsidRDefault="002F1D01" w:rsidP="002F1D0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01" w:rsidRPr="002F1D01" w:rsidRDefault="002F1D01" w:rsidP="002F1D01">
            <w:pPr>
              <w:jc w:val="right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ОБ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2F1D01" w:rsidTr="002F1D01">
        <w:trPr>
          <w:trHeight w:val="379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4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F1D01" w:rsidRPr="002F1D01" w:rsidRDefault="002F1D01" w:rsidP="002F1D0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01" w:rsidRPr="002F1D01" w:rsidRDefault="002F1D01" w:rsidP="002F1D01">
            <w:pPr>
              <w:jc w:val="right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ФБ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2F1D01" w:rsidTr="002F1D01">
        <w:trPr>
          <w:trHeight w:val="342"/>
        </w:trPr>
        <w:tc>
          <w:tcPr>
            <w:tcW w:w="6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1.1</w:t>
            </w:r>
          </w:p>
        </w:tc>
        <w:tc>
          <w:tcPr>
            <w:tcW w:w="24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Содержание объектов озеленения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 xml:space="preserve">2020 г., в </w:t>
            </w:r>
            <w:proofErr w:type="spellStart"/>
            <w:r w:rsidRPr="002F1D01">
              <w:rPr>
                <w:color w:val="000000"/>
                <w:sz w:val="16"/>
                <w:szCs w:val="16"/>
              </w:rPr>
              <w:t>т.ч</w:t>
            </w:r>
            <w:proofErr w:type="spellEnd"/>
            <w:r w:rsidRPr="002F1D01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01" w:rsidRPr="002F1D01" w:rsidRDefault="002F1D01" w:rsidP="002F1D01">
            <w:pPr>
              <w:jc w:val="right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4 311,19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3 495,91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81,09%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1D01" w:rsidRPr="002F1D01" w:rsidRDefault="002F1D01" w:rsidP="002F1D0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F1D01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2F1D01" w:rsidTr="002F1D01">
        <w:trPr>
          <w:trHeight w:val="342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4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01" w:rsidRPr="002F1D01" w:rsidRDefault="002F1D01" w:rsidP="002F1D01">
            <w:pPr>
              <w:jc w:val="right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МБ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4 311,19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3 495,91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81,09%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2F1D01" w:rsidTr="002F1D01">
        <w:trPr>
          <w:trHeight w:val="342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4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01" w:rsidRPr="002F1D01" w:rsidRDefault="002F1D01" w:rsidP="002F1D01">
            <w:pPr>
              <w:jc w:val="right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ОБ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2F1D01" w:rsidTr="002F1D01">
        <w:trPr>
          <w:trHeight w:val="342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4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01" w:rsidRPr="002F1D01" w:rsidRDefault="002F1D01" w:rsidP="002F1D01">
            <w:pPr>
              <w:jc w:val="right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ФБ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2F1D01" w:rsidTr="002F1D01">
        <w:trPr>
          <w:trHeight w:val="342"/>
        </w:trPr>
        <w:tc>
          <w:tcPr>
            <w:tcW w:w="6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24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Содержание в чистоте парков и скверов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 xml:space="preserve">2020 г., в </w:t>
            </w:r>
            <w:proofErr w:type="spellStart"/>
            <w:r w:rsidRPr="002F1D01">
              <w:rPr>
                <w:color w:val="000000"/>
                <w:sz w:val="16"/>
                <w:szCs w:val="16"/>
              </w:rPr>
              <w:t>т.ч</w:t>
            </w:r>
            <w:proofErr w:type="spellEnd"/>
            <w:r w:rsidRPr="002F1D01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01" w:rsidRPr="002F1D01" w:rsidRDefault="002F1D01" w:rsidP="002F1D01">
            <w:pPr>
              <w:jc w:val="right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4 016,19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3 200,91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79,70%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 xml:space="preserve">Площадь объектов, </w:t>
            </w:r>
            <w:proofErr w:type="spellStart"/>
            <w:r w:rsidRPr="002F1D01">
              <w:rPr>
                <w:color w:val="000000"/>
                <w:sz w:val="16"/>
                <w:szCs w:val="16"/>
              </w:rPr>
              <w:t>кв.м</w:t>
            </w:r>
            <w:proofErr w:type="spellEnd"/>
            <w:r w:rsidRPr="002F1D01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148 933,90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148 933,90</w:t>
            </w:r>
          </w:p>
        </w:tc>
        <w:tc>
          <w:tcPr>
            <w:tcW w:w="1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 xml:space="preserve">КРГХ </w:t>
            </w:r>
            <w:proofErr w:type="gramStart"/>
            <w:r w:rsidRPr="002F1D01">
              <w:rPr>
                <w:color w:val="000000"/>
                <w:sz w:val="16"/>
                <w:szCs w:val="16"/>
              </w:rPr>
              <w:t>администрации</w:t>
            </w:r>
            <w:proofErr w:type="gramEnd"/>
            <w:r w:rsidRPr="002F1D01">
              <w:rPr>
                <w:color w:val="000000"/>
                <w:sz w:val="16"/>
                <w:szCs w:val="16"/>
              </w:rPr>
              <w:t xml:space="preserve"> ЗАТО г. Североморск, МКУ "ГЦ ЖКХ ЗАТО г. Североморск"</w:t>
            </w:r>
          </w:p>
        </w:tc>
      </w:tr>
      <w:tr w:rsidR="002F1D01" w:rsidTr="002F1D01">
        <w:trPr>
          <w:trHeight w:val="342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4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01" w:rsidRPr="002F1D01" w:rsidRDefault="002F1D01" w:rsidP="002F1D01">
            <w:pPr>
              <w:jc w:val="right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МБ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4 016,19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3 200,91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79,70%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</w:tr>
      <w:tr w:rsidR="002F1D01" w:rsidTr="002F1D01">
        <w:trPr>
          <w:trHeight w:val="342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4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01" w:rsidRPr="002F1D01" w:rsidRDefault="002F1D01" w:rsidP="002F1D01">
            <w:pPr>
              <w:jc w:val="right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ОБ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</w:tr>
      <w:tr w:rsidR="002F1D01" w:rsidTr="002F1D01">
        <w:trPr>
          <w:trHeight w:val="300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4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01" w:rsidRPr="002F1D01" w:rsidRDefault="002F1D01" w:rsidP="002F1D01">
            <w:pPr>
              <w:jc w:val="right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ФБ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</w:tr>
      <w:tr w:rsidR="002F1D01" w:rsidTr="002F1D01">
        <w:trPr>
          <w:trHeight w:val="300"/>
        </w:trPr>
        <w:tc>
          <w:tcPr>
            <w:tcW w:w="6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1.1.2.</w:t>
            </w:r>
          </w:p>
        </w:tc>
        <w:tc>
          <w:tcPr>
            <w:tcW w:w="24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Разработка карты зеленых насаждений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 xml:space="preserve">2020 г., в </w:t>
            </w:r>
            <w:proofErr w:type="spellStart"/>
            <w:r w:rsidRPr="002F1D01">
              <w:rPr>
                <w:color w:val="000000"/>
                <w:sz w:val="16"/>
                <w:szCs w:val="16"/>
              </w:rPr>
              <w:t>т.ч</w:t>
            </w:r>
            <w:proofErr w:type="spellEnd"/>
            <w:r w:rsidRPr="002F1D01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01" w:rsidRPr="002F1D01" w:rsidRDefault="002F1D01" w:rsidP="002F1D01">
            <w:pPr>
              <w:jc w:val="right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295,00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295,00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 xml:space="preserve">По мере необходимости, Да-1, </w:t>
            </w:r>
            <w:proofErr w:type="gramStart"/>
            <w:r w:rsidRPr="002F1D01">
              <w:rPr>
                <w:color w:val="000000"/>
                <w:sz w:val="16"/>
                <w:szCs w:val="16"/>
              </w:rPr>
              <w:t>Нет</w:t>
            </w:r>
            <w:proofErr w:type="gramEnd"/>
            <w:r w:rsidRPr="002F1D01">
              <w:rPr>
                <w:color w:val="000000"/>
                <w:sz w:val="16"/>
                <w:szCs w:val="16"/>
              </w:rPr>
              <w:t xml:space="preserve"> - 0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 xml:space="preserve">КРГХ </w:t>
            </w:r>
            <w:proofErr w:type="gramStart"/>
            <w:r w:rsidRPr="002F1D01">
              <w:rPr>
                <w:color w:val="000000"/>
                <w:sz w:val="16"/>
                <w:szCs w:val="16"/>
              </w:rPr>
              <w:t>администрации</w:t>
            </w:r>
            <w:proofErr w:type="gramEnd"/>
            <w:r w:rsidRPr="002F1D01">
              <w:rPr>
                <w:color w:val="000000"/>
                <w:sz w:val="16"/>
                <w:szCs w:val="16"/>
              </w:rPr>
              <w:t xml:space="preserve"> ЗАТО </w:t>
            </w:r>
            <w:r w:rsidRPr="002F1D01">
              <w:rPr>
                <w:color w:val="000000"/>
                <w:sz w:val="16"/>
                <w:szCs w:val="16"/>
              </w:rPr>
              <w:br/>
              <w:t>г. Североморск</w:t>
            </w:r>
          </w:p>
        </w:tc>
      </w:tr>
      <w:tr w:rsidR="002F1D01" w:rsidTr="002F1D01">
        <w:trPr>
          <w:trHeight w:val="300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4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01" w:rsidRPr="002F1D01" w:rsidRDefault="002F1D01" w:rsidP="002F1D01">
            <w:pPr>
              <w:jc w:val="right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МБ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295,00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295,00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</w:tr>
      <w:tr w:rsidR="002F1D01" w:rsidTr="002F1D01">
        <w:trPr>
          <w:trHeight w:val="300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4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01" w:rsidRPr="002F1D01" w:rsidRDefault="002F1D01" w:rsidP="002F1D01">
            <w:pPr>
              <w:jc w:val="right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ОБ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</w:tr>
      <w:tr w:rsidR="002F1D01" w:rsidTr="002F1D01">
        <w:trPr>
          <w:trHeight w:val="300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4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01" w:rsidRPr="002F1D01" w:rsidRDefault="002F1D01" w:rsidP="002F1D01">
            <w:pPr>
              <w:jc w:val="right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ФБ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</w:tr>
      <w:tr w:rsidR="002F1D01" w:rsidTr="002F1D01">
        <w:trPr>
          <w:trHeight w:val="300"/>
        </w:trPr>
        <w:tc>
          <w:tcPr>
            <w:tcW w:w="6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1.2</w:t>
            </w:r>
          </w:p>
        </w:tc>
        <w:tc>
          <w:tcPr>
            <w:tcW w:w="24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Ремонт объектов озеленения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 xml:space="preserve">2020 г., в </w:t>
            </w:r>
            <w:proofErr w:type="spellStart"/>
            <w:r w:rsidRPr="002F1D01">
              <w:rPr>
                <w:color w:val="000000"/>
                <w:sz w:val="16"/>
                <w:szCs w:val="16"/>
              </w:rPr>
              <w:t>т.ч</w:t>
            </w:r>
            <w:proofErr w:type="spellEnd"/>
            <w:r w:rsidRPr="002F1D01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01" w:rsidRPr="002F1D01" w:rsidRDefault="002F1D01" w:rsidP="002F1D01">
            <w:pPr>
              <w:jc w:val="right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298,62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298,62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 </w:t>
            </w:r>
          </w:p>
        </w:tc>
      </w:tr>
      <w:tr w:rsidR="002F1D01" w:rsidTr="002F1D01">
        <w:trPr>
          <w:trHeight w:val="300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4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01" w:rsidRPr="002F1D01" w:rsidRDefault="002F1D01" w:rsidP="002F1D01">
            <w:pPr>
              <w:jc w:val="right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МБ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298,62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298,62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</w:tr>
      <w:tr w:rsidR="002F1D01" w:rsidTr="002F1D01">
        <w:trPr>
          <w:trHeight w:val="300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4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01" w:rsidRPr="002F1D01" w:rsidRDefault="002F1D01" w:rsidP="002F1D01">
            <w:pPr>
              <w:jc w:val="right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ОБ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</w:tr>
      <w:tr w:rsidR="002F1D01" w:rsidTr="002F1D01">
        <w:trPr>
          <w:trHeight w:val="300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4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01" w:rsidRPr="002F1D01" w:rsidRDefault="002F1D01" w:rsidP="002F1D01">
            <w:pPr>
              <w:jc w:val="right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ФБ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</w:tr>
      <w:tr w:rsidR="002F1D01" w:rsidTr="002F1D01">
        <w:trPr>
          <w:trHeight w:val="300"/>
        </w:trPr>
        <w:tc>
          <w:tcPr>
            <w:tcW w:w="6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1.2.5</w:t>
            </w:r>
          </w:p>
        </w:tc>
        <w:tc>
          <w:tcPr>
            <w:tcW w:w="24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Разработка проектно-сметной документации на обустройство зон отдыха различного назначения на объектах озеленения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 xml:space="preserve">2020 г., в </w:t>
            </w:r>
            <w:proofErr w:type="spellStart"/>
            <w:r w:rsidRPr="002F1D01">
              <w:rPr>
                <w:color w:val="000000"/>
                <w:sz w:val="16"/>
                <w:szCs w:val="16"/>
              </w:rPr>
              <w:t>т.ч</w:t>
            </w:r>
            <w:proofErr w:type="spellEnd"/>
            <w:r w:rsidRPr="002F1D01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01" w:rsidRPr="002F1D01" w:rsidRDefault="002F1D01" w:rsidP="002F1D01">
            <w:pPr>
              <w:jc w:val="right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298,62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298,62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 xml:space="preserve">По мере </w:t>
            </w:r>
            <w:proofErr w:type="gramStart"/>
            <w:r w:rsidRPr="002F1D01">
              <w:rPr>
                <w:color w:val="000000"/>
                <w:sz w:val="16"/>
                <w:szCs w:val="16"/>
              </w:rPr>
              <w:t>необходимости,Да</w:t>
            </w:r>
            <w:proofErr w:type="gramEnd"/>
            <w:r w:rsidRPr="002F1D01">
              <w:rPr>
                <w:color w:val="000000"/>
                <w:sz w:val="16"/>
                <w:szCs w:val="16"/>
              </w:rPr>
              <w:t>-1, Нет - 0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0%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 xml:space="preserve">КРГХ </w:t>
            </w:r>
            <w:proofErr w:type="gramStart"/>
            <w:r w:rsidRPr="002F1D01">
              <w:rPr>
                <w:color w:val="000000"/>
                <w:sz w:val="16"/>
                <w:szCs w:val="16"/>
              </w:rPr>
              <w:t>администрации</w:t>
            </w:r>
            <w:proofErr w:type="gramEnd"/>
            <w:r w:rsidRPr="002F1D01">
              <w:rPr>
                <w:color w:val="000000"/>
                <w:sz w:val="16"/>
                <w:szCs w:val="16"/>
              </w:rPr>
              <w:t xml:space="preserve"> ЗАТО г. Североморск, МКУ "ГЦ ЖКХ ЗАТО г. Североморск"</w:t>
            </w:r>
          </w:p>
        </w:tc>
      </w:tr>
      <w:tr w:rsidR="002F1D01" w:rsidTr="002F1D01">
        <w:trPr>
          <w:trHeight w:val="300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4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01" w:rsidRPr="002F1D01" w:rsidRDefault="002F1D01" w:rsidP="002F1D01">
            <w:pPr>
              <w:jc w:val="right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МБ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298,62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298,62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</w:tr>
      <w:tr w:rsidR="002F1D01" w:rsidTr="002F1D01">
        <w:trPr>
          <w:trHeight w:val="300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4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01" w:rsidRPr="002F1D01" w:rsidRDefault="002F1D01" w:rsidP="002F1D01">
            <w:pPr>
              <w:jc w:val="right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ОБ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</w:tr>
      <w:tr w:rsidR="002F1D01" w:rsidTr="002F1D01">
        <w:trPr>
          <w:trHeight w:val="300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4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01" w:rsidRPr="002F1D01" w:rsidRDefault="002F1D01" w:rsidP="002F1D01">
            <w:pPr>
              <w:jc w:val="right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ФБ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</w:tr>
      <w:tr w:rsidR="002F1D01" w:rsidTr="002F1D01">
        <w:trPr>
          <w:trHeight w:val="300"/>
        </w:trPr>
        <w:tc>
          <w:tcPr>
            <w:tcW w:w="6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1.3</w:t>
            </w:r>
          </w:p>
        </w:tc>
        <w:tc>
          <w:tcPr>
            <w:tcW w:w="24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Установка (демонтаж) элементов обустройства парков и скверов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 xml:space="preserve">2020 г., в </w:t>
            </w:r>
            <w:proofErr w:type="spellStart"/>
            <w:r w:rsidRPr="002F1D01">
              <w:rPr>
                <w:color w:val="000000"/>
                <w:sz w:val="16"/>
                <w:szCs w:val="16"/>
              </w:rPr>
              <w:t>т.ч</w:t>
            </w:r>
            <w:proofErr w:type="spellEnd"/>
            <w:r w:rsidRPr="002F1D01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01" w:rsidRPr="002F1D01" w:rsidRDefault="002F1D01" w:rsidP="002F1D01">
            <w:pPr>
              <w:jc w:val="right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500,85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500,85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 </w:t>
            </w:r>
          </w:p>
        </w:tc>
      </w:tr>
      <w:tr w:rsidR="002F1D01" w:rsidTr="002F1D01">
        <w:trPr>
          <w:trHeight w:val="300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4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01" w:rsidRPr="002F1D01" w:rsidRDefault="002F1D01" w:rsidP="002F1D01">
            <w:pPr>
              <w:jc w:val="right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МБ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500,85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500,85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</w:tr>
      <w:tr w:rsidR="002F1D01" w:rsidTr="002F1D01">
        <w:trPr>
          <w:trHeight w:val="300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4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01" w:rsidRPr="002F1D01" w:rsidRDefault="002F1D01" w:rsidP="002F1D01">
            <w:pPr>
              <w:jc w:val="right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ОБ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</w:tr>
      <w:tr w:rsidR="002F1D01" w:rsidTr="002F1D01">
        <w:trPr>
          <w:trHeight w:val="300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4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01" w:rsidRPr="002F1D01" w:rsidRDefault="002F1D01" w:rsidP="002F1D01">
            <w:pPr>
              <w:jc w:val="right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ФБ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</w:tr>
      <w:tr w:rsidR="002F1D01" w:rsidTr="002F1D01">
        <w:trPr>
          <w:trHeight w:val="300"/>
        </w:trPr>
        <w:tc>
          <w:tcPr>
            <w:tcW w:w="6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1.3.2.</w:t>
            </w:r>
          </w:p>
        </w:tc>
        <w:tc>
          <w:tcPr>
            <w:tcW w:w="24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01" w:rsidRPr="002F1D01" w:rsidRDefault="002F1D01" w:rsidP="007F7C35">
            <w:pPr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Установка (демонтаж) элементов обустройства парков и скверов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 xml:space="preserve">2020 г., в </w:t>
            </w:r>
            <w:proofErr w:type="spellStart"/>
            <w:r w:rsidRPr="002F1D01">
              <w:rPr>
                <w:color w:val="000000"/>
                <w:sz w:val="16"/>
                <w:szCs w:val="16"/>
              </w:rPr>
              <w:t>т.ч</w:t>
            </w:r>
            <w:proofErr w:type="spellEnd"/>
            <w:r w:rsidRPr="002F1D01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01" w:rsidRPr="002F1D01" w:rsidRDefault="002F1D01" w:rsidP="002F1D01">
            <w:pPr>
              <w:jc w:val="right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500,85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500,85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 xml:space="preserve">По мере необходимости, Да-1, </w:t>
            </w:r>
            <w:proofErr w:type="gramStart"/>
            <w:r w:rsidRPr="002F1D01">
              <w:rPr>
                <w:color w:val="000000"/>
                <w:sz w:val="16"/>
                <w:szCs w:val="16"/>
              </w:rPr>
              <w:t>Нет</w:t>
            </w:r>
            <w:proofErr w:type="gramEnd"/>
            <w:r w:rsidRPr="002F1D01">
              <w:rPr>
                <w:color w:val="000000"/>
                <w:sz w:val="16"/>
                <w:szCs w:val="16"/>
              </w:rPr>
              <w:t xml:space="preserve"> - 0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 xml:space="preserve">КРГХ </w:t>
            </w:r>
            <w:proofErr w:type="gramStart"/>
            <w:r w:rsidRPr="002F1D01">
              <w:rPr>
                <w:color w:val="000000"/>
                <w:sz w:val="16"/>
                <w:szCs w:val="16"/>
              </w:rPr>
              <w:t>администрации</w:t>
            </w:r>
            <w:proofErr w:type="gramEnd"/>
            <w:r w:rsidRPr="002F1D01">
              <w:rPr>
                <w:color w:val="000000"/>
                <w:sz w:val="16"/>
                <w:szCs w:val="16"/>
              </w:rPr>
              <w:t xml:space="preserve"> ЗАТО г. Североморск, МКУ "ГЦ ЖКХ ЗАТО г. Североморск"</w:t>
            </w:r>
          </w:p>
        </w:tc>
      </w:tr>
      <w:tr w:rsidR="002F1D01" w:rsidTr="002F1D01">
        <w:trPr>
          <w:trHeight w:val="300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4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01" w:rsidRPr="002F1D01" w:rsidRDefault="002F1D01" w:rsidP="002F1D01">
            <w:pPr>
              <w:jc w:val="right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МБ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500,85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500,85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</w:tr>
      <w:tr w:rsidR="002F1D01" w:rsidTr="002F1D01">
        <w:trPr>
          <w:trHeight w:val="300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4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01" w:rsidRPr="002F1D01" w:rsidRDefault="002F1D01" w:rsidP="002F1D01">
            <w:pPr>
              <w:jc w:val="right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ОБ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</w:tr>
      <w:tr w:rsidR="002F1D01" w:rsidTr="002F1D01">
        <w:trPr>
          <w:trHeight w:val="300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4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01" w:rsidRPr="002F1D01" w:rsidRDefault="002F1D01" w:rsidP="002F1D01">
            <w:pPr>
              <w:jc w:val="right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ФБ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</w:tr>
      <w:tr w:rsidR="002F1D01" w:rsidTr="002F1D01">
        <w:trPr>
          <w:trHeight w:val="342"/>
        </w:trPr>
        <w:tc>
          <w:tcPr>
            <w:tcW w:w="6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69520D" w:rsidP="002F1D0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</w:t>
            </w:r>
            <w:r w:rsidR="002F1D01" w:rsidRPr="002F1D0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4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1D01" w:rsidRPr="002F1D01" w:rsidRDefault="002F1D01" w:rsidP="002F1D01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2F1D01">
              <w:rPr>
                <w:b/>
                <w:bCs/>
                <w:color w:val="000000"/>
                <w:sz w:val="16"/>
                <w:szCs w:val="16"/>
              </w:rPr>
              <w:t xml:space="preserve">Основное мероприятие 3. </w:t>
            </w:r>
            <w:r w:rsidRPr="002F1D01">
              <w:rPr>
                <w:color w:val="000000"/>
                <w:sz w:val="16"/>
                <w:szCs w:val="16"/>
              </w:rPr>
              <w:t>Озеленение городских территорий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 xml:space="preserve">2020 г., в </w:t>
            </w:r>
            <w:proofErr w:type="spellStart"/>
            <w:r w:rsidRPr="002F1D01">
              <w:rPr>
                <w:color w:val="000000"/>
                <w:sz w:val="16"/>
                <w:szCs w:val="16"/>
              </w:rPr>
              <w:t>т.ч</w:t>
            </w:r>
            <w:proofErr w:type="spellEnd"/>
            <w:r w:rsidRPr="002F1D01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01" w:rsidRPr="002F1D01" w:rsidRDefault="002F1D01" w:rsidP="002F1D01">
            <w:pPr>
              <w:jc w:val="right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F1D01">
              <w:rPr>
                <w:b/>
                <w:bCs/>
                <w:color w:val="000000"/>
                <w:sz w:val="16"/>
                <w:szCs w:val="16"/>
              </w:rPr>
              <w:t>625,60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F1D01">
              <w:rPr>
                <w:b/>
                <w:bCs/>
                <w:color w:val="000000"/>
                <w:sz w:val="16"/>
                <w:szCs w:val="16"/>
              </w:rPr>
              <w:t>625,60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F1D01">
              <w:rPr>
                <w:b/>
                <w:bCs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 xml:space="preserve">Количество высаживаемого посадочного материала, </w:t>
            </w:r>
            <w:proofErr w:type="spellStart"/>
            <w:r w:rsidRPr="002F1D01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2 930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2 930</w:t>
            </w:r>
          </w:p>
        </w:tc>
        <w:tc>
          <w:tcPr>
            <w:tcW w:w="1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 xml:space="preserve">КРГХ </w:t>
            </w:r>
            <w:proofErr w:type="gramStart"/>
            <w:r w:rsidRPr="002F1D01">
              <w:rPr>
                <w:color w:val="000000"/>
                <w:sz w:val="16"/>
                <w:szCs w:val="16"/>
              </w:rPr>
              <w:t>администрации</w:t>
            </w:r>
            <w:proofErr w:type="gramEnd"/>
            <w:r w:rsidRPr="002F1D01">
              <w:rPr>
                <w:color w:val="000000"/>
                <w:sz w:val="16"/>
                <w:szCs w:val="16"/>
              </w:rPr>
              <w:t xml:space="preserve"> ЗАТО г. Североморск, МКУ "ГЦ ЖКХ ЗАТО г. Североморск"</w:t>
            </w:r>
          </w:p>
        </w:tc>
      </w:tr>
      <w:tr w:rsidR="002F1D01" w:rsidTr="002F1D01">
        <w:trPr>
          <w:trHeight w:val="342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4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F1D01" w:rsidRPr="002F1D01" w:rsidRDefault="002F1D01" w:rsidP="002F1D0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01" w:rsidRPr="002F1D01" w:rsidRDefault="002F1D01" w:rsidP="002F1D01">
            <w:pPr>
              <w:jc w:val="right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МБ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625,60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625,60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</w:tr>
      <w:tr w:rsidR="002F1D01" w:rsidTr="002F1D01">
        <w:trPr>
          <w:trHeight w:val="342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4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F1D01" w:rsidRPr="002F1D01" w:rsidRDefault="002F1D01" w:rsidP="002F1D0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01" w:rsidRPr="002F1D01" w:rsidRDefault="002F1D01" w:rsidP="002F1D01">
            <w:pPr>
              <w:jc w:val="right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ОБ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</w:tr>
      <w:tr w:rsidR="002F1D01" w:rsidTr="002F1D01">
        <w:trPr>
          <w:trHeight w:val="342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4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F1D01" w:rsidRPr="002F1D01" w:rsidRDefault="002F1D01" w:rsidP="002F1D0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01" w:rsidRPr="002F1D01" w:rsidRDefault="002F1D01" w:rsidP="002F1D01">
            <w:pPr>
              <w:jc w:val="right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ФБ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</w:tr>
      <w:tr w:rsidR="002F1D01" w:rsidTr="002F1D01">
        <w:trPr>
          <w:trHeight w:val="342"/>
        </w:trPr>
        <w:tc>
          <w:tcPr>
            <w:tcW w:w="6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3.1</w:t>
            </w:r>
          </w:p>
        </w:tc>
        <w:tc>
          <w:tcPr>
            <w:tcW w:w="24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 xml:space="preserve">Прочие направления </w:t>
            </w:r>
            <w:proofErr w:type="gramStart"/>
            <w:r w:rsidRPr="002F1D01">
              <w:rPr>
                <w:color w:val="000000"/>
                <w:sz w:val="16"/>
                <w:szCs w:val="16"/>
              </w:rPr>
              <w:t>расходов  муниципальной</w:t>
            </w:r>
            <w:proofErr w:type="gramEnd"/>
            <w:r w:rsidRPr="002F1D01">
              <w:rPr>
                <w:color w:val="000000"/>
                <w:sz w:val="16"/>
                <w:szCs w:val="16"/>
              </w:rPr>
              <w:t xml:space="preserve"> программы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 xml:space="preserve">2020 г., в </w:t>
            </w:r>
            <w:proofErr w:type="spellStart"/>
            <w:r w:rsidRPr="002F1D01">
              <w:rPr>
                <w:color w:val="000000"/>
                <w:sz w:val="16"/>
                <w:szCs w:val="16"/>
              </w:rPr>
              <w:t>т.ч</w:t>
            </w:r>
            <w:proofErr w:type="spellEnd"/>
            <w:r w:rsidRPr="002F1D01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01" w:rsidRPr="002F1D01" w:rsidRDefault="002F1D01" w:rsidP="002F1D01">
            <w:pPr>
              <w:jc w:val="right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625,60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625,60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 xml:space="preserve">Количество высаживаемого посадочного материала, </w:t>
            </w:r>
            <w:proofErr w:type="spellStart"/>
            <w:r w:rsidRPr="002F1D01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2 930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2 930</w:t>
            </w:r>
          </w:p>
        </w:tc>
        <w:tc>
          <w:tcPr>
            <w:tcW w:w="1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 xml:space="preserve">КРГХ </w:t>
            </w:r>
            <w:proofErr w:type="gramStart"/>
            <w:r w:rsidRPr="002F1D01">
              <w:rPr>
                <w:color w:val="000000"/>
                <w:sz w:val="16"/>
                <w:szCs w:val="16"/>
              </w:rPr>
              <w:t>администрации</w:t>
            </w:r>
            <w:proofErr w:type="gramEnd"/>
            <w:r w:rsidRPr="002F1D01">
              <w:rPr>
                <w:color w:val="000000"/>
                <w:sz w:val="16"/>
                <w:szCs w:val="16"/>
              </w:rPr>
              <w:t xml:space="preserve"> ЗАТО г. Североморск, МКУ "ГЦ ЖКХ ЗАТО г. Североморск"</w:t>
            </w:r>
          </w:p>
        </w:tc>
      </w:tr>
      <w:tr w:rsidR="002F1D01" w:rsidTr="002F1D01">
        <w:trPr>
          <w:trHeight w:val="342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4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01" w:rsidRPr="002F1D01" w:rsidRDefault="002F1D01" w:rsidP="002F1D01">
            <w:pPr>
              <w:jc w:val="right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МБ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625,60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625,60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</w:tr>
      <w:tr w:rsidR="002F1D01" w:rsidTr="002F1D01">
        <w:trPr>
          <w:trHeight w:val="342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4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01" w:rsidRPr="002F1D01" w:rsidRDefault="002F1D01" w:rsidP="002F1D01">
            <w:pPr>
              <w:jc w:val="right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ОБ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</w:tr>
      <w:tr w:rsidR="002F1D01" w:rsidTr="002F1D01">
        <w:trPr>
          <w:trHeight w:val="342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4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01" w:rsidRPr="002F1D01" w:rsidRDefault="002F1D01" w:rsidP="002F1D01">
            <w:pPr>
              <w:jc w:val="right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ФБ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</w:tr>
      <w:tr w:rsidR="002F1D01" w:rsidTr="002F1D01">
        <w:trPr>
          <w:trHeight w:val="342"/>
        </w:trPr>
        <w:tc>
          <w:tcPr>
            <w:tcW w:w="6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3.1.1</w:t>
            </w:r>
          </w:p>
        </w:tc>
        <w:tc>
          <w:tcPr>
            <w:tcW w:w="24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Посадка и уход за цветочной рассадой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 xml:space="preserve">2020 г., в </w:t>
            </w:r>
            <w:proofErr w:type="spellStart"/>
            <w:r w:rsidRPr="002F1D01">
              <w:rPr>
                <w:color w:val="000000"/>
                <w:sz w:val="16"/>
                <w:szCs w:val="16"/>
              </w:rPr>
              <w:t>т.ч</w:t>
            </w:r>
            <w:proofErr w:type="spellEnd"/>
            <w:r w:rsidRPr="002F1D01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01" w:rsidRPr="002F1D01" w:rsidRDefault="002F1D01" w:rsidP="002F1D01">
            <w:pPr>
              <w:jc w:val="right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625,60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625,60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 xml:space="preserve">Количество высаживаемого посадочного материала, </w:t>
            </w:r>
            <w:proofErr w:type="spellStart"/>
            <w:r w:rsidRPr="002F1D01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2 930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2 930</w:t>
            </w:r>
          </w:p>
        </w:tc>
        <w:tc>
          <w:tcPr>
            <w:tcW w:w="1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 xml:space="preserve">КРГХ </w:t>
            </w:r>
            <w:proofErr w:type="gramStart"/>
            <w:r w:rsidRPr="002F1D01">
              <w:rPr>
                <w:color w:val="000000"/>
                <w:sz w:val="16"/>
                <w:szCs w:val="16"/>
              </w:rPr>
              <w:t>администрации</w:t>
            </w:r>
            <w:proofErr w:type="gramEnd"/>
            <w:r w:rsidRPr="002F1D01">
              <w:rPr>
                <w:color w:val="000000"/>
                <w:sz w:val="16"/>
                <w:szCs w:val="16"/>
              </w:rPr>
              <w:t xml:space="preserve"> ЗАТО г. Североморск, МКУ "ГЦ ЖКХ ЗАТО г. Североморск"</w:t>
            </w:r>
          </w:p>
        </w:tc>
      </w:tr>
      <w:tr w:rsidR="002F1D01" w:rsidTr="002F1D01">
        <w:trPr>
          <w:trHeight w:val="342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4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01" w:rsidRPr="002F1D01" w:rsidRDefault="002F1D01" w:rsidP="002F1D01">
            <w:pPr>
              <w:jc w:val="right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МБ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625,60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625,60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</w:tr>
      <w:tr w:rsidR="002F1D01" w:rsidTr="002F1D01">
        <w:trPr>
          <w:trHeight w:val="342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4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01" w:rsidRPr="002F1D01" w:rsidRDefault="002F1D01" w:rsidP="002F1D01">
            <w:pPr>
              <w:jc w:val="right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ОБ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</w:tr>
      <w:tr w:rsidR="002F1D01" w:rsidTr="002F1D01">
        <w:trPr>
          <w:trHeight w:val="342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4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01" w:rsidRPr="002F1D01" w:rsidRDefault="002F1D01" w:rsidP="002F1D01">
            <w:pPr>
              <w:jc w:val="right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ФБ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</w:tr>
      <w:tr w:rsidR="002F1D01" w:rsidTr="002F1D01">
        <w:trPr>
          <w:trHeight w:val="342"/>
        </w:trPr>
        <w:tc>
          <w:tcPr>
            <w:tcW w:w="6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4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2F1D01">
              <w:rPr>
                <w:b/>
                <w:bCs/>
                <w:color w:val="000000"/>
                <w:sz w:val="16"/>
                <w:szCs w:val="16"/>
              </w:rPr>
              <w:t>Итого по задаче: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F1D01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01" w:rsidRPr="002F1D01" w:rsidRDefault="002F1D01" w:rsidP="002F1D01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2F1D01">
              <w:rPr>
                <w:b/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F1D01">
              <w:rPr>
                <w:b/>
                <w:bCs/>
                <w:color w:val="000000"/>
                <w:sz w:val="16"/>
                <w:szCs w:val="16"/>
              </w:rPr>
              <w:t>5 736,26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F1D01">
              <w:rPr>
                <w:b/>
                <w:bCs/>
                <w:color w:val="000000"/>
                <w:sz w:val="16"/>
                <w:szCs w:val="16"/>
              </w:rPr>
              <w:t>4 920,98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F1D01">
              <w:rPr>
                <w:b/>
                <w:bCs/>
                <w:color w:val="000000"/>
                <w:sz w:val="16"/>
                <w:szCs w:val="16"/>
              </w:rPr>
              <w:t>85,79%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 </w:t>
            </w:r>
          </w:p>
        </w:tc>
      </w:tr>
      <w:tr w:rsidR="002F1D01" w:rsidTr="002F1D01">
        <w:trPr>
          <w:trHeight w:val="342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4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01" w:rsidRPr="002F1D01" w:rsidRDefault="002F1D01" w:rsidP="002F1D01">
            <w:pPr>
              <w:jc w:val="right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МБ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5 736,26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4 920,98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85,79%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</w:tr>
      <w:tr w:rsidR="002F1D01" w:rsidTr="002F1D01">
        <w:trPr>
          <w:trHeight w:val="342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4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01" w:rsidRPr="002F1D01" w:rsidRDefault="002F1D01" w:rsidP="002F1D01">
            <w:pPr>
              <w:jc w:val="right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ОБ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</w:tr>
      <w:tr w:rsidR="002F1D01" w:rsidTr="002F1D01">
        <w:trPr>
          <w:trHeight w:val="342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4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01" w:rsidRPr="002F1D01" w:rsidRDefault="002F1D01" w:rsidP="002F1D01">
            <w:pPr>
              <w:jc w:val="right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ФБ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</w:tr>
      <w:tr w:rsidR="002F1D01" w:rsidTr="002F1D01">
        <w:trPr>
          <w:trHeight w:val="342"/>
        </w:trPr>
        <w:tc>
          <w:tcPr>
            <w:tcW w:w="6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4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2F1D01">
              <w:rPr>
                <w:b/>
                <w:bCs/>
                <w:color w:val="000000"/>
                <w:sz w:val="16"/>
                <w:szCs w:val="16"/>
              </w:rPr>
              <w:t>Всего по подпрограмме: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F1D01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01" w:rsidRPr="002F1D01" w:rsidRDefault="002F1D01" w:rsidP="002F1D01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2F1D01">
              <w:rPr>
                <w:b/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F1D01">
              <w:rPr>
                <w:b/>
                <w:bCs/>
                <w:color w:val="000000"/>
                <w:sz w:val="16"/>
                <w:szCs w:val="16"/>
              </w:rPr>
              <w:t>5 736,26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F1D01">
              <w:rPr>
                <w:b/>
                <w:bCs/>
                <w:color w:val="000000"/>
                <w:sz w:val="16"/>
                <w:szCs w:val="16"/>
              </w:rPr>
              <w:t>4 920,98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F1D01">
              <w:rPr>
                <w:b/>
                <w:bCs/>
                <w:color w:val="000000"/>
                <w:sz w:val="16"/>
                <w:szCs w:val="16"/>
              </w:rPr>
              <w:t>85,79%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 </w:t>
            </w:r>
          </w:p>
        </w:tc>
      </w:tr>
      <w:tr w:rsidR="002F1D01" w:rsidTr="002F1D01">
        <w:trPr>
          <w:trHeight w:val="342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4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01" w:rsidRPr="002F1D01" w:rsidRDefault="002F1D01" w:rsidP="002F1D01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2F1D01">
              <w:rPr>
                <w:b/>
                <w:bCs/>
                <w:color w:val="000000"/>
                <w:sz w:val="16"/>
                <w:szCs w:val="16"/>
              </w:rPr>
              <w:t>МБ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F1D01">
              <w:rPr>
                <w:b/>
                <w:bCs/>
                <w:color w:val="000000"/>
                <w:sz w:val="16"/>
                <w:szCs w:val="16"/>
              </w:rPr>
              <w:t>5 736,26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F1D01">
              <w:rPr>
                <w:b/>
                <w:bCs/>
                <w:color w:val="000000"/>
                <w:sz w:val="16"/>
                <w:szCs w:val="16"/>
              </w:rPr>
              <w:t>4 920,98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F1D01">
              <w:rPr>
                <w:b/>
                <w:bCs/>
                <w:color w:val="000000"/>
                <w:sz w:val="16"/>
                <w:szCs w:val="16"/>
              </w:rPr>
              <w:t>85,79%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</w:tr>
      <w:tr w:rsidR="002F1D01" w:rsidTr="002F1D01">
        <w:trPr>
          <w:trHeight w:val="342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4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01" w:rsidRPr="002F1D01" w:rsidRDefault="002F1D01" w:rsidP="002F1D01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2F1D01">
              <w:rPr>
                <w:b/>
                <w:bCs/>
                <w:color w:val="000000"/>
                <w:sz w:val="16"/>
                <w:szCs w:val="16"/>
              </w:rPr>
              <w:t>ОБ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 </w:t>
            </w:r>
          </w:p>
        </w:tc>
      </w:tr>
      <w:tr w:rsidR="002F1D01" w:rsidTr="002F1D01">
        <w:trPr>
          <w:trHeight w:val="342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4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01" w:rsidRPr="002F1D01" w:rsidRDefault="002F1D01" w:rsidP="002F1D01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2F1D01">
              <w:rPr>
                <w:b/>
                <w:bCs/>
                <w:color w:val="000000"/>
                <w:sz w:val="16"/>
                <w:szCs w:val="16"/>
              </w:rPr>
              <w:t>ФБ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 </w:t>
            </w:r>
          </w:p>
        </w:tc>
      </w:tr>
      <w:tr w:rsidR="002F1D01" w:rsidTr="002F1D01">
        <w:trPr>
          <w:trHeight w:val="342"/>
        </w:trPr>
        <w:tc>
          <w:tcPr>
            <w:tcW w:w="6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Муниципальные услуги (работы)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01" w:rsidRPr="002F1D01" w:rsidRDefault="002F1D01" w:rsidP="002F1D01">
            <w:pPr>
              <w:jc w:val="right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 </w:t>
            </w:r>
          </w:p>
        </w:tc>
      </w:tr>
      <w:tr w:rsidR="002F1D01" w:rsidTr="002F1D01">
        <w:trPr>
          <w:trHeight w:val="342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Публичные обязательства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01" w:rsidRPr="002F1D01" w:rsidRDefault="002F1D01" w:rsidP="002F1D01">
            <w:pPr>
              <w:jc w:val="right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 </w:t>
            </w:r>
          </w:p>
        </w:tc>
      </w:tr>
      <w:tr w:rsidR="002F1D01" w:rsidTr="002F1D01">
        <w:trPr>
          <w:trHeight w:val="342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Мероприятия по содержанию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01" w:rsidRPr="002F1D01" w:rsidRDefault="002F1D01" w:rsidP="002F1D01">
            <w:pPr>
              <w:jc w:val="right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4 311,19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3 495,91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81,09%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 </w:t>
            </w:r>
          </w:p>
        </w:tc>
      </w:tr>
      <w:tr w:rsidR="002F1D01" w:rsidTr="002F1D01">
        <w:trPr>
          <w:trHeight w:val="342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Иные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01" w:rsidRPr="002F1D01" w:rsidRDefault="002F1D01" w:rsidP="002F1D01">
            <w:pPr>
              <w:jc w:val="right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1 425,07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1 126,45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01" w:rsidRPr="002F1D01" w:rsidRDefault="002F1D01" w:rsidP="002F1D01">
            <w:pPr>
              <w:jc w:val="center"/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79,05%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1D01" w:rsidRPr="002F1D01" w:rsidRDefault="002F1D01" w:rsidP="002F1D01">
            <w:pPr>
              <w:rPr>
                <w:color w:val="000000"/>
                <w:sz w:val="16"/>
                <w:szCs w:val="16"/>
              </w:rPr>
            </w:pPr>
            <w:r w:rsidRPr="002F1D01">
              <w:rPr>
                <w:color w:val="000000"/>
                <w:sz w:val="16"/>
                <w:szCs w:val="16"/>
              </w:rPr>
              <w:t> </w:t>
            </w:r>
          </w:p>
        </w:tc>
      </w:tr>
    </w:tbl>
    <w:p w:rsidR="002F1D01" w:rsidRDefault="002F1D01" w:rsidP="00EE4E6C">
      <w:pPr>
        <w:pStyle w:val="a6"/>
        <w:widowControl w:val="0"/>
        <w:tabs>
          <w:tab w:val="left" w:pos="709"/>
        </w:tabs>
        <w:suppressAutoHyphens/>
        <w:spacing w:line="240" w:lineRule="auto"/>
        <w:jc w:val="center"/>
        <w:rPr>
          <w:b/>
          <w:sz w:val="24"/>
          <w:szCs w:val="24"/>
        </w:rPr>
      </w:pPr>
    </w:p>
    <w:p w:rsidR="002F6CC8" w:rsidRPr="00F77709" w:rsidRDefault="002F6CC8" w:rsidP="002F6CC8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77709">
        <w:rPr>
          <w:rFonts w:ascii="Times New Roman" w:hAnsi="Times New Roman" w:cs="Times New Roman"/>
          <w:sz w:val="24"/>
          <w:szCs w:val="24"/>
        </w:rPr>
        <w:t>Оценка эффективности реализации подпрограммы</w:t>
      </w:r>
      <w:r w:rsidRPr="00F77709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2F6CC8" w:rsidRPr="00F77709" w:rsidRDefault="002F6CC8" w:rsidP="002F6CC8">
      <w:pPr>
        <w:pStyle w:val="ConsPlusNonformat"/>
        <w:widowControl/>
        <w:numPr>
          <w:ilvl w:val="0"/>
          <w:numId w:val="33"/>
        </w:numPr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77709">
        <w:rPr>
          <w:rFonts w:ascii="Times New Roman" w:hAnsi="Times New Roman" w:cs="Times New Roman"/>
          <w:sz w:val="24"/>
          <w:szCs w:val="24"/>
        </w:rPr>
        <w:t>Оценка достижения плановых значений индикаторов</w:t>
      </w:r>
    </w:p>
    <w:tbl>
      <w:tblPr>
        <w:tblW w:w="11159" w:type="dxa"/>
        <w:tblInd w:w="3461" w:type="dxa"/>
        <w:tblLook w:val="04A0" w:firstRow="1" w:lastRow="0" w:firstColumn="1" w:lastColumn="0" w:noHBand="0" w:noVBand="1"/>
      </w:tblPr>
      <w:tblGrid>
        <w:gridCol w:w="960"/>
        <w:gridCol w:w="3442"/>
        <w:gridCol w:w="336"/>
        <w:gridCol w:w="6521"/>
      </w:tblGrid>
      <w:tr w:rsidR="00F77709" w:rsidRPr="00F77709" w:rsidTr="00A60CE9">
        <w:trPr>
          <w:trHeight w:val="315"/>
        </w:trPr>
        <w:tc>
          <w:tcPr>
            <w:tcW w:w="960" w:type="dxa"/>
            <w:vMerge w:val="restart"/>
            <w:shd w:val="clear" w:color="auto" w:fill="auto"/>
            <w:noWrap/>
            <w:vAlign w:val="center"/>
            <w:hideMark/>
          </w:tcPr>
          <w:p w:rsidR="002F6CC8" w:rsidRPr="00F77709" w:rsidRDefault="002F6CC8" w:rsidP="00A60CE9">
            <w:pPr>
              <w:jc w:val="center"/>
              <w:rPr>
                <w:rFonts w:ascii="Calibri" w:hAnsi="Calibri"/>
              </w:rPr>
            </w:pPr>
            <w:r w:rsidRPr="00F77709">
              <w:t>ДИП =</w:t>
            </w:r>
          </w:p>
        </w:tc>
        <w:tc>
          <w:tcPr>
            <w:tcW w:w="344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6CC8" w:rsidRPr="00F77709" w:rsidRDefault="00F77709" w:rsidP="00A60CE9">
            <w:pPr>
              <w:jc w:val="center"/>
            </w:pPr>
            <w:r w:rsidRPr="00F77709">
              <w:t>3,69</w:t>
            </w:r>
            <w:r w:rsidR="002F6CC8" w:rsidRPr="00F77709">
              <w:t xml:space="preserve"> (степень решения задач)</w:t>
            </w:r>
          </w:p>
        </w:tc>
        <w:tc>
          <w:tcPr>
            <w:tcW w:w="236" w:type="dxa"/>
            <w:vMerge w:val="restart"/>
            <w:shd w:val="clear" w:color="auto" w:fill="auto"/>
            <w:noWrap/>
            <w:vAlign w:val="center"/>
            <w:hideMark/>
          </w:tcPr>
          <w:p w:rsidR="002F6CC8" w:rsidRPr="00F77709" w:rsidRDefault="002F6CC8" w:rsidP="00A60CE9">
            <w:pPr>
              <w:rPr>
                <w:rFonts w:ascii="Calibri" w:hAnsi="Calibri"/>
              </w:rPr>
            </w:pPr>
            <w:r w:rsidRPr="00F77709">
              <w:rPr>
                <w:rFonts w:ascii="Calibri" w:hAnsi="Calibri"/>
              </w:rPr>
              <w:t>=</w:t>
            </w:r>
          </w:p>
        </w:tc>
        <w:tc>
          <w:tcPr>
            <w:tcW w:w="6521" w:type="dxa"/>
            <w:vMerge w:val="restart"/>
            <w:shd w:val="clear" w:color="auto" w:fill="auto"/>
            <w:noWrap/>
            <w:vAlign w:val="center"/>
            <w:hideMark/>
          </w:tcPr>
          <w:p w:rsidR="002F6CC8" w:rsidRPr="00F77709" w:rsidRDefault="00F77709" w:rsidP="00F77709">
            <w:pPr>
              <w:rPr>
                <w:rFonts w:ascii="Calibri" w:hAnsi="Calibri"/>
              </w:rPr>
            </w:pPr>
            <w:r w:rsidRPr="00F77709">
              <w:rPr>
                <w:b/>
              </w:rPr>
              <w:t>0</w:t>
            </w:r>
            <w:r w:rsidR="002F6CC8" w:rsidRPr="00F77709">
              <w:rPr>
                <w:b/>
              </w:rPr>
              <w:t>,</w:t>
            </w:r>
            <w:r w:rsidRPr="00F77709">
              <w:rPr>
                <w:b/>
              </w:rPr>
              <w:t>92</w:t>
            </w:r>
            <w:r w:rsidR="002F6CC8" w:rsidRPr="00F77709">
              <w:rPr>
                <w:b/>
              </w:rPr>
              <w:t xml:space="preserve"> </w:t>
            </w:r>
            <w:r w:rsidRPr="00F77709">
              <w:rPr>
                <w:b/>
              </w:rPr>
              <w:t xml:space="preserve">средняя результативность </w:t>
            </w:r>
            <w:r w:rsidRPr="00F77709">
              <w:t>(недовыполнение плана)</w:t>
            </w:r>
          </w:p>
        </w:tc>
      </w:tr>
      <w:tr w:rsidR="002F6CC8" w:rsidRPr="00F77709" w:rsidTr="00A60CE9">
        <w:trPr>
          <w:trHeight w:val="300"/>
        </w:trPr>
        <w:tc>
          <w:tcPr>
            <w:tcW w:w="960" w:type="dxa"/>
            <w:vMerge/>
            <w:vAlign w:val="center"/>
            <w:hideMark/>
          </w:tcPr>
          <w:p w:rsidR="002F6CC8" w:rsidRPr="00F77709" w:rsidRDefault="002F6CC8" w:rsidP="00A60CE9">
            <w:pPr>
              <w:rPr>
                <w:rFonts w:ascii="Calibri" w:hAnsi="Calibri"/>
              </w:rPr>
            </w:pPr>
          </w:p>
        </w:tc>
        <w:tc>
          <w:tcPr>
            <w:tcW w:w="344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6CC8" w:rsidRPr="00F77709" w:rsidRDefault="00F77709" w:rsidP="00A60CE9">
            <w:pPr>
              <w:jc w:val="center"/>
            </w:pPr>
            <w:r w:rsidRPr="00F77709">
              <w:t>4</w:t>
            </w:r>
          </w:p>
        </w:tc>
        <w:tc>
          <w:tcPr>
            <w:tcW w:w="236" w:type="dxa"/>
            <w:vMerge/>
            <w:vAlign w:val="center"/>
            <w:hideMark/>
          </w:tcPr>
          <w:p w:rsidR="002F6CC8" w:rsidRPr="00F77709" w:rsidRDefault="002F6CC8" w:rsidP="00A60CE9">
            <w:pPr>
              <w:rPr>
                <w:rFonts w:ascii="Calibri" w:hAnsi="Calibri"/>
              </w:rPr>
            </w:pPr>
          </w:p>
        </w:tc>
        <w:tc>
          <w:tcPr>
            <w:tcW w:w="6521" w:type="dxa"/>
            <w:vMerge/>
            <w:vAlign w:val="center"/>
            <w:hideMark/>
          </w:tcPr>
          <w:p w:rsidR="002F6CC8" w:rsidRPr="00F77709" w:rsidRDefault="002F6CC8" w:rsidP="00A60CE9">
            <w:pPr>
              <w:rPr>
                <w:rFonts w:ascii="Calibri" w:hAnsi="Calibri"/>
              </w:rPr>
            </w:pPr>
          </w:p>
        </w:tc>
      </w:tr>
    </w:tbl>
    <w:p w:rsidR="002F6CC8" w:rsidRPr="00F77709" w:rsidRDefault="002F6CC8" w:rsidP="002F6CC8">
      <w:pPr>
        <w:pStyle w:val="ConsPlusNonformat"/>
        <w:widowControl/>
        <w:numPr>
          <w:ilvl w:val="0"/>
          <w:numId w:val="33"/>
        </w:numPr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77709">
        <w:rPr>
          <w:rFonts w:ascii="Times New Roman" w:hAnsi="Times New Roman" w:cs="Times New Roman"/>
          <w:sz w:val="24"/>
          <w:szCs w:val="24"/>
        </w:rPr>
        <w:t>Оценка полноты финансирования</w:t>
      </w:r>
      <w:r w:rsidRPr="00F77709">
        <w:rPr>
          <w:rFonts w:ascii="Times New Roman" w:hAnsi="Times New Roman" w:cs="Times New Roman"/>
          <w:sz w:val="24"/>
          <w:szCs w:val="24"/>
          <w:lang w:val="en-US"/>
        </w:rPr>
        <w:t>:</w:t>
      </w:r>
      <w:r w:rsidRPr="00F77709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2F6CC8" w:rsidRPr="00F77709" w:rsidRDefault="002F6CC8" w:rsidP="002F6CC8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77709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2F6CC8" w:rsidRPr="00F77709" w:rsidRDefault="002F6CC8" w:rsidP="002F6CC8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77709">
        <w:rPr>
          <w:rFonts w:ascii="Times New Roman" w:hAnsi="Times New Roman" w:cs="Times New Roman"/>
          <w:sz w:val="24"/>
          <w:szCs w:val="24"/>
        </w:rPr>
        <w:t xml:space="preserve">                                         ПФ = </w:t>
      </w:r>
      <w:r w:rsidRPr="00F77709">
        <w:rPr>
          <w:rFonts w:ascii="Times New Roman" w:hAnsi="Times New Roman" w:cs="Times New Roman"/>
          <w:b/>
          <w:sz w:val="24"/>
          <w:szCs w:val="24"/>
        </w:rPr>
        <w:t>0,9</w:t>
      </w:r>
      <w:r w:rsidR="0069520D">
        <w:rPr>
          <w:rFonts w:ascii="Times New Roman" w:hAnsi="Times New Roman" w:cs="Times New Roman"/>
          <w:b/>
          <w:sz w:val="24"/>
          <w:szCs w:val="24"/>
        </w:rPr>
        <w:t xml:space="preserve">2 </w:t>
      </w:r>
      <w:r w:rsidRPr="0069520D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69520D" w:rsidRPr="0069520D">
        <w:rPr>
          <w:rFonts w:ascii="Times New Roman" w:hAnsi="Times New Roman" w:cs="Times New Roman"/>
          <w:b/>
          <w:sz w:val="24"/>
          <w:szCs w:val="24"/>
        </w:rPr>
        <w:t>не</w:t>
      </w:r>
      <w:r w:rsidR="0069520D">
        <w:rPr>
          <w:rFonts w:ascii="Times New Roman" w:hAnsi="Times New Roman" w:cs="Times New Roman"/>
          <w:sz w:val="24"/>
          <w:szCs w:val="24"/>
        </w:rPr>
        <w:t xml:space="preserve"> </w:t>
      </w:r>
      <w:r w:rsidRPr="00F77709">
        <w:rPr>
          <w:rFonts w:ascii="Times New Roman" w:hAnsi="Times New Roman" w:cs="Times New Roman"/>
          <w:b/>
          <w:sz w:val="24"/>
          <w:szCs w:val="24"/>
        </w:rPr>
        <w:t>полное финансирование</w:t>
      </w:r>
      <w:r w:rsidRPr="00F77709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2F6CC8" w:rsidRPr="00F77709" w:rsidRDefault="002F6CC8" w:rsidP="002F6CC8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77709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:rsidR="002F6CC8" w:rsidRPr="000E11DD" w:rsidRDefault="002F6CC8" w:rsidP="002F6CC8">
      <w:pPr>
        <w:pStyle w:val="a6"/>
        <w:widowControl w:val="0"/>
        <w:tabs>
          <w:tab w:val="left" w:pos="709"/>
        </w:tabs>
        <w:suppressAutoHyphens/>
        <w:spacing w:line="240" w:lineRule="auto"/>
        <w:ind w:firstLine="0"/>
        <w:jc w:val="center"/>
        <w:rPr>
          <w:b/>
          <w:sz w:val="24"/>
          <w:szCs w:val="24"/>
        </w:rPr>
      </w:pPr>
      <w:r w:rsidRPr="00F77709">
        <w:rPr>
          <w:sz w:val="24"/>
          <w:szCs w:val="24"/>
        </w:rPr>
        <w:t xml:space="preserve"> </w:t>
      </w:r>
      <w:r w:rsidRPr="00F77709">
        <w:rPr>
          <w:b/>
          <w:sz w:val="24"/>
          <w:szCs w:val="24"/>
        </w:rPr>
        <w:t>Общая оценка эффективности</w:t>
      </w:r>
      <w:r w:rsidR="0069520D">
        <w:rPr>
          <w:b/>
          <w:sz w:val="24"/>
          <w:szCs w:val="24"/>
        </w:rPr>
        <w:t xml:space="preserve"> реализации подпрограммы - 4</w:t>
      </w:r>
      <w:r w:rsidRPr="000E11DD">
        <w:rPr>
          <w:b/>
          <w:sz w:val="24"/>
          <w:szCs w:val="24"/>
        </w:rPr>
        <w:t xml:space="preserve"> </w:t>
      </w:r>
      <w:r w:rsidR="0069520D">
        <w:rPr>
          <w:b/>
          <w:sz w:val="24"/>
          <w:szCs w:val="24"/>
        </w:rPr>
        <w:t>приемлемый</w:t>
      </w:r>
      <w:r w:rsidRPr="000E11DD">
        <w:rPr>
          <w:b/>
          <w:sz w:val="24"/>
          <w:szCs w:val="24"/>
        </w:rPr>
        <w:t xml:space="preserve"> уровень эффективности</w:t>
      </w:r>
      <w:r w:rsidR="00C6771B">
        <w:rPr>
          <w:b/>
          <w:sz w:val="24"/>
          <w:szCs w:val="24"/>
        </w:rPr>
        <w:t xml:space="preserve"> </w:t>
      </w:r>
      <w:r w:rsidR="00C6771B" w:rsidRPr="000E11DD">
        <w:rPr>
          <w:sz w:val="24"/>
          <w:szCs w:val="24"/>
        </w:rPr>
        <w:t xml:space="preserve">(необходим </w:t>
      </w:r>
      <w:r w:rsidR="00C6771B">
        <w:rPr>
          <w:sz w:val="24"/>
          <w:szCs w:val="24"/>
        </w:rPr>
        <w:t xml:space="preserve">контроль выполнения </w:t>
      </w:r>
      <w:r w:rsidR="00C6771B" w:rsidRPr="000E11DD">
        <w:rPr>
          <w:sz w:val="24"/>
          <w:szCs w:val="24"/>
        </w:rPr>
        <w:t>показателей (индикаторов) и контроль за объемом финансирования подпрограммы)</w:t>
      </w:r>
    </w:p>
    <w:p w:rsidR="002F6CC8" w:rsidRPr="000E11DD" w:rsidRDefault="002F6CC8" w:rsidP="00EE4E6C">
      <w:pPr>
        <w:pStyle w:val="a6"/>
        <w:widowControl w:val="0"/>
        <w:tabs>
          <w:tab w:val="left" w:pos="709"/>
        </w:tabs>
        <w:suppressAutoHyphens/>
        <w:spacing w:line="240" w:lineRule="auto"/>
        <w:jc w:val="center"/>
        <w:rPr>
          <w:b/>
          <w:sz w:val="24"/>
          <w:szCs w:val="24"/>
        </w:rPr>
      </w:pPr>
    </w:p>
    <w:p w:rsidR="004D7BFD" w:rsidRPr="000E11DD" w:rsidRDefault="004D7BFD" w:rsidP="00EE4E6C">
      <w:pPr>
        <w:pStyle w:val="a6"/>
        <w:widowControl w:val="0"/>
        <w:tabs>
          <w:tab w:val="left" w:pos="709"/>
        </w:tabs>
        <w:suppressAutoHyphens/>
        <w:spacing w:line="240" w:lineRule="auto"/>
        <w:jc w:val="center"/>
        <w:rPr>
          <w:b/>
          <w:sz w:val="24"/>
          <w:szCs w:val="24"/>
        </w:rPr>
      </w:pPr>
    </w:p>
    <w:p w:rsidR="00EE4E6C" w:rsidRPr="000E11DD" w:rsidRDefault="00EE4E6C" w:rsidP="00EE4E6C">
      <w:pPr>
        <w:pStyle w:val="a6"/>
        <w:widowControl w:val="0"/>
        <w:tabs>
          <w:tab w:val="left" w:pos="709"/>
        </w:tabs>
        <w:suppressAutoHyphens/>
        <w:spacing w:line="240" w:lineRule="auto"/>
        <w:jc w:val="center"/>
        <w:rPr>
          <w:b/>
          <w:sz w:val="24"/>
          <w:szCs w:val="24"/>
        </w:rPr>
      </w:pPr>
    </w:p>
    <w:p w:rsidR="002F6F8C" w:rsidRPr="000E11DD" w:rsidRDefault="002F6F8C" w:rsidP="008669EC">
      <w:pPr>
        <w:jc w:val="center"/>
        <w:rPr>
          <w:b/>
          <w:sz w:val="28"/>
          <w:szCs w:val="28"/>
        </w:rPr>
        <w:sectPr w:rsidR="002F6F8C" w:rsidRPr="000E11DD" w:rsidSect="001C3DA8">
          <w:pgSz w:w="16838" w:h="11906" w:orient="landscape"/>
          <w:pgMar w:top="851" w:right="851" w:bottom="1134" w:left="1418" w:header="709" w:footer="709" w:gutter="0"/>
          <w:cols w:space="708"/>
          <w:docGrid w:linePitch="360"/>
        </w:sectPr>
      </w:pPr>
    </w:p>
    <w:p w:rsidR="008669EC" w:rsidRPr="000E11DD" w:rsidRDefault="008669EC" w:rsidP="008669EC">
      <w:pPr>
        <w:jc w:val="center"/>
        <w:rPr>
          <w:b/>
          <w:sz w:val="28"/>
          <w:szCs w:val="28"/>
        </w:rPr>
      </w:pPr>
      <w:r w:rsidRPr="000E11DD">
        <w:rPr>
          <w:b/>
          <w:sz w:val="28"/>
          <w:szCs w:val="28"/>
        </w:rPr>
        <w:lastRenderedPageBreak/>
        <w:t>7. Отчет о реализации муниципальной программы</w:t>
      </w:r>
    </w:p>
    <w:p w:rsidR="008669EC" w:rsidRPr="000E11DD" w:rsidRDefault="008669EC" w:rsidP="008669EC">
      <w:pPr>
        <w:jc w:val="center"/>
        <w:rPr>
          <w:b/>
          <w:sz w:val="28"/>
          <w:szCs w:val="28"/>
          <w:u w:val="single"/>
        </w:rPr>
      </w:pPr>
      <w:r w:rsidRPr="000E11DD">
        <w:rPr>
          <w:b/>
          <w:sz w:val="28"/>
          <w:szCs w:val="28"/>
          <w:u w:val="single"/>
        </w:rPr>
        <w:t xml:space="preserve">«Создание условий для эффективного и ответственного управления муниципальными финансами, повышения устойчивости бюджета муниципального </w:t>
      </w:r>
      <w:proofErr w:type="gramStart"/>
      <w:r w:rsidRPr="000E11DD">
        <w:rPr>
          <w:b/>
          <w:sz w:val="28"/>
          <w:szCs w:val="28"/>
          <w:u w:val="single"/>
        </w:rPr>
        <w:t>образования</w:t>
      </w:r>
      <w:proofErr w:type="gramEnd"/>
      <w:r w:rsidRPr="000E11DD">
        <w:rPr>
          <w:b/>
          <w:sz w:val="28"/>
          <w:szCs w:val="28"/>
          <w:u w:val="single"/>
        </w:rPr>
        <w:t xml:space="preserve"> ЗАТО г.Североморск» на 2016-2020 годы»</w:t>
      </w:r>
    </w:p>
    <w:p w:rsidR="008669EC" w:rsidRPr="000E11DD" w:rsidRDefault="008669EC" w:rsidP="008669EC">
      <w:pPr>
        <w:pStyle w:val="a6"/>
        <w:widowControl w:val="0"/>
        <w:tabs>
          <w:tab w:val="left" w:pos="709"/>
        </w:tabs>
        <w:suppressAutoHyphens/>
        <w:spacing w:line="240" w:lineRule="auto"/>
        <w:ind w:firstLine="0"/>
        <w:jc w:val="center"/>
        <w:rPr>
          <w:b/>
          <w:sz w:val="24"/>
          <w:szCs w:val="24"/>
        </w:rPr>
      </w:pPr>
    </w:p>
    <w:p w:rsidR="00637BC1" w:rsidRPr="000E11DD" w:rsidRDefault="00637BC1" w:rsidP="00637BC1">
      <w:pPr>
        <w:autoSpaceDE w:val="0"/>
        <w:autoSpaceDN w:val="0"/>
        <w:adjustRightInd w:val="0"/>
        <w:ind w:firstLine="708"/>
        <w:jc w:val="both"/>
      </w:pPr>
      <w:r w:rsidRPr="000E11DD">
        <w:t xml:space="preserve">Целью муниципальной программы является: Обеспечение эффективного управления муниципальными финансами. </w:t>
      </w:r>
    </w:p>
    <w:p w:rsidR="00637BC1" w:rsidRPr="000E11DD" w:rsidRDefault="00637BC1" w:rsidP="00637BC1">
      <w:pPr>
        <w:autoSpaceDE w:val="0"/>
        <w:autoSpaceDN w:val="0"/>
        <w:adjustRightInd w:val="0"/>
        <w:ind w:firstLine="708"/>
        <w:jc w:val="both"/>
      </w:pPr>
      <w:r w:rsidRPr="000E11DD">
        <w:t xml:space="preserve">Для достижения поставленной цели в рамках реализации Программы предусматривается решение следующей задачи: </w:t>
      </w:r>
    </w:p>
    <w:p w:rsidR="00637BC1" w:rsidRPr="000E11DD" w:rsidRDefault="00637BC1" w:rsidP="00637BC1">
      <w:pPr>
        <w:autoSpaceDE w:val="0"/>
        <w:autoSpaceDN w:val="0"/>
        <w:adjustRightInd w:val="0"/>
        <w:ind w:firstLine="708"/>
        <w:jc w:val="both"/>
      </w:pPr>
      <w:r w:rsidRPr="000E11DD">
        <w:t xml:space="preserve">- Совершенствование организации и осуществления бюджетного процесса </w:t>
      </w:r>
      <w:proofErr w:type="gramStart"/>
      <w:r w:rsidRPr="000E11DD">
        <w:t>в</w:t>
      </w:r>
      <w:proofErr w:type="gramEnd"/>
      <w:r w:rsidRPr="000E11DD">
        <w:t xml:space="preserve"> ЗАТО г. Североморск, создание условий для повышения качества управления средствами бюджета, эффективного выполнения бюджетных полномочий. </w:t>
      </w:r>
    </w:p>
    <w:p w:rsidR="00637BC1" w:rsidRPr="000E11DD" w:rsidRDefault="00637BC1" w:rsidP="00637BC1">
      <w:pPr>
        <w:autoSpaceDE w:val="0"/>
        <w:autoSpaceDN w:val="0"/>
        <w:adjustRightInd w:val="0"/>
        <w:ind w:firstLine="708"/>
        <w:jc w:val="both"/>
      </w:pPr>
      <w:r w:rsidRPr="000E11DD">
        <w:t xml:space="preserve">Достижение цели муниципальной программы будет осуществляться путем решения задач в рамках подпрограммы «Управление муниципальными финансами». </w:t>
      </w:r>
    </w:p>
    <w:p w:rsidR="00637BC1" w:rsidRPr="000E11DD" w:rsidRDefault="00637BC1" w:rsidP="00637BC1">
      <w:pPr>
        <w:autoSpaceDE w:val="0"/>
        <w:autoSpaceDN w:val="0"/>
        <w:adjustRightInd w:val="0"/>
        <w:ind w:firstLine="708"/>
        <w:jc w:val="both"/>
      </w:pPr>
      <w:r w:rsidRPr="000E11DD">
        <w:t xml:space="preserve">Программа реализуется в 2016-2020 годах в один этап. В рамках реализации Программы предусматривается реализация мер по развитию нормативной правовой базы для совершенствования бюджетного планирования с учетом изменений в бюджетном законодательстве Российской Федерации и законодательстве Российской Федерации о налогах и сборах, переходу на формирование и исполнение бюджета исходя из принятых муниципальных программ ЗАТО г.Североморск, повышению эффективности использования бюджетных средств и направлению их на решение приоритетных задач социально-экономического развития ЗАТО г.Североморск. Продолжится осуществление мер в сфере регулирования муниципальных финансов и муниципального </w:t>
      </w:r>
      <w:proofErr w:type="gramStart"/>
      <w:r w:rsidRPr="000E11DD">
        <w:t>долга</w:t>
      </w:r>
      <w:proofErr w:type="gramEnd"/>
      <w:r w:rsidRPr="000E11DD">
        <w:t xml:space="preserve"> ЗАТО г.Североморск, будут обеспечены рост бюджетного потенциала, долгосрочная устойчивость и сбалансированность бюджетной системы ЗАТО г.Североморск, повышение результативности ее функционирования, расширение возможностей бюджета ЗАТО г.Североморск для активного развития общественной инфраструктуры и повышения качества жизни населения. </w:t>
      </w:r>
    </w:p>
    <w:p w:rsidR="00961A6C" w:rsidRPr="000E11DD" w:rsidRDefault="00637BC1" w:rsidP="003214D0">
      <w:pPr>
        <w:autoSpaceDE w:val="0"/>
        <w:autoSpaceDN w:val="0"/>
        <w:adjustRightInd w:val="0"/>
        <w:ind w:firstLine="709"/>
        <w:jc w:val="both"/>
        <w:rPr>
          <w:b/>
        </w:rPr>
      </w:pPr>
      <w:r w:rsidRPr="000E11DD">
        <w:t xml:space="preserve">Показатели (индикаторы) Программы определены исходя из принципа необходимости и достаточности информации для характеристики достижения целей и решения задач, определенных Программой. </w:t>
      </w:r>
    </w:p>
    <w:p w:rsidR="00617F58" w:rsidRPr="00F046FB" w:rsidRDefault="00637BC1" w:rsidP="003214D0">
      <w:pPr>
        <w:pStyle w:val="a6"/>
        <w:widowControl w:val="0"/>
        <w:tabs>
          <w:tab w:val="left" w:pos="709"/>
        </w:tabs>
        <w:suppressAutoHyphens/>
        <w:spacing w:line="240" w:lineRule="auto"/>
        <w:ind w:firstLine="709"/>
        <w:jc w:val="left"/>
        <w:rPr>
          <w:b/>
          <w:sz w:val="24"/>
          <w:szCs w:val="24"/>
        </w:rPr>
      </w:pPr>
      <w:r w:rsidRPr="00F046FB">
        <w:rPr>
          <w:sz w:val="24"/>
          <w:szCs w:val="24"/>
        </w:rPr>
        <w:t xml:space="preserve">Объем финансирования программы </w:t>
      </w:r>
      <w:r w:rsidR="007E03B5" w:rsidRPr="00F046FB">
        <w:rPr>
          <w:sz w:val="24"/>
          <w:szCs w:val="24"/>
        </w:rPr>
        <w:t xml:space="preserve">и подпрограммы </w:t>
      </w:r>
      <w:r w:rsidRPr="00F046FB">
        <w:rPr>
          <w:sz w:val="24"/>
          <w:szCs w:val="24"/>
        </w:rPr>
        <w:t xml:space="preserve">на </w:t>
      </w:r>
      <w:r w:rsidRPr="00F046FB">
        <w:rPr>
          <w:b/>
          <w:sz w:val="24"/>
          <w:szCs w:val="24"/>
        </w:rPr>
        <w:t>20</w:t>
      </w:r>
      <w:r w:rsidR="001F74E1" w:rsidRPr="00F046FB">
        <w:rPr>
          <w:b/>
          <w:sz w:val="24"/>
          <w:szCs w:val="24"/>
        </w:rPr>
        <w:t>20</w:t>
      </w:r>
      <w:r w:rsidRPr="00F046FB">
        <w:rPr>
          <w:b/>
          <w:sz w:val="24"/>
          <w:szCs w:val="24"/>
        </w:rPr>
        <w:t xml:space="preserve"> год</w:t>
      </w:r>
      <w:r w:rsidRPr="00F046FB">
        <w:rPr>
          <w:sz w:val="24"/>
          <w:szCs w:val="24"/>
        </w:rPr>
        <w:t xml:space="preserve"> составл</w:t>
      </w:r>
      <w:r w:rsidR="00B13FF1" w:rsidRPr="00F046FB">
        <w:rPr>
          <w:sz w:val="24"/>
          <w:szCs w:val="24"/>
        </w:rPr>
        <w:t>яет</w:t>
      </w:r>
      <w:r w:rsidRPr="00F046FB">
        <w:rPr>
          <w:sz w:val="24"/>
          <w:szCs w:val="24"/>
        </w:rPr>
        <w:t xml:space="preserve"> </w:t>
      </w:r>
      <w:r w:rsidR="000213E5" w:rsidRPr="00F046FB">
        <w:rPr>
          <w:b/>
          <w:sz w:val="24"/>
          <w:szCs w:val="24"/>
        </w:rPr>
        <w:t>3</w:t>
      </w:r>
      <w:r w:rsidR="001F74E1" w:rsidRPr="00F046FB">
        <w:rPr>
          <w:b/>
          <w:sz w:val="24"/>
          <w:szCs w:val="24"/>
        </w:rPr>
        <w:t>3</w:t>
      </w:r>
      <w:r w:rsidR="00B13FF1" w:rsidRPr="00F046FB">
        <w:rPr>
          <w:b/>
          <w:sz w:val="24"/>
          <w:szCs w:val="24"/>
        </w:rPr>
        <w:t> </w:t>
      </w:r>
      <w:r w:rsidR="001F74E1" w:rsidRPr="00F046FB">
        <w:rPr>
          <w:b/>
          <w:sz w:val="24"/>
          <w:szCs w:val="24"/>
        </w:rPr>
        <w:t>989</w:t>
      </w:r>
      <w:r w:rsidR="00B13FF1" w:rsidRPr="00F046FB">
        <w:rPr>
          <w:b/>
          <w:sz w:val="24"/>
          <w:szCs w:val="24"/>
        </w:rPr>
        <w:t>,</w:t>
      </w:r>
      <w:r w:rsidR="00705EEA" w:rsidRPr="00F046FB">
        <w:rPr>
          <w:b/>
          <w:sz w:val="24"/>
          <w:szCs w:val="24"/>
        </w:rPr>
        <w:t>2</w:t>
      </w:r>
      <w:r w:rsidR="001F74E1" w:rsidRPr="00F046FB">
        <w:rPr>
          <w:b/>
          <w:sz w:val="24"/>
          <w:szCs w:val="24"/>
        </w:rPr>
        <w:t>1</w:t>
      </w:r>
      <w:r w:rsidRPr="00F046FB">
        <w:rPr>
          <w:b/>
          <w:sz w:val="24"/>
          <w:szCs w:val="24"/>
        </w:rPr>
        <w:t xml:space="preserve"> тыс. руб</w:t>
      </w:r>
      <w:r w:rsidR="00B13FF1" w:rsidRPr="00F046FB">
        <w:rPr>
          <w:b/>
          <w:sz w:val="24"/>
          <w:szCs w:val="24"/>
        </w:rPr>
        <w:t>.</w:t>
      </w:r>
      <w:r w:rsidRPr="00F046FB">
        <w:rPr>
          <w:sz w:val="24"/>
          <w:szCs w:val="24"/>
        </w:rPr>
        <w:t xml:space="preserve">, </w:t>
      </w:r>
      <w:r w:rsidR="008369F8" w:rsidRPr="00F046FB">
        <w:rPr>
          <w:sz w:val="24"/>
          <w:szCs w:val="24"/>
        </w:rPr>
        <w:t>за</w:t>
      </w:r>
      <w:r w:rsidRPr="00F046FB">
        <w:rPr>
          <w:sz w:val="24"/>
          <w:szCs w:val="24"/>
        </w:rPr>
        <w:t xml:space="preserve"> </w:t>
      </w:r>
      <w:r w:rsidRPr="00F046FB">
        <w:rPr>
          <w:b/>
          <w:sz w:val="24"/>
          <w:szCs w:val="24"/>
        </w:rPr>
        <w:t>20</w:t>
      </w:r>
      <w:r w:rsidR="001F74E1" w:rsidRPr="00F046FB">
        <w:rPr>
          <w:b/>
          <w:sz w:val="24"/>
          <w:szCs w:val="24"/>
        </w:rPr>
        <w:t>20</w:t>
      </w:r>
      <w:r w:rsidRPr="00F046FB">
        <w:rPr>
          <w:b/>
          <w:sz w:val="24"/>
          <w:szCs w:val="24"/>
        </w:rPr>
        <w:t xml:space="preserve"> год</w:t>
      </w:r>
      <w:r w:rsidR="00B13FF1" w:rsidRPr="00F046FB">
        <w:rPr>
          <w:b/>
          <w:sz w:val="24"/>
          <w:szCs w:val="24"/>
        </w:rPr>
        <w:t>а</w:t>
      </w:r>
      <w:r w:rsidR="008369F8" w:rsidRPr="00F046FB">
        <w:rPr>
          <w:sz w:val="24"/>
          <w:szCs w:val="24"/>
        </w:rPr>
        <w:t xml:space="preserve"> </w:t>
      </w:r>
      <w:r w:rsidRPr="00F046FB">
        <w:rPr>
          <w:sz w:val="24"/>
          <w:szCs w:val="24"/>
        </w:rPr>
        <w:t xml:space="preserve">освоено </w:t>
      </w:r>
      <w:r w:rsidR="00085638" w:rsidRPr="00F046FB">
        <w:rPr>
          <w:b/>
          <w:sz w:val="24"/>
          <w:szCs w:val="24"/>
        </w:rPr>
        <w:t>2</w:t>
      </w:r>
      <w:r w:rsidR="001F74E1" w:rsidRPr="00F046FB">
        <w:rPr>
          <w:b/>
          <w:sz w:val="24"/>
          <w:szCs w:val="24"/>
        </w:rPr>
        <w:t>4</w:t>
      </w:r>
      <w:r w:rsidR="00453A7A" w:rsidRPr="00F046FB">
        <w:rPr>
          <w:b/>
          <w:sz w:val="24"/>
          <w:szCs w:val="24"/>
        </w:rPr>
        <w:t> </w:t>
      </w:r>
      <w:r w:rsidR="001F74E1" w:rsidRPr="00F046FB">
        <w:rPr>
          <w:b/>
          <w:sz w:val="24"/>
          <w:szCs w:val="24"/>
        </w:rPr>
        <w:t>603</w:t>
      </w:r>
      <w:r w:rsidRPr="00F046FB">
        <w:rPr>
          <w:b/>
          <w:sz w:val="24"/>
          <w:szCs w:val="24"/>
        </w:rPr>
        <w:t>,</w:t>
      </w:r>
      <w:r w:rsidR="001F74E1" w:rsidRPr="00F046FB">
        <w:rPr>
          <w:b/>
          <w:sz w:val="24"/>
          <w:szCs w:val="24"/>
        </w:rPr>
        <w:t>33</w:t>
      </w:r>
      <w:r w:rsidRPr="00F046FB">
        <w:rPr>
          <w:b/>
          <w:sz w:val="24"/>
          <w:szCs w:val="24"/>
        </w:rPr>
        <w:t xml:space="preserve"> тыс.</w:t>
      </w:r>
      <w:r w:rsidR="001F74E1" w:rsidRPr="00F046FB">
        <w:rPr>
          <w:b/>
          <w:sz w:val="24"/>
          <w:szCs w:val="24"/>
        </w:rPr>
        <w:t xml:space="preserve"> </w:t>
      </w:r>
      <w:r w:rsidRPr="00F046FB">
        <w:rPr>
          <w:b/>
          <w:sz w:val="24"/>
          <w:szCs w:val="24"/>
        </w:rPr>
        <w:t>руб</w:t>
      </w:r>
      <w:r w:rsidR="007E03B5" w:rsidRPr="00F046FB">
        <w:rPr>
          <w:b/>
          <w:sz w:val="24"/>
          <w:szCs w:val="24"/>
        </w:rPr>
        <w:t>.</w:t>
      </w:r>
      <w:r w:rsidRPr="00F046FB">
        <w:rPr>
          <w:sz w:val="24"/>
          <w:szCs w:val="24"/>
        </w:rPr>
        <w:t xml:space="preserve">, что оставляет </w:t>
      </w:r>
      <w:r w:rsidR="00085638" w:rsidRPr="00F046FB">
        <w:rPr>
          <w:b/>
          <w:sz w:val="24"/>
          <w:szCs w:val="24"/>
        </w:rPr>
        <w:t>7</w:t>
      </w:r>
      <w:r w:rsidR="001F74E1" w:rsidRPr="00F046FB">
        <w:rPr>
          <w:b/>
          <w:sz w:val="24"/>
          <w:szCs w:val="24"/>
        </w:rPr>
        <w:t>2</w:t>
      </w:r>
      <w:r w:rsidR="00286559" w:rsidRPr="00F046FB">
        <w:rPr>
          <w:b/>
          <w:sz w:val="24"/>
          <w:szCs w:val="24"/>
        </w:rPr>
        <w:t>,</w:t>
      </w:r>
      <w:r w:rsidR="001F74E1" w:rsidRPr="00F046FB">
        <w:rPr>
          <w:b/>
          <w:sz w:val="24"/>
          <w:szCs w:val="24"/>
        </w:rPr>
        <w:t>3</w:t>
      </w:r>
      <w:r w:rsidR="00085638" w:rsidRPr="00F046FB">
        <w:rPr>
          <w:b/>
          <w:sz w:val="24"/>
          <w:szCs w:val="24"/>
        </w:rPr>
        <w:t>9</w:t>
      </w:r>
      <w:r w:rsidR="00705EEA" w:rsidRPr="00F046FB">
        <w:rPr>
          <w:b/>
          <w:sz w:val="24"/>
          <w:szCs w:val="24"/>
        </w:rPr>
        <w:t xml:space="preserve"> </w:t>
      </w:r>
      <w:r w:rsidRPr="00F046FB">
        <w:rPr>
          <w:b/>
          <w:sz w:val="24"/>
          <w:szCs w:val="24"/>
        </w:rPr>
        <w:t>%</w:t>
      </w:r>
      <w:r w:rsidR="007E703C" w:rsidRPr="00F046FB">
        <w:rPr>
          <w:b/>
          <w:sz w:val="24"/>
          <w:szCs w:val="24"/>
        </w:rPr>
        <w:t>.</w:t>
      </w:r>
      <w:r w:rsidR="001E5DF2" w:rsidRPr="00F046FB">
        <w:rPr>
          <w:b/>
          <w:sz w:val="24"/>
          <w:szCs w:val="24"/>
        </w:rPr>
        <w:t xml:space="preserve"> </w:t>
      </w:r>
    </w:p>
    <w:p w:rsidR="00727DAB" w:rsidRPr="00F046FB" w:rsidRDefault="00727DAB" w:rsidP="00727DAB">
      <w:pPr>
        <w:ind w:firstLine="709"/>
        <w:jc w:val="both"/>
        <w:outlineLvl w:val="0"/>
      </w:pPr>
      <w:r w:rsidRPr="00F046FB">
        <w:rPr>
          <w:b/>
        </w:rPr>
        <w:t>По мероприятию</w:t>
      </w:r>
      <w:r w:rsidRPr="00F046FB">
        <w:t xml:space="preserve"> «Процентные платежи по муниципальному </w:t>
      </w:r>
      <w:proofErr w:type="gramStart"/>
      <w:r w:rsidRPr="00F046FB">
        <w:t>долгу</w:t>
      </w:r>
      <w:proofErr w:type="gramEnd"/>
      <w:r w:rsidRPr="00F046FB">
        <w:t xml:space="preserve"> ЗАТО г.Североморск» освоение финансирования составило 4 735,96 </w:t>
      </w:r>
      <w:proofErr w:type="spellStart"/>
      <w:r w:rsidRPr="00F046FB">
        <w:t>тыс.руб</w:t>
      </w:r>
      <w:proofErr w:type="spellEnd"/>
      <w:r w:rsidRPr="00F046FB">
        <w:t xml:space="preserve">., </w:t>
      </w:r>
      <w:r w:rsidR="005C2217" w:rsidRPr="00F046FB">
        <w:t>или</w:t>
      </w:r>
      <w:r w:rsidRPr="00F046FB">
        <w:t xml:space="preserve"> 33,54% от планируемого.</w:t>
      </w:r>
    </w:p>
    <w:p w:rsidR="00727DAB" w:rsidRPr="00F046FB" w:rsidRDefault="00727DAB" w:rsidP="00727DAB">
      <w:pPr>
        <w:ind w:firstLine="709"/>
        <w:jc w:val="both"/>
        <w:outlineLvl w:val="0"/>
      </w:pPr>
      <w:r w:rsidRPr="00F046FB">
        <w:t xml:space="preserve">Снижение расходов на обслуживание муниципального долга обусловлено привлечением временно не используемых остатков средств на счетах муниципальных бюджетных и автономных учреждений для покрытия кассовых разрывов. </w:t>
      </w:r>
    </w:p>
    <w:p w:rsidR="00727DAB" w:rsidRPr="00F046FB" w:rsidRDefault="0073654B" w:rsidP="003214D0">
      <w:pPr>
        <w:pStyle w:val="a6"/>
        <w:widowControl w:val="0"/>
        <w:tabs>
          <w:tab w:val="left" w:pos="709"/>
        </w:tabs>
        <w:suppressAutoHyphens/>
        <w:spacing w:line="240" w:lineRule="auto"/>
        <w:ind w:firstLine="709"/>
        <w:jc w:val="left"/>
        <w:rPr>
          <w:b/>
          <w:sz w:val="24"/>
          <w:szCs w:val="24"/>
        </w:rPr>
      </w:pPr>
      <w:r w:rsidRPr="00F046FB">
        <w:rPr>
          <w:b/>
          <w:sz w:val="24"/>
          <w:szCs w:val="24"/>
        </w:rPr>
        <w:t>По показателям:</w:t>
      </w:r>
    </w:p>
    <w:p w:rsidR="0073654B" w:rsidRPr="00F046FB" w:rsidRDefault="0073654B" w:rsidP="0073654B">
      <w:pPr>
        <w:pStyle w:val="a6"/>
        <w:widowControl w:val="0"/>
        <w:tabs>
          <w:tab w:val="left" w:pos="709"/>
        </w:tabs>
        <w:suppressAutoHyphens/>
        <w:spacing w:line="240" w:lineRule="auto"/>
        <w:ind w:firstLine="709"/>
        <w:rPr>
          <w:sz w:val="24"/>
          <w:szCs w:val="24"/>
        </w:rPr>
      </w:pPr>
      <w:r w:rsidRPr="00F046FB">
        <w:rPr>
          <w:sz w:val="24"/>
          <w:szCs w:val="24"/>
        </w:rPr>
        <w:t xml:space="preserve">- </w:t>
      </w:r>
      <w:r w:rsidRPr="00F046FB">
        <w:rPr>
          <w:i/>
          <w:sz w:val="24"/>
          <w:szCs w:val="24"/>
        </w:rPr>
        <w:t>Равномерность расходов бюджета (процент абсолютного отклонения объема расходов бюджета в IV квартале от среднего объема расходов за I-III кварталы) –</w:t>
      </w:r>
      <w:r w:rsidRPr="00F046FB">
        <w:rPr>
          <w:sz w:val="24"/>
          <w:szCs w:val="24"/>
        </w:rPr>
        <w:t xml:space="preserve">выполнение 29%. Рост объёма расходов в IV квартале 2020 года обусловлен большим объёмом инвестиционных расходов по строительству школы и переносом срока выполнения работ на 2021 год (в </w:t>
      </w:r>
      <w:proofErr w:type="spellStart"/>
      <w:r w:rsidRPr="00F046FB">
        <w:rPr>
          <w:sz w:val="24"/>
          <w:szCs w:val="24"/>
        </w:rPr>
        <w:t>т.ч</w:t>
      </w:r>
      <w:proofErr w:type="spellEnd"/>
      <w:r w:rsidRPr="00F046FB">
        <w:rPr>
          <w:sz w:val="24"/>
          <w:szCs w:val="24"/>
        </w:rPr>
        <w:t>. в связи с распространением новой коронавирусной инфекции).</w:t>
      </w:r>
    </w:p>
    <w:p w:rsidR="0073654B" w:rsidRPr="00F046FB" w:rsidRDefault="0073654B" w:rsidP="0073654B">
      <w:pPr>
        <w:pStyle w:val="a6"/>
        <w:widowControl w:val="0"/>
        <w:tabs>
          <w:tab w:val="left" w:pos="709"/>
        </w:tabs>
        <w:suppressAutoHyphens/>
        <w:spacing w:line="240" w:lineRule="auto"/>
        <w:ind w:firstLine="709"/>
        <w:rPr>
          <w:sz w:val="24"/>
          <w:szCs w:val="24"/>
        </w:rPr>
      </w:pPr>
      <w:r w:rsidRPr="00F046FB">
        <w:rPr>
          <w:sz w:val="24"/>
          <w:szCs w:val="24"/>
        </w:rPr>
        <w:t xml:space="preserve">- </w:t>
      </w:r>
      <w:r w:rsidRPr="00F046FB">
        <w:rPr>
          <w:i/>
          <w:sz w:val="24"/>
          <w:szCs w:val="24"/>
        </w:rPr>
        <w:t xml:space="preserve">Соотношение количества фактически проверенных муниципальных учреждений к общему количеству муниципальных </w:t>
      </w:r>
      <w:proofErr w:type="gramStart"/>
      <w:r w:rsidRPr="00F046FB">
        <w:rPr>
          <w:i/>
          <w:sz w:val="24"/>
          <w:szCs w:val="24"/>
        </w:rPr>
        <w:t>учреждений(</w:t>
      </w:r>
      <w:proofErr w:type="gramEnd"/>
      <w:r w:rsidRPr="00F046FB">
        <w:rPr>
          <w:i/>
          <w:sz w:val="24"/>
          <w:szCs w:val="24"/>
        </w:rPr>
        <w:t xml:space="preserve">%) </w:t>
      </w:r>
      <w:r w:rsidRPr="00F046FB">
        <w:rPr>
          <w:sz w:val="24"/>
          <w:szCs w:val="24"/>
        </w:rPr>
        <w:t xml:space="preserve">– выполнение </w:t>
      </w:r>
      <w:r w:rsidR="00731678" w:rsidRPr="00F046FB">
        <w:rPr>
          <w:sz w:val="24"/>
          <w:szCs w:val="24"/>
        </w:rPr>
        <w:t>85,7%;</w:t>
      </w:r>
    </w:p>
    <w:p w:rsidR="00731678" w:rsidRPr="00F046FB" w:rsidRDefault="00731678" w:rsidP="0073654B">
      <w:pPr>
        <w:pStyle w:val="a6"/>
        <w:widowControl w:val="0"/>
        <w:tabs>
          <w:tab w:val="left" w:pos="709"/>
        </w:tabs>
        <w:suppressAutoHyphens/>
        <w:spacing w:line="240" w:lineRule="auto"/>
        <w:ind w:firstLine="709"/>
        <w:rPr>
          <w:sz w:val="24"/>
          <w:szCs w:val="24"/>
        </w:rPr>
      </w:pPr>
      <w:r w:rsidRPr="00F046FB">
        <w:rPr>
          <w:sz w:val="24"/>
          <w:szCs w:val="24"/>
        </w:rPr>
        <w:t xml:space="preserve">- </w:t>
      </w:r>
      <w:r w:rsidRPr="00F046FB">
        <w:rPr>
          <w:i/>
          <w:sz w:val="24"/>
          <w:szCs w:val="24"/>
        </w:rPr>
        <w:t xml:space="preserve">Соотношение объема проверенных средств бюджета к общему объему расходов </w:t>
      </w:r>
      <w:proofErr w:type="gramStart"/>
      <w:r w:rsidRPr="00F046FB">
        <w:rPr>
          <w:i/>
          <w:sz w:val="24"/>
          <w:szCs w:val="24"/>
        </w:rPr>
        <w:t>бюджета(</w:t>
      </w:r>
      <w:proofErr w:type="gramEnd"/>
      <w:r w:rsidRPr="00F046FB">
        <w:rPr>
          <w:i/>
          <w:sz w:val="24"/>
          <w:szCs w:val="24"/>
        </w:rPr>
        <w:t xml:space="preserve">%) </w:t>
      </w:r>
      <w:r w:rsidRPr="00F046FB">
        <w:rPr>
          <w:sz w:val="24"/>
          <w:szCs w:val="24"/>
        </w:rPr>
        <w:t>– выполнение 62,5%;</w:t>
      </w:r>
    </w:p>
    <w:p w:rsidR="00731678" w:rsidRPr="00F046FB" w:rsidRDefault="00731678" w:rsidP="0073654B">
      <w:pPr>
        <w:pStyle w:val="a6"/>
        <w:widowControl w:val="0"/>
        <w:tabs>
          <w:tab w:val="left" w:pos="709"/>
        </w:tabs>
        <w:suppressAutoHyphens/>
        <w:spacing w:line="240" w:lineRule="auto"/>
        <w:ind w:firstLine="709"/>
        <w:rPr>
          <w:sz w:val="24"/>
          <w:szCs w:val="24"/>
        </w:rPr>
      </w:pPr>
      <w:r w:rsidRPr="00F046FB">
        <w:rPr>
          <w:sz w:val="24"/>
          <w:szCs w:val="24"/>
        </w:rPr>
        <w:t xml:space="preserve">- </w:t>
      </w:r>
      <w:r w:rsidRPr="00F046FB">
        <w:rPr>
          <w:i/>
          <w:sz w:val="24"/>
          <w:szCs w:val="24"/>
        </w:rPr>
        <w:t xml:space="preserve">Соотношение объема проверенных средств бюджета к общей сумме расходов бюджета года, предшествующему отчетному(%) </w:t>
      </w:r>
      <w:r w:rsidRPr="00F046FB">
        <w:rPr>
          <w:sz w:val="24"/>
          <w:szCs w:val="24"/>
        </w:rPr>
        <w:t xml:space="preserve">– выполнение 77,1% Данное </w:t>
      </w:r>
      <w:r w:rsidRPr="00F046FB">
        <w:rPr>
          <w:sz w:val="24"/>
          <w:szCs w:val="24"/>
        </w:rPr>
        <w:lastRenderedPageBreak/>
        <w:t xml:space="preserve">невыполнение связано с приостановлением назначения плановых и внеплановых проверок в период с 14.04.2020 по 08.08.2020 в соответствии с Постановлением Правительства РФ от 03.04.2020 N 438, Постановлением Правительства МО от 04.04.2020, Постановлением Главы ЗАТО г. Североморск от 16.03.2020 №21 в числе мер по предотвращению распространения новой коронавирусной инфекции. </w:t>
      </w:r>
    </w:p>
    <w:p w:rsidR="00952BF4" w:rsidRPr="00F046FB" w:rsidRDefault="00952BF4" w:rsidP="0073654B">
      <w:pPr>
        <w:pStyle w:val="a6"/>
        <w:widowControl w:val="0"/>
        <w:tabs>
          <w:tab w:val="left" w:pos="709"/>
        </w:tabs>
        <w:suppressAutoHyphens/>
        <w:spacing w:line="240" w:lineRule="auto"/>
        <w:ind w:firstLine="709"/>
        <w:rPr>
          <w:sz w:val="24"/>
          <w:szCs w:val="24"/>
        </w:rPr>
      </w:pPr>
    </w:p>
    <w:p w:rsidR="00175B1C" w:rsidRPr="00F046FB" w:rsidRDefault="006771D3" w:rsidP="0073654B">
      <w:pPr>
        <w:pStyle w:val="a6"/>
        <w:widowControl w:val="0"/>
        <w:tabs>
          <w:tab w:val="left" w:pos="709"/>
        </w:tabs>
        <w:suppressAutoHyphens/>
        <w:spacing w:line="240" w:lineRule="auto"/>
        <w:ind w:firstLine="709"/>
        <w:rPr>
          <w:b/>
          <w:sz w:val="24"/>
          <w:szCs w:val="24"/>
          <w:u w:val="single"/>
        </w:rPr>
      </w:pPr>
      <w:r w:rsidRPr="00F046FB">
        <w:rPr>
          <w:b/>
          <w:sz w:val="24"/>
          <w:szCs w:val="24"/>
        </w:rPr>
        <w:t>В 2020 году м</w:t>
      </w:r>
      <w:r w:rsidR="00175B1C" w:rsidRPr="00F046FB">
        <w:rPr>
          <w:b/>
          <w:sz w:val="24"/>
          <w:szCs w:val="24"/>
        </w:rPr>
        <w:t xml:space="preserve">униципальная программа реализована </w:t>
      </w:r>
      <w:r w:rsidR="00175B1C" w:rsidRPr="00F046FB">
        <w:rPr>
          <w:b/>
          <w:sz w:val="24"/>
          <w:szCs w:val="24"/>
          <w:u w:val="single"/>
        </w:rPr>
        <w:t>с приемлемым уровнем эффективности.</w:t>
      </w:r>
    </w:p>
    <w:p w:rsidR="00697774" w:rsidRDefault="00697774" w:rsidP="0073654B">
      <w:pPr>
        <w:pStyle w:val="a6"/>
        <w:widowControl w:val="0"/>
        <w:tabs>
          <w:tab w:val="left" w:pos="709"/>
        </w:tabs>
        <w:suppressAutoHyphens/>
        <w:spacing w:line="240" w:lineRule="auto"/>
        <w:ind w:firstLine="709"/>
        <w:rPr>
          <w:b/>
          <w:sz w:val="24"/>
          <w:szCs w:val="24"/>
        </w:rPr>
      </w:pPr>
    </w:p>
    <w:p w:rsidR="00697774" w:rsidRPr="004F5832" w:rsidRDefault="00697774" w:rsidP="00697774">
      <w:pPr>
        <w:ind w:firstLine="851"/>
        <w:contextualSpacing/>
        <w:jc w:val="both"/>
        <w:rPr>
          <w:b/>
          <w:bCs/>
        </w:rPr>
      </w:pPr>
      <w:r w:rsidRPr="004F5832">
        <w:rPr>
          <w:b/>
          <w:bCs/>
        </w:rPr>
        <w:t>Исполнение муниципальной программы за весь период действия:</w:t>
      </w:r>
    </w:p>
    <w:p w:rsidR="00697774" w:rsidRPr="004F5832" w:rsidRDefault="00697774" w:rsidP="00697774">
      <w:pPr>
        <w:ind w:firstLine="851"/>
        <w:contextualSpacing/>
        <w:jc w:val="both"/>
        <w:rPr>
          <w:bCs/>
        </w:rPr>
      </w:pPr>
      <w:r>
        <w:rPr>
          <w:bCs/>
        </w:rPr>
        <w:t>4</w:t>
      </w:r>
      <w:r w:rsidRPr="004F5832">
        <w:rPr>
          <w:bCs/>
        </w:rPr>
        <w:t xml:space="preserve"> – реализована с </w:t>
      </w:r>
      <w:r>
        <w:rPr>
          <w:bCs/>
        </w:rPr>
        <w:t>приемлемым</w:t>
      </w:r>
      <w:r w:rsidRPr="004F5832">
        <w:rPr>
          <w:bCs/>
        </w:rPr>
        <w:t xml:space="preserve"> уровнем эффективности.</w:t>
      </w:r>
    </w:p>
    <w:p w:rsidR="00697774" w:rsidRPr="00CD21A2" w:rsidRDefault="00697774" w:rsidP="0073654B">
      <w:pPr>
        <w:pStyle w:val="a6"/>
        <w:widowControl w:val="0"/>
        <w:tabs>
          <w:tab w:val="left" w:pos="709"/>
        </w:tabs>
        <w:suppressAutoHyphens/>
        <w:spacing w:line="240" w:lineRule="auto"/>
        <w:ind w:firstLine="709"/>
        <w:rPr>
          <w:b/>
          <w:sz w:val="24"/>
          <w:szCs w:val="24"/>
        </w:rPr>
      </w:pPr>
    </w:p>
    <w:p w:rsidR="00617F58" w:rsidRPr="000E11DD" w:rsidRDefault="00617F58" w:rsidP="0073654B">
      <w:pPr>
        <w:pStyle w:val="a6"/>
        <w:widowControl w:val="0"/>
        <w:tabs>
          <w:tab w:val="left" w:pos="709"/>
        </w:tabs>
        <w:suppressAutoHyphens/>
        <w:spacing w:line="240" w:lineRule="auto"/>
        <w:ind w:firstLine="709"/>
        <w:rPr>
          <w:b/>
          <w:sz w:val="24"/>
          <w:szCs w:val="24"/>
        </w:rPr>
      </w:pPr>
      <w:r w:rsidRPr="000E11DD">
        <w:rPr>
          <w:sz w:val="24"/>
          <w:szCs w:val="24"/>
        </w:rPr>
        <w:t>Подробный перечень мероприятий подпрограмм</w:t>
      </w:r>
      <w:r w:rsidR="00A70940" w:rsidRPr="000E11DD">
        <w:rPr>
          <w:sz w:val="24"/>
          <w:szCs w:val="24"/>
        </w:rPr>
        <w:t>ы</w:t>
      </w:r>
      <w:r w:rsidRPr="000E11DD">
        <w:rPr>
          <w:sz w:val="24"/>
          <w:szCs w:val="24"/>
        </w:rPr>
        <w:t>, входящ</w:t>
      </w:r>
      <w:r w:rsidR="00A70940" w:rsidRPr="000E11DD">
        <w:rPr>
          <w:sz w:val="24"/>
          <w:szCs w:val="24"/>
        </w:rPr>
        <w:t xml:space="preserve">ей </w:t>
      </w:r>
      <w:r w:rsidRPr="000E11DD">
        <w:rPr>
          <w:sz w:val="24"/>
          <w:szCs w:val="24"/>
        </w:rPr>
        <w:t>в состав муниципальной программы, сведения об освоении объемов финансирования, выполнении установленных значениях целевых индикаторов представлены в нижеследующей таблиц</w:t>
      </w:r>
      <w:r w:rsidR="001D7449" w:rsidRPr="000E11DD">
        <w:rPr>
          <w:sz w:val="24"/>
          <w:szCs w:val="24"/>
        </w:rPr>
        <w:t>е</w:t>
      </w:r>
      <w:r w:rsidRPr="000E11DD">
        <w:rPr>
          <w:sz w:val="24"/>
          <w:szCs w:val="24"/>
        </w:rPr>
        <w:t>.</w:t>
      </w:r>
    </w:p>
    <w:p w:rsidR="00617F58" w:rsidRPr="000E11DD" w:rsidRDefault="00617F58" w:rsidP="00637BC1">
      <w:pPr>
        <w:pStyle w:val="a6"/>
        <w:widowControl w:val="0"/>
        <w:tabs>
          <w:tab w:val="left" w:pos="709"/>
        </w:tabs>
        <w:suppressAutoHyphens/>
        <w:spacing w:line="240" w:lineRule="auto"/>
        <w:ind w:firstLine="0"/>
        <w:jc w:val="left"/>
        <w:rPr>
          <w:szCs w:val="28"/>
        </w:rPr>
        <w:sectPr w:rsidR="00617F58" w:rsidRPr="000E11DD" w:rsidSect="00617F58">
          <w:pgSz w:w="11906" w:h="16838"/>
          <w:pgMar w:top="851" w:right="1134" w:bottom="1418" w:left="1134" w:header="709" w:footer="709" w:gutter="0"/>
          <w:cols w:space="708"/>
          <w:docGrid w:linePitch="360"/>
        </w:sectPr>
      </w:pPr>
    </w:p>
    <w:p w:rsidR="00637BC1" w:rsidRPr="000E11DD" w:rsidRDefault="00637BC1" w:rsidP="004C7A0F">
      <w:pPr>
        <w:pStyle w:val="a6"/>
        <w:widowControl w:val="0"/>
        <w:tabs>
          <w:tab w:val="left" w:pos="709"/>
        </w:tabs>
        <w:suppressAutoHyphens/>
        <w:spacing w:line="240" w:lineRule="auto"/>
        <w:ind w:firstLine="0"/>
        <w:jc w:val="center"/>
        <w:rPr>
          <w:b/>
          <w:sz w:val="24"/>
          <w:szCs w:val="24"/>
        </w:rPr>
      </w:pPr>
      <w:r w:rsidRPr="000E11DD">
        <w:rPr>
          <w:b/>
          <w:sz w:val="24"/>
          <w:szCs w:val="24"/>
        </w:rPr>
        <w:lastRenderedPageBreak/>
        <w:t>Подпрограмма «Управление муниципальными финансами»</w:t>
      </w:r>
      <w:r w:rsidR="001D7449" w:rsidRPr="000E11DD">
        <w:rPr>
          <w:b/>
          <w:sz w:val="24"/>
          <w:szCs w:val="24"/>
        </w:rPr>
        <w:t xml:space="preserve"> на 2016-2020 годы</w:t>
      </w:r>
    </w:p>
    <w:p w:rsidR="00823404" w:rsidRDefault="00823404" w:rsidP="004C7A0F">
      <w:pPr>
        <w:pStyle w:val="a6"/>
        <w:widowControl w:val="0"/>
        <w:tabs>
          <w:tab w:val="left" w:pos="709"/>
        </w:tabs>
        <w:suppressAutoHyphens/>
        <w:spacing w:line="240" w:lineRule="auto"/>
        <w:ind w:firstLine="0"/>
        <w:jc w:val="center"/>
        <w:rPr>
          <w:b/>
          <w:sz w:val="24"/>
          <w:szCs w:val="24"/>
        </w:rPr>
      </w:pPr>
    </w:p>
    <w:tbl>
      <w:tblPr>
        <w:tblW w:w="15877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851"/>
        <w:gridCol w:w="2836"/>
        <w:gridCol w:w="992"/>
        <w:gridCol w:w="992"/>
        <w:gridCol w:w="1134"/>
        <w:gridCol w:w="992"/>
        <w:gridCol w:w="851"/>
        <w:gridCol w:w="2410"/>
        <w:gridCol w:w="992"/>
        <w:gridCol w:w="1276"/>
        <w:gridCol w:w="1275"/>
        <w:gridCol w:w="1276"/>
      </w:tblGrid>
      <w:tr w:rsidR="007236E2" w:rsidTr="001C31A1">
        <w:trPr>
          <w:trHeight w:val="719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236E2">
              <w:rPr>
                <w:b/>
                <w:bCs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236E2">
              <w:rPr>
                <w:b/>
                <w:bCs/>
                <w:color w:val="000000"/>
                <w:sz w:val="16"/>
                <w:szCs w:val="16"/>
              </w:rPr>
              <w:t>Цель, задачи, основные мероприятия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236E2">
              <w:rPr>
                <w:b/>
                <w:bCs/>
                <w:color w:val="000000"/>
                <w:sz w:val="16"/>
                <w:szCs w:val="16"/>
              </w:rPr>
              <w:t>Срок выполнения (квартал, год)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236E2">
              <w:rPr>
                <w:b/>
                <w:bCs/>
                <w:color w:val="000000"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236E2">
              <w:rPr>
                <w:b/>
                <w:bCs/>
                <w:color w:val="000000"/>
                <w:sz w:val="16"/>
                <w:szCs w:val="16"/>
              </w:rPr>
              <w:t>Объемы финансирования, тыс. рублей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236E2">
              <w:rPr>
                <w:b/>
                <w:bCs/>
                <w:color w:val="000000"/>
                <w:sz w:val="16"/>
                <w:szCs w:val="16"/>
              </w:rPr>
              <w:t>Процент освоения, % (гр.6/ гр.5)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236E2">
              <w:rPr>
                <w:b/>
                <w:bCs/>
                <w:color w:val="000000"/>
                <w:sz w:val="16"/>
                <w:szCs w:val="16"/>
              </w:rPr>
              <w:t>Показатели (индикаторы) результативности выполнения основных мероприятий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236E2">
              <w:rPr>
                <w:b/>
                <w:bCs/>
                <w:color w:val="000000"/>
                <w:sz w:val="16"/>
                <w:szCs w:val="16"/>
              </w:rPr>
              <w:t>Исполнители, перечень организаций, участвующих в реализации основных мероприятий</w:t>
            </w:r>
          </w:p>
        </w:tc>
      </w:tr>
      <w:tr w:rsidR="007236E2" w:rsidTr="001C31A1">
        <w:trPr>
          <w:trHeight w:val="904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6E2" w:rsidRPr="007236E2" w:rsidRDefault="007236E2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6E2" w:rsidRPr="007236E2" w:rsidRDefault="007236E2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6E2" w:rsidRPr="007236E2" w:rsidRDefault="007236E2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6E2" w:rsidRPr="007236E2" w:rsidRDefault="007236E2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236E2">
              <w:rPr>
                <w:b/>
                <w:bCs/>
                <w:color w:val="000000"/>
                <w:sz w:val="16"/>
                <w:szCs w:val="16"/>
              </w:rPr>
              <w:t>Уточненные бюджетные ассигнования на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236E2">
              <w:rPr>
                <w:b/>
                <w:bCs/>
                <w:color w:val="000000"/>
                <w:sz w:val="16"/>
                <w:szCs w:val="16"/>
              </w:rPr>
              <w:t>Кассовый расход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36E2" w:rsidRPr="007236E2" w:rsidRDefault="007236E2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236E2">
              <w:rPr>
                <w:b/>
                <w:bCs/>
                <w:color w:val="000000"/>
                <w:sz w:val="16"/>
                <w:szCs w:val="16"/>
              </w:rPr>
              <w:t xml:space="preserve">Наименование, </w:t>
            </w:r>
            <w:proofErr w:type="spellStart"/>
            <w:r w:rsidRPr="007236E2">
              <w:rPr>
                <w:b/>
                <w:bCs/>
                <w:color w:val="000000"/>
                <w:sz w:val="16"/>
                <w:szCs w:val="16"/>
              </w:rPr>
              <w:t>ед.измерения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b/>
                <w:bCs/>
                <w:sz w:val="16"/>
                <w:szCs w:val="16"/>
              </w:rPr>
            </w:pPr>
            <w:r w:rsidRPr="007236E2">
              <w:rPr>
                <w:b/>
                <w:bCs/>
                <w:sz w:val="16"/>
                <w:szCs w:val="16"/>
              </w:rPr>
              <w:t>План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236E2">
              <w:rPr>
                <w:b/>
                <w:bCs/>
                <w:color w:val="000000"/>
                <w:sz w:val="16"/>
                <w:szCs w:val="16"/>
              </w:rPr>
              <w:t>Факт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236E2">
              <w:rPr>
                <w:b/>
                <w:bCs/>
                <w:color w:val="000000"/>
                <w:sz w:val="16"/>
                <w:szCs w:val="16"/>
              </w:rPr>
              <w:t>Процент освоения, %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6E2" w:rsidRPr="007236E2" w:rsidRDefault="007236E2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7236E2" w:rsidTr="001C31A1">
        <w:trPr>
          <w:trHeight w:val="28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6E2" w:rsidRPr="007236E2" w:rsidRDefault="007236E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236E2">
              <w:rPr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12</w:t>
            </w:r>
          </w:p>
        </w:tc>
      </w:tr>
      <w:tr w:rsidR="001C31A1" w:rsidTr="001C31A1">
        <w:trPr>
          <w:trHeight w:val="8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C31A1" w:rsidRPr="007236E2" w:rsidRDefault="001C31A1" w:rsidP="001C31A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797" w:type="dxa"/>
            <w:gridSpan w:val="6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31A1" w:rsidRPr="007236E2" w:rsidRDefault="001C31A1" w:rsidP="00EF34DA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B12B6">
              <w:rPr>
                <w:b/>
                <w:color w:val="000000"/>
                <w:sz w:val="16"/>
                <w:szCs w:val="16"/>
              </w:rPr>
              <w:t>Цель</w:t>
            </w:r>
            <w:r w:rsidR="00EF34DA">
              <w:rPr>
                <w:b/>
                <w:color w:val="000000"/>
                <w:sz w:val="16"/>
                <w:szCs w:val="16"/>
              </w:rPr>
              <w:t xml:space="preserve"> муниципальной программы</w:t>
            </w:r>
            <w:r w:rsidRPr="00AB12B6">
              <w:rPr>
                <w:b/>
                <w:color w:val="000000"/>
                <w:sz w:val="16"/>
                <w:szCs w:val="16"/>
              </w:rPr>
              <w:t>: Обеспечение эффективного управления муниципальными финансами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1A1" w:rsidRPr="007236E2" w:rsidRDefault="001C31A1" w:rsidP="00AE045A">
            <w:pPr>
              <w:rPr>
                <w:sz w:val="16"/>
                <w:szCs w:val="16"/>
              </w:rPr>
            </w:pPr>
            <w:r w:rsidRPr="001C31A1">
              <w:rPr>
                <w:sz w:val="16"/>
                <w:szCs w:val="16"/>
              </w:rPr>
              <w:t xml:space="preserve">Степень качества управления муниципальными финансами, </w:t>
            </w:r>
            <w:proofErr w:type="gramStart"/>
            <w:r w:rsidRPr="001C31A1">
              <w:rPr>
                <w:sz w:val="16"/>
                <w:szCs w:val="16"/>
              </w:rPr>
              <w:t>присвоенная</w:t>
            </w:r>
            <w:proofErr w:type="gramEnd"/>
            <w:r w:rsidRPr="001C31A1">
              <w:rPr>
                <w:sz w:val="16"/>
                <w:szCs w:val="16"/>
              </w:rPr>
              <w:t xml:space="preserve"> ЗАТО г. Североморск Министерством финансов Мурманской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1A1" w:rsidRPr="001C31A1" w:rsidRDefault="001C31A1" w:rsidP="001C31A1">
            <w:pPr>
              <w:jc w:val="center"/>
              <w:rPr>
                <w:color w:val="000000"/>
                <w:sz w:val="16"/>
                <w:szCs w:val="16"/>
              </w:rPr>
            </w:pPr>
            <w:r w:rsidRPr="001C31A1">
              <w:rPr>
                <w:color w:val="000000"/>
                <w:sz w:val="16"/>
                <w:szCs w:val="16"/>
              </w:rPr>
              <w:t>не ниже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1A1" w:rsidRPr="001C31A1" w:rsidRDefault="001C31A1" w:rsidP="001C31A1">
            <w:pPr>
              <w:jc w:val="center"/>
              <w:rPr>
                <w:sz w:val="16"/>
                <w:szCs w:val="16"/>
              </w:rPr>
            </w:pPr>
            <w:r w:rsidRPr="001C31A1">
              <w:rPr>
                <w:sz w:val="16"/>
                <w:szCs w:val="16"/>
              </w:rPr>
              <w:t>за 2020 год рассчитывается до 20 апреля 2021 года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1A1" w:rsidRPr="00B52685" w:rsidRDefault="001C31A1" w:rsidP="001C31A1">
            <w:pPr>
              <w:jc w:val="both"/>
              <w:rPr>
                <w:sz w:val="16"/>
                <w:szCs w:val="16"/>
              </w:rPr>
            </w:pPr>
            <w:r w:rsidRPr="00B52685">
              <w:rPr>
                <w:sz w:val="16"/>
                <w:szCs w:val="16"/>
              </w:rPr>
              <w:t>за 2019 год степень качества - 1 (высокое качество управления бюджетным процессом)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1A1" w:rsidRPr="007236E2" w:rsidRDefault="00AE045A" w:rsidP="001C31A1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Управление финансов</w:t>
            </w:r>
          </w:p>
        </w:tc>
      </w:tr>
      <w:tr w:rsidR="007236E2" w:rsidTr="001C31A1">
        <w:trPr>
          <w:trHeight w:val="87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236E2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97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36E2" w:rsidRPr="007236E2" w:rsidRDefault="00EF34DA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Цель подпрограммы: </w:t>
            </w:r>
            <w:r w:rsidRPr="00EF34DA">
              <w:rPr>
                <w:b/>
                <w:bCs/>
                <w:color w:val="000000"/>
                <w:sz w:val="16"/>
                <w:szCs w:val="16"/>
              </w:rPr>
              <w:t xml:space="preserve">Совершенствование организации и осуществления бюджетного процесса </w:t>
            </w:r>
            <w:proofErr w:type="gramStart"/>
            <w:r w:rsidRPr="00EF34DA">
              <w:rPr>
                <w:b/>
                <w:bCs/>
                <w:color w:val="000000"/>
                <w:sz w:val="16"/>
                <w:szCs w:val="16"/>
              </w:rPr>
              <w:t>в</w:t>
            </w:r>
            <w:proofErr w:type="gramEnd"/>
            <w:r w:rsidRPr="00EF34DA">
              <w:rPr>
                <w:b/>
                <w:bCs/>
                <w:color w:val="000000"/>
                <w:sz w:val="16"/>
                <w:szCs w:val="16"/>
              </w:rPr>
              <w:t xml:space="preserve"> ЗАТО г. Североморск, создание условий для повышения качества управления средствами бюджета, эффективного выполнения бюджетных полномочий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Оценка среднего уровня качества финансового менеджмента главных администраторов бюджетных средств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рассчитывается до 20 апреля 2021 года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за 2019 год - 4,0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Управление финансов</w:t>
            </w:r>
          </w:p>
        </w:tc>
      </w:tr>
      <w:tr w:rsidR="007236E2" w:rsidTr="001C31A1">
        <w:trPr>
          <w:trHeight w:val="87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36E2" w:rsidRPr="007236E2" w:rsidRDefault="007236E2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797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36E2" w:rsidRPr="007236E2" w:rsidRDefault="007236E2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 xml:space="preserve">Удельный вес расходов бюджета, формируемых в рамках </w:t>
            </w:r>
            <w:proofErr w:type="gramStart"/>
            <w:r w:rsidRPr="007236E2">
              <w:rPr>
                <w:sz w:val="16"/>
                <w:szCs w:val="16"/>
              </w:rPr>
              <w:t>муниципальных  программ</w:t>
            </w:r>
            <w:proofErr w:type="gramEnd"/>
            <w:r w:rsidRPr="007236E2">
              <w:rPr>
                <w:sz w:val="16"/>
                <w:szCs w:val="16"/>
              </w:rPr>
              <w:t>, в общем объеме расходов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 xml:space="preserve">Управление </w:t>
            </w:r>
            <w:proofErr w:type="gramStart"/>
            <w:r w:rsidRPr="007236E2">
              <w:rPr>
                <w:sz w:val="16"/>
                <w:szCs w:val="16"/>
              </w:rPr>
              <w:t>финансов ,</w:t>
            </w:r>
            <w:proofErr w:type="gramEnd"/>
            <w:r w:rsidRPr="007236E2">
              <w:rPr>
                <w:sz w:val="16"/>
                <w:szCs w:val="16"/>
              </w:rPr>
              <w:t xml:space="preserve"> Отдел экономического развития</w:t>
            </w:r>
          </w:p>
        </w:tc>
      </w:tr>
      <w:tr w:rsidR="007236E2" w:rsidTr="001C31A1">
        <w:trPr>
          <w:trHeight w:val="659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36E2" w:rsidRPr="007236E2" w:rsidRDefault="007236E2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797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36E2" w:rsidRPr="007236E2" w:rsidRDefault="007236E2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Уровень финансовой зависимости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Управление финансов</w:t>
            </w:r>
          </w:p>
        </w:tc>
      </w:tr>
      <w:tr w:rsidR="007236E2" w:rsidTr="001C31A1">
        <w:trPr>
          <w:trHeight w:val="683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36E2" w:rsidRPr="007236E2" w:rsidRDefault="007236E2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797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36E2" w:rsidRPr="007236E2" w:rsidRDefault="007236E2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 xml:space="preserve">Наличие просроченной кредиторской задолженности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нет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Управление финансов</w:t>
            </w:r>
          </w:p>
        </w:tc>
      </w:tr>
      <w:tr w:rsidR="007236E2" w:rsidTr="001C31A1">
        <w:trPr>
          <w:trHeight w:val="4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236E2"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502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7236E2">
              <w:rPr>
                <w:b/>
                <w:bCs/>
                <w:color w:val="000000"/>
                <w:sz w:val="16"/>
                <w:szCs w:val="16"/>
              </w:rPr>
              <w:t xml:space="preserve">Задача </w:t>
            </w:r>
            <w:proofErr w:type="gramStart"/>
            <w:r w:rsidRPr="007236E2">
              <w:rPr>
                <w:b/>
                <w:bCs/>
                <w:color w:val="000000"/>
                <w:sz w:val="16"/>
                <w:szCs w:val="16"/>
              </w:rPr>
              <w:t>1 :</w:t>
            </w:r>
            <w:proofErr w:type="gramEnd"/>
            <w:r w:rsidRPr="007236E2">
              <w:rPr>
                <w:b/>
                <w:bCs/>
                <w:color w:val="000000"/>
                <w:sz w:val="16"/>
                <w:szCs w:val="16"/>
              </w:rPr>
              <w:t xml:space="preserve"> Совершенствование бюджетного процесса в ЗАТО г. Североморск и нормативно правового регулирования в бюджетной финансовой сфере, повышение бюджета и открытости бюджетного процесса</w:t>
            </w:r>
          </w:p>
        </w:tc>
      </w:tr>
      <w:tr w:rsidR="007236E2" w:rsidTr="00AE045A">
        <w:trPr>
          <w:trHeight w:val="7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1.1.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Основное мероприятие 1. Нормативно-методическое обеспечение и организация бюджетного процесса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 xml:space="preserve">19 867,52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 xml:space="preserve">19 867,37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 xml:space="preserve">100,00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236E2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7236E2" w:rsidTr="00AE045A">
        <w:trPr>
          <w:trHeight w:val="7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Мероприятие: Расходы на выплаты по оплате труда работников органов местного самоуправления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 xml:space="preserve">19 867,52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 xml:space="preserve">19 867,37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 xml:space="preserve">100,00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236E2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7236E2" w:rsidTr="00AE045A">
        <w:trPr>
          <w:trHeight w:val="7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lastRenderedPageBreak/>
              <w:t>1.1.1.1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 xml:space="preserve">Утверждение порядка и методики планирования бюджетных ассигнований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в установленные сроки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 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Соблюдение порядка и сроков разработки проекта бюджета, установленных бюджетным законодательством и нормативными правовыми актами органов местного самоуправления (да/нет)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да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да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100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Управление финансов</w:t>
            </w:r>
          </w:p>
        </w:tc>
      </w:tr>
      <w:tr w:rsidR="007236E2" w:rsidTr="00AE045A">
        <w:trPr>
          <w:trHeight w:val="7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1.1.1.2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Своевременная и качественная подготовка проекта Решения Совета депутатов о бюджете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в установленные сроки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 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6E2" w:rsidRPr="007236E2" w:rsidRDefault="007236E2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6E2" w:rsidRPr="007236E2" w:rsidRDefault="007236E2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6E2" w:rsidRPr="007236E2" w:rsidRDefault="007236E2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6E2" w:rsidRPr="007236E2" w:rsidRDefault="007236E2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6E2" w:rsidRPr="007236E2" w:rsidRDefault="007236E2">
            <w:pPr>
              <w:rPr>
                <w:sz w:val="16"/>
                <w:szCs w:val="16"/>
              </w:rPr>
            </w:pPr>
          </w:p>
        </w:tc>
      </w:tr>
      <w:tr w:rsidR="007236E2" w:rsidTr="00AE045A">
        <w:trPr>
          <w:trHeight w:val="7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1.1.1.3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Соблюдение ограничений по уровню дефицита и обеспечение его оптимального уровня для исполнения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ежегодно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Соблюдение предельно допустимого уровня дефицита бюджета в соответствии с бюджетным законодательством (да/нет)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да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rPr>
                <w:sz w:val="16"/>
                <w:szCs w:val="16"/>
              </w:rPr>
            </w:pPr>
            <w:proofErr w:type="gramStart"/>
            <w:r w:rsidRPr="007236E2">
              <w:rPr>
                <w:sz w:val="16"/>
                <w:szCs w:val="16"/>
              </w:rPr>
              <w:t>Администрация</w:t>
            </w:r>
            <w:proofErr w:type="gramEnd"/>
            <w:r w:rsidRPr="007236E2">
              <w:rPr>
                <w:sz w:val="16"/>
                <w:szCs w:val="16"/>
              </w:rPr>
              <w:t xml:space="preserve"> ЗАТО г. Североморск, Управление финансов</w:t>
            </w:r>
          </w:p>
        </w:tc>
      </w:tr>
      <w:tr w:rsidR="007236E2" w:rsidTr="001C31A1">
        <w:trPr>
          <w:trHeight w:val="9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1.1.1.4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 xml:space="preserve">Формирование бюджета муниципального </w:t>
            </w:r>
            <w:proofErr w:type="gramStart"/>
            <w:r w:rsidRPr="007236E2">
              <w:rPr>
                <w:sz w:val="16"/>
                <w:szCs w:val="16"/>
              </w:rPr>
              <w:t>образования</w:t>
            </w:r>
            <w:proofErr w:type="gramEnd"/>
            <w:r w:rsidRPr="007236E2">
              <w:rPr>
                <w:sz w:val="16"/>
                <w:szCs w:val="16"/>
              </w:rPr>
              <w:t xml:space="preserve"> ЗАТО г. Североморск,</w:t>
            </w:r>
            <w:r w:rsidR="00AB12B6">
              <w:rPr>
                <w:sz w:val="16"/>
                <w:szCs w:val="16"/>
              </w:rPr>
              <w:t xml:space="preserve"> </w:t>
            </w:r>
            <w:r w:rsidRPr="007236E2">
              <w:rPr>
                <w:sz w:val="16"/>
                <w:szCs w:val="16"/>
              </w:rPr>
              <w:t xml:space="preserve">обеспечивающего взаимосвязи стратегического и бюджетного планирования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в установленные сроки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 xml:space="preserve">Удельный вес расходов бюджета, формируемых в рамках </w:t>
            </w:r>
            <w:proofErr w:type="gramStart"/>
            <w:r w:rsidRPr="007236E2">
              <w:rPr>
                <w:sz w:val="16"/>
                <w:szCs w:val="16"/>
              </w:rPr>
              <w:t>муниципальных  программ</w:t>
            </w:r>
            <w:proofErr w:type="gramEnd"/>
            <w:r w:rsidRPr="007236E2">
              <w:rPr>
                <w:sz w:val="16"/>
                <w:szCs w:val="16"/>
              </w:rPr>
              <w:t>, в общем объеме расходов бюджета (%)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Управление финансов, Отдел экономического развития</w:t>
            </w:r>
          </w:p>
        </w:tc>
      </w:tr>
      <w:tr w:rsidR="007236E2" w:rsidTr="001C31A1">
        <w:trPr>
          <w:trHeight w:val="12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1.1.1.5</w:t>
            </w:r>
          </w:p>
        </w:tc>
        <w:tc>
          <w:tcPr>
            <w:tcW w:w="28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 xml:space="preserve">Составление сводной бюджетной росписи </w:t>
            </w:r>
            <w:proofErr w:type="gramStart"/>
            <w:r w:rsidRPr="007236E2">
              <w:rPr>
                <w:sz w:val="16"/>
                <w:szCs w:val="16"/>
              </w:rPr>
              <w:t>бюджета</w:t>
            </w:r>
            <w:proofErr w:type="gramEnd"/>
            <w:r w:rsidRPr="007236E2">
              <w:rPr>
                <w:sz w:val="16"/>
                <w:szCs w:val="16"/>
              </w:rPr>
              <w:t xml:space="preserve"> ЗАТО г. Североморск, своевременное доведение показателей росписи и лимитов бюджетных обязательств до главных распорядителей бюджетных средств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ежегодно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*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Составление и утверждение сводной бюджетной росписи бюджета в сроки, установленные нормативными правовыми документами, регулирующими бюджетные правоотношения (срок)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до начала очередного финансового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до начала очередного финансового года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100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Управление финансов</w:t>
            </w:r>
          </w:p>
        </w:tc>
      </w:tr>
      <w:tr w:rsidR="007236E2" w:rsidTr="001C31A1">
        <w:trPr>
          <w:trHeight w:val="144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36E2" w:rsidRPr="007236E2" w:rsidRDefault="007236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36E2" w:rsidRPr="007236E2" w:rsidRDefault="007236E2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36E2" w:rsidRPr="007236E2" w:rsidRDefault="007236E2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36E2" w:rsidRPr="007236E2" w:rsidRDefault="007236E2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36E2" w:rsidRPr="007236E2" w:rsidRDefault="007236E2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36E2" w:rsidRPr="007236E2" w:rsidRDefault="007236E2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36E2" w:rsidRPr="007236E2" w:rsidRDefault="007236E2">
            <w:pPr>
              <w:rPr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Доведение показателей сводной бюджетной росписи и лимитов бюджетных обязательств до Главных распорядителей бюджетных средств в сроки, установленные нормативными правовыми документами, регулирующими бюджетные правоотношения (срок)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до начала очередного финансового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до начала очередного финансового года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100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36E2" w:rsidRPr="007236E2" w:rsidRDefault="007236E2">
            <w:pPr>
              <w:rPr>
                <w:sz w:val="16"/>
                <w:szCs w:val="16"/>
              </w:rPr>
            </w:pPr>
          </w:p>
        </w:tc>
      </w:tr>
      <w:tr w:rsidR="007236E2" w:rsidTr="00AE045A">
        <w:trPr>
          <w:trHeight w:val="14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1.1.1.6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Формирование, утверждение и ведение кассового плана исполнения бюджета, совершенствование исполнения бюджета в целях соблюдения равномерности исполнения показателей кассового плана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ежегодно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 xml:space="preserve">Равномерность расходов бюджета (процент абсолютного отклонения объема расходов бюджета в IV квартале от среднего объема расходов за I-III кварталы)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3654B" w:rsidRDefault="007236E2">
            <w:pPr>
              <w:jc w:val="center"/>
              <w:rPr>
                <w:sz w:val="16"/>
                <w:szCs w:val="16"/>
                <w:highlight w:val="yellow"/>
              </w:rPr>
            </w:pPr>
            <w:r w:rsidRPr="0073654B">
              <w:rPr>
                <w:sz w:val="16"/>
                <w:szCs w:val="16"/>
                <w:highlight w:val="yellow"/>
              </w:rPr>
              <w:t>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3654B" w:rsidRDefault="007236E2">
            <w:pPr>
              <w:jc w:val="center"/>
              <w:rPr>
                <w:sz w:val="16"/>
                <w:szCs w:val="16"/>
                <w:highlight w:val="yellow"/>
              </w:rPr>
            </w:pPr>
            <w:r w:rsidRPr="0073654B">
              <w:rPr>
                <w:sz w:val="16"/>
                <w:szCs w:val="16"/>
                <w:highlight w:val="yellow"/>
              </w:rPr>
              <w:t>138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3654B" w:rsidRDefault="007236E2">
            <w:pPr>
              <w:jc w:val="center"/>
              <w:rPr>
                <w:sz w:val="16"/>
                <w:szCs w:val="16"/>
                <w:highlight w:val="yellow"/>
              </w:rPr>
            </w:pPr>
            <w:r w:rsidRPr="0073654B">
              <w:rPr>
                <w:sz w:val="16"/>
                <w:szCs w:val="16"/>
                <w:highlight w:val="yellow"/>
              </w:rPr>
              <w:t>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Управление финансов</w:t>
            </w:r>
          </w:p>
        </w:tc>
      </w:tr>
      <w:tr w:rsidR="007236E2" w:rsidTr="00AE045A">
        <w:trPr>
          <w:trHeight w:val="12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1.1.1.7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Качественное планирование доходов с целью минимизации отклонения исполнения бюджета по доходам (без учета безвозмездных поступлений) к первоначальному уровню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ежегодно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Процент отклонения фактического объема доходов бюджета (без учета безвозмездных поступлений) за отчетный финансовый год от первоначального плана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Управление финансов</w:t>
            </w:r>
          </w:p>
        </w:tc>
      </w:tr>
      <w:tr w:rsidR="007236E2" w:rsidTr="00AE045A">
        <w:trPr>
          <w:trHeight w:val="121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lastRenderedPageBreak/>
              <w:t>1.1.1.8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 xml:space="preserve">Взаимодействие с уполномоченными и органами власти всех </w:t>
            </w:r>
            <w:proofErr w:type="gramStart"/>
            <w:r w:rsidRPr="007236E2">
              <w:rPr>
                <w:sz w:val="16"/>
                <w:szCs w:val="16"/>
              </w:rPr>
              <w:t>уровней ,</w:t>
            </w:r>
            <w:proofErr w:type="gramEnd"/>
            <w:r w:rsidRPr="007236E2">
              <w:rPr>
                <w:sz w:val="16"/>
                <w:szCs w:val="16"/>
              </w:rPr>
              <w:t xml:space="preserve"> администраторами доходов бюджета по формированию прогнозной оценки в разрезе отдельных видов налогов, сборов и других платежей, анализ налоговых льгот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ежегодно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Выполнение бюджета по доходам (без учета межбюджетных трансфертов) (%)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107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107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Управление финансов</w:t>
            </w:r>
          </w:p>
        </w:tc>
      </w:tr>
      <w:tr w:rsidR="007236E2" w:rsidTr="00AE045A">
        <w:trPr>
          <w:trHeight w:val="7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1.1.1.9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Эффективная организация исполнения бюджета по расходам и источникам финансирования дефицита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постоянно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Выполнение бюджета по расходам (%)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95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98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103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Управление финансов</w:t>
            </w:r>
          </w:p>
        </w:tc>
      </w:tr>
      <w:tr w:rsidR="007236E2" w:rsidTr="00AE045A">
        <w:trPr>
          <w:trHeight w:val="5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1.1.1.10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 xml:space="preserve">Недопущение принятия необеспеченных расходных обязательств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постоянно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Доля просроченной кредиторской задолженности в общем объеме расходов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100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Управление финансов</w:t>
            </w:r>
          </w:p>
        </w:tc>
      </w:tr>
      <w:tr w:rsidR="007236E2" w:rsidTr="00AE045A">
        <w:trPr>
          <w:trHeight w:val="9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1.1.1.11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Ведение реестра расходных обязательств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в установленные сроки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Составление и предоставление реестра расходных обязательств в Министерство финансов Мурманской области в установленные сроки (да/нет)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 xml:space="preserve">да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да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100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36E2" w:rsidRPr="007236E2" w:rsidRDefault="007236E2">
            <w:pPr>
              <w:rPr>
                <w:sz w:val="16"/>
                <w:szCs w:val="16"/>
              </w:rPr>
            </w:pPr>
          </w:p>
        </w:tc>
      </w:tr>
      <w:tr w:rsidR="007236E2" w:rsidTr="001C31A1">
        <w:trPr>
          <w:trHeight w:val="96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1.1.1.12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Составление и представление отчетов об исполнении бюджета в установленные сроки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в установленные сроки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 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 xml:space="preserve">Составление и представление в Совет </w:t>
            </w:r>
            <w:proofErr w:type="gramStart"/>
            <w:r w:rsidRPr="007236E2">
              <w:rPr>
                <w:sz w:val="16"/>
                <w:szCs w:val="16"/>
              </w:rPr>
              <w:t>депутатов</w:t>
            </w:r>
            <w:proofErr w:type="gramEnd"/>
            <w:r w:rsidRPr="007236E2">
              <w:rPr>
                <w:sz w:val="16"/>
                <w:szCs w:val="16"/>
              </w:rPr>
              <w:t xml:space="preserve"> ЗАТО г. Североморск годового отчета об исполнении бюджета в сроки, установленные бюджетным законодательством и нормативными правовыми актами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да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100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Управление финансов</w:t>
            </w:r>
          </w:p>
        </w:tc>
      </w:tr>
      <w:tr w:rsidR="007236E2" w:rsidTr="001C31A1">
        <w:trPr>
          <w:trHeight w:val="93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1.1.1.13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Своевременная и качественная подготовка проекта Решения об исполнении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в установленные сроки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 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36E2" w:rsidRPr="007236E2" w:rsidRDefault="007236E2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да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100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36E2" w:rsidRPr="007236E2" w:rsidRDefault="007236E2">
            <w:pPr>
              <w:rPr>
                <w:sz w:val="16"/>
                <w:szCs w:val="16"/>
              </w:rPr>
            </w:pPr>
          </w:p>
        </w:tc>
      </w:tr>
      <w:tr w:rsidR="007236E2" w:rsidTr="00AE045A">
        <w:trPr>
          <w:trHeight w:val="12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1.1.1.14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 xml:space="preserve">Разработка, внесение изменений в действующие нормативные правовые </w:t>
            </w:r>
            <w:proofErr w:type="gramStart"/>
            <w:r w:rsidRPr="007236E2">
              <w:rPr>
                <w:sz w:val="16"/>
                <w:szCs w:val="16"/>
              </w:rPr>
              <w:t>акты</w:t>
            </w:r>
            <w:proofErr w:type="gramEnd"/>
            <w:r w:rsidRPr="007236E2">
              <w:rPr>
                <w:sz w:val="16"/>
                <w:szCs w:val="16"/>
              </w:rPr>
              <w:t xml:space="preserve"> ЗАТО г. Североморск, правовые акты Управления финансов по формированию и исполнению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постоянно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 xml:space="preserve">Предписаний надзорных органов о наличии (отсутствии) нормативных правовых актов органов местного </w:t>
            </w:r>
            <w:proofErr w:type="gramStart"/>
            <w:r w:rsidRPr="007236E2">
              <w:rPr>
                <w:sz w:val="16"/>
                <w:szCs w:val="16"/>
              </w:rPr>
              <w:t>самоуправления</w:t>
            </w:r>
            <w:proofErr w:type="gramEnd"/>
            <w:r w:rsidRPr="007236E2">
              <w:rPr>
                <w:sz w:val="16"/>
                <w:szCs w:val="16"/>
              </w:rPr>
              <w:t xml:space="preserve"> ЗАТО г. Североморск регулирующих бюджетные правоотношения (да/нет)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нет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Управление финансов</w:t>
            </w:r>
          </w:p>
        </w:tc>
      </w:tr>
      <w:tr w:rsidR="007236E2" w:rsidTr="00AE045A">
        <w:trPr>
          <w:trHeight w:val="58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1.1.1.15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Обеспечение доступа граждан к информации о бюджетных данных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постоянно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 xml:space="preserve">Проведение публичных слушаний по проекту </w:t>
            </w:r>
            <w:proofErr w:type="gramStart"/>
            <w:r w:rsidRPr="007236E2">
              <w:rPr>
                <w:sz w:val="16"/>
                <w:szCs w:val="16"/>
              </w:rPr>
              <w:t>бюджета  ЗАТО</w:t>
            </w:r>
            <w:proofErr w:type="gramEnd"/>
            <w:r w:rsidRPr="007236E2">
              <w:rPr>
                <w:sz w:val="16"/>
                <w:szCs w:val="16"/>
              </w:rPr>
              <w:t xml:space="preserve"> г. Североморск (да/нет)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да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 xml:space="preserve">Совет </w:t>
            </w:r>
            <w:proofErr w:type="gramStart"/>
            <w:r w:rsidRPr="007236E2">
              <w:rPr>
                <w:sz w:val="16"/>
                <w:szCs w:val="16"/>
              </w:rPr>
              <w:t>депутатов</w:t>
            </w:r>
            <w:proofErr w:type="gramEnd"/>
            <w:r w:rsidRPr="007236E2">
              <w:rPr>
                <w:sz w:val="16"/>
                <w:szCs w:val="16"/>
              </w:rPr>
              <w:t xml:space="preserve"> ЗАТО г. Североморск</w:t>
            </w:r>
          </w:p>
        </w:tc>
      </w:tr>
      <w:tr w:rsidR="007236E2" w:rsidTr="00AE045A">
        <w:trPr>
          <w:trHeight w:val="96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6E2" w:rsidRPr="007236E2" w:rsidRDefault="007236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6E2" w:rsidRPr="007236E2" w:rsidRDefault="007236E2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6E2" w:rsidRPr="007236E2" w:rsidRDefault="007236E2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6E2" w:rsidRPr="007236E2" w:rsidRDefault="007236E2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6E2" w:rsidRPr="007236E2" w:rsidRDefault="007236E2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Составление бюджета для граждан, содержащего основные положения проекта бюджета, отчета об исполнении бюджета в доступной для широкого круга пользователей форме(да/нет)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да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Управление финансов, Отдел экономического развития</w:t>
            </w:r>
          </w:p>
        </w:tc>
      </w:tr>
      <w:tr w:rsidR="007236E2" w:rsidTr="00AE045A">
        <w:trPr>
          <w:trHeight w:val="48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6E2" w:rsidRPr="007236E2" w:rsidRDefault="007236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6E2" w:rsidRPr="007236E2" w:rsidRDefault="007236E2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6E2" w:rsidRPr="007236E2" w:rsidRDefault="007236E2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6E2" w:rsidRPr="007236E2" w:rsidRDefault="007236E2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6E2" w:rsidRPr="007236E2" w:rsidRDefault="007236E2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Регулярное размещение в сети Интернет информации о муниципальных финансах (да/нет)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да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Управление финансов</w:t>
            </w:r>
          </w:p>
        </w:tc>
      </w:tr>
      <w:tr w:rsidR="007236E2" w:rsidTr="00AE045A">
        <w:trPr>
          <w:trHeight w:val="72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6E2" w:rsidRPr="007236E2" w:rsidRDefault="007236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6E2" w:rsidRPr="007236E2" w:rsidRDefault="007236E2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6E2" w:rsidRPr="007236E2" w:rsidRDefault="007236E2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6E2" w:rsidRPr="007236E2" w:rsidRDefault="007236E2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6E2" w:rsidRPr="007236E2" w:rsidRDefault="007236E2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 xml:space="preserve">Поддержание </w:t>
            </w:r>
            <w:proofErr w:type="gramStart"/>
            <w:r w:rsidRPr="007236E2">
              <w:rPr>
                <w:sz w:val="16"/>
                <w:szCs w:val="16"/>
              </w:rPr>
              <w:t>официального  сайта</w:t>
            </w:r>
            <w:proofErr w:type="gramEnd"/>
            <w:r w:rsidRPr="007236E2">
              <w:rPr>
                <w:sz w:val="16"/>
                <w:szCs w:val="16"/>
              </w:rPr>
              <w:t xml:space="preserve"> Управления финансов в сети Интернет в актуальном состоянии (да/нет)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да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Управление финансов</w:t>
            </w:r>
          </w:p>
        </w:tc>
      </w:tr>
      <w:tr w:rsidR="007236E2" w:rsidTr="00AE045A">
        <w:trPr>
          <w:trHeight w:val="48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236E2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7236E2">
              <w:rPr>
                <w:b/>
                <w:bCs/>
                <w:color w:val="000000"/>
                <w:sz w:val="16"/>
                <w:szCs w:val="16"/>
              </w:rPr>
              <w:t>ИТОГО по ЗАДАЧЕ 1.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236E2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236E2">
              <w:rPr>
                <w:b/>
                <w:bCs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236E2">
              <w:rPr>
                <w:b/>
                <w:bCs/>
                <w:color w:val="000000"/>
                <w:sz w:val="16"/>
                <w:szCs w:val="16"/>
              </w:rPr>
              <w:t xml:space="preserve">19 867,52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236E2">
              <w:rPr>
                <w:b/>
                <w:bCs/>
                <w:color w:val="000000"/>
                <w:sz w:val="16"/>
                <w:szCs w:val="16"/>
              </w:rPr>
              <w:t xml:space="preserve">19 867,37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236E2">
              <w:rPr>
                <w:b/>
                <w:bCs/>
                <w:color w:val="000000"/>
                <w:sz w:val="16"/>
                <w:szCs w:val="16"/>
              </w:rPr>
              <w:t xml:space="preserve">100,00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236E2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rPr>
                <w:b/>
                <w:bCs/>
                <w:sz w:val="16"/>
                <w:szCs w:val="16"/>
              </w:rPr>
            </w:pPr>
            <w:r w:rsidRPr="007236E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7236E2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7236E2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7236E2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7236E2" w:rsidTr="00AE045A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236E2"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502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7236E2">
              <w:rPr>
                <w:b/>
                <w:bCs/>
                <w:color w:val="000000"/>
                <w:sz w:val="16"/>
                <w:szCs w:val="16"/>
              </w:rPr>
              <w:t>Задача 2: Обеспечение эффективного управления муниципальным долгом</w:t>
            </w:r>
          </w:p>
        </w:tc>
      </w:tr>
      <w:tr w:rsidR="007236E2" w:rsidTr="001C31A1">
        <w:trPr>
          <w:trHeight w:val="63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2.1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Основное мероприятие 2. Управление муниципальным долгом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 xml:space="preserve">14 121,69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 xml:space="preserve">4 735,96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 xml:space="preserve">33,54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236E2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7236E2" w:rsidTr="001C31A1">
        <w:trPr>
          <w:trHeight w:val="5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2.1.1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 xml:space="preserve">Мероприятие: Процентные платежи по муниципальному </w:t>
            </w:r>
            <w:proofErr w:type="gramStart"/>
            <w:r w:rsidRPr="007236E2">
              <w:rPr>
                <w:color w:val="000000"/>
                <w:sz w:val="16"/>
                <w:szCs w:val="16"/>
              </w:rPr>
              <w:t>долгу</w:t>
            </w:r>
            <w:proofErr w:type="gramEnd"/>
            <w:r w:rsidRPr="007236E2">
              <w:rPr>
                <w:color w:val="000000"/>
                <w:sz w:val="16"/>
                <w:szCs w:val="16"/>
              </w:rPr>
              <w:t xml:space="preserve"> ЗАТО г. Североморск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 xml:space="preserve">14 121,69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 xml:space="preserve">4 735,96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 xml:space="preserve">33,54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236E2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7236E2" w:rsidTr="001C31A1">
        <w:trPr>
          <w:trHeight w:val="7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2.1.1.1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Соблюдение ограничений по уровню расходов на обслуживание муниципального долга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постоянно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 xml:space="preserve"> * 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 w:rsidP="00AB12B6">
            <w:pPr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Доля расходов на обслуживание муниципального долга в общем объеме расходов бюджета (за исключением субвенций из бюджетов вышестоящих уровней) (%)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≤15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≤15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Управление финансов</w:t>
            </w:r>
          </w:p>
        </w:tc>
      </w:tr>
      <w:tr w:rsidR="007236E2" w:rsidTr="001C31A1">
        <w:trPr>
          <w:trHeight w:val="1112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2.1.1.2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Мониторинг состояния финансового рынка в целях снижения расходов на обслуживание муниципального долга, проведение взвешенной долговой политики на муниципальном уровне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по мере необходимости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 xml:space="preserve"> * 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36E2" w:rsidRPr="007236E2" w:rsidRDefault="007236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36E2" w:rsidRPr="007236E2" w:rsidRDefault="007236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36E2" w:rsidRPr="007236E2" w:rsidRDefault="007236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36E2" w:rsidRPr="007236E2" w:rsidRDefault="007236E2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36E2" w:rsidRPr="007236E2" w:rsidRDefault="007236E2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36E2" w:rsidRPr="007236E2" w:rsidRDefault="007236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36E2" w:rsidRPr="007236E2" w:rsidRDefault="007236E2">
            <w:pPr>
              <w:rPr>
                <w:sz w:val="16"/>
                <w:szCs w:val="16"/>
              </w:rPr>
            </w:pPr>
          </w:p>
        </w:tc>
      </w:tr>
      <w:tr w:rsidR="007236E2" w:rsidTr="001C31A1">
        <w:trPr>
          <w:trHeight w:val="7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2.1.1.3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 xml:space="preserve">Привлечение бюджетных кредитов на пополнение остатков средств на счетах бюджета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по мере необходимости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 xml:space="preserve"> * 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36E2" w:rsidRPr="007236E2" w:rsidRDefault="007236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36E2" w:rsidRPr="007236E2" w:rsidRDefault="007236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36E2" w:rsidRPr="007236E2" w:rsidRDefault="007236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36E2" w:rsidRPr="007236E2" w:rsidRDefault="007236E2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36E2" w:rsidRPr="007236E2" w:rsidRDefault="007236E2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36E2" w:rsidRPr="007236E2" w:rsidRDefault="007236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36E2" w:rsidRPr="007236E2" w:rsidRDefault="007236E2">
            <w:pPr>
              <w:rPr>
                <w:sz w:val="16"/>
                <w:szCs w:val="16"/>
              </w:rPr>
            </w:pPr>
          </w:p>
        </w:tc>
      </w:tr>
      <w:tr w:rsidR="007236E2" w:rsidTr="001C31A1">
        <w:trPr>
          <w:trHeight w:val="54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2.1.1.4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Обеспечение своевременных расчетов по обслуживанию муниципального долга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постоянно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 xml:space="preserve"> *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Объем просроченной задолженности по обслуживанию муниципального долга (да/нет)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Управление финансов</w:t>
            </w:r>
          </w:p>
        </w:tc>
      </w:tr>
      <w:tr w:rsidR="007236E2" w:rsidTr="001C31A1">
        <w:trPr>
          <w:trHeight w:val="48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2.1.2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Мероприятие: Прочие направления расходов муниципальных программ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236E2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 </w:t>
            </w:r>
          </w:p>
        </w:tc>
      </w:tr>
      <w:tr w:rsidR="007236E2" w:rsidTr="00AE045A">
        <w:trPr>
          <w:trHeight w:val="48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2..1.2.1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Соблюдение ограничений по уровню муниципального долга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постоянно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*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Отношение муниципального долга к доходам бюджета без учета объема безвозмездных поступлений (%)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≤50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≤50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Управление финансов</w:t>
            </w:r>
          </w:p>
        </w:tc>
      </w:tr>
      <w:tr w:rsidR="007236E2" w:rsidTr="00AE045A">
        <w:trPr>
          <w:trHeight w:val="48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2.1.2.2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 xml:space="preserve">Эффективное управление единым счетом бюджета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постоянно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*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6E2" w:rsidRPr="007236E2" w:rsidRDefault="007236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6E2" w:rsidRPr="007236E2" w:rsidRDefault="007236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6E2" w:rsidRPr="007236E2" w:rsidRDefault="007236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6E2" w:rsidRPr="007236E2" w:rsidRDefault="007236E2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6E2" w:rsidRPr="007236E2" w:rsidRDefault="007236E2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6E2" w:rsidRPr="007236E2" w:rsidRDefault="007236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6E2" w:rsidRPr="007236E2" w:rsidRDefault="007236E2">
            <w:pPr>
              <w:rPr>
                <w:sz w:val="16"/>
                <w:szCs w:val="16"/>
              </w:rPr>
            </w:pPr>
          </w:p>
        </w:tc>
      </w:tr>
      <w:tr w:rsidR="007236E2" w:rsidTr="00AE045A">
        <w:trPr>
          <w:trHeight w:val="6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2.1.2.3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Обеспечение своевременных расчетов по долговым обязательствам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постоянно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Объем просроченной задолженности по долговым обязательствам (да/нет)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Управление финансов</w:t>
            </w:r>
          </w:p>
        </w:tc>
      </w:tr>
      <w:tr w:rsidR="007236E2" w:rsidTr="00AE045A">
        <w:trPr>
          <w:trHeight w:val="8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lastRenderedPageBreak/>
              <w:t>2.1.2.4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Проведение анализа финансового состояния принципалов в целях принятия решения о предоставлении муниципальной гарантии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по мере необходимости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Отношение объема выплат по муниципальным гарантиям к общему объему предоставленных муниципальных гарантий (%)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муниц</w:t>
            </w:r>
            <w:r w:rsidR="00AB12B6">
              <w:rPr>
                <w:color w:val="000000"/>
                <w:sz w:val="16"/>
                <w:szCs w:val="16"/>
              </w:rPr>
              <w:t>и</w:t>
            </w:r>
            <w:r w:rsidRPr="007236E2">
              <w:rPr>
                <w:color w:val="000000"/>
                <w:sz w:val="16"/>
                <w:szCs w:val="16"/>
              </w:rPr>
              <w:t>пальные гарантии не предоставлялись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Управление финансов</w:t>
            </w:r>
          </w:p>
        </w:tc>
      </w:tr>
      <w:tr w:rsidR="007236E2" w:rsidTr="00AE045A">
        <w:trPr>
          <w:trHeight w:val="48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236E2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7236E2">
              <w:rPr>
                <w:b/>
                <w:bCs/>
                <w:color w:val="000000"/>
                <w:sz w:val="16"/>
                <w:szCs w:val="16"/>
              </w:rPr>
              <w:t>ИТОГО по ЗАДАЧЕ 2.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236E2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236E2">
              <w:rPr>
                <w:b/>
                <w:bCs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236E2">
              <w:rPr>
                <w:b/>
                <w:bCs/>
                <w:color w:val="000000"/>
                <w:sz w:val="16"/>
                <w:szCs w:val="16"/>
              </w:rPr>
              <w:t xml:space="preserve">14 121,69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236E2">
              <w:rPr>
                <w:b/>
                <w:bCs/>
                <w:color w:val="000000"/>
                <w:sz w:val="16"/>
                <w:szCs w:val="16"/>
              </w:rPr>
              <w:t xml:space="preserve">4 735,96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236E2">
              <w:rPr>
                <w:b/>
                <w:bCs/>
                <w:color w:val="000000"/>
                <w:sz w:val="16"/>
                <w:szCs w:val="16"/>
              </w:rPr>
              <w:t xml:space="preserve">33,54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236E2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rPr>
                <w:b/>
                <w:bCs/>
                <w:sz w:val="16"/>
                <w:szCs w:val="16"/>
              </w:rPr>
            </w:pPr>
            <w:r w:rsidRPr="007236E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7236E2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7236E2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7236E2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7236E2" w:rsidTr="00AE045A">
        <w:trPr>
          <w:trHeight w:val="40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236E2"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502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7236E2">
              <w:rPr>
                <w:b/>
                <w:bCs/>
                <w:color w:val="000000"/>
                <w:sz w:val="16"/>
                <w:szCs w:val="16"/>
              </w:rPr>
              <w:t>Задача 3</w:t>
            </w:r>
            <w:proofErr w:type="gramStart"/>
            <w:r w:rsidRPr="007236E2">
              <w:rPr>
                <w:b/>
                <w:bCs/>
                <w:color w:val="000000"/>
                <w:sz w:val="16"/>
                <w:szCs w:val="16"/>
              </w:rPr>
              <w:t>: .</w:t>
            </w:r>
            <w:proofErr w:type="gramEnd"/>
            <w:r w:rsidRPr="007236E2">
              <w:rPr>
                <w:b/>
                <w:bCs/>
                <w:color w:val="000000"/>
                <w:sz w:val="16"/>
                <w:szCs w:val="16"/>
              </w:rPr>
              <w:t xml:space="preserve"> Развитие системы муниципального </w:t>
            </w:r>
            <w:proofErr w:type="gramStart"/>
            <w:r w:rsidRPr="007236E2">
              <w:rPr>
                <w:b/>
                <w:bCs/>
                <w:color w:val="000000"/>
                <w:sz w:val="16"/>
                <w:szCs w:val="16"/>
              </w:rPr>
              <w:t>внутреннего  финансового</w:t>
            </w:r>
            <w:proofErr w:type="gramEnd"/>
            <w:r w:rsidRPr="007236E2">
              <w:rPr>
                <w:b/>
                <w:bCs/>
                <w:color w:val="000000"/>
                <w:sz w:val="16"/>
                <w:szCs w:val="16"/>
              </w:rPr>
              <w:t xml:space="preserve"> контроля (надзора) в  бюджетно-финансовой сфере     </w:t>
            </w:r>
          </w:p>
        </w:tc>
      </w:tr>
      <w:tr w:rsidR="007236E2" w:rsidTr="00AE045A">
        <w:trPr>
          <w:trHeight w:val="63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3.1.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 w:rsidP="00AB12B6">
            <w:pPr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Основное мероприятие 3. Организация и осуществление внутреннего финансового контроля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236E2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7236E2" w:rsidTr="001C31A1">
        <w:trPr>
          <w:trHeight w:val="6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3.1.1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Мероприятие: Прочие направления расходов муниципальных программ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7236E2" w:rsidTr="001C31A1">
        <w:trPr>
          <w:trHeight w:val="96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3.1.1.1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Организация и осуществление внутреннего финансового контроля, создание правовой и методической базы по организации внутреннего финансов</w:t>
            </w:r>
            <w:r w:rsidR="00AB12B6">
              <w:rPr>
                <w:color w:val="000000"/>
                <w:sz w:val="16"/>
                <w:szCs w:val="16"/>
              </w:rPr>
              <w:t>о</w:t>
            </w:r>
            <w:r w:rsidRPr="007236E2">
              <w:rPr>
                <w:color w:val="000000"/>
                <w:sz w:val="16"/>
                <w:szCs w:val="16"/>
              </w:rPr>
              <w:t xml:space="preserve">го контроля. Планирование контрольных мероприятий исходя из принципа программно-целевого формирования и исполнения бюджета с целью усиления контроля за эффективным использованием бюджетных средств в части достижения целей и решения задач муниципальных программ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постоянно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*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Соотношение количества контрольных мероприятий, признанных незаконными в судебном порядке, и общего количества контрольных мероприятий (%)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Управление финансов</w:t>
            </w:r>
          </w:p>
        </w:tc>
      </w:tr>
      <w:tr w:rsidR="007236E2" w:rsidTr="001C31A1">
        <w:trPr>
          <w:trHeight w:val="72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6E2" w:rsidRPr="007236E2" w:rsidRDefault="007236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6E2" w:rsidRPr="007236E2" w:rsidRDefault="007236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6E2" w:rsidRPr="007236E2" w:rsidRDefault="007236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6E2" w:rsidRPr="007236E2" w:rsidRDefault="007236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6E2" w:rsidRPr="007236E2" w:rsidRDefault="007236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6E2" w:rsidRPr="007236E2" w:rsidRDefault="007236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6E2" w:rsidRPr="007236E2" w:rsidRDefault="007236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 xml:space="preserve">Соотношение количества фактически проверенных муниципальных учреждений к общему количеству муниципальных </w:t>
            </w:r>
            <w:proofErr w:type="gramStart"/>
            <w:r w:rsidRPr="007236E2">
              <w:rPr>
                <w:sz w:val="16"/>
                <w:szCs w:val="16"/>
              </w:rPr>
              <w:t>учреждений(</w:t>
            </w:r>
            <w:proofErr w:type="gramEnd"/>
            <w:r w:rsidRPr="007236E2">
              <w:rPr>
                <w:sz w:val="16"/>
                <w:szCs w:val="16"/>
              </w:rPr>
              <w:t>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85,7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Управление финансов</w:t>
            </w:r>
          </w:p>
        </w:tc>
      </w:tr>
      <w:tr w:rsidR="007236E2" w:rsidTr="001C31A1">
        <w:trPr>
          <w:trHeight w:val="82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36E2" w:rsidRPr="007236E2" w:rsidRDefault="007236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36E2" w:rsidRPr="007236E2" w:rsidRDefault="007236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36E2" w:rsidRPr="007236E2" w:rsidRDefault="007236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36E2" w:rsidRPr="007236E2" w:rsidRDefault="007236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36E2" w:rsidRPr="007236E2" w:rsidRDefault="007236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36E2" w:rsidRPr="007236E2" w:rsidRDefault="007236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36E2" w:rsidRPr="007236E2" w:rsidRDefault="007236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 w:rsidP="00AB12B6">
            <w:pPr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 xml:space="preserve">Соотношение количества фактически проведенных контрольных мероприятий к количеству </w:t>
            </w:r>
            <w:proofErr w:type="gramStart"/>
            <w:r w:rsidRPr="007236E2">
              <w:rPr>
                <w:sz w:val="16"/>
                <w:szCs w:val="16"/>
              </w:rPr>
              <w:t>запланированных(</w:t>
            </w:r>
            <w:proofErr w:type="gramEnd"/>
            <w:r w:rsidRPr="007236E2">
              <w:rPr>
                <w:sz w:val="16"/>
                <w:szCs w:val="16"/>
              </w:rPr>
              <w:t>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Управление финансов</w:t>
            </w:r>
          </w:p>
        </w:tc>
      </w:tr>
      <w:tr w:rsidR="007236E2" w:rsidTr="001C31A1">
        <w:trPr>
          <w:trHeight w:val="72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36E2" w:rsidRPr="007236E2" w:rsidRDefault="007236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36E2" w:rsidRPr="007236E2" w:rsidRDefault="007236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36E2" w:rsidRPr="007236E2" w:rsidRDefault="007236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36E2" w:rsidRPr="007236E2" w:rsidRDefault="007236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36E2" w:rsidRPr="007236E2" w:rsidRDefault="007236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36E2" w:rsidRPr="007236E2" w:rsidRDefault="007236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36E2" w:rsidRPr="007236E2" w:rsidRDefault="007236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 xml:space="preserve">Соотношение объема проверенных средств бюджета к общему объему расходов </w:t>
            </w:r>
            <w:proofErr w:type="gramStart"/>
            <w:r w:rsidRPr="007236E2">
              <w:rPr>
                <w:color w:val="000000"/>
                <w:sz w:val="16"/>
                <w:szCs w:val="16"/>
              </w:rPr>
              <w:t>бюджета(</w:t>
            </w:r>
            <w:proofErr w:type="gramEnd"/>
            <w:r w:rsidRPr="007236E2">
              <w:rPr>
                <w:color w:val="000000"/>
                <w:sz w:val="16"/>
                <w:szCs w:val="16"/>
              </w:rPr>
              <w:t>%)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17,5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62,5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Управление финансов</w:t>
            </w:r>
          </w:p>
        </w:tc>
      </w:tr>
      <w:tr w:rsidR="007236E2" w:rsidTr="001C31A1">
        <w:trPr>
          <w:trHeight w:val="8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36E2" w:rsidRPr="007236E2" w:rsidRDefault="007236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36E2" w:rsidRPr="007236E2" w:rsidRDefault="007236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36E2" w:rsidRPr="007236E2" w:rsidRDefault="007236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36E2" w:rsidRPr="007236E2" w:rsidRDefault="007236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36E2" w:rsidRPr="007236E2" w:rsidRDefault="007236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36E2" w:rsidRPr="007236E2" w:rsidRDefault="007236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36E2" w:rsidRPr="007236E2" w:rsidRDefault="007236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 xml:space="preserve">Соотношение объема проверенных средств бюджета к общей сумме расходов бюджета года, предшествующему </w:t>
            </w:r>
            <w:proofErr w:type="gramStart"/>
            <w:r w:rsidRPr="007236E2">
              <w:rPr>
                <w:color w:val="000000"/>
                <w:sz w:val="16"/>
                <w:szCs w:val="16"/>
              </w:rPr>
              <w:t>отчетному(</w:t>
            </w:r>
            <w:proofErr w:type="gramEnd"/>
            <w:r w:rsidRPr="007236E2">
              <w:rPr>
                <w:color w:val="000000"/>
                <w:sz w:val="16"/>
                <w:szCs w:val="16"/>
              </w:rPr>
              <w:t>%)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21,6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77,1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Управление финансов</w:t>
            </w:r>
          </w:p>
        </w:tc>
      </w:tr>
      <w:tr w:rsidR="007236E2" w:rsidTr="00AE045A">
        <w:trPr>
          <w:trHeight w:val="96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6E2" w:rsidRPr="007236E2" w:rsidRDefault="007236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6E2" w:rsidRPr="007236E2" w:rsidRDefault="007236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6E2" w:rsidRPr="007236E2" w:rsidRDefault="007236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6E2" w:rsidRPr="007236E2" w:rsidRDefault="007236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6E2" w:rsidRPr="007236E2" w:rsidRDefault="007236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6E2" w:rsidRPr="007236E2" w:rsidRDefault="007236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6E2" w:rsidRPr="007236E2" w:rsidRDefault="007236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 xml:space="preserve">Удельный вес возмещенных средств в общей сумме, предписанной к возврату по результатам контрольных </w:t>
            </w:r>
            <w:proofErr w:type="gramStart"/>
            <w:r w:rsidRPr="007236E2">
              <w:rPr>
                <w:color w:val="000000"/>
                <w:sz w:val="16"/>
                <w:szCs w:val="16"/>
              </w:rPr>
              <w:t>мероприятий(</w:t>
            </w:r>
            <w:proofErr w:type="gramEnd"/>
            <w:r w:rsidRPr="007236E2">
              <w:rPr>
                <w:color w:val="000000"/>
                <w:sz w:val="16"/>
                <w:szCs w:val="16"/>
              </w:rPr>
              <w:t>%)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предписаний нет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Управление финансов</w:t>
            </w:r>
          </w:p>
        </w:tc>
      </w:tr>
      <w:tr w:rsidR="007236E2" w:rsidTr="00AE045A">
        <w:trPr>
          <w:trHeight w:val="40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236E2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7236E2">
              <w:rPr>
                <w:b/>
                <w:bCs/>
                <w:color w:val="000000"/>
                <w:sz w:val="16"/>
                <w:szCs w:val="16"/>
              </w:rPr>
              <w:t>ИТОГО по ЗАДАЧЕ 3.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236E2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236E2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236E2"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236E2"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236E2">
              <w:rPr>
                <w:b/>
                <w:bCs/>
                <w:color w:val="000000"/>
                <w:sz w:val="16"/>
                <w:szCs w:val="16"/>
              </w:rPr>
              <w:t xml:space="preserve">              -    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236E2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rPr>
                <w:b/>
                <w:bCs/>
                <w:sz w:val="16"/>
                <w:szCs w:val="16"/>
              </w:rPr>
            </w:pPr>
            <w:r w:rsidRPr="007236E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7236E2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7236E2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7236E2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7236E2" w:rsidTr="00AE045A">
        <w:trPr>
          <w:trHeight w:val="48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236E2">
              <w:rPr>
                <w:b/>
                <w:bCs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7236E2">
              <w:rPr>
                <w:b/>
                <w:bCs/>
                <w:color w:val="000000"/>
                <w:sz w:val="16"/>
                <w:szCs w:val="16"/>
              </w:rPr>
              <w:t>ВСЕГО по ПОДПРОГРАММЕ, 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236E2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236E2">
              <w:rPr>
                <w:b/>
                <w:bCs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236E2">
              <w:rPr>
                <w:b/>
                <w:bCs/>
                <w:color w:val="000000"/>
                <w:sz w:val="16"/>
                <w:szCs w:val="16"/>
              </w:rPr>
              <w:t xml:space="preserve">33 989,21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236E2">
              <w:rPr>
                <w:b/>
                <w:bCs/>
                <w:color w:val="000000"/>
                <w:sz w:val="16"/>
                <w:szCs w:val="16"/>
              </w:rPr>
              <w:t xml:space="preserve">24 603,33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236E2">
              <w:rPr>
                <w:b/>
                <w:bCs/>
                <w:color w:val="000000"/>
                <w:sz w:val="16"/>
                <w:szCs w:val="16"/>
              </w:rPr>
              <w:t xml:space="preserve">72,4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236E2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rPr>
                <w:b/>
                <w:bCs/>
                <w:sz w:val="16"/>
                <w:szCs w:val="16"/>
              </w:rPr>
            </w:pPr>
            <w:r w:rsidRPr="007236E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7236E2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7236E2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7236E2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7236E2" w:rsidTr="00AE045A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муниципальные услуги (работы)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236E2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7236E2" w:rsidTr="00AE045A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публичные обязательства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236E2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7236E2" w:rsidTr="00AE045A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6E2" w:rsidRPr="007236E2" w:rsidRDefault="007236E2">
            <w:pPr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6E2" w:rsidRPr="007236E2" w:rsidRDefault="007236E2">
            <w:pPr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мероприятия по содержанию имущества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6E2" w:rsidRPr="007236E2" w:rsidRDefault="007236E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236E2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6E2" w:rsidRPr="007236E2" w:rsidRDefault="007236E2">
            <w:pPr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6E2" w:rsidRPr="007236E2" w:rsidRDefault="007236E2">
            <w:pPr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6E2" w:rsidRPr="007236E2" w:rsidRDefault="007236E2">
            <w:pPr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6E2" w:rsidRPr="007236E2" w:rsidRDefault="007236E2">
            <w:pPr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7236E2" w:rsidTr="00AE045A">
        <w:trPr>
          <w:trHeight w:val="48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6E2" w:rsidRPr="007236E2" w:rsidRDefault="007236E2">
            <w:pPr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6E2" w:rsidRPr="007236E2" w:rsidRDefault="007236E2">
            <w:pPr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иные мероприятия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 xml:space="preserve">33 989,21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 xml:space="preserve">24 603,33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6E2" w:rsidRPr="007236E2" w:rsidRDefault="007236E2">
            <w:pPr>
              <w:jc w:val="center"/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 xml:space="preserve">72,4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6E2" w:rsidRPr="007236E2" w:rsidRDefault="007236E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236E2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6E2" w:rsidRPr="007236E2" w:rsidRDefault="007236E2">
            <w:pPr>
              <w:rPr>
                <w:sz w:val="16"/>
                <w:szCs w:val="16"/>
              </w:rPr>
            </w:pPr>
            <w:r w:rsidRPr="007236E2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6E2" w:rsidRPr="007236E2" w:rsidRDefault="007236E2">
            <w:pPr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6E2" w:rsidRPr="007236E2" w:rsidRDefault="007236E2">
            <w:pPr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6E2" w:rsidRPr="007236E2" w:rsidRDefault="007236E2">
            <w:pPr>
              <w:rPr>
                <w:color w:val="000000"/>
                <w:sz w:val="16"/>
                <w:szCs w:val="16"/>
              </w:rPr>
            </w:pPr>
            <w:r w:rsidRPr="007236E2">
              <w:rPr>
                <w:color w:val="000000"/>
                <w:sz w:val="16"/>
                <w:szCs w:val="16"/>
              </w:rPr>
              <w:t> </w:t>
            </w:r>
          </w:p>
        </w:tc>
      </w:tr>
    </w:tbl>
    <w:p w:rsidR="007236E2" w:rsidRPr="000E11DD" w:rsidRDefault="007236E2" w:rsidP="004C7A0F">
      <w:pPr>
        <w:pStyle w:val="a6"/>
        <w:widowControl w:val="0"/>
        <w:tabs>
          <w:tab w:val="left" w:pos="709"/>
        </w:tabs>
        <w:suppressAutoHyphens/>
        <w:spacing w:line="240" w:lineRule="auto"/>
        <w:ind w:firstLine="0"/>
        <w:jc w:val="center"/>
        <w:rPr>
          <w:b/>
          <w:sz w:val="24"/>
          <w:szCs w:val="24"/>
        </w:rPr>
      </w:pPr>
    </w:p>
    <w:p w:rsidR="00277A0B" w:rsidRPr="00F15B80" w:rsidRDefault="00277A0B" w:rsidP="00277A0B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15B80">
        <w:rPr>
          <w:rFonts w:ascii="Times New Roman" w:hAnsi="Times New Roman" w:cs="Times New Roman"/>
          <w:sz w:val="24"/>
          <w:szCs w:val="24"/>
        </w:rPr>
        <w:t>Оценка эффективности реализации подпрограммы</w:t>
      </w:r>
      <w:r w:rsidRPr="00F15B80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277A0B" w:rsidRPr="00F15B80" w:rsidRDefault="00277A0B" w:rsidP="00277A0B">
      <w:pPr>
        <w:pStyle w:val="ConsPlusNonformat"/>
        <w:widowControl/>
        <w:numPr>
          <w:ilvl w:val="0"/>
          <w:numId w:val="34"/>
        </w:numPr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15B80">
        <w:rPr>
          <w:rFonts w:ascii="Times New Roman" w:hAnsi="Times New Roman" w:cs="Times New Roman"/>
          <w:sz w:val="24"/>
          <w:szCs w:val="24"/>
        </w:rPr>
        <w:t>Оценка достижения плановых значений индикаторов</w:t>
      </w:r>
    </w:p>
    <w:p w:rsidR="00277A0B" w:rsidRPr="00F15B80" w:rsidRDefault="00277A0B" w:rsidP="00277A0B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798" w:type="dxa"/>
        <w:tblInd w:w="95" w:type="dxa"/>
        <w:tblLook w:val="04A0" w:firstRow="1" w:lastRow="0" w:firstColumn="1" w:lastColumn="0" w:noHBand="0" w:noVBand="1"/>
      </w:tblPr>
      <w:tblGrid>
        <w:gridCol w:w="1431"/>
        <w:gridCol w:w="4100"/>
        <w:gridCol w:w="436"/>
        <w:gridCol w:w="709"/>
        <w:gridCol w:w="4100"/>
        <w:gridCol w:w="336"/>
        <w:gridCol w:w="3686"/>
      </w:tblGrid>
      <w:tr w:rsidR="00ED6F51" w:rsidRPr="00F15B80" w:rsidTr="001D65C7">
        <w:trPr>
          <w:trHeight w:val="330"/>
        </w:trPr>
        <w:tc>
          <w:tcPr>
            <w:tcW w:w="143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7A0B" w:rsidRPr="00F15B80" w:rsidRDefault="00277A0B" w:rsidP="001D65C7">
            <w:pPr>
              <w:jc w:val="center"/>
            </w:pPr>
            <w:r w:rsidRPr="00F15B80">
              <w:t>ДИП =0,5 х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77A0B" w:rsidRPr="00F15B80" w:rsidRDefault="00BB7372" w:rsidP="00ED6F51">
            <w:pPr>
              <w:jc w:val="center"/>
            </w:pPr>
            <w:r w:rsidRPr="00F15B80">
              <w:t>3</w:t>
            </w:r>
            <w:r w:rsidR="00277A0B" w:rsidRPr="00F15B80">
              <w:t>,</w:t>
            </w:r>
            <w:r w:rsidRPr="00F15B80">
              <w:t>0</w:t>
            </w:r>
            <w:r w:rsidR="00ED6F51">
              <w:t>5</w:t>
            </w:r>
            <w:r w:rsidR="00277A0B" w:rsidRPr="00F15B80">
              <w:t>(степень достижения цели)</w:t>
            </w:r>
          </w:p>
        </w:tc>
        <w:tc>
          <w:tcPr>
            <w:tcW w:w="43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7A0B" w:rsidRPr="00F15B80" w:rsidRDefault="00277A0B" w:rsidP="001D65C7">
            <w:pPr>
              <w:jc w:val="center"/>
            </w:pPr>
            <w:r w:rsidRPr="00F15B80">
              <w:t>+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7A0B" w:rsidRPr="00F15B80" w:rsidRDefault="00277A0B" w:rsidP="001D65C7">
            <w:pPr>
              <w:jc w:val="center"/>
            </w:pPr>
            <w:r w:rsidRPr="00F15B80">
              <w:t>0,5 х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77A0B" w:rsidRPr="00F15B80" w:rsidRDefault="00277A0B" w:rsidP="00ED6F51">
            <w:pPr>
              <w:jc w:val="center"/>
            </w:pPr>
            <w:r w:rsidRPr="00F15B80">
              <w:t>2</w:t>
            </w:r>
            <w:r w:rsidR="00ED6F51">
              <w:t>4</w:t>
            </w:r>
            <w:r w:rsidRPr="00F15B80">
              <w:t>,</w:t>
            </w:r>
            <w:r w:rsidR="00ED6F51">
              <w:t xml:space="preserve">58 </w:t>
            </w:r>
            <w:r w:rsidRPr="00F15B80">
              <w:t>(степень решения задач)</w:t>
            </w:r>
          </w:p>
        </w:tc>
        <w:tc>
          <w:tcPr>
            <w:tcW w:w="33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7A0B" w:rsidRPr="00F15B80" w:rsidRDefault="00277A0B" w:rsidP="001D65C7">
            <w:pPr>
              <w:jc w:val="center"/>
              <w:rPr>
                <w:rFonts w:ascii="Calibri" w:hAnsi="Calibri"/>
              </w:rPr>
            </w:pPr>
            <w:r w:rsidRPr="00F15B80">
              <w:rPr>
                <w:rFonts w:ascii="Calibri" w:hAnsi="Calibri"/>
              </w:rPr>
              <w:t>=</w:t>
            </w:r>
          </w:p>
        </w:tc>
        <w:tc>
          <w:tcPr>
            <w:tcW w:w="368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7A0B" w:rsidRPr="00F15B80" w:rsidRDefault="00ED6F51" w:rsidP="00ED6F51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783BE4" w:rsidRPr="00F15B80">
              <w:rPr>
                <w:b/>
                <w:bCs/>
              </w:rPr>
              <w:t>,</w:t>
            </w:r>
            <w:r>
              <w:rPr>
                <w:b/>
                <w:bCs/>
              </w:rPr>
              <w:t>0</w:t>
            </w:r>
            <w:r w:rsidR="00277A0B" w:rsidRPr="00F15B80">
              <w:rPr>
                <w:b/>
                <w:bCs/>
              </w:rPr>
              <w:t xml:space="preserve"> высокая результативность</w:t>
            </w:r>
          </w:p>
        </w:tc>
      </w:tr>
      <w:tr w:rsidR="00277A0B" w:rsidRPr="00F15B80" w:rsidTr="001D65C7">
        <w:trPr>
          <w:trHeight w:val="300"/>
        </w:trPr>
        <w:tc>
          <w:tcPr>
            <w:tcW w:w="143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77A0B" w:rsidRPr="00F15B80" w:rsidRDefault="00277A0B" w:rsidP="001D65C7"/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7A0B" w:rsidRPr="00F15B80" w:rsidRDefault="00277A0B" w:rsidP="001D65C7">
            <w:pPr>
              <w:jc w:val="center"/>
            </w:pPr>
            <w:r w:rsidRPr="00F15B80">
              <w:t>3</w:t>
            </w:r>
          </w:p>
        </w:tc>
        <w:tc>
          <w:tcPr>
            <w:tcW w:w="4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77A0B" w:rsidRPr="00F15B80" w:rsidRDefault="00277A0B" w:rsidP="001D65C7"/>
        </w:tc>
        <w:tc>
          <w:tcPr>
            <w:tcW w:w="70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77A0B" w:rsidRPr="00F15B80" w:rsidRDefault="00277A0B" w:rsidP="001D65C7"/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7A0B" w:rsidRPr="00F15B80" w:rsidRDefault="00277A0B" w:rsidP="00ED6F51">
            <w:pPr>
              <w:jc w:val="center"/>
            </w:pPr>
            <w:r w:rsidRPr="00F15B80">
              <w:t>2</w:t>
            </w:r>
            <w:r w:rsidR="00ED6F51">
              <w:t>5</w:t>
            </w:r>
          </w:p>
        </w:tc>
        <w:tc>
          <w:tcPr>
            <w:tcW w:w="3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77A0B" w:rsidRPr="00F15B80" w:rsidRDefault="00277A0B" w:rsidP="001D65C7">
            <w:pPr>
              <w:rPr>
                <w:rFonts w:ascii="Calibri" w:hAnsi="Calibri"/>
              </w:rPr>
            </w:pPr>
          </w:p>
        </w:tc>
        <w:tc>
          <w:tcPr>
            <w:tcW w:w="368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77A0B" w:rsidRPr="00F15B80" w:rsidRDefault="00277A0B" w:rsidP="001D65C7">
            <w:pPr>
              <w:rPr>
                <w:b/>
                <w:bCs/>
              </w:rPr>
            </w:pPr>
          </w:p>
        </w:tc>
      </w:tr>
    </w:tbl>
    <w:p w:rsidR="00277A0B" w:rsidRPr="00F15B80" w:rsidRDefault="00277A0B" w:rsidP="00277A0B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77A0B" w:rsidRPr="00F15B80" w:rsidRDefault="00277A0B" w:rsidP="00277A0B">
      <w:pPr>
        <w:pStyle w:val="ConsPlusNonformat"/>
        <w:widowControl/>
        <w:numPr>
          <w:ilvl w:val="0"/>
          <w:numId w:val="34"/>
        </w:numPr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15B80">
        <w:rPr>
          <w:rFonts w:ascii="Times New Roman" w:hAnsi="Times New Roman" w:cs="Times New Roman"/>
          <w:sz w:val="24"/>
          <w:szCs w:val="24"/>
        </w:rPr>
        <w:t>Оценка полноты финансирования</w:t>
      </w:r>
      <w:r w:rsidRPr="00F15B80">
        <w:rPr>
          <w:rFonts w:ascii="Times New Roman" w:hAnsi="Times New Roman" w:cs="Times New Roman"/>
          <w:sz w:val="24"/>
          <w:szCs w:val="24"/>
          <w:lang w:val="en-US"/>
        </w:rPr>
        <w:t>:</w:t>
      </w:r>
      <w:r w:rsidRPr="00F15B80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277A0B" w:rsidRPr="000E11DD" w:rsidRDefault="00277A0B" w:rsidP="00277A0B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E11DD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277A0B" w:rsidRPr="000E11DD" w:rsidRDefault="00277A0B" w:rsidP="00277A0B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E11DD">
        <w:rPr>
          <w:rFonts w:ascii="Times New Roman" w:hAnsi="Times New Roman" w:cs="Times New Roman"/>
          <w:sz w:val="24"/>
          <w:szCs w:val="24"/>
        </w:rPr>
        <w:t xml:space="preserve">                                         ПФ = </w:t>
      </w:r>
      <w:r w:rsidRPr="000E11DD">
        <w:rPr>
          <w:rFonts w:ascii="Times New Roman" w:hAnsi="Times New Roman" w:cs="Times New Roman"/>
          <w:b/>
          <w:sz w:val="24"/>
          <w:szCs w:val="24"/>
        </w:rPr>
        <w:t>0,</w:t>
      </w:r>
      <w:r w:rsidR="00D7026C" w:rsidRPr="000E11DD">
        <w:rPr>
          <w:rFonts w:ascii="Times New Roman" w:hAnsi="Times New Roman" w:cs="Times New Roman"/>
          <w:b/>
          <w:sz w:val="24"/>
          <w:szCs w:val="24"/>
        </w:rPr>
        <w:t>73</w:t>
      </w:r>
      <w:r w:rsidRPr="000E11DD">
        <w:rPr>
          <w:rFonts w:ascii="Times New Roman" w:hAnsi="Times New Roman" w:cs="Times New Roman"/>
          <w:sz w:val="24"/>
          <w:szCs w:val="24"/>
        </w:rPr>
        <w:t xml:space="preserve"> - </w:t>
      </w:r>
      <w:r w:rsidRPr="000E11DD">
        <w:rPr>
          <w:rFonts w:ascii="Times New Roman" w:hAnsi="Times New Roman" w:cs="Times New Roman"/>
          <w:b/>
          <w:sz w:val="24"/>
          <w:szCs w:val="24"/>
        </w:rPr>
        <w:t>неполное финансирование</w:t>
      </w:r>
      <w:r w:rsidRPr="000E11DD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277A0B" w:rsidRPr="000E11DD" w:rsidRDefault="00277A0B" w:rsidP="00277A0B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E11DD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:rsidR="00277A0B" w:rsidRPr="000E11DD" w:rsidRDefault="00277A0B" w:rsidP="00277A0B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0E11DD">
        <w:rPr>
          <w:rFonts w:ascii="Times New Roman" w:hAnsi="Times New Roman" w:cs="Times New Roman"/>
          <w:sz w:val="24"/>
          <w:szCs w:val="24"/>
        </w:rPr>
        <w:t xml:space="preserve"> </w:t>
      </w:r>
      <w:r w:rsidRPr="000E11DD">
        <w:rPr>
          <w:rFonts w:ascii="Times New Roman" w:hAnsi="Times New Roman" w:cs="Times New Roman"/>
          <w:b/>
          <w:sz w:val="24"/>
          <w:szCs w:val="24"/>
        </w:rPr>
        <w:t xml:space="preserve">Общая оценка эффективности реализации подпрограммы- 4 приемлемый уровень эффективности </w:t>
      </w:r>
    </w:p>
    <w:p w:rsidR="00277A0B" w:rsidRPr="000E11DD" w:rsidRDefault="00277A0B" w:rsidP="00277A0B">
      <w:pPr>
        <w:pStyle w:val="a6"/>
        <w:widowControl w:val="0"/>
        <w:tabs>
          <w:tab w:val="left" w:pos="709"/>
        </w:tabs>
        <w:suppressAutoHyphens/>
        <w:spacing w:line="240" w:lineRule="auto"/>
        <w:ind w:firstLine="0"/>
        <w:jc w:val="center"/>
        <w:rPr>
          <w:b/>
          <w:sz w:val="24"/>
          <w:szCs w:val="24"/>
        </w:rPr>
        <w:sectPr w:rsidR="00277A0B" w:rsidRPr="000E11DD" w:rsidSect="00277A0B">
          <w:pgSz w:w="16838" w:h="11906" w:orient="landscape"/>
          <w:pgMar w:top="1134" w:right="851" w:bottom="1134" w:left="1701" w:header="709" w:footer="709" w:gutter="0"/>
          <w:cols w:space="708"/>
          <w:docGrid w:linePitch="360"/>
        </w:sectPr>
      </w:pPr>
    </w:p>
    <w:p w:rsidR="00570585" w:rsidRPr="000E11DD" w:rsidRDefault="00570585" w:rsidP="00570585">
      <w:pPr>
        <w:pStyle w:val="a6"/>
        <w:widowControl w:val="0"/>
        <w:tabs>
          <w:tab w:val="left" w:pos="709"/>
        </w:tabs>
        <w:suppressAutoHyphens/>
        <w:spacing w:line="240" w:lineRule="auto"/>
        <w:ind w:left="709" w:firstLine="0"/>
        <w:jc w:val="center"/>
        <w:rPr>
          <w:b/>
          <w:szCs w:val="28"/>
          <w:u w:val="single"/>
        </w:rPr>
      </w:pPr>
      <w:r w:rsidRPr="000E11DD">
        <w:rPr>
          <w:b/>
          <w:szCs w:val="28"/>
        </w:rPr>
        <w:lastRenderedPageBreak/>
        <w:t xml:space="preserve">8.Отчет о реализации мероприятий муниципальной программы </w:t>
      </w:r>
      <w:r w:rsidRPr="000E11DD">
        <w:rPr>
          <w:b/>
          <w:szCs w:val="28"/>
          <w:u w:val="single"/>
        </w:rPr>
        <w:t xml:space="preserve">«Формирование современной городской </w:t>
      </w:r>
      <w:proofErr w:type="gramStart"/>
      <w:r w:rsidRPr="000E11DD">
        <w:rPr>
          <w:b/>
          <w:szCs w:val="28"/>
          <w:u w:val="single"/>
        </w:rPr>
        <w:t>среды</w:t>
      </w:r>
      <w:proofErr w:type="gramEnd"/>
      <w:r w:rsidRPr="000E11DD">
        <w:rPr>
          <w:b/>
          <w:szCs w:val="28"/>
          <w:u w:val="single"/>
        </w:rPr>
        <w:t xml:space="preserve"> ЗАТО г. Североморск» на 2018-202</w:t>
      </w:r>
      <w:r w:rsidR="005150FE">
        <w:rPr>
          <w:b/>
          <w:szCs w:val="28"/>
          <w:u w:val="single"/>
        </w:rPr>
        <w:t>4</w:t>
      </w:r>
      <w:r w:rsidRPr="000E11DD">
        <w:rPr>
          <w:b/>
          <w:szCs w:val="28"/>
          <w:u w:val="single"/>
        </w:rPr>
        <w:t xml:space="preserve"> г</w:t>
      </w:r>
      <w:r w:rsidR="00727BBA">
        <w:rPr>
          <w:b/>
          <w:szCs w:val="28"/>
          <w:u w:val="single"/>
        </w:rPr>
        <w:t>оды</w:t>
      </w:r>
    </w:p>
    <w:p w:rsidR="00570585" w:rsidRPr="000E11DD" w:rsidRDefault="00570585" w:rsidP="00570585">
      <w:pPr>
        <w:pStyle w:val="a6"/>
        <w:widowControl w:val="0"/>
        <w:tabs>
          <w:tab w:val="left" w:pos="709"/>
        </w:tabs>
        <w:suppressAutoHyphens/>
        <w:spacing w:line="240" w:lineRule="auto"/>
        <w:ind w:firstLine="0"/>
        <w:jc w:val="center"/>
        <w:rPr>
          <w:b/>
          <w:bCs/>
          <w:sz w:val="24"/>
          <w:szCs w:val="24"/>
        </w:rPr>
      </w:pPr>
    </w:p>
    <w:p w:rsidR="00570585" w:rsidRPr="000E11DD" w:rsidRDefault="00570585" w:rsidP="00570585">
      <w:pPr>
        <w:pStyle w:val="a6"/>
        <w:widowControl w:val="0"/>
        <w:tabs>
          <w:tab w:val="left" w:pos="709"/>
        </w:tabs>
        <w:suppressAutoHyphens/>
        <w:spacing w:line="240" w:lineRule="auto"/>
        <w:ind w:firstLine="709"/>
        <w:rPr>
          <w:b/>
          <w:bCs/>
          <w:sz w:val="24"/>
          <w:szCs w:val="24"/>
        </w:rPr>
      </w:pPr>
      <w:r w:rsidRPr="000E11DD">
        <w:rPr>
          <w:b/>
          <w:bCs/>
          <w:sz w:val="24"/>
          <w:szCs w:val="24"/>
        </w:rPr>
        <w:t xml:space="preserve"> Ответственным исполнителем Программы является Комитет по развитию городского хозяйства.</w:t>
      </w:r>
    </w:p>
    <w:p w:rsidR="00570585" w:rsidRPr="000E11DD" w:rsidRDefault="00570585" w:rsidP="00570585">
      <w:pPr>
        <w:pStyle w:val="Default"/>
        <w:ind w:firstLine="709"/>
        <w:jc w:val="both"/>
        <w:rPr>
          <w:rFonts w:ascii="Times New Roman" w:hAnsi="Times New Roman" w:cs="Times New Roman"/>
          <w:color w:val="auto"/>
        </w:rPr>
      </w:pPr>
      <w:r w:rsidRPr="000E11DD">
        <w:rPr>
          <w:rFonts w:ascii="Times New Roman" w:hAnsi="Times New Roman" w:cs="Times New Roman"/>
          <w:b/>
          <w:bCs/>
          <w:color w:val="auto"/>
        </w:rPr>
        <w:t>Цель программы</w:t>
      </w:r>
      <w:r w:rsidRPr="000E11DD">
        <w:rPr>
          <w:i/>
          <w:color w:val="auto"/>
        </w:rPr>
        <w:t xml:space="preserve"> </w:t>
      </w:r>
      <w:r w:rsidR="00B36E03" w:rsidRPr="000E11DD">
        <w:rPr>
          <w:color w:val="auto"/>
        </w:rPr>
        <w:t>–</w:t>
      </w:r>
      <w:r w:rsidRPr="000E11DD">
        <w:rPr>
          <w:i/>
          <w:color w:val="auto"/>
        </w:rPr>
        <w:t xml:space="preserve"> </w:t>
      </w:r>
      <w:r w:rsidRPr="000E11DD">
        <w:rPr>
          <w:rFonts w:ascii="Times New Roman" w:hAnsi="Times New Roman" w:cs="Times New Roman"/>
          <w:color w:val="auto"/>
        </w:rPr>
        <w:t xml:space="preserve">Повышение качества и комфорта городской среды на </w:t>
      </w:r>
      <w:proofErr w:type="gramStart"/>
      <w:r w:rsidRPr="000E11DD">
        <w:rPr>
          <w:rFonts w:ascii="Times New Roman" w:hAnsi="Times New Roman" w:cs="Times New Roman"/>
          <w:color w:val="auto"/>
        </w:rPr>
        <w:t>территории</w:t>
      </w:r>
      <w:proofErr w:type="gramEnd"/>
      <w:r w:rsidRPr="000E11DD">
        <w:rPr>
          <w:rFonts w:ascii="Times New Roman" w:hAnsi="Times New Roman" w:cs="Times New Roman"/>
          <w:color w:val="auto"/>
        </w:rPr>
        <w:t xml:space="preserve"> ЗАТО г.Североморск </w:t>
      </w:r>
    </w:p>
    <w:p w:rsidR="00570585" w:rsidRPr="000E11DD" w:rsidRDefault="00570585" w:rsidP="00570585">
      <w:pPr>
        <w:autoSpaceDE w:val="0"/>
        <w:autoSpaceDN w:val="0"/>
        <w:adjustRightInd w:val="0"/>
        <w:ind w:firstLine="709"/>
        <w:jc w:val="both"/>
        <w:outlineLvl w:val="1"/>
      </w:pPr>
    </w:p>
    <w:p w:rsidR="00570585" w:rsidRPr="000E11DD" w:rsidRDefault="00570585" w:rsidP="00570585">
      <w:pPr>
        <w:autoSpaceDE w:val="0"/>
        <w:autoSpaceDN w:val="0"/>
        <w:adjustRightInd w:val="0"/>
        <w:ind w:firstLine="709"/>
        <w:jc w:val="both"/>
        <w:outlineLvl w:val="1"/>
        <w:rPr>
          <w:b/>
          <w:i/>
        </w:rPr>
      </w:pPr>
      <w:r w:rsidRPr="000E11DD">
        <w:rPr>
          <w:b/>
          <w:i/>
        </w:rPr>
        <w:t xml:space="preserve">Задачи программы: </w:t>
      </w:r>
    </w:p>
    <w:p w:rsidR="00570585" w:rsidRPr="000E11DD" w:rsidRDefault="00570585" w:rsidP="0035638D">
      <w:pPr>
        <w:pStyle w:val="Default"/>
        <w:ind w:firstLine="709"/>
        <w:jc w:val="both"/>
        <w:rPr>
          <w:rFonts w:ascii="Times New Roman" w:hAnsi="Times New Roman" w:cs="Times New Roman"/>
          <w:color w:val="auto"/>
        </w:rPr>
      </w:pPr>
      <w:r w:rsidRPr="000E11DD">
        <w:rPr>
          <w:rFonts w:ascii="Times New Roman" w:hAnsi="Times New Roman" w:cs="Times New Roman"/>
          <w:color w:val="auto"/>
        </w:rPr>
        <w:t xml:space="preserve">1. Обеспечение формирования единого </w:t>
      </w:r>
      <w:proofErr w:type="gramStart"/>
      <w:r w:rsidRPr="000E11DD">
        <w:rPr>
          <w:rFonts w:ascii="Times New Roman" w:hAnsi="Times New Roman" w:cs="Times New Roman"/>
          <w:color w:val="auto"/>
        </w:rPr>
        <w:t>облика</w:t>
      </w:r>
      <w:proofErr w:type="gramEnd"/>
      <w:r w:rsidRPr="000E11DD">
        <w:rPr>
          <w:rFonts w:ascii="Times New Roman" w:hAnsi="Times New Roman" w:cs="Times New Roman"/>
          <w:color w:val="auto"/>
        </w:rPr>
        <w:t xml:space="preserve"> ЗАТО г.Североморск</w:t>
      </w:r>
      <w:r w:rsidR="0035638D" w:rsidRPr="000E11DD">
        <w:rPr>
          <w:rFonts w:ascii="Times New Roman" w:hAnsi="Times New Roman" w:cs="Times New Roman"/>
          <w:color w:val="auto"/>
        </w:rPr>
        <w:t>;</w:t>
      </w:r>
    </w:p>
    <w:p w:rsidR="00570585" w:rsidRPr="000E11DD" w:rsidRDefault="00570585" w:rsidP="0035638D">
      <w:pPr>
        <w:autoSpaceDE w:val="0"/>
        <w:autoSpaceDN w:val="0"/>
        <w:adjustRightInd w:val="0"/>
        <w:ind w:firstLine="709"/>
        <w:jc w:val="both"/>
      </w:pPr>
      <w:r w:rsidRPr="000E11DD">
        <w:t xml:space="preserve">2. Обеспечение создания, содержания и развития объектов благоустройства на </w:t>
      </w:r>
      <w:proofErr w:type="gramStart"/>
      <w:r w:rsidRPr="000E11DD">
        <w:t>территории</w:t>
      </w:r>
      <w:proofErr w:type="gramEnd"/>
      <w:r w:rsidRPr="000E11DD">
        <w:t xml:space="preserve"> ЗАТО г.Североморск, включая объекты, находящиеся в частной собственности и прилегающие к ним территории</w:t>
      </w:r>
      <w:r w:rsidR="0035638D" w:rsidRPr="000E11DD">
        <w:t>;</w:t>
      </w:r>
    </w:p>
    <w:p w:rsidR="00570585" w:rsidRPr="000E11DD" w:rsidRDefault="00570585" w:rsidP="0035638D">
      <w:pPr>
        <w:autoSpaceDE w:val="0"/>
        <w:autoSpaceDN w:val="0"/>
        <w:adjustRightInd w:val="0"/>
        <w:ind w:firstLine="709"/>
        <w:jc w:val="both"/>
      </w:pPr>
      <w:r w:rsidRPr="000E11DD">
        <w:t xml:space="preserve">3. Повышение уровня вовлеченности заинтересованных граждан, организаций в реализацию мероприятий по благоустройству </w:t>
      </w:r>
      <w:proofErr w:type="gramStart"/>
      <w:r w:rsidRPr="000E11DD">
        <w:t>территории</w:t>
      </w:r>
      <w:proofErr w:type="gramEnd"/>
      <w:r w:rsidRPr="000E11DD">
        <w:t xml:space="preserve"> ЗАТО г.Североморск.</w:t>
      </w:r>
    </w:p>
    <w:p w:rsidR="00570585" w:rsidRPr="000E11DD" w:rsidRDefault="00570585" w:rsidP="00570585">
      <w:pPr>
        <w:pStyle w:val="Default"/>
        <w:ind w:firstLine="709"/>
        <w:jc w:val="both"/>
        <w:rPr>
          <w:rFonts w:ascii="Times New Roman" w:hAnsi="Times New Roman" w:cs="Times New Roman"/>
          <w:color w:val="auto"/>
        </w:rPr>
      </w:pPr>
      <w:r w:rsidRPr="000E11DD">
        <w:rPr>
          <w:rFonts w:ascii="Times New Roman" w:hAnsi="Times New Roman" w:cs="Times New Roman"/>
          <w:color w:val="auto"/>
        </w:rPr>
        <w:t xml:space="preserve"> </w:t>
      </w:r>
    </w:p>
    <w:p w:rsidR="00570585" w:rsidRPr="000E11DD" w:rsidRDefault="00570585" w:rsidP="00570585">
      <w:pPr>
        <w:autoSpaceDE w:val="0"/>
        <w:autoSpaceDN w:val="0"/>
        <w:adjustRightInd w:val="0"/>
        <w:ind w:firstLine="709"/>
        <w:jc w:val="both"/>
        <w:outlineLvl w:val="1"/>
        <w:rPr>
          <w:b/>
          <w:i/>
        </w:rPr>
      </w:pPr>
      <w:r w:rsidRPr="000E11DD">
        <w:rPr>
          <w:b/>
          <w:i/>
        </w:rPr>
        <w:t>Ожидаемые конечные результаты реализации мероприятий программы:</w:t>
      </w:r>
    </w:p>
    <w:p w:rsidR="00CE354B" w:rsidRPr="00BC1DC5" w:rsidRDefault="00CE354B" w:rsidP="00CE354B">
      <w:pPr>
        <w:autoSpaceDE w:val="0"/>
        <w:autoSpaceDN w:val="0"/>
        <w:adjustRightInd w:val="0"/>
        <w:jc w:val="both"/>
      </w:pPr>
      <w:r w:rsidRPr="000E11DD">
        <w:t xml:space="preserve">- увеличение доли благоустроенных дворовых территорий от общего количества дворовых территорий, запланированных к благоустройству до </w:t>
      </w:r>
      <w:r w:rsidRPr="00BC1DC5">
        <w:t xml:space="preserve">40 %; </w:t>
      </w:r>
    </w:p>
    <w:p w:rsidR="00570585" w:rsidRPr="00BC1DC5" w:rsidRDefault="00CE354B" w:rsidP="00CE354B">
      <w:pPr>
        <w:autoSpaceDE w:val="0"/>
        <w:autoSpaceDN w:val="0"/>
        <w:adjustRightInd w:val="0"/>
        <w:jc w:val="both"/>
        <w:outlineLvl w:val="1"/>
      </w:pPr>
      <w:r w:rsidRPr="00BC1DC5">
        <w:t>- увеличение доли благоустроенных общественных территорий от общего количества общественных территорий, запланированных к благоустройству до 97 %.</w:t>
      </w:r>
    </w:p>
    <w:p w:rsidR="00570585" w:rsidRPr="006F4218" w:rsidRDefault="00570585" w:rsidP="00570585">
      <w:pPr>
        <w:pStyle w:val="a6"/>
        <w:widowControl w:val="0"/>
        <w:tabs>
          <w:tab w:val="left" w:pos="709"/>
        </w:tabs>
        <w:suppressAutoHyphens/>
        <w:spacing w:line="240" w:lineRule="auto"/>
        <w:rPr>
          <w:sz w:val="24"/>
          <w:szCs w:val="24"/>
        </w:rPr>
      </w:pPr>
      <w:r w:rsidRPr="006F4218">
        <w:rPr>
          <w:b/>
          <w:sz w:val="24"/>
          <w:szCs w:val="24"/>
        </w:rPr>
        <w:t>На 20</w:t>
      </w:r>
      <w:r w:rsidR="005150FE" w:rsidRPr="006F4218">
        <w:rPr>
          <w:b/>
          <w:sz w:val="24"/>
          <w:szCs w:val="24"/>
        </w:rPr>
        <w:t>20</w:t>
      </w:r>
      <w:r w:rsidRPr="006F4218">
        <w:rPr>
          <w:b/>
          <w:sz w:val="24"/>
          <w:szCs w:val="24"/>
        </w:rPr>
        <w:t xml:space="preserve"> год</w:t>
      </w:r>
      <w:r w:rsidRPr="006F4218">
        <w:rPr>
          <w:sz w:val="24"/>
          <w:szCs w:val="24"/>
        </w:rPr>
        <w:t xml:space="preserve"> на реализацию мероприятий программы предусмотрено финансирование в объеме </w:t>
      </w:r>
      <w:r w:rsidR="00ED6F51" w:rsidRPr="006F4218">
        <w:rPr>
          <w:b/>
          <w:sz w:val="24"/>
          <w:szCs w:val="24"/>
        </w:rPr>
        <w:t>56</w:t>
      </w:r>
      <w:r w:rsidRPr="006F4218">
        <w:rPr>
          <w:b/>
          <w:sz w:val="24"/>
          <w:szCs w:val="24"/>
        </w:rPr>
        <w:t xml:space="preserve"> </w:t>
      </w:r>
      <w:r w:rsidR="00ED6F51" w:rsidRPr="006F4218">
        <w:rPr>
          <w:b/>
          <w:sz w:val="24"/>
          <w:szCs w:val="24"/>
        </w:rPr>
        <w:t>871</w:t>
      </w:r>
      <w:r w:rsidRPr="006F4218">
        <w:rPr>
          <w:b/>
          <w:sz w:val="24"/>
          <w:szCs w:val="24"/>
        </w:rPr>
        <w:t>,</w:t>
      </w:r>
      <w:r w:rsidR="00ED6F51" w:rsidRPr="006F4218">
        <w:rPr>
          <w:b/>
          <w:sz w:val="24"/>
          <w:szCs w:val="24"/>
        </w:rPr>
        <w:t>14</w:t>
      </w:r>
      <w:r w:rsidRPr="006F4218">
        <w:rPr>
          <w:b/>
          <w:sz w:val="24"/>
          <w:szCs w:val="24"/>
        </w:rPr>
        <w:t xml:space="preserve"> тыс. рублей</w:t>
      </w:r>
      <w:r w:rsidRPr="006F4218">
        <w:rPr>
          <w:sz w:val="24"/>
          <w:szCs w:val="24"/>
        </w:rPr>
        <w:t xml:space="preserve">. </w:t>
      </w:r>
    </w:p>
    <w:p w:rsidR="00FA38D6" w:rsidRPr="006F4218" w:rsidRDefault="00570585" w:rsidP="00FA38D6">
      <w:pPr>
        <w:pStyle w:val="a6"/>
        <w:widowControl w:val="0"/>
        <w:tabs>
          <w:tab w:val="left" w:pos="709"/>
        </w:tabs>
        <w:suppressAutoHyphens/>
        <w:spacing w:line="240" w:lineRule="auto"/>
        <w:ind w:firstLine="709"/>
        <w:rPr>
          <w:sz w:val="24"/>
          <w:szCs w:val="24"/>
        </w:rPr>
      </w:pPr>
      <w:r w:rsidRPr="006F4218">
        <w:rPr>
          <w:b/>
          <w:sz w:val="24"/>
          <w:szCs w:val="24"/>
        </w:rPr>
        <w:t>За 20</w:t>
      </w:r>
      <w:r w:rsidR="00ED6F51" w:rsidRPr="006F4218">
        <w:rPr>
          <w:b/>
          <w:sz w:val="24"/>
          <w:szCs w:val="24"/>
        </w:rPr>
        <w:t>20</w:t>
      </w:r>
      <w:r w:rsidRPr="006F4218">
        <w:rPr>
          <w:b/>
          <w:sz w:val="24"/>
          <w:szCs w:val="24"/>
        </w:rPr>
        <w:t xml:space="preserve"> год </w:t>
      </w:r>
      <w:r w:rsidRPr="006F4218">
        <w:rPr>
          <w:sz w:val="24"/>
          <w:szCs w:val="24"/>
        </w:rPr>
        <w:t xml:space="preserve">освоение средств по программе составило </w:t>
      </w:r>
      <w:r w:rsidR="004C5F2A" w:rsidRPr="006F4218">
        <w:rPr>
          <w:b/>
          <w:sz w:val="24"/>
          <w:szCs w:val="24"/>
        </w:rPr>
        <w:t>55</w:t>
      </w:r>
      <w:r w:rsidR="001D6886" w:rsidRPr="006F4218">
        <w:rPr>
          <w:b/>
          <w:sz w:val="24"/>
          <w:szCs w:val="24"/>
        </w:rPr>
        <w:t> </w:t>
      </w:r>
      <w:r w:rsidR="004C5F2A" w:rsidRPr="006F4218">
        <w:rPr>
          <w:b/>
          <w:sz w:val="24"/>
          <w:szCs w:val="24"/>
        </w:rPr>
        <w:t>591</w:t>
      </w:r>
      <w:r w:rsidR="001D6886" w:rsidRPr="006F4218">
        <w:rPr>
          <w:b/>
          <w:sz w:val="24"/>
          <w:szCs w:val="24"/>
        </w:rPr>
        <w:t>,</w:t>
      </w:r>
      <w:r w:rsidR="004C5F2A" w:rsidRPr="006F4218">
        <w:rPr>
          <w:b/>
          <w:sz w:val="24"/>
          <w:szCs w:val="24"/>
        </w:rPr>
        <w:t>44</w:t>
      </w:r>
      <w:r w:rsidRPr="006F4218">
        <w:rPr>
          <w:b/>
          <w:sz w:val="24"/>
          <w:szCs w:val="24"/>
        </w:rPr>
        <w:t>%</w:t>
      </w:r>
      <w:r w:rsidRPr="006F4218">
        <w:rPr>
          <w:sz w:val="24"/>
          <w:szCs w:val="24"/>
        </w:rPr>
        <w:t xml:space="preserve"> от установленного на год объема финансирования</w:t>
      </w:r>
      <w:r w:rsidR="001D6886" w:rsidRPr="006F4218">
        <w:rPr>
          <w:sz w:val="24"/>
          <w:szCs w:val="24"/>
        </w:rPr>
        <w:t xml:space="preserve"> или </w:t>
      </w:r>
      <w:r w:rsidR="004C5F2A" w:rsidRPr="006F4218">
        <w:rPr>
          <w:b/>
          <w:sz w:val="24"/>
          <w:szCs w:val="24"/>
        </w:rPr>
        <w:t>97</w:t>
      </w:r>
      <w:r w:rsidR="001D6886" w:rsidRPr="006F4218">
        <w:rPr>
          <w:b/>
          <w:sz w:val="24"/>
          <w:szCs w:val="24"/>
        </w:rPr>
        <w:t>,</w:t>
      </w:r>
      <w:r w:rsidR="007C46AA" w:rsidRPr="006F4218">
        <w:rPr>
          <w:b/>
          <w:sz w:val="24"/>
          <w:szCs w:val="24"/>
        </w:rPr>
        <w:t>8</w:t>
      </w:r>
      <w:r w:rsidR="001D6886" w:rsidRPr="006F4218">
        <w:rPr>
          <w:b/>
          <w:sz w:val="24"/>
          <w:szCs w:val="24"/>
        </w:rPr>
        <w:t>%</w:t>
      </w:r>
      <w:r w:rsidRPr="006F4218">
        <w:rPr>
          <w:b/>
          <w:sz w:val="24"/>
          <w:szCs w:val="24"/>
        </w:rPr>
        <w:t>.</w:t>
      </w:r>
      <w:r w:rsidR="00CE354B" w:rsidRPr="006F4218">
        <w:rPr>
          <w:sz w:val="24"/>
          <w:szCs w:val="24"/>
        </w:rPr>
        <w:t xml:space="preserve"> </w:t>
      </w:r>
    </w:p>
    <w:p w:rsidR="003E5764" w:rsidRPr="006F4218" w:rsidRDefault="003E5764" w:rsidP="003E5764">
      <w:pPr>
        <w:pStyle w:val="af6"/>
        <w:autoSpaceDE w:val="0"/>
        <w:autoSpaceDN w:val="0"/>
        <w:adjustRightInd w:val="0"/>
        <w:ind w:left="0" w:firstLine="709"/>
        <w:rPr>
          <w:rFonts w:ascii="Times New Roman" w:hAnsi="Times New Roman"/>
          <w:sz w:val="24"/>
          <w:szCs w:val="24"/>
        </w:rPr>
      </w:pPr>
      <w:r w:rsidRPr="006F4218">
        <w:rPr>
          <w:rFonts w:ascii="Times New Roman" w:hAnsi="Times New Roman"/>
          <w:sz w:val="24"/>
          <w:szCs w:val="24"/>
        </w:rPr>
        <w:t xml:space="preserve">По мероприятиям п.1.15 «Благоустройство дворовой территории многоквартирного дома от </w:t>
      </w:r>
      <w:proofErr w:type="spellStart"/>
      <w:r w:rsidRPr="006F4218">
        <w:rPr>
          <w:rFonts w:ascii="Times New Roman" w:hAnsi="Times New Roman"/>
          <w:sz w:val="24"/>
          <w:szCs w:val="24"/>
        </w:rPr>
        <w:t>ул.Адмирала</w:t>
      </w:r>
      <w:proofErr w:type="spellEnd"/>
      <w:r w:rsidRPr="006F421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F4218">
        <w:rPr>
          <w:rFonts w:ascii="Times New Roman" w:hAnsi="Times New Roman"/>
          <w:sz w:val="24"/>
          <w:szCs w:val="24"/>
        </w:rPr>
        <w:t>Сизова</w:t>
      </w:r>
      <w:proofErr w:type="spellEnd"/>
      <w:r w:rsidRPr="006F4218">
        <w:rPr>
          <w:rFonts w:ascii="Times New Roman" w:hAnsi="Times New Roman"/>
          <w:sz w:val="24"/>
          <w:szCs w:val="24"/>
        </w:rPr>
        <w:t xml:space="preserve">, д.14 в г. Североморске (лестница)» и п.1.16 «Благоустройство дворовой территории многоквартирных домов № 1,5 по ул. Преображенского в </w:t>
      </w:r>
      <w:proofErr w:type="spellStart"/>
      <w:r w:rsidRPr="006F4218">
        <w:rPr>
          <w:rFonts w:ascii="Times New Roman" w:hAnsi="Times New Roman"/>
          <w:sz w:val="24"/>
          <w:szCs w:val="24"/>
        </w:rPr>
        <w:t>пгт</w:t>
      </w:r>
      <w:proofErr w:type="spellEnd"/>
      <w:r w:rsidRPr="006F4218">
        <w:rPr>
          <w:rFonts w:ascii="Times New Roman" w:hAnsi="Times New Roman"/>
          <w:sz w:val="24"/>
          <w:szCs w:val="24"/>
        </w:rPr>
        <w:t xml:space="preserve"> Сафоново (Городок Сказок) </w:t>
      </w:r>
      <w:r w:rsidRPr="006F4218">
        <w:t>в</w:t>
      </w:r>
      <w:r w:rsidRPr="006F4218">
        <w:rPr>
          <w:rFonts w:ascii="Times New Roman" w:hAnsi="Times New Roman"/>
          <w:sz w:val="24"/>
          <w:szCs w:val="24"/>
        </w:rPr>
        <w:t xml:space="preserve"> 2020 году выполнены работы по разработке проектно-сметной документации по благоустройству дворовой территории МКД, по остальным мероприятиям – работы по благоустройству территорий.</w:t>
      </w:r>
    </w:p>
    <w:p w:rsidR="00CC7C86" w:rsidRPr="006F4218" w:rsidRDefault="00CC7C86" w:rsidP="00CC7C86">
      <w:pPr>
        <w:tabs>
          <w:tab w:val="left" w:pos="426"/>
        </w:tabs>
        <w:ind w:firstLine="709"/>
        <w:jc w:val="both"/>
      </w:pPr>
      <w:r w:rsidRPr="006F4218">
        <w:rPr>
          <w:rFonts w:eastAsia="Calibri"/>
          <w:lang w:eastAsia="en-US"/>
        </w:rPr>
        <w:t>по мероприятию «Прочие мероприятия по благоустройству общественных территорий» в</w:t>
      </w:r>
      <w:r w:rsidRPr="006F4218">
        <w:rPr>
          <w:color w:val="000000"/>
          <w:shd w:val="clear" w:color="auto" w:fill="FFFFFF"/>
        </w:rPr>
        <w:t xml:space="preserve"> 2020 году выполнены мероприятия по благоустройству общественной территорий в районе памятного знака «Олень» по адресу: г. Североморск, ул. Северная Застава, в районе д. № 22. </w:t>
      </w:r>
    </w:p>
    <w:p w:rsidR="00CA009A" w:rsidRPr="006F4218" w:rsidRDefault="00CF02CF" w:rsidP="00CA009A">
      <w:pPr>
        <w:pStyle w:val="af6"/>
        <w:autoSpaceDE w:val="0"/>
        <w:autoSpaceDN w:val="0"/>
        <w:adjustRightInd w:val="0"/>
        <w:ind w:left="0" w:firstLine="709"/>
        <w:rPr>
          <w:rFonts w:ascii="Times New Roman" w:hAnsi="Times New Roman"/>
          <w:b/>
          <w:sz w:val="24"/>
          <w:szCs w:val="24"/>
        </w:rPr>
      </w:pPr>
      <w:r w:rsidRPr="006F4218">
        <w:rPr>
          <w:rFonts w:ascii="Times New Roman" w:hAnsi="Times New Roman"/>
          <w:b/>
          <w:sz w:val="24"/>
          <w:szCs w:val="24"/>
        </w:rPr>
        <w:t xml:space="preserve">В 2020 году муниципальная программа </w:t>
      </w:r>
      <w:r w:rsidR="00CA009A" w:rsidRPr="006F4218">
        <w:rPr>
          <w:rFonts w:ascii="Times New Roman" w:hAnsi="Times New Roman"/>
          <w:b/>
          <w:sz w:val="24"/>
          <w:szCs w:val="24"/>
        </w:rPr>
        <w:t xml:space="preserve">реализована </w:t>
      </w:r>
      <w:r w:rsidR="00CA009A" w:rsidRPr="006F4218">
        <w:rPr>
          <w:rFonts w:ascii="Times New Roman" w:hAnsi="Times New Roman"/>
          <w:b/>
          <w:sz w:val="24"/>
          <w:szCs w:val="24"/>
          <w:u w:val="single"/>
        </w:rPr>
        <w:t>с высоким уровнем эффективности.</w:t>
      </w:r>
      <w:r w:rsidR="00CA009A" w:rsidRPr="006F4218">
        <w:rPr>
          <w:rFonts w:ascii="Times New Roman" w:hAnsi="Times New Roman"/>
          <w:b/>
          <w:sz w:val="24"/>
          <w:szCs w:val="24"/>
        </w:rPr>
        <w:t xml:space="preserve"> </w:t>
      </w:r>
    </w:p>
    <w:p w:rsidR="00570585" w:rsidRPr="000E11DD" w:rsidRDefault="00570585" w:rsidP="00CE354B">
      <w:pPr>
        <w:pStyle w:val="a6"/>
        <w:widowControl w:val="0"/>
        <w:tabs>
          <w:tab w:val="left" w:pos="709"/>
        </w:tabs>
        <w:suppressAutoHyphens/>
        <w:spacing w:line="240" w:lineRule="auto"/>
        <w:ind w:firstLine="709"/>
        <w:rPr>
          <w:b/>
          <w:sz w:val="24"/>
          <w:szCs w:val="24"/>
        </w:rPr>
      </w:pPr>
      <w:r w:rsidRPr="006F4218">
        <w:rPr>
          <w:sz w:val="24"/>
          <w:szCs w:val="24"/>
        </w:rPr>
        <w:t>Подробный перечень мероприятий муниципальной программы, сведения об освоении объемов финансирования, выполнении установленных значениях целевых</w:t>
      </w:r>
      <w:r w:rsidRPr="000E11DD">
        <w:rPr>
          <w:sz w:val="24"/>
          <w:szCs w:val="24"/>
        </w:rPr>
        <w:t xml:space="preserve"> индикаторов представлены в нижеследующ</w:t>
      </w:r>
      <w:r w:rsidR="00E042B0" w:rsidRPr="000E11DD">
        <w:rPr>
          <w:sz w:val="24"/>
          <w:szCs w:val="24"/>
        </w:rPr>
        <w:t>ей</w:t>
      </w:r>
      <w:r w:rsidRPr="000E11DD">
        <w:rPr>
          <w:sz w:val="24"/>
          <w:szCs w:val="24"/>
        </w:rPr>
        <w:t xml:space="preserve"> таблиц</w:t>
      </w:r>
      <w:r w:rsidR="00E042B0" w:rsidRPr="000E11DD">
        <w:rPr>
          <w:sz w:val="24"/>
          <w:szCs w:val="24"/>
        </w:rPr>
        <w:t>е</w:t>
      </w:r>
      <w:r w:rsidRPr="000E11DD">
        <w:rPr>
          <w:sz w:val="24"/>
          <w:szCs w:val="24"/>
        </w:rPr>
        <w:t>.</w:t>
      </w:r>
    </w:p>
    <w:p w:rsidR="00570585" w:rsidRPr="000E11DD" w:rsidRDefault="00570585" w:rsidP="008669EC">
      <w:pPr>
        <w:pStyle w:val="a6"/>
        <w:widowControl w:val="0"/>
        <w:tabs>
          <w:tab w:val="left" w:pos="709"/>
        </w:tabs>
        <w:suppressAutoHyphens/>
        <w:spacing w:line="240" w:lineRule="auto"/>
        <w:ind w:firstLine="900"/>
        <w:jc w:val="center"/>
        <w:rPr>
          <w:b/>
          <w:sz w:val="24"/>
          <w:szCs w:val="24"/>
        </w:rPr>
      </w:pPr>
    </w:p>
    <w:p w:rsidR="00C54E65" w:rsidRPr="000E11DD" w:rsidRDefault="00C54E65" w:rsidP="008669EC">
      <w:pPr>
        <w:pStyle w:val="a6"/>
        <w:widowControl w:val="0"/>
        <w:tabs>
          <w:tab w:val="left" w:pos="709"/>
        </w:tabs>
        <w:suppressAutoHyphens/>
        <w:spacing w:line="240" w:lineRule="auto"/>
        <w:ind w:firstLine="900"/>
        <w:jc w:val="center"/>
        <w:rPr>
          <w:b/>
          <w:sz w:val="24"/>
          <w:szCs w:val="24"/>
        </w:rPr>
        <w:sectPr w:rsidR="00C54E65" w:rsidRPr="000E11DD" w:rsidSect="00570585">
          <w:pgSz w:w="11906" w:h="16838"/>
          <w:pgMar w:top="851" w:right="1134" w:bottom="1701" w:left="1134" w:header="709" w:footer="709" w:gutter="0"/>
          <w:cols w:space="708"/>
          <w:docGrid w:linePitch="360"/>
        </w:sectPr>
      </w:pPr>
    </w:p>
    <w:p w:rsidR="00C12750" w:rsidRPr="000E11DD" w:rsidRDefault="00781B4B" w:rsidP="001D5C49">
      <w:pPr>
        <w:jc w:val="center"/>
        <w:rPr>
          <w:b/>
        </w:rPr>
      </w:pPr>
      <w:r w:rsidRPr="00DC279A">
        <w:rPr>
          <w:b/>
          <w:szCs w:val="28"/>
        </w:rPr>
        <w:lastRenderedPageBreak/>
        <w:t xml:space="preserve">Муниципальная </w:t>
      </w:r>
      <w:r w:rsidRPr="000E11DD">
        <w:rPr>
          <w:b/>
          <w:szCs w:val="28"/>
        </w:rPr>
        <w:t xml:space="preserve">программа «Формирование современной городской </w:t>
      </w:r>
      <w:proofErr w:type="gramStart"/>
      <w:r w:rsidRPr="000E11DD">
        <w:rPr>
          <w:b/>
          <w:szCs w:val="28"/>
        </w:rPr>
        <w:t>среды</w:t>
      </w:r>
      <w:proofErr w:type="gramEnd"/>
      <w:r w:rsidRPr="000E11DD">
        <w:rPr>
          <w:b/>
          <w:szCs w:val="28"/>
        </w:rPr>
        <w:t xml:space="preserve"> ЗАТО г. Североморск»</w:t>
      </w:r>
      <w:r w:rsidR="00727BBA">
        <w:rPr>
          <w:b/>
          <w:szCs w:val="28"/>
        </w:rPr>
        <w:t xml:space="preserve"> на 2018-2024 годы</w:t>
      </w:r>
    </w:p>
    <w:p w:rsidR="00781B4B" w:rsidRDefault="00781B4B" w:rsidP="001D5C49">
      <w:pPr>
        <w:jc w:val="center"/>
        <w:rPr>
          <w:b/>
        </w:rPr>
      </w:pPr>
    </w:p>
    <w:tbl>
      <w:tblPr>
        <w:tblW w:w="1545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709"/>
        <w:gridCol w:w="976"/>
        <w:gridCol w:w="1150"/>
        <w:gridCol w:w="993"/>
        <w:gridCol w:w="1134"/>
        <w:gridCol w:w="2409"/>
        <w:gridCol w:w="992"/>
        <w:gridCol w:w="992"/>
        <w:gridCol w:w="992"/>
        <w:gridCol w:w="1702"/>
      </w:tblGrid>
      <w:tr w:rsidR="00107A29" w:rsidRPr="00107A29" w:rsidTr="00DC279A">
        <w:trPr>
          <w:trHeight w:val="436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b/>
                <w:sz w:val="16"/>
                <w:szCs w:val="16"/>
              </w:rPr>
            </w:pPr>
            <w:r w:rsidRPr="00107A29">
              <w:rPr>
                <w:b/>
                <w:sz w:val="16"/>
                <w:szCs w:val="16"/>
              </w:rPr>
              <w:t>№п/п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b/>
                <w:sz w:val="16"/>
                <w:szCs w:val="16"/>
              </w:rPr>
            </w:pPr>
            <w:r w:rsidRPr="00107A29">
              <w:rPr>
                <w:b/>
                <w:sz w:val="16"/>
                <w:szCs w:val="16"/>
              </w:rPr>
              <w:t>Цель, задачи, мероприятия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b/>
                <w:sz w:val="16"/>
                <w:szCs w:val="16"/>
              </w:rPr>
            </w:pPr>
            <w:r w:rsidRPr="00107A29">
              <w:rPr>
                <w:b/>
                <w:sz w:val="16"/>
                <w:szCs w:val="16"/>
              </w:rPr>
              <w:t>Срок выполнения (квартал, год)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b/>
                <w:sz w:val="16"/>
                <w:szCs w:val="16"/>
              </w:rPr>
            </w:pPr>
            <w:r w:rsidRPr="00107A29">
              <w:rPr>
                <w:b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21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b/>
                <w:sz w:val="16"/>
                <w:szCs w:val="16"/>
              </w:rPr>
            </w:pPr>
            <w:r w:rsidRPr="00107A29">
              <w:rPr>
                <w:b/>
                <w:sz w:val="16"/>
                <w:szCs w:val="16"/>
              </w:rPr>
              <w:t>Объемы финансирования, тыс. руб.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b/>
                <w:sz w:val="16"/>
                <w:szCs w:val="16"/>
              </w:rPr>
            </w:pPr>
            <w:r w:rsidRPr="00107A29">
              <w:rPr>
                <w:b/>
                <w:sz w:val="16"/>
                <w:szCs w:val="16"/>
              </w:rPr>
              <w:t>Процент освоения, % (гр.6/гр.5)</w:t>
            </w:r>
          </w:p>
        </w:tc>
        <w:tc>
          <w:tcPr>
            <w:tcW w:w="53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b/>
                <w:sz w:val="16"/>
                <w:szCs w:val="16"/>
              </w:rPr>
            </w:pPr>
            <w:r w:rsidRPr="00107A29">
              <w:rPr>
                <w:b/>
                <w:sz w:val="16"/>
                <w:szCs w:val="16"/>
              </w:rPr>
              <w:t>Показатели (индикаторы) результативности выполнения мероприятий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b/>
                <w:sz w:val="16"/>
                <w:szCs w:val="16"/>
              </w:rPr>
            </w:pPr>
            <w:r w:rsidRPr="00107A29">
              <w:rPr>
                <w:b/>
                <w:sz w:val="16"/>
                <w:szCs w:val="16"/>
              </w:rPr>
              <w:t>Исполнители, перечень организаций, участвующих в реализации мероприятий</w:t>
            </w:r>
          </w:p>
        </w:tc>
      </w:tr>
      <w:tr w:rsidR="00107A29" w:rsidRPr="00107A29" w:rsidTr="00DC279A">
        <w:trPr>
          <w:trHeight w:val="698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b/>
                <w:sz w:val="16"/>
                <w:szCs w:val="16"/>
              </w:rPr>
            </w:pPr>
          </w:p>
        </w:tc>
        <w:tc>
          <w:tcPr>
            <w:tcW w:w="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b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b/>
                <w:sz w:val="16"/>
                <w:szCs w:val="16"/>
              </w:rPr>
            </w:pPr>
            <w:r w:rsidRPr="00107A29">
              <w:rPr>
                <w:b/>
                <w:sz w:val="16"/>
                <w:szCs w:val="16"/>
              </w:rPr>
              <w:t>Уточненные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b/>
                <w:sz w:val="16"/>
                <w:szCs w:val="16"/>
              </w:rPr>
            </w:pPr>
            <w:r w:rsidRPr="00107A29">
              <w:rPr>
                <w:b/>
                <w:sz w:val="16"/>
                <w:szCs w:val="16"/>
              </w:rPr>
              <w:t>Кассовый расход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b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b/>
                <w:sz w:val="16"/>
                <w:szCs w:val="16"/>
              </w:rPr>
            </w:pPr>
            <w:r w:rsidRPr="00107A29">
              <w:rPr>
                <w:b/>
                <w:sz w:val="16"/>
                <w:szCs w:val="16"/>
              </w:rPr>
              <w:t>Наименование, ед. измерения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b/>
                <w:sz w:val="16"/>
                <w:szCs w:val="16"/>
              </w:rPr>
            </w:pPr>
            <w:r w:rsidRPr="00107A29">
              <w:rPr>
                <w:b/>
                <w:sz w:val="16"/>
                <w:szCs w:val="16"/>
              </w:rPr>
              <w:t>План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b/>
                <w:sz w:val="16"/>
                <w:szCs w:val="16"/>
              </w:rPr>
            </w:pPr>
            <w:r w:rsidRPr="00107A29">
              <w:rPr>
                <w:b/>
                <w:sz w:val="16"/>
                <w:szCs w:val="16"/>
              </w:rPr>
              <w:t>Факт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b/>
                <w:sz w:val="16"/>
                <w:szCs w:val="16"/>
              </w:rPr>
            </w:pPr>
            <w:r w:rsidRPr="00107A29">
              <w:rPr>
                <w:b/>
                <w:sz w:val="16"/>
                <w:szCs w:val="16"/>
              </w:rPr>
              <w:t>Процент исполнения, % (гр.10/гр.9)</w:t>
            </w: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b/>
                <w:sz w:val="16"/>
                <w:szCs w:val="16"/>
              </w:rPr>
            </w:pPr>
          </w:p>
        </w:tc>
      </w:tr>
      <w:tr w:rsidR="00107A29" w:rsidRPr="00107A29" w:rsidTr="00DC279A">
        <w:trPr>
          <w:trHeight w:val="32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7A29" w:rsidRPr="00107A29" w:rsidRDefault="00107A29" w:rsidP="00107A29">
            <w:pPr>
              <w:jc w:val="center"/>
              <w:rPr>
                <w:b/>
                <w:sz w:val="16"/>
                <w:szCs w:val="16"/>
              </w:rPr>
            </w:pPr>
            <w:r w:rsidRPr="00107A29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7A29" w:rsidRPr="00107A29" w:rsidRDefault="00107A29" w:rsidP="00107A29">
            <w:pPr>
              <w:jc w:val="center"/>
              <w:rPr>
                <w:b/>
                <w:sz w:val="16"/>
                <w:szCs w:val="16"/>
              </w:rPr>
            </w:pPr>
            <w:r w:rsidRPr="00107A29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7A29" w:rsidRPr="00107A29" w:rsidRDefault="00107A29" w:rsidP="00107A29">
            <w:pPr>
              <w:jc w:val="center"/>
              <w:rPr>
                <w:b/>
                <w:sz w:val="16"/>
                <w:szCs w:val="16"/>
              </w:rPr>
            </w:pPr>
            <w:r w:rsidRPr="00107A29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7A29" w:rsidRPr="00107A29" w:rsidRDefault="00107A29" w:rsidP="00107A29">
            <w:pPr>
              <w:jc w:val="center"/>
              <w:rPr>
                <w:b/>
                <w:sz w:val="16"/>
                <w:szCs w:val="16"/>
              </w:rPr>
            </w:pPr>
            <w:r w:rsidRPr="00107A29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7A29" w:rsidRPr="00107A29" w:rsidRDefault="00107A29" w:rsidP="00107A29">
            <w:pPr>
              <w:jc w:val="center"/>
              <w:rPr>
                <w:b/>
                <w:sz w:val="16"/>
                <w:szCs w:val="16"/>
              </w:rPr>
            </w:pPr>
            <w:r w:rsidRPr="00107A29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7A29" w:rsidRPr="00107A29" w:rsidRDefault="00107A29" w:rsidP="00107A29">
            <w:pPr>
              <w:jc w:val="center"/>
              <w:rPr>
                <w:b/>
                <w:sz w:val="16"/>
                <w:szCs w:val="16"/>
              </w:rPr>
            </w:pPr>
            <w:r w:rsidRPr="00107A29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7A29" w:rsidRPr="00107A29" w:rsidRDefault="00107A29" w:rsidP="00107A29">
            <w:pPr>
              <w:jc w:val="center"/>
              <w:rPr>
                <w:b/>
                <w:sz w:val="16"/>
                <w:szCs w:val="16"/>
              </w:rPr>
            </w:pPr>
            <w:r w:rsidRPr="00107A29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7A29" w:rsidRPr="00107A29" w:rsidRDefault="00107A29" w:rsidP="00107A29">
            <w:pPr>
              <w:jc w:val="center"/>
              <w:rPr>
                <w:b/>
                <w:sz w:val="16"/>
                <w:szCs w:val="16"/>
              </w:rPr>
            </w:pPr>
            <w:r w:rsidRPr="00107A29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7A29" w:rsidRPr="00107A29" w:rsidRDefault="00107A29" w:rsidP="00107A29">
            <w:pPr>
              <w:jc w:val="center"/>
              <w:rPr>
                <w:b/>
                <w:sz w:val="16"/>
                <w:szCs w:val="16"/>
              </w:rPr>
            </w:pPr>
            <w:r w:rsidRPr="00107A29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7A29" w:rsidRPr="00107A29" w:rsidRDefault="00107A29" w:rsidP="00107A29">
            <w:pPr>
              <w:jc w:val="center"/>
              <w:rPr>
                <w:b/>
                <w:sz w:val="16"/>
                <w:szCs w:val="16"/>
              </w:rPr>
            </w:pPr>
            <w:r w:rsidRPr="00107A29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7A29" w:rsidRPr="00107A29" w:rsidRDefault="00107A29" w:rsidP="00107A29">
            <w:pPr>
              <w:jc w:val="center"/>
              <w:rPr>
                <w:b/>
                <w:sz w:val="16"/>
                <w:szCs w:val="16"/>
              </w:rPr>
            </w:pPr>
            <w:r w:rsidRPr="00107A29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7A29" w:rsidRPr="00107A29" w:rsidRDefault="00107A29" w:rsidP="00107A29">
            <w:pPr>
              <w:jc w:val="center"/>
              <w:rPr>
                <w:b/>
                <w:sz w:val="16"/>
                <w:szCs w:val="16"/>
              </w:rPr>
            </w:pPr>
            <w:r w:rsidRPr="00107A29">
              <w:rPr>
                <w:b/>
                <w:sz w:val="16"/>
                <w:szCs w:val="16"/>
              </w:rPr>
              <w:t>12</w:t>
            </w:r>
          </w:p>
        </w:tc>
      </w:tr>
      <w:tr w:rsidR="00107A29" w:rsidRPr="00107A29" w:rsidTr="00DC279A">
        <w:trPr>
          <w:trHeight w:val="275"/>
        </w:trPr>
        <w:tc>
          <w:tcPr>
            <w:tcW w:w="15451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 </w:t>
            </w:r>
            <w:r w:rsidRPr="00107A29">
              <w:rPr>
                <w:b/>
                <w:bCs/>
                <w:sz w:val="16"/>
                <w:szCs w:val="16"/>
              </w:rPr>
              <w:t xml:space="preserve">Цель. Повышение качества и комфорта городской среды на </w:t>
            </w:r>
            <w:proofErr w:type="gramStart"/>
            <w:r w:rsidRPr="00107A29">
              <w:rPr>
                <w:b/>
                <w:bCs/>
                <w:sz w:val="16"/>
                <w:szCs w:val="16"/>
              </w:rPr>
              <w:t>территории</w:t>
            </w:r>
            <w:proofErr w:type="gramEnd"/>
            <w:r w:rsidRPr="00107A29">
              <w:rPr>
                <w:b/>
                <w:bCs/>
                <w:sz w:val="16"/>
                <w:szCs w:val="16"/>
              </w:rPr>
              <w:t xml:space="preserve"> ЗАТО г. Североморск</w:t>
            </w:r>
            <w:r w:rsidRPr="00107A29">
              <w:rPr>
                <w:sz w:val="16"/>
                <w:szCs w:val="16"/>
              </w:rPr>
              <w:t> </w:t>
            </w:r>
          </w:p>
        </w:tc>
      </w:tr>
      <w:tr w:rsidR="00107A29" w:rsidRPr="00107A29" w:rsidTr="00DC279A">
        <w:trPr>
          <w:trHeight w:val="1130"/>
        </w:trPr>
        <w:tc>
          <w:tcPr>
            <w:tcW w:w="83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107A29">
            <w:pPr>
              <w:rPr>
                <w:b/>
                <w:bCs/>
                <w:sz w:val="16"/>
                <w:szCs w:val="16"/>
              </w:rPr>
            </w:pPr>
            <w:r w:rsidRPr="00107A29">
              <w:rPr>
                <w:b/>
                <w:bCs/>
                <w:sz w:val="16"/>
                <w:szCs w:val="16"/>
              </w:rPr>
              <w:t xml:space="preserve">Задача 1. Обеспечение формирования единого </w:t>
            </w:r>
            <w:proofErr w:type="gramStart"/>
            <w:r w:rsidRPr="00107A29">
              <w:rPr>
                <w:b/>
                <w:bCs/>
                <w:sz w:val="16"/>
                <w:szCs w:val="16"/>
              </w:rPr>
              <w:t>облика</w:t>
            </w:r>
            <w:proofErr w:type="gramEnd"/>
            <w:r w:rsidRPr="00107A29">
              <w:rPr>
                <w:b/>
                <w:bCs/>
                <w:sz w:val="16"/>
                <w:szCs w:val="16"/>
              </w:rPr>
              <w:t xml:space="preserve"> ЗАТО г.Североморск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7A29" w:rsidRPr="00107A29" w:rsidRDefault="00107A29" w:rsidP="00DC279A">
            <w:pPr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 xml:space="preserve">Наличие разработанных в соответствии с требованиями действующего законодательства Правил </w:t>
            </w:r>
            <w:proofErr w:type="gramStart"/>
            <w:r w:rsidRPr="00107A29">
              <w:rPr>
                <w:sz w:val="16"/>
                <w:szCs w:val="16"/>
              </w:rPr>
              <w:t>благоустройства</w:t>
            </w:r>
            <w:proofErr w:type="gramEnd"/>
            <w:r w:rsidRPr="00107A29">
              <w:rPr>
                <w:sz w:val="16"/>
                <w:szCs w:val="16"/>
              </w:rPr>
              <w:t xml:space="preserve"> ЗАТО г.Североморск, да/нет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AB3044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AB3044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AB3044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100%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 </w:t>
            </w:r>
          </w:p>
        </w:tc>
      </w:tr>
      <w:tr w:rsidR="00107A29" w:rsidRPr="00107A29" w:rsidTr="00DC279A">
        <w:trPr>
          <w:trHeight w:val="409"/>
        </w:trPr>
        <w:tc>
          <w:tcPr>
            <w:tcW w:w="8364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rPr>
                <w:b/>
                <w:bCs/>
                <w:sz w:val="16"/>
                <w:szCs w:val="16"/>
              </w:rPr>
            </w:pPr>
            <w:r w:rsidRPr="00107A29">
              <w:rPr>
                <w:b/>
                <w:bCs/>
                <w:sz w:val="16"/>
                <w:szCs w:val="16"/>
              </w:rPr>
              <w:t xml:space="preserve">Задача 2. Обеспечение создания, содержания и развития объектов благоустройства на </w:t>
            </w:r>
            <w:proofErr w:type="gramStart"/>
            <w:r w:rsidRPr="00107A29">
              <w:rPr>
                <w:b/>
                <w:bCs/>
                <w:sz w:val="16"/>
                <w:szCs w:val="16"/>
              </w:rPr>
              <w:t>территории</w:t>
            </w:r>
            <w:proofErr w:type="gramEnd"/>
            <w:r w:rsidRPr="00107A29">
              <w:rPr>
                <w:b/>
                <w:bCs/>
                <w:sz w:val="16"/>
                <w:szCs w:val="16"/>
              </w:rPr>
              <w:t xml:space="preserve"> ЗАТО г. Североморск, включая объекты, находящиеся в частной собственности и прилегающие к ним территории.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DC279A">
            <w:pPr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Количество благоустроенных дворовых территорий, ед.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AB3044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117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AB3044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119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AB3044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101,71%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rPr>
                <w:b/>
                <w:bCs/>
                <w:sz w:val="16"/>
                <w:szCs w:val="16"/>
              </w:rPr>
            </w:pPr>
            <w:r w:rsidRPr="00107A29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107A29" w:rsidRPr="00107A29" w:rsidTr="00DC279A">
        <w:trPr>
          <w:trHeight w:val="986"/>
        </w:trPr>
        <w:tc>
          <w:tcPr>
            <w:tcW w:w="8364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07A29" w:rsidRPr="00107A29" w:rsidRDefault="00107A29" w:rsidP="00107A2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DC279A">
            <w:pPr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 xml:space="preserve">Доля благоустроенных дворовых территорий от общего количества дворовых территорий, запланированных к </w:t>
            </w:r>
            <w:proofErr w:type="gramStart"/>
            <w:r w:rsidRPr="00107A29">
              <w:rPr>
                <w:sz w:val="16"/>
                <w:szCs w:val="16"/>
              </w:rPr>
              <w:t>благоустройству,%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AB3044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29,8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AB3044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28,42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AB3044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95,37%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 </w:t>
            </w:r>
          </w:p>
        </w:tc>
      </w:tr>
      <w:tr w:rsidR="00107A29" w:rsidRPr="00107A29" w:rsidTr="00DC279A">
        <w:trPr>
          <w:trHeight w:val="983"/>
        </w:trPr>
        <w:tc>
          <w:tcPr>
            <w:tcW w:w="8364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07A29" w:rsidRPr="00107A29" w:rsidRDefault="00107A29" w:rsidP="00107A2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DC279A">
            <w:pPr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Общее количество муниципальных территорий общего пользования (общественных территор</w:t>
            </w:r>
            <w:r>
              <w:rPr>
                <w:sz w:val="16"/>
                <w:szCs w:val="16"/>
              </w:rPr>
              <w:t>и</w:t>
            </w:r>
            <w:r w:rsidRPr="00107A29">
              <w:rPr>
                <w:sz w:val="16"/>
                <w:szCs w:val="16"/>
              </w:rPr>
              <w:t>й), ед.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AB3044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AB3044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AB3044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100%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 </w:t>
            </w:r>
          </w:p>
        </w:tc>
      </w:tr>
      <w:tr w:rsidR="00107A29" w:rsidRPr="00107A29" w:rsidTr="00DC279A">
        <w:trPr>
          <w:trHeight w:val="974"/>
        </w:trPr>
        <w:tc>
          <w:tcPr>
            <w:tcW w:w="8364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07A29" w:rsidRPr="00107A29" w:rsidRDefault="00107A29" w:rsidP="00107A2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DC279A">
            <w:pPr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Количество благоустроенных муниципальных территорий общего пользования (общественных территорий), ед.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AB3044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AB3044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AB3044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100%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 </w:t>
            </w:r>
          </w:p>
        </w:tc>
      </w:tr>
      <w:tr w:rsidR="00107A29" w:rsidRPr="00107A29" w:rsidTr="00DC279A">
        <w:trPr>
          <w:trHeight w:val="273"/>
        </w:trPr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rPr>
                <w:b/>
                <w:bCs/>
                <w:sz w:val="16"/>
                <w:szCs w:val="16"/>
              </w:rPr>
            </w:pPr>
            <w:r w:rsidRPr="00107A29">
              <w:rPr>
                <w:b/>
                <w:bCs/>
                <w:sz w:val="16"/>
                <w:szCs w:val="16"/>
              </w:rPr>
              <w:t xml:space="preserve">Основное мероприятие 1. Благоустройство дворовых территорий многоквартирных </w:t>
            </w:r>
            <w:proofErr w:type="gramStart"/>
            <w:r w:rsidRPr="00107A29">
              <w:rPr>
                <w:b/>
                <w:bCs/>
                <w:sz w:val="16"/>
                <w:szCs w:val="16"/>
              </w:rPr>
              <w:t>домов</w:t>
            </w:r>
            <w:proofErr w:type="gramEnd"/>
            <w:r w:rsidRPr="00107A29">
              <w:rPr>
                <w:b/>
                <w:bCs/>
                <w:sz w:val="16"/>
                <w:szCs w:val="16"/>
              </w:rPr>
              <w:t xml:space="preserve"> ЗАТО г. Североморск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b/>
                <w:bCs/>
                <w:sz w:val="16"/>
                <w:szCs w:val="16"/>
              </w:rPr>
            </w:pPr>
            <w:r w:rsidRPr="00107A29">
              <w:rPr>
                <w:b/>
                <w:bCs/>
                <w:sz w:val="16"/>
                <w:szCs w:val="16"/>
              </w:rPr>
              <w:t>2020 г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b/>
                <w:bCs/>
                <w:sz w:val="16"/>
                <w:szCs w:val="16"/>
              </w:rPr>
            </w:pPr>
            <w:r w:rsidRPr="00107A29">
              <w:rPr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b/>
                <w:bCs/>
                <w:sz w:val="16"/>
                <w:szCs w:val="16"/>
              </w:rPr>
            </w:pPr>
            <w:r w:rsidRPr="00107A29">
              <w:rPr>
                <w:b/>
                <w:bCs/>
                <w:sz w:val="16"/>
                <w:szCs w:val="16"/>
              </w:rPr>
              <w:t>47 393,40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b/>
                <w:bCs/>
                <w:sz w:val="16"/>
                <w:szCs w:val="16"/>
              </w:rPr>
            </w:pPr>
            <w:r w:rsidRPr="00107A29">
              <w:rPr>
                <w:b/>
                <w:bCs/>
                <w:sz w:val="16"/>
                <w:szCs w:val="16"/>
              </w:rPr>
              <w:t>46 485,52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b/>
                <w:bCs/>
                <w:sz w:val="16"/>
                <w:szCs w:val="16"/>
              </w:rPr>
            </w:pPr>
            <w:r w:rsidRPr="00107A29">
              <w:rPr>
                <w:b/>
                <w:bCs/>
                <w:sz w:val="16"/>
                <w:szCs w:val="16"/>
              </w:rPr>
              <w:t>98,08%</w:t>
            </w:r>
          </w:p>
        </w:tc>
        <w:tc>
          <w:tcPr>
            <w:tcW w:w="24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DC279A">
            <w:pPr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Количество благоустроенных дворовых территорий, ед.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AB3044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7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AB3044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7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AB3044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100%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 xml:space="preserve">Комитет по развитию городского хозяйства </w:t>
            </w:r>
            <w:proofErr w:type="gramStart"/>
            <w:r w:rsidRPr="00107A29">
              <w:rPr>
                <w:sz w:val="16"/>
                <w:szCs w:val="16"/>
              </w:rPr>
              <w:t>Администрации</w:t>
            </w:r>
            <w:proofErr w:type="gramEnd"/>
            <w:r w:rsidRPr="00107A29">
              <w:rPr>
                <w:sz w:val="16"/>
                <w:szCs w:val="16"/>
              </w:rPr>
              <w:t xml:space="preserve"> ЗАТО г. Североморск (МКУ "ГЦ ЖКХ ЗАТО г. Североморск")</w:t>
            </w:r>
          </w:p>
        </w:tc>
      </w:tr>
      <w:tr w:rsidR="00107A29" w:rsidRPr="00107A29" w:rsidTr="00DC279A">
        <w:trPr>
          <w:trHeight w:val="518"/>
        </w:trPr>
        <w:tc>
          <w:tcPr>
            <w:tcW w:w="34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7A29" w:rsidRPr="00107A29" w:rsidRDefault="00107A29" w:rsidP="00107A2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b/>
                <w:bCs/>
                <w:sz w:val="16"/>
                <w:szCs w:val="16"/>
              </w:rPr>
            </w:pPr>
            <w:r w:rsidRPr="00107A29">
              <w:rPr>
                <w:b/>
                <w:bCs/>
                <w:sz w:val="16"/>
                <w:szCs w:val="16"/>
              </w:rPr>
              <w:t>МБ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b/>
                <w:bCs/>
                <w:sz w:val="16"/>
                <w:szCs w:val="16"/>
              </w:rPr>
            </w:pPr>
            <w:r w:rsidRPr="00107A29">
              <w:rPr>
                <w:b/>
                <w:bCs/>
                <w:sz w:val="16"/>
                <w:szCs w:val="16"/>
              </w:rPr>
              <w:t>9 393,40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b/>
                <w:bCs/>
                <w:sz w:val="16"/>
                <w:szCs w:val="16"/>
              </w:rPr>
            </w:pPr>
            <w:r w:rsidRPr="00107A29">
              <w:rPr>
                <w:b/>
                <w:bCs/>
                <w:sz w:val="16"/>
                <w:szCs w:val="16"/>
              </w:rPr>
              <w:t>9 235,34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b/>
                <w:bCs/>
                <w:sz w:val="16"/>
                <w:szCs w:val="16"/>
              </w:rPr>
            </w:pPr>
            <w:r w:rsidRPr="00107A29">
              <w:rPr>
                <w:b/>
                <w:bCs/>
                <w:sz w:val="16"/>
                <w:szCs w:val="16"/>
              </w:rPr>
              <w:t>98,32%</w:t>
            </w: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AB30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AB30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AB30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</w:tr>
      <w:tr w:rsidR="00107A29" w:rsidRPr="00107A29" w:rsidTr="003E5764">
        <w:trPr>
          <w:trHeight w:val="313"/>
        </w:trPr>
        <w:tc>
          <w:tcPr>
            <w:tcW w:w="34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7A29" w:rsidRPr="00107A29" w:rsidRDefault="00107A29" w:rsidP="00107A2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b/>
                <w:bCs/>
                <w:sz w:val="16"/>
                <w:szCs w:val="16"/>
              </w:rPr>
            </w:pPr>
            <w:r w:rsidRPr="00107A29">
              <w:rPr>
                <w:b/>
                <w:bCs/>
                <w:sz w:val="16"/>
                <w:szCs w:val="16"/>
              </w:rPr>
              <w:t>ОБ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b/>
                <w:bCs/>
                <w:sz w:val="16"/>
                <w:szCs w:val="16"/>
              </w:rPr>
            </w:pPr>
            <w:r w:rsidRPr="00107A29">
              <w:rPr>
                <w:b/>
                <w:bCs/>
                <w:sz w:val="16"/>
                <w:szCs w:val="16"/>
              </w:rPr>
              <w:t>38 000,00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b/>
                <w:bCs/>
                <w:sz w:val="16"/>
                <w:szCs w:val="16"/>
              </w:rPr>
            </w:pPr>
            <w:r w:rsidRPr="00107A29">
              <w:rPr>
                <w:b/>
                <w:bCs/>
                <w:sz w:val="16"/>
                <w:szCs w:val="16"/>
              </w:rPr>
              <w:t>37 250,18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b/>
                <w:bCs/>
                <w:sz w:val="16"/>
                <w:szCs w:val="16"/>
              </w:rPr>
            </w:pPr>
            <w:r w:rsidRPr="00107A29">
              <w:rPr>
                <w:b/>
                <w:bCs/>
                <w:sz w:val="16"/>
                <w:szCs w:val="16"/>
              </w:rPr>
              <w:t>98,03%</w:t>
            </w:r>
          </w:p>
        </w:tc>
        <w:tc>
          <w:tcPr>
            <w:tcW w:w="24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 xml:space="preserve">Площадь благоустроенных дворовых территорий, </w:t>
            </w:r>
            <w:proofErr w:type="spellStart"/>
            <w:r w:rsidRPr="00107A29">
              <w:rPr>
                <w:sz w:val="16"/>
                <w:szCs w:val="16"/>
              </w:rPr>
              <w:t>кв.м</w:t>
            </w:r>
            <w:proofErr w:type="spellEnd"/>
            <w:r w:rsidRPr="00107A29">
              <w:rPr>
                <w:sz w:val="16"/>
                <w:szCs w:val="16"/>
              </w:rPr>
              <w:t>.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AB3044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74 070,00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AB3044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74070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AB3044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100%</w:t>
            </w: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</w:tr>
      <w:tr w:rsidR="00107A29" w:rsidRPr="00107A29" w:rsidTr="003E5764">
        <w:trPr>
          <w:trHeight w:val="391"/>
        </w:trPr>
        <w:tc>
          <w:tcPr>
            <w:tcW w:w="34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07A29" w:rsidRPr="00107A29" w:rsidRDefault="00107A29" w:rsidP="00107A2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b/>
                <w:bCs/>
                <w:sz w:val="16"/>
                <w:szCs w:val="16"/>
              </w:rPr>
            </w:pPr>
            <w:r w:rsidRPr="00107A29">
              <w:rPr>
                <w:b/>
                <w:bCs/>
                <w:sz w:val="16"/>
                <w:szCs w:val="16"/>
              </w:rPr>
              <w:t>ФБ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b/>
                <w:bCs/>
                <w:sz w:val="16"/>
                <w:szCs w:val="16"/>
              </w:rPr>
            </w:pPr>
            <w:r w:rsidRPr="00107A29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b/>
                <w:bCs/>
                <w:sz w:val="16"/>
                <w:szCs w:val="16"/>
              </w:rPr>
            </w:pPr>
            <w:r w:rsidRPr="00107A29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b/>
                <w:bCs/>
                <w:sz w:val="16"/>
                <w:szCs w:val="16"/>
              </w:rPr>
            </w:pPr>
            <w:r w:rsidRPr="00107A29">
              <w:rPr>
                <w:b/>
                <w:bCs/>
                <w:sz w:val="16"/>
                <w:szCs w:val="16"/>
              </w:rPr>
              <w:t>0,00%</w:t>
            </w: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AB30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AB30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AB30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</w:tr>
      <w:tr w:rsidR="00107A29" w:rsidRPr="00107A29" w:rsidTr="003E5764">
        <w:trPr>
          <w:trHeight w:val="41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1.7.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Благоустройство дворовой территорий многоквартирных домов № №8, 10, 11 по ул. Гаджиева в г.Североморск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2020 г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b/>
                <w:bCs/>
                <w:sz w:val="16"/>
                <w:szCs w:val="16"/>
              </w:rPr>
            </w:pPr>
            <w:r w:rsidRPr="00107A29">
              <w:rPr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b/>
                <w:bCs/>
                <w:sz w:val="16"/>
                <w:szCs w:val="16"/>
              </w:rPr>
            </w:pPr>
            <w:r w:rsidRPr="00107A29">
              <w:rPr>
                <w:b/>
                <w:bCs/>
                <w:sz w:val="16"/>
                <w:szCs w:val="16"/>
              </w:rPr>
              <w:t>5 656,95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F65871" w:rsidP="00107A29">
            <w:pPr>
              <w:jc w:val="center"/>
              <w:rPr>
                <w:b/>
                <w:bCs/>
                <w:sz w:val="16"/>
                <w:szCs w:val="16"/>
              </w:rPr>
            </w:pPr>
            <w:r w:rsidRPr="00107A29">
              <w:rPr>
                <w:b/>
                <w:bCs/>
                <w:sz w:val="16"/>
                <w:szCs w:val="16"/>
              </w:rPr>
              <w:t>5 656,95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F65871" w:rsidP="00107A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</w:t>
            </w:r>
            <w:r w:rsidR="00107A29" w:rsidRPr="00107A29">
              <w:rPr>
                <w:b/>
                <w:bCs/>
                <w:sz w:val="16"/>
                <w:szCs w:val="16"/>
              </w:rPr>
              <w:t>%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 xml:space="preserve">Площадь благоустроенной дворовой территории, </w:t>
            </w:r>
            <w:proofErr w:type="spellStart"/>
            <w:r w:rsidRPr="00107A29">
              <w:rPr>
                <w:sz w:val="16"/>
                <w:szCs w:val="16"/>
              </w:rPr>
              <w:t>кв.м</w:t>
            </w:r>
            <w:proofErr w:type="spellEnd"/>
            <w:r w:rsidRPr="00107A29">
              <w:rPr>
                <w:sz w:val="16"/>
                <w:szCs w:val="16"/>
              </w:rPr>
              <w:t>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AB3044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6 299,60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AB3044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6299,6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AB3044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100%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 xml:space="preserve">Комитет по развитию городского хозяйства </w:t>
            </w:r>
            <w:proofErr w:type="gramStart"/>
            <w:r w:rsidRPr="00107A29">
              <w:rPr>
                <w:sz w:val="16"/>
                <w:szCs w:val="16"/>
              </w:rPr>
              <w:t>Администрации</w:t>
            </w:r>
            <w:proofErr w:type="gramEnd"/>
            <w:r w:rsidRPr="00107A29">
              <w:rPr>
                <w:sz w:val="16"/>
                <w:szCs w:val="16"/>
              </w:rPr>
              <w:t xml:space="preserve"> ЗАТО г. Североморск (МКУ </w:t>
            </w:r>
            <w:r w:rsidRPr="00107A29">
              <w:rPr>
                <w:sz w:val="16"/>
                <w:szCs w:val="16"/>
              </w:rPr>
              <w:lastRenderedPageBreak/>
              <w:t>"ГЦ ЖКХ ЗАТО г. Североморск")</w:t>
            </w:r>
          </w:p>
        </w:tc>
      </w:tr>
      <w:tr w:rsidR="00107A29" w:rsidRPr="00107A29" w:rsidTr="00491CE0">
        <w:trPr>
          <w:trHeight w:val="49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МБ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F65871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892,71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892,71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F65871" w:rsidP="00107A2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  <w:r w:rsidR="00107A29" w:rsidRPr="00107A29">
              <w:rPr>
                <w:sz w:val="16"/>
                <w:szCs w:val="16"/>
              </w:rPr>
              <w:t>%</w:t>
            </w: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</w:tr>
      <w:tr w:rsidR="00107A29" w:rsidRPr="00107A29" w:rsidTr="003E5764">
        <w:trPr>
          <w:trHeight w:val="33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ОБ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F65871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4 297,48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4 297,48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F65871" w:rsidP="00107A2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  <w:r w:rsidR="00107A29" w:rsidRPr="00107A29">
              <w:rPr>
                <w:sz w:val="16"/>
                <w:szCs w:val="16"/>
              </w:rPr>
              <w:t>%</w:t>
            </w: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</w:tr>
      <w:tr w:rsidR="00107A29" w:rsidRPr="00107A29" w:rsidTr="00491CE0">
        <w:trPr>
          <w:trHeight w:val="244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ФБ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0,00%</w:t>
            </w: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</w:tr>
      <w:tr w:rsidR="00A7036A" w:rsidRPr="00107A29" w:rsidTr="00491CE0">
        <w:trPr>
          <w:trHeight w:val="42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036A" w:rsidRPr="00107A29" w:rsidRDefault="00A7036A" w:rsidP="00A7036A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1.8.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036A" w:rsidRPr="00107A29" w:rsidRDefault="00A7036A" w:rsidP="00A7036A">
            <w:pPr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 xml:space="preserve">Благоустройство дворовой территорий многоквартирных </w:t>
            </w:r>
            <w:proofErr w:type="gramStart"/>
            <w:r w:rsidRPr="00107A29">
              <w:rPr>
                <w:sz w:val="16"/>
                <w:szCs w:val="16"/>
              </w:rPr>
              <w:t>домов  от</w:t>
            </w:r>
            <w:proofErr w:type="gramEnd"/>
            <w:r w:rsidRPr="00107A29">
              <w:rPr>
                <w:sz w:val="16"/>
                <w:szCs w:val="16"/>
              </w:rPr>
              <w:t xml:space="preserve"> д.№3 до №27 по ул. Комсомольская в г.Североморск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036A" w:rsidRPr="00107A29" w:rsidRDefault="00A7036A" w:rsidP="00A7036A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2020 г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036A" w:rsidRPr="00107A29" w:rsidRDefault="00A7036A" w:rsidP="00A7036A">
            <w:pPr>
              <w:jc w:val="center"/>
              <w:rPr>
                <w:b/>
                <w:bCs/>
                <w:sz w:val="16"/>
                <w:szCs w:val="16"/>
              </w:rPr>
            </w:pPr>
            <w:r w:rsidRPr="00107A29">
              <w:rPr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036A" w:rsidRPr="00107A29" w:rsidRDefault="00A7036A" w:rsidP="00A7036A">
            <w:pPr>
              <w:jc w:val="center"/>
              <w:rPr>
                <w:b/>
                <w:bCs/>
                <w:sz w:val="16"/>
                <w:szCs w:val="16"/>
              </w:rPr>
            </w:pPr>
            <w:r w:rsidRPr="00107A29">
              <w:rPr>
                <w:b/>
                <w:bCs/>
                <w:sz w:val="16"/>
                <w:szCs w:val="16"/>
              </w:rPr>
              <w:t>1 052,42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036A" w:rsidRPr="00107A29" w:rsidRDefault="00A7036A" w:rsidP="00A7036A">
            <w:pPr>
              <w:jc w:val="center"/>
              <w:rPr>
                <w:b/>
                <w:bCs/>
                <w:sz w:val="16"/>
                <w:szCs w:val="16"/>
              </w:rPr>
            </w:pPr>
            <w:r w:rsidRPr="00107A29">
              <w:rPr>
                <w:b/>
                <w:bCs/>
                <w:sz w:val="16"/>
                <w:szCs w:val="16"/>
              </w:rPr>
              <w:t>1 052,42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036A" w:rsidRPr="00107A29" w:rsidRDefault="00A7036A" w:rsidP="00A7036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</w:t>
            </w:r>
            <w:r w:rsidRPr="00107A29">
              <w:rPr>
                <w:b/>
                <w:bCs/>
                <w:sz w:val="16"/>
                <w:szCs w:val="16"/>
              </w:rPr>
              <w:t>%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036A" w:rsidRPr="00107A29" w:rsidRDefault="00A7036A" w:rsidP="00A7036A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 xml:space="preserve">Площадь благоустроенной дворовой территории, </w:t>
            </w:r>
            <w:proofErr w:type="spellStart"/>
            <w:r w:rsidRPr="00107A29">
              <w:rPr>
                <w:sz w:val="16"/>
                <w:szCs w:val="16"/>
              </w:rPr>
              <w:t>кв.м</w:t>
            </w:r>
            <w:proofErr w:type="spellEnd"/>
            <w:r w:rsidRPr="00107A29">
              <w:rPr>
                <w:sz w:val="16"/>
                <w:szCs w:val="16"/>
              </w:rPr>
              <w:t>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036A" w:rsidRPr="00107A29" w:rsidRDefault="00A7036A" w:rsidP="00A7036A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4 262,80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036A" w:rsidRPr="00107A29" w:rsidRDefault="00A7036A" w:rsidP="00A7036A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4262,8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036A" w:rsidRPr="00107A29" w:rsidRDefault="00A7036A" w:rsidP="00A7036A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100%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036A" w:rsidRPr="00107A29" w:rsidRDefault="00A7036A" w:rsidP="00A7036A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 xml:space="preserve">Комитет по развитию городского хозяйства </w:t>
            </w:r>
            <w:proofErr w:type="gramStart"/>
            <w:r w:rsidRPr="00107A29">
              <w:rPr>
                <w:sz w:val="16"/>
                <w:szCs w:val="16"/>
              </w:rPr>
              <w:t>Администрации</w:t>
            </w:r>
            <w:proofErr w:type="gramEnd"/>
            <w:r w:rsidRPr="00107A29">
              <w:rPr>
                <w:sz w:val="16"/>
                <w:szCs w:val="16"/>
              </w:rPr>
              <w:t xml:space="preserve"> ЗАТО г. Североморск (МКУ "ГЦ ЖКХ ЗАТО г. Североморск")</w:t>
            </w:r>
          </w:p>
        </w:tc>
      </w:tr>
      <w:tr w:rsidR="00A7036A" w:rsidRPr="00107A29" w:rsidTr="00491CE0">
        <w:trPr>
          <w:trHeight w:val="42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036A" w:rsidRPr="00107A29" w:rsidRDefault="00A7036A" w:rsidP="00A7036A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036A" w:rsidRPr="00107A29" w:rsidRDefault="00A7036A" w:rsidP="00A7036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036A" w:rsidRPr="00107A29" w:rsidRDefault="00A7036A" w:rsidP="00A7036A">
            <w:pPr>
              <w:rPr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036A" w:rsidRPr="00107A29" w:rsidRDefault="00A7036A" w:rsidP="00A7036A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МБ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036A" w:rsidRPr="00107A29" w:rsidRDefault="00A7036A" w:rsidP="00A7036A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181,01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036A" w:rsidRPr="00107A29" w:rsidRDefault="00A7036A" w:rsidP="00A7036A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181,01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036A" w:rsidRPr="00107A29" w:rsidRDefault="00A7036A" w:rsidP="00A7036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  <w:r w:rsidRPr="00107A29">
              <w:rPr>
                <w:sz w:val="16"/>
                <w:szCs w:val="16"/>
              </w:rPr>
              <w:t>%</w:t>
            </w: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36A" w:rsidRPr="00107A29" w:rsidRDefault="00A7036A" w:rsidP="00A7036A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36A" w:rsidRPr="00107A29" w:rsidRDefault="00A7036A" w:rsidP="00A7036A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036A" w:rsidRPr="00107A29" w:rsidRDefault="00A7036A" w:rsidP="00A7036A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36A" w:rsidRPr="00107A29" w:rsidRDefault="00A7036A" w:rsidP="00A7036A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36A" w:rsidRPr="00107A29" w:rsidRDefault="00A7036A" w:rsidP="00A7036A">
            <w:pPr>
              <w:rPr>
                <w:sz w:val="16"/>
                <w:szCs w:val="16"/>
              </w:rPr>
            </w:pPr>
          </w:p>
        </w:tc>
      </w:tr>
      <w:tr w:rsidR="00A7036A" w:rsidRPr="00107A29" w:rsidTr="00DC279A">
        <w:trPr>
          <w:trHeight w:val="42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036A" w:rsidRPr="00107A29" w:rsidRDefault="00A7036A" w:rsidP="00A7036A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036A" w:rsidRPr="00107A29" w:rsidRDefault="00A7036A" w:rsidP="00A7036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036A" w:rsidRPr="00107A29" w:rsidRDefault="00A7036A" w:rsidP="00A7036A">
            <w:pPr>
              <w:rPr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036A" w:rsidRPr="00107A29" w:rsidRDefault="00A7036A" w:rsidP="00A7036A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ОБ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036A" w:rsidRPr="00107A29" w:rsidRDefault="00A7036A" w:rsidP="00A7036A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871,41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036A" w:rsidRPr="00107A29" w:rsidRDefault="00A7036A" w:rsidP="00A7036A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871,41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036A" w:rsidRPr="00107A29" w:rsidRDefault="00A7036A" w:rsidP="00A7036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  <w:r w:rsidRPr="00107A29">
              <w:rPr>
                <w:sz w:val="16"/>
                <w:szCs w:val="16"/>
              </w:rPr>
              <w:t>%</w:t>
            </w: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36A" w:rsidRPr="00107A29" w:rsidRDefault="00A7036A" w:rsidP="00A7036A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36A" w:rsidRPr="00107A29" w:rsidRDefault="00A7036A" w:rsidP="00A7036A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036A" w:rsidRPr="00107A29" w:rsidRDefault="00A7036A" w:rsidP="00A7036A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36A" w:rsidRPr="00107A29" w:rsidRDefault="00A7036A" w:rsidP="00A7036A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36A" w:rsidRPr="00107A29" w:rsidRDefault="00A7036A" w:rsidP="00A7036A">
            <w:pPr>
              <w:rPr>
                <w:sz w:val="16"/>
                <w:szCs w:val="16"/>
              </w:rPr>
            </w:pPr>
          </w:p>
        </w:tc>
      </w:tr>
      <w:tr w:rsidR="00107A29" w:rsidRPr="00107A29" w:rsidTr="00491CE0">
        <w:trPr>
          <w:trHeight w:val="381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ФБ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b/>
                <w:bCs/>
                <w:sz w:val="16"/>
                <w:szCs w:val="16"/>
              </w:rPr>
            </w:pPr>
            <w:r w:rsidRPr="00107A29">
              <w:rPr>
                <w:b/>
                <w:bCs/>
                <w:sz w:val="16"/>
                <w:szCs w:val="16"/>
              </w:rPr>
              <w:t>0,00%</w:t>
            </w: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</w:tr>
      <w:tr w:rsidR="00107A29" w:rsidRPr="00107A29" w:rsidTr="00DC279A">
        <w:trPr>
          <w:trHeight w:val="420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1.9.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 xml:space="preserve">Благоустройство дворовой территорий многоквартирных домов в районе дома № 14 по </w:t>
            </w:r>
            <w:proofErr w:type="spellStart"/>
            <w:r w:rsidRPr="00107A29">
              <w:rPr>
                <w:sz w:val="16"/>
                <w:szCs w:val="16"/>
              </w:rPr>
              <w:t>ул.Сизова</w:t>
            </w:r>
            <w:proofErr w:type="spellEnd"/>
            <w:r w:rsidRPr="00107A29">
              <w:rPr>
                <w:sz w:val="16"/>
                <w:szCs w:val="16"/>
              </w:rPr>
              <w:t xml:space="preserve"> в г.Североморск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2020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b/>
                <w:bCs/>
                <w:sz w:val="16"/>
                <w:szCs w:val="16"/>
              </w:rPr>
            </w:pPr>
            <w:r w:rsidRPr="00107A29">
              <w:rPr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b/>
                <w:bCs/>
                <w:sz w:val="16"/>
                <w:szCs w:val="16"/>
              </w:rPr>
            </w:pPr>
            <w:r w:rsidRPr="00107A29">
              <w:rPr>
                <w:b/>
                <w:bCs/>
                <w:sz w:val="16"/>
                <w:szCs w:val="16"/>
              </w:rPr>
              <w:t>15 354,61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b/>
                <w:bCs/>
                <w:sz w:val="16"/>
                <w:szCs w:val="16"/>
              </w:rPr>
            </w:pPr>
            <w:r w:rsidRPr="00107A29">
              <w:rPr>
                <w:b/>
                <w:bCs/>
                <w:sz w:val="16"/>
                <w:szCs w:val="16"/>
              </w:rPr>
              <w:t>14 393,52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A7036A" w:rsidP="00107A29">
            <w:pPr>
              <w:jc w:val="center"/>
              <w:rPr>
                <w:b/>
                <w:bCs/>
                <w:sz w:val="16"/>
                <w:szCs w:val="16"/>
              </w:rPr>
            </w:pPr>
            <w:r w:rsidRPr="00107A29">
              <w:rPr>
                <w:b/>
                <w:bCs/>
                <w:sz w:val="16"/>
                <w:szCs w:val="16"/>
              </w:rPr>
              <w:t>9</w:t>
            </w:r>
            <w:r>
              <w:rPr>
                <w:b/>
                <w:bCs/>
                <w:sz w:val="16"/>
                <w:szCs w:val="16"/>
              </w:rPr>
              <w:t>5</w:t>
            </w:r>
            <w:r w:rsidRPr="00107A29">
              <w:rPr>
                <w:b/>
                <w:bCs/>
                <w:sz w:val="16"/>
                <w:szCs w:val="16"/>
              </w:rPr>
              <w:t>,4</w:t>
            </w:r>
            <w:r>
              <w:rPr>
                <w:b/>
                <w:bCs/>
                <w:sz w:val="16"/>
                <w:szCs w:val="16"/>
              </w:rPr>
              <w:t>0</w:t>
            </w:r>
            <w:r w:rsidRPr="00107A29">
              <w:rPr>
                <w:b/>
                <w:bCs/>
                <w:sz w:val="16"/>
                <w:szCs w:val="16"/>
              </w:rPr>
              <w:t>%</w:t>
            </w:r>
          </w:p>
        </w:tc>
        <w:tc>
          <w:tcPr>
            <w:tcW w:w="24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 xml:space="preserve">Площадь благоустроенной дворовой территории, </w:t>
            </w:r>
            <w:proofErr w:type="spellStart"/>
            <w:r w:rsidRPr="00107A29">
              <w:rPr>
                <w:sz w:val="16"/>
                <w:szCs w:val="16"/>
              </w:rPr>
              <w:t>кв.м</w:t>
            </w:r>
            <w:proofErr w:type="spellEnd"/>
            <w:r w:rsidRPr="00107A29">
              <w:rPr>
                <w:sz w:val="16"/>
                <w:szCs w:val="16"/>
              </w:rPr>
              <w:t>.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29 754,00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29754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100%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 xml:space="preserve">Комитет по развитию городского хозяйства </w:t>
            </w:r>
            <w:proofErr w:type="gramStart"/>
            <w:r w:rsidRPr="00107A29">
              <w:rPr>
                <w:sz w:val="16"/>
                <w:szCs w:val="16"/>
              </w:rPr>
              <w:t>Администрации</w:t>
            </w:r>
            <w:proofErr w:type="gramEnd"/>
            <w:r w:rsidRPr="00107A29">
              <w:rPr>
                <w:sz w:val="16"/>
                <w:szCs w:val="16"/>
              </w:rPr>
              <w:t xml:space="preserve"> ЗАТО г. Североморск (МКУ "ГЦ ЖКХ ЗАТО г. Североморск")</w:t>
            </w:r>
          </w:p>
        </w:tc>
      </w:tr>
      <w:tr w:rsidR="00107A29" w:rsidRPr="00107A29" w:rsidTr="00DC279A">
        <w:trPr>
          <w:trHeight w:val="42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МБ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A7036A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 xml:space="preserve">2 </w:t>
            </w:r>
            <w:r w:rsidR="00A7036A">
              <w:rPr>
                <w:sz w:val="16"/>
                <w:szCs w:val="16"/>
              </w:rPr>
              <w:t>595</w:t>
            </w:r>
            <w:r w:rsidRPr="00107A29">
              <w:rPr>
                <w:sz w:val="16"/>
                <w:szCs w:val="16"/>
              </w:rPr>
              <w:t>,</w:t>
            </w:r>
            <w:r w:rsidR="00A7036A">
              <w:rPr>
                <w:sz w:val="16"/>
                <w:szCs w:val="16"/>
              </w:rPr>
              <w:t>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2475,69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A7036A" w:rsidRDefault="00107A29" w:rsidP="00A7036A">
            <w:pPr>
              <w:jc w:val="center"/>
              <w:rPr>
                <w:bCs/>
                <w:sz w:val="16"/>
                <w:szCs w:val="16"/>
              </w:rPr>
            </w:pPr>
            <w:r w:rsidRPr="00A7036A">
              <w:rPr>
                <w:bCs/>
                <w:sz w:val="16"/>
                <w:szCs w:val="16"/>
              </w:rPr>
              <w:t>9</w:t>
            </w:r>
            <w:r w:rsidR="00A7036A" w:rsidRPr="00A7036A">
              <w:rPr>
                <w:bCs/>
                <w:sz w:val="16"/>
                <w:szCs w:val="16"/>
              </w:rPr>
              <w:t>5</w:t>
            </w:r>
            <w:r w:rsidRPr="00A7036A">
              <w:rPr>
                <w:bCs/>
                <w:sz w:val="16"/>
                <w:szCs w:val="16"/>
              </w:rPr>
              <w:t>,4</w:t>
            </w:r>
            <w:r w:rsidR="00A7036A" w:rsidRPr="00A7036A">
              <w:rPr>
                <w:bCs/>
                <w:sz w:val="16"/>
                <w:szCs w:val="16"/>
              </w:rPr>
              <w:t>0</w:t>
            </w:r>
            <w:r w:rsidRPr="00A7036A">
              <w:rPr>
                <w:bCs/>
                <w:sz w:val="16"/>
                <w:szCs w:val="16"/>
              </w:rPr>
              <w:t>%</w:t>
            </w: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</w:tr>
      <w:tr w:rsidR="00107A29" w:rsidRPr="00107A29" w:rsidTr="00DC279A">
        <w:trPr>
          <w:trHeight w:val="42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ОБ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A7036A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 xml:space="preserve">12 </w:t>
            </w:r>
            <w:r w:rsidR="00A7036A">
              <w:rPr>
                <w:sz w:val="16"/>
                <w:szCs w:val="16"/>
              </w:rPr>
              <w:t>492</w:t>
            </w:r>
            <w:r w:rsidRPr="00107A29">
              <w:rPr>
                <w:sz w:val="16"/>
                <w:szCs w:val="16"/>
              </w:rPr>
              <w:t>,</w:t>
            </w:r>
            <w:r w:rsidR="00A7036A">
              <w:rPr>
                <w:sz w:val="16"/>
                <w:szCs w:val="16"/>
              </w:rPr>
              <w:t>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11917,83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A7036A" w:rsidRDefault="00A7036A" w:rsidP="00107A29">
            <w:pPr>
              <w:jc w:val="center"/>
              <w:rPr>
                <w:bCs/>
                <w:sz w:val="16"/>
                <w:szCs w:val="16"/>
              </w:rPr>
            </w:pPr>
            <w:r w:rsidRPr="00A7036A">
              <w:rPr>
                <w:bCs/>
                <w:sz w:val="16"/>
                <w:szCs w:val="16"/>
              </w:rPr>
              <w:t>95,40%</w:t>
            </w: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</w:tr>
      <w:tr w:rsidR="00107A29" w:rsidRPr="00107A29" w:rsidTr="00DC279A">
        <w:trPr>
          <w:trHeight w:val="42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ФБ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0,00%</w:t>
            </w: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</w:tr>
      <w:tr w:rsidR="00A7036A" w:rsidRPr="00107A29" w:rsidTr="00DC279A">
        <w:trPr>
          <w:trHeight w:val="420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036A" w:rsidRPr="00107A29" w:rsidRDefault="00A7036A" w:rsidP="00A7036A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1.10.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036A" w:rsidRPr="00107A29" w:rsidRDefault="00A7036A" w:rsidP="00A7036A">
            <w:pPr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 xml:space="preserve">Благоустройство дворовой территории многоквартирного дома № 9 по </w:t>
            </w:r>
            <w:proofErr w:type="spellStart"/>
            <w:r w:rsidRPr="00107A29">
              <w:rPr>
                <w:sz w:val="16"/>
                <w:szCs w:val="16"/>
              </w:rPr>
              <w:t>ул.Чабаненко</w:t>
            </w:r>
            <w:proofErr w:type="spellEnd"/>
            <w:r w:rsidRPr="00107A29">
              <w:rPr>
                <w:sz w:val="16"/>
                <w:szCs w:val="16"/>
              </w:rPr>
              <w:t xml:space="preserve"> в г.Североморск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036A" w:rsidRPr="00107A29" w:rsidRDefault="00A7036A" w:rsidP="00A7036A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2020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036A" w:rsidRPr="00107A29" w:rsidRDefault="00A7036A" w:rsidP="00A7036A">
            <w:pPr>
              <w:jc w:val="center"/>
              <w:rPr>
                <w:b/>
                <w:bCs/>
                <w:sz w:val="16"/>
                <w:szCs w:val="16"/>
              </w:rPr>
            </w:pPr>
            <w:r w:rsidRPr="00107A29">
              <w:rPr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036A" w:rsidRPr="00107A29" w:rsidRDefault="00A7036A" w:rsidP="00A7036A">
            <w:pPr>
              <w:jc w:val="center"/>
              <w:rPr>
                <w:b/>
                <w:bCs/>
                <w:sz w:val="16"/>
                <w:szCs w:val="16"/>
              </w:rPr>
            </w:pPr>
            <w:r w:rsidRPr="00107A29">
              <w:rPr>
                <w:b/>
                <w:bCs/>
                <w:sz w:val="16"/>
                <w:szCs w:val="16"/>
              </w:rPr>
              <w:t>2 065,19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036A" w:rsidRPr="00107A29" w:rsidRDefault="00A7036A" w:rsidP="00A7036A">
            <w:pPr>
              <w:jc w:val="center"/>
              <w:rPr>
                <w:b/>
                <w:bCs/>
                <w:sz w:val="16"/>
                <w:szCs w:val="16"/>
              </w:rPr>
            </w:pPr>
            <w:r w:rsidRPr="00107A29">
              <w:rPr>
                <w:b/>
                <w:bCs/>
                <w:sz w:val="16"/>
                <w:szCs w:val="16"/>
              </w:rPr>
              <w:t>2 255,38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036A" w:rsidRPr="00107A29" w:rsidRDefault="00A7036A" w:rsidP="00A7036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</w:t>
            </w:r>
            <w:r w:rsidRPr="00107A29">
              <w:rPr>
                <w:b/>
                <w:bCs/>
                <w:sz w:val="16"/>
                <w:szCs w:val="16"/>
              </w:rPr>
              <w:t>%</w:t>
            </w:r>
          </w:p>
        </w:tc>
        <w:tc>
          <w:tcPr>
            <w:tcW w:w="24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036A" w:rsidRPr="00107A29" w:rsidRDefault="00A7036A" w:rsidP="00A7036A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 xml:space="preserve">Площадь благоустроенной дворовой территории, </w:t>
            </w:r>
            <w:proofErr w:type="spellStart"/>
            <w:r w:rsidRPr="00107A29">
              <w:rPr>
                <w:sz w:val="16"/>
                <w:szCs w:val="16"/>
              </w:rPr>
              <w:t>кв.м</w:t>
            </w:r>
            <w:proofErr w:type="spellEnd"/>
            <w:r w:rsidRPr="00107A29">
              <w:rPr>
                <w:sz w:val="16"/>
                <w:szCs w:val="16"/>
              </w:rPr>
              <w:t>.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036A" w:rsidRPr="00107A29" w:rsidRDefault="00A7036A" w:rsidP="00A7036A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1 689,60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036A" w:rsidRPr="00107A29" w:rsidRDefault="00A7036A" w:rsidP="00A7036A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1 689,60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036A" w:rsidRPr="00107A29" w:rsidRDefault="00A7036A" w:rsidP="00A7036A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100%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036A" w:rsidRPr="00107A29" w:rsidRDefault="00A7036A" w:rsidP="00A7036A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 xml:space="preserve">Комитет по развитию городского хозяйства </w:t>
            </w:r>
            <w:proofErr w:type="gramStart"/>
            <w:r w:rsidRPr="00107A29">
              <w:rPr>
                <w:sz w:val="16"/>
                <w:szCs w:val="16"/>
              </w:rPr>
              <w:t>Администрации</w:t>
            </w:r>
            <w:proofErr w:type="gramEnd"/>
            <w:r w:rsidRPr="00107A29">
              <w:rPr>
                <w:sz w:val="16"/>
                <w:szCs w:val="16"/>
              </w:rPr>
              <w:t xml:space="preserve"> ЗАТО г. Североморск (МКУ "ГЦ ЖКХ ЗАТО г. Североморск")</w:t>
            </w:r>
          </w:p>
        </w:tc>
      </w:tr>
      <w:tr w:rsidR="00A7036A" w:rsidRPr="00107A29" w:rsidTr="00DC279A">
        <w:trPr>
          <w:trHeight w:val="42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036A" w:rsidRPr="00107A29" w:rsidRDefault="00A7036A" w:rsidP="00A7036A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036A" w:rsidRPr="00107A29" w:rsidRDefault="00A7036A" w:rsidP="00A7036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036A" w:rsidRPr="00107A29" w:rsidRDefault="00A7036A" w:rsidP="00A7036A">
            <w:pPr>
              <w:rPr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036A" w:rsidRPr="00107A29" w:rsidRDefault="00A7036A" w:rsidP="00A7036A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МБ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036A" w:rsidRPr="00107A29" w:rsidRDefault="00A7036A" w:rsidP="00A7036A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387,93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036A" w:rsidRPr="00107A29" w:rsidRDefault="00A7036A" w:rsidP="00A7036A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387,93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036A" w:rsidRPr="00107A29" w:rsidRDefault="00A7036A" w:rsidP="00A7036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  <w:r w:rsidRPr="00107A29">
              <w:rPr>
                <w:sz w:val="16"/>
                <w:szCs w:val="16"/>
              </w:rPr>
              <w:t>%</w:t>
            </w: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36A" w:rsidRPr="00107A29" w:rsidRDefault="00A7036A" w:rsidP="00A7036A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036A" w:rsidRPr="00107A29" w:rsidRDefault="00A7036A" w:rsidP="00A7036A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036A" w:rsidRPr="00107A29" w:rsidRDefault="00A7036A" w:rsidP="00A7036A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36A" w:rsidRPr="00107A29" w:rsidRDefault="00A7036A" w:rsidP="00A7036A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36A" w:rsidRPr="00107A29" w:rsidRDefault="00A7036A" w:rsidP="00A7036A">
            <w:pPr>
              <w:rPr>
                <w:sz w:val="16"/>
                <w:szCs w:val="16"/>
              </w:rPr>
            </w:pPr>
          </w:p>
        </w:tc>
      </w:tr>
      <w:tr w:rsidR="00A7036A" w:rsidRPr="00107A29" w:rsidTr="00DC279A">
        <w:trPr>
          <w:trHeight w:val="42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036A" w:rsidRPr="00107A29" w:rsidRDefault="00A7036A" w:rsidP="00A7036A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036A" w:rsidRPr="00107A29" w:rsidRDefault="00A7036A" w:rsidP="00A7036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036A" w:rsidRPr="00107A29" w:rsidRDefault="00A7036A" w:rsidP="00A7036A">
            <w:pPr>
              <w:rPr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036A" w:rsidRPr="00107A29" w:rsidRDefault="00A7036A" w:rsidP="00A7036A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ОБ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036A" w:rsidRPr="00107A29" w:rsidRDefault="00A7036A" w:rsidP="00A7036A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1867,45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036A" w:rsidRPr="00107A29" w:rsidRDefault="00A7036A" w:rsidP="00A7036A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1867,45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036A" w:rsidRPr="00107A29" w:rsidRDefault="00A7036A" w:rsidP="00A7036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  <w:r w:rsidRPr="00107A29">
              <w:rPr>
                <w:sz w:val="16"/>
                <w:szCs w:val="16"/>
              </w:rPr>
              <w:t>%</w:t>
            </w: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36A" w:rsidRPr="00107A29" w:rsidRDefault="00A7036A" w:rsidP="00A7036A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036A" w:rsidRPr="00107A29" w:rsidRDefault="00A7036A" w:rsidP="00A7036A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036A" w:rsidRPr="00107A29" w:rsidRDefault="00A7036A" w:rsidP="00A7036A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36A" w:rsidRPr="00107A29" w:rsidRDefault="00A7036A" w:rsidP="00A7036A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36A" w:rsidRPr="00107A29" w:rsidRDefault="00A7036A" w:rsidP="00A7036A">
            <w:pPr>
              <w:rPr>
                <w:sz w:val="16"/>
                <w:szCs w:val="16"/>
              </w:rPr>
            </w:pPr>
          </w:p>
        </w:tc>
      </w:tr>
      <w:tr w:rsidR="00107A29" w:rsidRPr="00107A29" w:rsidTr="00491CE0">
        <w:trPr>
          <w:trHeight w:val="331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ФБ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0,00%</w:t>
            </w: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</w:tr>
      <w:tr w:rsidR="00107A29" w:rsidRPr="00107A29" w:rsidTr="00DC279A">
        <w:trPr>
          <w:trHeight w:val="42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1.11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 xml:space="preserve">Благоустройство дворовой территории многоквартирных домов №2,3,5,6,7,8 по </w:t>
            </w:r>
            <w:proofErr w:type="spellStart"/>
            <w:r w:rsidRPr="00107A29">
              <w:rPr>
                <w:sz w:val="16"/>
                <w:szCs w:val="16"/>
              </w:rPr>
              <w:t>ул.Елькина</w:t>
            </w:r>
            <w:proofErr w:type="spellEnd"/>
            <w:r w:rsidRPr="00107A29">
              <w:rPr>
                <w:sz w:val="16"/>
                <w:szCs w:val="16"/>
              </w:rPr>
              <w:t xml:space="preserve"> в </w:t>
            </w:r>
            <w:proofErr w:type="spellStart"/>
            <w:r w:rsidRPr="00107A29">
              <w:rPr>
                <w:sz w:val="16"/>
                <w:szCs w:val="16"/>
              </w:rPr>
              <w:t>пгт</w:t>
            </w:r>
            <w:proofErr w:type="spellEnd"/>
            <w:r w:rsidRPr="00107A29">
              <w:rPr>
                <w:sz w:val="16"/>
                <w:szCs w:val="16"/>
              </w:rPr>
              <w:t xml:space="preserve"> Сафоново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2020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b/>
                <w:bCs/>
                <w:sz w:val="16"/>
                <w:szCs w:val="16"/>
              </w:rPr>
            </w:pPr>
            <w:r w:rsidRPr="00107A29">
              <w:rPr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b/>
                <w:bCs/>
                <w:sz w:val="16"/>
                <w:szCs w:val="16"/>
              </w:rPr>
            </w:pPr>
            <w:r w:rsidRPr="00107A29">
              <w:rPr>
                <w:b/>
                <w:bCs/>
                <w:sz w:val="16"/>
                <w:szCs w:val="16"/>
              </w:rPr>
              <w:t>8 622,79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b/>
                <w:bCs/>
                <w:sz w:val="16"/>
                <w:szCs w:val="16"/>
              </w:rPr>
            </w:pPr>
            <w:r w:rsidRPr="00107A29">
              <w:rPr>
                <w:b/>
                <w:bCs/>
                <w:sz w:val="16"/>
                <w:szCs w:val="16"/>
              </w:rPr>
              <w:t>8 592,21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b/>
                <w:bCs/>
                <w:sz w:val="16"/>
                <w:szCs w:val="16"/>
              </w:rPr>
            </w:pPr>
            <w:r w:rsidRPr="00107A29">
              <w:rPr>
                <w:b/>
                <w:bCs/>
                <w:sz w:val="16"/>
                <w:szCs w:val="16"/>
              </w:rPr>
              <w:t>99,65%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 xml:space="preserve">Площадь благоустроенной дворовой территории, </w:t>
            </w:r>
            <w:proofErr w:type="spellStart"/>
            <w:r w:rsidRPr="00107A29">
              <w:rPr>
                <w:sz w:val="16"/>
                <w:szCs w:val="16"/>
              </w:rPr>
              <w:t>кв.м</w:t>
            </w:r>
            <w:proofErr w:type="spellEnd"/>
            <w:r w:rsidRPr="00107A29">
              <w:rPr>
                <w:sz w:val="16"/>
                <w:szCs w:val="16"/>
              </w:rPr>
              <w:t>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13 600,90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13 600,90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100%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 xml:space="preserve">Комитет по развитию городского хозяйства </w:t>
            </w:r>
            <w:proofErr w:type="gramStart"/>
            <w:r w:rsidRPr="00107A29">
              <w:rPr>
                <w:sz w:val="16"/>
                <w:szCs w:val="16"/>
              </w:rPr>
              <w:t>Администрации</w:t>
            </w:r>
            <w:proofErr w:type="gramEnd"/>
            <w:r w:rsidRPr="00107A29">
              <w:rPr>
                <w:sz w:val="16"/>
                <w:szCs w:val="16"/>
              </w:rPr>
              <w:t xml:space="preserve"> ЗАТО г. Североморск (МКУ "ГЦ ЖКХ ЗАТО г. Североморск")</w:t>
            </w:r>
          </w:p>
        </w:tc>
      </w:tr>
      <w:tr w:rsidR="00107A29" w:rsidRPr="00107A29" w:rsidTr="00DC279A">
        <w:trPr>
          <w:trHeight w:val="42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МБ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1 483,12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1 477,86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99,65%</w:t>
            </w: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</w:tr>
      <w:tr w:rsidR="00107A29" w:rsidRPr="00107A29" w:rsidTr="00DC279A">
        <w:trPr>
          <w:trHeight w:val="42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ОБ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7 139,67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7 114,35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99,65%</w:t>
            </w: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</w:tr>
      <w:tr w:rsidR="00107A29" w:rsidRPr="00107A29" w:rsidTr="00491CE0">
        <w:trPr>
          <w:trHeight w:val="313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ФБ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0,00%</w:t>
            </w: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</w:tr>
      <w:tr w:rsidR="007B0AE4" w:rsidRPr="00107A29" w:rsidTr="00491CE0">
        <w:trPr>
          <w:trHeight w:val="273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0AE4" w:rsidRPr="00107A29" w:rsidRDefault="007B0AE4" w:rsidP="007B0AE4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1.12.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0AE4" w:rsidRPr="00107A29" w:rsidRDefault="007B0AE4" w:rsidP="007B0AE4">
            <w:pPr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Благоустройство дворовой территории многоквартирных домов №3,5,6,8 по ул.</w:t>
            </w:r>
            <w:r>
              <w:rPr>
                <w:sz w:val="16"/>
                <w:szCs w:val="16"/>
              </w:rPr>
              <w:t xml:space="preserve"> </w:t>
            </w:r>
            <w:r w:rsidRPr="00107A29">
              <w:rPr>
                <w:sz w:val="16"/>
                <w:szCs w:val="16"/>
              </w:rPr>
              <w:t xml:space="preserve">Преображенского и №12,14 по ул. </w:t>
            </w:r>
            <w:proofErr w:type="gramStart"/>
            <w:r w:rsidRPr="00107A29">
              <w:rPr>
                <w:sz w:val="16"/>
                <w:szCs w:val="16"/>
              </w:rPr>
              <w:t>Школьная  в</w:t>
            </w:r>
            <w:proofErr w:type="gramEnd"/>
            <w:r w:rsidRPr="00107A29">
              <w:rPr>
                <w:sz w:val="16"/>
                <w:szCs w:val="16"/>
              </w:rPr>
              <w:t xml:space="preserve"> </w:t>
            </w:r>
            <w:proofErr w:type="spellStart"/>
            <w:r w:rsidRPr="00107A29">
              <w:rPr>
                <w:sz w:val="16"/>
                <w:szCs w:val="16"/>
              </w:rPr>
              <w:t>пгт</w:t>
            </w:r>
            <w:proofErr w:type="spellEnd"/>
            <w:r w:rsidRPr="00107A29">
              <w:rPr>
                <w:sz w:val="16"/>
                <w:szCs w:val="16"/>
              </w:rPr>
              <w:t xml:space="preserve"> Сафоново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0AE4" w:rsidRPr="00107A29" w:rsidRDefault="007B0AE4" w:rsidP="007B0AE4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2020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0AE4" w:rsidRPr="00107A29" w:rsidRDefault="007B0AE4" w:rsidP="007B0AE4">
            <w:pPr>
              <w:jc w:val="center"/>
              <w:rPr>
                <w:b/>
                <w:bCs/>
                <w:sz w:val="16"/>
                <w:szCs w:val="16"/>
              </w:rPr>
            </w:pPr>
            <w:r w:rsidRPr="00107A29">
              <w:rPr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0AE4" w:rsidRPr="00107A29" w:rsidRDefault="007B0AE4" w:rsidP="007B0AE4">
            <w:pPr>
              <w:jc w:val="center"/>
              <w:rPr>
                <w:b/>
                <w:bCs/>
                <w:sz w:val="16"/>
                <w:szCs w:val="16"/>
              </w:rPr>
            </w:pPr>
            <w:r w:rsidRPr="00107A29">
              <w:rPr>
                <w:b/>
                <w:bCs/>
                <w:sz w:val="16"/>
                <w:szCs w:val="16"/>
              </w:rPr>
              <w:t>11 221,40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0AE4" w:rsidRPr="00107A29" w:rsidRDefault="007B0AE4" w:rsidP="007B0AE4">
            <w:pPr>
              <w:jc w:val="center"/>
              <w:rPr>
                <w:b/>
                <w:bCs/>
                <w:sz w:val="16"/>
                <w:szCs w:val="16"/>
              </w:rPr>
            </w:pPr>
            <w:r w:rsidRPr="00107A29">
              <w:rPr>
                <w:b/>
                <w:bCs/>
                <w:sz w:val="16"/>
                <w:szCs w:val="16"/>
              </w:rPr>
              <w:t>12 193,87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0AE4" w:rsidRPr="00107A29" w:rsidRDefault="007B0AE4" w:rsidP="007B0AE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</w:t>
            </w:r>
            <w:r w:rsidRPr="00107A29">
              <w:rPr>
                <w:b/>
                <w:bCs/>
                <w:sz w:val="16"/>
                <w:szCs w:val="16"/>
              </w:rPr>
              <w:t>%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0AE4" w:rsidRPr="00107A29" w:rsidRDefault="007B0AE4" w:rsidP="007B0AE4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 xml:space="preserve">Площадь благоустроенной дворовой территории, </w:t>
            </w:r>
            <w:proofErr w:type="spellStart"/>
            <w:r w:rsidRPr="00107A29">
              <w:rPr>
                <w:sz w:val="16"/>
                <w:szCs w:val="16"/>
              </w:rPr>
              <w:t>кв.м</w:t>
            </w:r>
            <w:proofErr w:type="spellEnd"/>
            <w:r w:rsidRPr="00107A29">
              <w:rPr>
                <w:sz w:val="16"/>
                <w:szCs w:val="16"/>
              </w:rPr>
              <w:t>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0AE4" w:rsidRPr="00107A29" w:rsidRDefault="007B0AE4" w:rsidP="007B0AE4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13 803,50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0AE4" w:rsidRPr="00107A29" w:rsidRDefault="007B0AE4" w:rsidP="007B0AE4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13 803,50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0AE4" w:rsidRPr="00107A29" w:rsidRDefault="007B0AE4" w:rsidP="007B0AE4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100%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0AE4" w:rsidRPr="00107A29" w:rsidRDefault="007B0AE4" w:rsidP="007B0AE4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 xml:space="preserve">Комитет по развитию городского хозяйства </w:t>
            </w:r>
            <w:proofErr w:type="gramStart"/>
            <w:r w:rsidRPr="00107A29">
              <w:rPr>
                <w:sz w:val="16"/>
                <w:szCs w:val="16"/>
              </w:rPr>
              <w:t>Администрации</w:t>
            </w:r>
            <w:proofErr w:type="gramEnd"/>
            <w:r w:rsidRPr="00107A29">
              <w:rPr>
                <w:sz w:val="16"/>
                <w:szCs w:val="16"/>
              </w:rPr>
              <w:t xml:space="preserve"> ЗАТО г. Североморск (МКУ "ГЦ ЖКХ ЗАТО г. Североморск")</w:t>
            </w:r>
          </w:p>
        </w:tc>
      </w:tr>
      <w:tr w:rsidR="007B0AE4" w:rsidRPr="00107A29" w:rsidTr="00491CE0">
        <w:trPr>
          <w:trHeight w:val="42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AE4" w:rsidRPr="00107A29" w:rsidRDefault="007B0AE4" w:rsidP="007B0AE4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AE4" w:rsidRPr="00107A29" w:rsidRDefault="007B0AE4" w:rsidP="007B0AE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AE4" w:rsidRPr="00107A29" w:rsidRDefault="007B0AE4" w:rsidP="007B0AE4">
            <w:pPr>
              <w:rPr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0AE4" w:rsidRPr="00107A29" w:rsidRDefault="007B0AE4" w:rsidP="007B0AE4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МБ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0AE4" w:rsidRPr="00107A29" w:rsidRDefault="007B0AE4" w:rsidP="007B0AE4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2097,34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0AE4" w:rsidRPr="00107A29" w:rsidRDefault="007B0AE4" w:rsidP="007B0AE4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2097,34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0AE4" w:rsidRPr="00107A29" w:rsidRDefault="007B0AE4" w:rsidP="007B0A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  <w:r w:rsidRPr="00107A29">
              <w:rPr>
                <w:sz w:val="16"/>
                <w:szCs w:val="16"/>
              </w:rPr>
              <w:t>%</w:t>
            </w: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AE4" w:rsidRPr="00107A29" w:rsidRDefault="007B0AE4" w:rsidP="007B0AE4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AE4" w:rsidRPr="00107A29" w:rsidRDefault="007B0AE4" w:rsidP="007B0AE4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AE4" w:rsidRPr="00107A29" w:rsidRDefault="007B0AE4" w:rsidP="007B0AE4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AE4" w:rsidRPr="00107A29" w:rsidRDefault="007B0AE4" w:rsidP="007B0AE4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AE4" w:rsidRPr="00107A29" w:rsidRDefault="007B0AE4" w:rsidP="007B0AE4">
            <w:pPr>
              <w:rPr>
                <w:sz w:val="16"/>
                <w:szCs w:val="16"/>
              </w:rPr>
            </w:pPr>
          </w:p>
        </w:tc>
      </w:tr>
      <w:tr w:rsidR="007B0AE4" w:rsidRPr="00107A29" w:rsidTr="00491CE0">
        <w:trPr>
          <w:trHeight w:val="42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AE4" w:rsidRPr="00107A29" w:rsidRDefault="007B0AE4" w:rsidP="007B0AE4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AE4" w:rsidRPr="00107A29" w:rsidRDefault="007B0AE4" w:rsidP="007B0AE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AE4" w:rsidRPr="00107A29" w:rsidRDefault="007B0AE4" w:rsidP="007B0AE4">
            <w:pPr>
              <w:rPr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0AE4" w:rsidRPr="00107A29" w:rsidRDefault="007B0AE4" w:rsidP="007B0AE4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ОБ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0AE4" w:rsidRPr="00107A29" w:rsidRDefault="007B0AE4" w:rsidP="007B0AE4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10096,53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0AE4" w:rsidRPr="00107A29" w:rsidRDefault="007B0AE4" w:rsidP="007B0AE4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10096,53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0AE4" w:rsidRPr="00107A29" w:rsidRDefault="007B0AE4" w:rsidP="007B0A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  <w:r w:rsidRPr="00107A29">
              <w:rPr>
                <w:sz w:val="16"/>
                <w:szCs w:val="16"/>
              </w:rPr>
              <w:t>%</w:t>
            </w: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AE4" w:rsidRPr="00107A29" w:rsidRDefault="007B0AE4" w:rsidP="007B0AE4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AE4" w:rsidRPr="00107A29" w:rsidRDefault="007B0AE4" w:rsidP="007B0AE4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AE4" w:rsidRPr="00107A29" w:rsidRDefault="007B0AE4" w:rsidP="007B0AE4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AE4" w:rsidRPr="00107A29" w:rsidRDefault="007B0AE4" w:rsidP="007B0AE4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AE4" w:rsidRPr="00107A29" w:rsidRDefault="007B0AE4" w:rsidP="007B0AE4">
            <w:pPr>
              <w:rPr>
                <w:sz w:val="16"/>
                <w:szCs w:val="16"/>
              </w:rPr>
            </w:pPr>
          </w:p>
        </w:tc>
      </w:tr>
      <w:tr w:rsidR="00107A29" w:rsidRPr="00107A29" w:rsidTr="00491CE0">
        <w:trPr>
          <w:trHeight w:val="42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ФБ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0,00%</w:t>
            </w: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</w:tr>
      <w:tr w:rsidR="00107A29" w:rsidRPr="00107A29" w:rsidTr="00491CE0">
        <w:trPr>
          <w:trHeight w:val="42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1.13.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 xml:space="preserve">Благоустройство дворовой территории многоквартирного дома </w:t>
            </w:r>
            <w:r w:rsidRPr="00107A29">
              <w:rPr>
                <w:sz w:val="16"/>
                <w:szCs w:val="16"/>
              </w:rPr>
              <w:lastRenderedPageBreak/>
              <w:t xml:space="preserve">№ 10 по </w:t>
            </w:r>
            <w:proofErr w:type="spellStart"/>
            <w:r w:rsidRPr="00107A29">
              <w:rPr>
                <w:sz w:val="16"/>
                <w:szCs w:val="16"/>
              </w:rPr>
              <w:t>ул.Морская</w:t>
            </w:r>
            <w:proofErr w:type="spellEnd"/>
            <w:r w:rsidRPr="00107A29">
              <w:rPr>
                <w:sz w:val="16"/>
                <w:szCs w:val="16"/>
              </w:rPr>
              <w:t xml:space="preserve"> в </w:t>
            </w:r>
            <w:proofErr w:type="spellStart"/>
            <w:r w:rsidRPr="00107A29">
              <w:rPr>
                <w:sz w:val="16"/>
                <w:szCs w:val="16"/>
              </w:rPr>
              <w:t>г.Североморске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lastRenderedPageBreak/>
              <w:t>2020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b/>
                <w:bCs/>
                <w:sz w:val="16"/>
                <w:szCs w:val="16"/>
              </w:rPr>
            </w:pPr>
            <w:r w:rsidRPr="00107A29">
              <w:rPr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b/>
                <w:bCs/>
                <w:sz w:val="16"/>
                <w:szCs w:val="16"/>
              </w:rPr>
            </w:pPr>
            <w:r w:rsidRPr="00107A29">
              <w:rPr>
                <w:b/>
                <w:bCs/>
                <w:sz w:val="16"/>
                <w:szCs w:val="16"/>
              </w:rPr>
              <w:t>1 490,94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b/>
                <w:bCs/>
                <w:sz w:val="16"/>
                <w:szCs w:val="16"/>
              </w:rPr>
            </w:pPr>
            <w:r w:rsidRPr="00107A29">
              <w:rPr>
                <w:b/>
                <w:bCs/>
                <w:sz w:val="16"/>
                <w:szCs w:val="16"/>
              </w:rPr>
              <w:t>1 310,54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b/>
                <w:bCs/>
                <w:sz w:val="16"/>
                <w:szCs w:val="16"/>
              </w:rPr>
            </w:pPr>
            <w:r w:rsidRPr="00107A29">
              <w:rPr>
                <w:b/>
                <w:bCs/>
                <w:sz w:val="16"/>
                <w:szCs w:val="16"/>
              </w:rPr>
              <w:t>87,90%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 xml:space="preserve">Площадь благоустроенной дворовой территории, </w:t>
            </w:r>
            <w:proofErr w:type="spellStart"/>
            <w:r w:rsidRPr="00107A29">
              <w:rPr>
                <w:sz w:val="16"/>
                <w:szCs w:val="16"/>
              </w:rPr>
              <w:t>кв.м</w:t>
            </w:r>
            <w:proofErr w:type="spellEnd"/>
            <w:r w:rsidRPr="00107A29">
              <w:rPr>
                <w:sz w:val="16"/>
                <w:szCs w:val="16"/>
              </w:rPr>
              <w:t>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4 659,60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4 659,60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100%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 xml:space="preserve">Комитет по развитию городского хозяйства </w:t>
            </w:r>
            <w:proofErr w:type="gramStart"/>
            <w:r w:rsidRPr="00107A29">
              <w:rPr>
                <w:sz w:val="16"/>
                <w:szCs w:val="16"/>
              </w:rPr>
              <w:lastRenderedPageBreak/>
              <w:t>Администрации</w:t>
            </w:r>
            <w:proofErr w:type="gramEnd"/>
            <w:r w:rsidRPr="00107A29">
              <w:rPr>
                <w:sz w:val="16"/>
                <w:szCs w:val="16"/>
              </w:rPr>
              <w:t xml:space="preserve"> ЗАТО г. Североморск (МКУ "ГЦ ЖКХ ЗАТО г. Североморск")</w:t>
            </w:r>
          </w:p>
        </w:tc>
      </w:tr>
      <w:tr w:rsidR="00107A29" w:rsidRPr="00107A29" w:rsidTr="00491CE0">
        <w:trPr>
          <w:trHeight w:val="42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МБ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256,44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225,41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87,90%</w:t>
            </w: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</w:tr>
      <w:tr w:rsidR="00107A29" w:rsidRPr="00107A29" w:rsidTr="00491CE0">
        <w:trPr>
          <w:trHeight w:val="42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ОБ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1 234,50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1085,13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87,90%</w:t>
            </w: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</w:tr>
      <w:tr w:rsidR="00107A29" w:rsidRPr="00107A29" w:rsidTr="00491CE0">
        <w:trPr>
          <w:trHeight w:val="42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ФБ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0,00%</w:t>
            </w: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</w:tr>
      <w:tr w:rsidR="00107A29" w:rsidRPr="00107A29" w:rsidTr="00491CE0">
        <w:trPr>
          <w:trHeight w:val="42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1.15.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 xml:space="preserve">Благоустройство дворовой территории многоквартирного дома №14 по </w:t>
            </w:r>
            <w:proofErr w:type="spellStart"/>
            <w:r w:rsidRPr="00107A29">
              <w:rPr>
                <w:sz w:val="16"/>
                <w:szCs w:val="16"/>
              </w:rPr>
              <w:t>ул.Адмирала</w:t>
            </w:r>
            <w:proofErr w:type="spellEnd"/>
            <w:r w:rsidRPr="00107A29">
              <w:rPr>
                <w:sz w:val="16"/>
                <w:szCs w:val="16"/>
              </w:rPr>
              <w:t xml:space="preserve"> </w:t>
            </w:r>
            <w:proofErr w:type="spellStart"/>
            <w:r w:rsidRPr="00107A29">
              <w:rPr>
                <w:sz w:val="16"/>
                <w:szCs w:val="16"/>
              </w:rPr>
              <w:t>Сизова</w:t>
            </w:r>
            <w:proofErr w:type="spellEnd"/>
            <w:r w:rsidRPr="00107A29">
              <w:rPr>
                <w:sz w:val="16"/>
                <w:szCs w:val="16"/>
              </w:rPr>
              <w:t xml:space="preserve"> в г.Североморск(лестница)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2020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b/>
                <w:bCs/>
                <w:sz w:val="16"/>
                <w:szCs w:val="16"/>
              </w:rPr>
            </w:pPr>
            <w:r w:rsidRPr="00107A29">
              <w:rPr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b/>
                <w:bCs/>
                <w:sz w:val="16"/>
                <w:szCs w:val="16"/>
              </w:rPr>
            </w:pPr>
            <w:r w:rsidRPr="00107A29">
              <w:rPr>
                <w:b/>
                <w:bCs/>
                <w:sz w:val="16"/>
                <w:szCs w:val="16"/>
              </w:rPr>
              <w:t>146,49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b/>
                <w:bCs/>
                <w:sz w:val="16"/>
                <w:szCs w:val="16"/>
              </w:rPr>
            </w:pPr>
            <w:r w:rsidRPr="00107A29">
              <w:rPr>
                <w:b/>
                <w:bCs/>
                <w:sz w:val="16"/>
                <w:szCs w:val="16"/>
              </w:rPr>
              <w:t>146,49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100,00%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 xml:space="preserve">Площадь благоустроенной территории, </w:t>
            </w:r>
            <w:proofErr w:type="spellStart"/>
            <w:r w:rsidRPr="00107A29">
              <w:rPr>
                <w:sz w:val="16"/>
                <w:szCs w:val="16"/>
              </w:rPr>
              <w:t>кв.м</w:t>
            </w:r>
            <w:proofErr w:type="spellEnd"/>
            <w:r w:rsidRPr="00107A29">
              <w:rPr>
                <w:sz w:val="16"/>
                <w:szCs w:val="16"/>
              </w:rPr>
              <w:t>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0%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 xml:space="preserve">Комитет по развитию городского хозяйства </w:t>
            </w:r>
            <w:proofErr w:type="gramStart"/>
            <w:r w:rsidRPr="00107A29">
              <w:rPr>
                <w:sz w:val="16"/>
                <w:szCs w:val="16"/>
              </w:rPr>
              <w:t>Администрации</w:t>
            </w:r>
            <w:proofErr w:type="gramEnd"/>
            <w:r w:rsidRPr="00107A29">
              <w:rPr>
                <w:sz w:val="16"/>
                <w:szCs w:val="16"/>
              </w:rPr>
              <w:t xml:space="preserve"> ЗАТО г. Североморск (МКУ "ГЦ ЖКХ ЗАТО г. Североморск")</w:t>
            </w:r>
          </w:p>
        </w:tc>
      </w:tr>
      <w:tr w:rsidR="00107A29" w:rsidRPr="00107A29" w:rsidTr="00491CE0">
        <w:trPr>
          <w:trHeight w:val="42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МБ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146,49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146,49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100,00%</w:t>
            </w: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</w:tr>
      <w:tr w:rsidR="00107A29" w:rsidRPr="00107A29" w:rsidTr="00DC279A">
        <w:trPr>
          <w:trHeight w:val="42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ОБ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0,00%</w:t>
            </w: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</w:tr>
      <w:tr w:rsidR="00107A29" w:rsidRPr="00107A29" w:rsidTr="00DC279A">
        <w:trPr>
          <w:trHeight w:val="42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ФБ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0,00%</w:t>
            </w: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</w:tr>
      <w:tr w:rsidR="00107A29" w:rsidRPr="00107A29" w:rsidTr="00DC279A">
        <w:trPr>
          <w:trHeight w:val="420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1.16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 xml:space="preserve">Благоустройство дворовой территории многоквартирных домов №1,5 по </w:t>
            </w:r>
            <w:proofErr w:type="spellStart"/>
            <w:r w:rsidRPr="00107A29">
              <w:rPr>
                <w:sz w:val="16"/>
                <w:szCs w:val="16"/>
              </w:rPr>
              <w:t>ул.Преображенского</w:t>
            </w:r>
            <w:proofErr w:type="spellEnd"/>
            <w:r w:rsidRPr="00107A29">
              <w:rPr>
                <w:sz w:val="16"/>
                <w:szCs w:val="16"/>
              </w:rPr>
              <w:t xml:space="preserve"> в </w:t>
            </w:r>
            <w:proofErr w:type="spellStart"/>
            <w:r w:rsidRPr="00107A29">
              <w:rPr>
                <w:sz w:val="16"/>
                <w:szCs w:val="16"/>
              </w:rPr>
              <w:t>пгт</w:t>
            </w:r>
            <w:proofErr w:type="spellEnd"/>
            <w:r w:rsidRPr="00107A29">
              <w:rPr>
                <w:sz w:val="16"/>
                <w:szCs w:val="16"/>
              </w:rPr>
              <w:t xml:space="preserve"> Сафоново (Городок Сказок)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2020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b/>
                <w:bCs/>
                <w:sz w:val="16"/>
                <w:szCs w:val="16"/>
              </w:rPr>
            </w:pPr>
            <w:r w:rsidRPr="00107A29">
              <w:rPr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b/>
                <w:bCs/>
                <w:sz w:val="16"/>
                <w:szCs w:val="16"/>
              </w:rPr>
            </w:pPr>
            <w:r w:rsidRPr="00107A29">
              <w:rPr>
                <w:b/>
                <w:bCs/>
                <w:sz w:val="16"/>
                <w:szCs w:val="16"/>
              </w:rPr>
              <w:t>198,14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b/>
                <w:bCs/>
                <w:sz w:val="16"/>
                <w:szCs w:val="16"/>
              </w:rPr>
            </w:pPr>
            <w:r w:rsidRPr="00107A29">
              <w:rPr>
                <w:b/>
                <w:bCs/>
                <w:sz w:val="16"/>
                <w:szCs w:val="16"/>
              </w:rPr>
              <w:t>198,14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100,00%</w:t>
            </w:r>
          </w:p>
        </w:tc>
        <w:tc>
          <w:tcPr>
            <w:tcW w:w="24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 xml:space="preserve">Площадь благоустроенной дворовой территории, </w:t>
            </w:r>
            <w:proofErr w:type="spellStart"/>
            <w:r w:rsidRPr="00107A29">
              <w:rPr>
                <w:sz w:val="16"/>
                <w:szCs w:val="16"/>
              </w:rPr>
              <w:t>кв.м</w:t>
            </w:r>
            <w:proofErr w:type="spellEnd"/>
            <w:r w:rsidRPr="00107A29">
              <w:rPr>
                <w:sz w:val="16"/>
                <w:szCs w:val="16"/>
              </w:rPr>
              <w:t>.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0%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 xml:space="preserve">Комитет по развитию городского хозяйства </w:t>
            </w:r>
            <w:proofErr w:type="gramStart"/>
            <w:r w:rsidRPr="00107A29">
              <w:rPr>
                <w:sz w:val="16"/>
                <w:szCs w:val="16"/>
              </w:rPr>
              <w:t>Администрации</w:t>
            </w:r>
            <w:proofErr w:type="gramEnd"/>
            <w:r w:rsidRPr="00107A29">
              <w:rPr>
                <w:sz w:val="16"/>
                <w:szCs w:val="16"/>
              </w:rPr>
              <w:t xml:space="preserve"> ЗАТО г. Североморск (МКУ "ГЦ ЖКХ ЗАТО г. Североморск")</w:t>
            </w:r>
          </w:p>
        </w:tc>
      </w:tr>
      <w:tr w:rsidR="00107A29" w:rsidRPr="00107A29" w:rsidTr="00DC279A">
        <w:trPr>
          <w:trHeight w:val="42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МБ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198,14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198,14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100,00%</w:t>
            </w: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</w:tr>
      <w:tr w:rsidR="00107A29" w:rsidRPr="00107A29" w:rsidTr="00DC279A">
        <w:trPr>
          <w:trHeight w:val="42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ОБ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0,00%</w:t>
            </w: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</w:tr>
      <w:tr w:rsidR="00107A29" w:rsidRPr="00107A29" w:rsidTr="00DC279A">
        <w:trPr>
          <w:trHeight w:val="323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ФБ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0,00%</w:t>
            </w: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</w:tr>
      <w:tr w:rsidR="00107A29" w:rsidRPr="00107A29" w:rsidTr="00DC279A">
        <w:trPr>
          <w:trHeight w:val="323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 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Прочие мероприятия по благоустройству дворовых территорий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2020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b/>
                <w:bCs/>
                <w:sz w:val="16"/>
                <w:szCs w:val="16"/>
              </w:rPr>
            </w:pPr>
            <w:r w:rsidRPr="00107A29">
              <w:rPr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b/>
                <w:bCs/>
                <w:sz w:val="16"/>
                <w:szCs w:val="16"/>
              </w:rPr>
            </w:pPr>
            <w:r w:rsidRPr="00107A29">
              <w:rPr>
                <w:b/>
                <w:bCs/>
                <w:sz w:val="16"/>
                <w:szCs w:val="16"/>
              </w:rPr>
              <w:t>1 155,05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b/>
                <w:bCs/>
                <w:sz w:val="16"/>
                <w:szCs w:val="16"/>
              </w:rPr>
            </w:pPr>
            <w:r w:rsidRPr="00107A29">
              <w:rPr>
                <w:b/>
                <w:bCs/>
                <w:sz w:val="16"/>
                <w:szCs w:val="16"/>
              </w:rPr>
              <w:t>1 152,76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99,80%</w:t>
            </w:r>
          </w:p>
        </w:tc>
        <w:tc>
          <w:tcPr>
            <w:tcW w:w="708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 </w:t>
            </w:r>
          </w:p>
        </w:tc>
      </w:tr>
      <w:tr w:rsidR="00107A29" w:rsidRPr="00107A29" w:rsidTr="00DC279A">
        <w:trPr>
          <w:trHeight w:val="323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МБ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1 155,05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1152,76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99,80%</w:t>
            </w:r>
          </w:p>
        </w:tc>
        <w:tc>
          <w:tcPr>
            <w:tcW w:w="7087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</w:tr>
      <w:tr w:rsidR="00107A29" w:rsidRPr="00107A29" w:rsidTr="00DC279A">
        <w:trPr>
          <w:trHeight w:val="323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ОБ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0,00%</w:t>
            </w:r>
          </w:p>
        </w:tc>
        <w:tc>
          <w:tcPr>
            <w:tcW w:w="7087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</w:tr>
      <w:tr w:rsidR="00107A29" w:rsidRPr="00107A29" w:rsidTr="00DC279A">
        <w:trPr>
          <w:trHeight w:val="323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ФБ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0,00%</w:t>
            </w:r>
          </w:p>
        </w:tc>
        <w:tc>
          <w:tcPr>
            <w:tcW w:w="7087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</w:tr>
      <w:tr w:rsidR="00107A29" w:rsidRPr="00107A29" w:rsidTr="00DC279A">
        <w:trPr>
          <w:trHeight w:val="273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 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rPr>
                <w:b/>
                <w:bCs/>
                <w:sz w:val="16"/>
                <w:szCs w:val="16"/>
              </w:rPr>
            </w:pPr>
            <w:r w:rsidRPr="00107A29">
              <w:rPr>
                <w:b/>
                <w:bCs/>
                <w:sz w:val="16"/>
                <w:szCs w:val="16"/>
              </w:rPr>
              <w:t xml:space="preserve">Основное мероприятие 2. Благоустройство общественных территорий </w:t>
            </w:r>
            <w:r w:rsidR="00614603" w:rsidRPr="00614603">
              <w:rPr>
                <w:b/>
                <w:bCs/>
                <w:sz w:val="16"/>
                <w:szCs w:val="16"/>
              </w:rPr>
              <w:t xml:space="preserve">муниципального </w:t>
            </w:r>
            <w:proofErr w:type="gramStart"/>
            <w:r w:rsidR="00614603" w:rsidRPr="00614603">
              <w:rPr>
                <w:b/>
                <w:bCs/>
                <w:sz w:val="16"/>
                <w:szCs w:val="16"/>
              </w:rPr>
              <w:t>образования</w:t>
            </w:r>
            <w:proofErr w:type="gramEnd"/>
            <w:r w:rsidR="00614603" w:rsidRPr="00614603">
              <w:rPr>
                <w:b/>
                <w:bCs/>
                <w:sz w:val="16"/>
                <w:szCs w:val="16"/>
              </w:rPr>
              <w:t xml:space="preserve"> ЗАТО г. Североморск»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b/>
                <w:bCs/>
                <w:sz w:val="16"/>
                <w:szCs w:val="16"/>
              </w:rPr>
            </w:pPr>
            <w:r w:rsidRPr="00107A29">
              <w:rPr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b/>
                <w:bCs/>
                <w:sz w:val="16"/>
                <w:szCs w:val="16"/>
              </w:rPr>
            </w:pPr>
            <w:r w:rsidRPr="00107A29">
              <w:rPr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b/>
                <w:bCs/>
                <w:sz w:val="16"/>
                <w:szCs w:val="16"/>
              </w:rPr>
            </w:pPr>
            <w:r w:rsidRPr="00107A29">
              <w:rPr>
                <w:b/>
                <w:bCs/>
                <w:sz w:val="16"/>
                <w:szCs w:val="16"/>
              </w:rPr>
              <w:t>325,80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b/>
                <w:bCs/>
                <w:sz w:val="16"/>
                <w:szCs w:val="16"/>
              </w:rPr>
            </w:pPr>
            <w:r w:rsidRPr="00107A29">
              <w:rPr>
                <w:b/>
                <w:bCs/>
                <w:sz w:val="16"/>
                <w:szCs w:val="16"/>
              </w:rPr>
              <w:t>325,80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100,00%</w:t>
            </w:r>
          </w:p>
        </w:tc>
        <w:tc>
          <w:tcPr>
            <w:tcW w:w="24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 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 xml:space="preserve">Комитет по развитию городского хозяйства </w:t>
            </w:r>
            <w:proofErr w:type="gramStart"/>
            <w:r w:rsidRPr="00107A29">
              <w:rPr>
                <w:sz w:val="16"/>
                <w:szCs w:val="16"/>
              </w:rPr>
              <w:t>Администрации</w:t>
            </w:r>
            <w:proofErr w:type="gramEnd"/>
            <w:r w:rsidRPr="00107A29">
              <w:rPr>
                <w:sz w:val="16"/>
                <w:szCs w:val="16"/>
              </w:rPr>
              <w:t xml:space="preserve"> ЗАТО г. Североморск (МКУ "ГЦ ЖКХ ЗАТО г. Североморск")</w:t>
            </w:r>
          </w:p>
        </w:tc>
      </w:tr>
      <w:tr w:rsidR="00107A29" w:rsidRPr="00107A29" w:rsidTr="00DC279A">
        <w:trPr>
          <w:trHeight w:val="563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b/>
                <w:bCs/>
                <w:sz w:val="16"/>
                <w:szCs w:val="16"/>
              </w:rPr>
            </w:pPr>
            <w:r w:rsidRPr="00107A29">
              <w:rPr>
                <w:b/>
                <w:bCs/>
                <w:sz w:val="16"/>
                <w:szCs w:val="16"/>
              </w:rPr>
              <w:t>МБ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b/>
                <w:bCs/>
                <w:sz w:val="16"/>
                <w:szCs w:val="16"/>
              </w:rPr>
            </w:pPr>
            <w:r w:rsidRPr="00107A29">
              <w:rPr>
                <w:b/>
                <w:bCs/>
                <w:sz w:val="16"/>
                <w:szCs w:val="16"/>
              </w:rPr>
              <w:t>325,80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b/>
                <w:bCs/>
                <w:sz w:val="16"/>
                <w:szCs w:val="16"/>
              </w:rPr>
            </w:pPr>
            <w:r w:rsidRPr="00107A29">
              <w:rPr>
                <w:b/>
                <w:bCs/>
                <w:sz w:val="16"/>
                <w:szCs w:val="16"/>
              </w:rPr>
              <w:t>325,80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100,00%</w:t>
            </w: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</w:tr>
      <w:tr w:rsidR="00107A29" w:rsidRPr="00107A29" w:rsidTr="00DC279A">
        <w:trPr>
          <w:trHeight w:val="28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b/>
                <w:bCs/>
                <w:sz w:val="16"/>
                <w:szCs w:val="16"/>
              </w:rPr>
            </w:pPr>
            <w:r w:rsidRPr="00107A29">
              <w:rPr>
                <w:b/>
                <w:bCs/>
                <w:sz w:val="16"/>
                <w:szCs w:val="16"/>
              </w:rPr>
              <w:t>ОБ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b/>
                <w:bCs/>
                <w:sz w:val="16"/>
                <w:szCs w:val="16"/>
              </w:rPr>
            </w:pPr>
            <w:r w:rsidRPr="00107A29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b/>
                <w:bCs/>
                <w:sz w:val="16"/>
                <w:szCs w:val="16"/>
              </w:rPr>
            </w:pPr>
            <w:r w:rsidRPr="00107A29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0,00%</w:t>
            </w:r>
          </w:p>
        </w:tc>
        <w:tc>
          <w:tcPr>
            <w:tcW w:w="240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 </w:t>
            </w: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</w:tr>
      <w:tr w:rsidR="00107A29" w:rsidRPr="00107A29" w:rsidTr="00C25CED">
        <w:trPr>
          <w:trHeight w:val="31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b/>
                <w:bCs/>
                <w:sz w:val="16"/>
                <w:szCs w:val="16"/>
              </w:rPr>
            </w:pPr>
            <w:r w:rsidRPr="00107A29">
              <w:rPr>
                <w:b/>
                <w:bCs/>
                <w:sz w:val="16"/>
                <w:szCs w:val="16"/>
              </w:rPr>
              <w:t>ФБ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b/>
                <w:bCs/>
                <w:sz w:val="16"/>
                <w:szCs w:val="16"/>
              </w:rPr>
            </w:pPr>
            <w:r w:rsidRPr="00107A29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b/>
                <w:bCs/>
                <w:sz w:val="16"/>
                <w:szCs w:val="16"/>
              </w:rPr>
            </w:pPr>
            <w:r w:rsidRPr="00107A29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0,00%</w:t>
            </w: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</w:tr>
      <w:tr w:rsidR="00107A29" w:rsidRPr="00107A29" w:rsidTr="00C25CED">
        <w:trPr>
          <w:trHeight w:val="31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 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Прочие мероприятия по благоустройству общественных территорий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2020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b/>
                <w:bCs/>
                <w:sz w:val="16"/>
                <w:szCs w:val="16"/>
              </w:rPr>
            </w:pPr>
            <w:r w:rsidRPr="00107A29">
              <w:rPr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b/>
                <w:bCs/>
                <w:sz w:val="16"/>
                <w:szCs w:val="16"/>
              </w:rPr>
            </w:pPr>
            <w:r w:rsidRPr="00107A29">
              <w:rPr>
                <w:b/>
                <w:bCs/>
                <w:sz w:val="16"/>
                <w:szCs w:val="16"/>
              </w:rPr>
              <w:t>325,80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b/>
                <w:bCs/>
                <w:sz w:val="16"/>
                <w:szCs w:val="16"/>
              </w:rPr>
            </w:pPr>
            <w:r w:rsidRPr="00107A29">
              <w:rPr>
                <w:b/>
                <w:bCs/>
                <w:sz w:val="16"/>
                <w:szCs w:val="16"/>
              </w:rPr>
              <w:t>325,80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100,00%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 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 xml:space="preserve">Комитет по развитию городского хозяйства </w:t>
            </w:r>
            <w:proofErr w:type="gramStart"/>
            <w:r w:rsidRPr="00107A29">
              <w:rPr>
                <w:sz w:val="16"/>
                <w:szCs w:val="16"/>
              </w:rPr>
              <w:t>Администрации</w:t>
            </w:r>
            <w:proofErr w:type="gramEnd"/>
            <w:r w:rsidRPr="00107A29">
              <w:rPr>
                <w:sz w:val="16"/>
                <w:szCs w:val="16"/>
              </w:rPr>
              <w:t xml:space="preserve"> ЗАТО г. Североморск (МКУ "ГЦ ЖКХ ЗАТО г. Североморск")</w:t>
            </w:r>
          </w:p>
        </w:tc>
      </w:tr>
      <w:tr w:rsidR="00107A29" w:rsidRPr="00107A29" w:rsidTr="00C25CED">
        <w:trPr>
          <w:trHeight w:val="31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МБ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325,80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325,80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100,00%</w:t>
            </w: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</w:tr>
      <w:tr w:rsidR="00107A29" w:rsidRPr="00107A29" w:rsidTr="00C25CED">
        <w:trPr>
          <w:trHeight w:val="44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ОБ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0,00%</w:t>
            </w: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</w:tr>
      <w:tr w:rsidR="00107A29" w:rsidRPr="00107A29" w:rsidTr="00C25CED">
        <w:trPr>
          <w:trHeight w:val="348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ФБ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0,00%</w:t>
            </w: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</w:tr>
      <w:tr w:rsidR="00107A29" w:rsidRPr="00107A29" w:rsidTr="00C25CED">
        <w:trPr>
          <w:trHeight w:val="49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 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107A29">
            <w:pPr>
              <w:rPr>
                <w:b/>
                <w:bCs/>
                <w:sz w:val="16"/>
                <w:szCs w:val="16"/>
              </w:rPr>
            </w:pPr>
            <w:r w:rsidRPr="00107A29">
              <w:rPr>
                <w:b/>
                <w:bCs/>
                <w:sz w:val="16"/>
                <w:szCs w:val="16"/>
              </w:rPr>
              <w:t>Итого по задаче 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2020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b/>
                <w:bCs/>
                <w:sz w:val="16"/>
                <w:szCs w:val="16"/>
              </w:rPr>
            </w:pPr>
            <w:r w:rsidRPr="00107A29">
              <w:rPr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b/>
                <w:bCs/>
                <w:sz w:val="16"/>
                <w:szCs w:val="16"/>
              </w:rPr>
            </w:pPr>
            <w:r w:rsidRPr="00107A29">
              <w:rPr>
                <w:b/>
                <w:bCs/>
                <w:sz w:val="16"/>
                <w:szCs w:val="16"/>
              </w:rPr>
              <w:t>47 719,20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b/>
                <w:bCs/>
                <w:sz w:val="16"/>
                <w:szCs w:val="16"/>
              </w:rPr>
            </w:pPr>
            <w:r w:rsidRPr="00107A29">
              <w:rPr>
                <w:b/>
                <w:bCs/>
                <w:sz w:val="16"/>
                <w:szCs w:val="16"/>
              </w:rPr>
              <w:t>46 811,32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98,10%</w:t>
            </w:r>
          </w:p>
        </w:tc>
        <w:tc>
          <w:tcPr>
            <w:tcW w:w="708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 </w:t>
            </w:r>
          </w:p>
        </w:tc>
      </w:tr>
      <w:tr w:rsidR="00107A29" w:rsidRPr="00107A29" w:rsidTr="00C25CED">
        <w:trPr>
          <w:trHeight w:val="49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b/>
                <w:bCs/>
                <w:sz w:val="16"/>
                <w:szCs w:val="16"/>
              </w:rPr>
            </w:pPr>
            <w:r w:rsidRPr="00107A29">
              <w:rPr>
                <w:b/>
                <w:bCs/>
                <w:sz w:val="16"/>
                <w:szCs w:val="16"/>
              </w:rPr>
              <w:t>МБ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b/>
                <w:bCs/>
                <w:sz w:val="16"/>
                <w:szCs w:val="16"/>
              </w:rPr>
            </w:pPr>
            <w:r w:rsidRPr="00107A29">
              <w:rPr>
                <w:b/>
                <w:bCs/>
                <w:sz w:val="16"/>
                <w:szCs w:val="16"/>
              </w:rPr>
              <w:t>9 719,20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b/>
                <w:bCs/>
                <w:sz w:val="16"/>
                <w:szCs w:val="16"/>
              </w:rPr>
            </w:pPr>
            <w:r w:rsidRPr="00107A29">
              <w:rPr>
                <w:b/>
                <w:bCs/>
                <w:sz w:val="16"/>
                <w:szCs w:val="16"/>
              </w:rPr>
              <w:t>9 561,14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98,37%</w:t>
            </w:r>
          </w:p>
        </w:tc>
        <w:tc>
          <w:tcPr>
            <w:tcW w:w="7087" w:type="dxa"/>
            <w:gridSpan w:val="5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</w:tr>
      <w:tr w:rsidR="00107A29" w:rsidRPr="00107A29" w:rsidTr="00DC279A">
        <w:trPr>
          <w:trHeight w:val="499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b/>
                <w:bCs/>
                <w:sz w:val="16"/>
                <w:szCs w:val="16"/>
              </w:rPr>
            </w:pPr>
            <w:r w:rsidRPr="00107A29">
              <w:rPr>
                <w:b/>
                <w:bCs/>
                <w:sz w:val="16"/>
                <w:szCs w:val="16"/>
              </w:rPr>
              <w:t>ОБ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b/>
                <w:bCs/>
                <w:sz w:val="16"/>
                <w:szCs w:val="16"/>
              </w:rPr>
            </w:pPr>
            <w:r w:rsidRPr="00107A29">
              <w:rPr>
                <w:b/>
                <w:bCs/>
                <w:sz w:val="16"/>
                <w:szCs w:val="16"/>
              </w:rPr>
              <w:t>38 000,00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b/>
                <w:bCs/>
                <w:sz w:val="16"/>
                <w:szCs w:val="16"/>
              </w:rPr>
            </w:pPr>
            <w:r w:rsidRPr="00107A29">
              <w:rPr>
                <w:b/>
                <w:bCs/>
                <w:sz w:val="16"/>
                <w:szCs w:val="16"/>
              </w:rPr>
              <w:t>37 250,18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98,03%</w:t>
            </w:r>
          </w:p>
        </w:tc>
        <w:tc>
          <w:tcPr>
            <w:tcW w:w="7087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</w:tr>
      <w:tr w:rsidR="00107A29" w:rsidRPr="00107A29" w:rsidTr="00DC279A">
        <w:trPr>
          <w:trHeight w:val="373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b/>
                <w:bCs/>
                <w:sz w:val="16"/>
                <w:szCs w:val="16"/>
              </w:rPr>
            </w:pPr>
            <w:r w:rsidRPr="00107A29">
              <w:rPr>
                <w:b/>
                <w:bCs/>
                <w:sz w:val="16"/>
                <w:szCs w:val="16"/>
              </w:rPr>
              <w:t>ФБ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b/>
                <w:bCs/>
                <w:sz w:val="16"/>
                <w:szCs w:val="16"/>
              </w:rPr>
            </w:pPr>
            <w:r w:rsidRPr="00107A29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b/>
                <w:bCs/>
                <w:sz w:val="16"/>
                <w:szCs w:val="16"/>
              </w:rPr>
            </w:pPr>
            <w:r w:rsidRPr="00107A29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0,00%</w:t>
            </w:r>
          </w:p>
        </w:tc>
        <w:tc>
          <w:tcPr>
            <w:tcW w:w="7087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</w:tr>
      <w:tr w:rsidR="00107A29" w:rsidRPr="00107A29" w:rsidTr="00FA5548">
        <w:trPr>
          <w:trHeight w:val="767"/>
        </w:trPr>
        <w:tc>
          <w:tcPr>
            <w:tcW w:w="8364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FA5548">
            <w:pPr>
              <w:rPr>
                <w:b/>
                <w:bCs/>
                <w:sz w:val="16"/>
                <w:szCs w:val="16"/>
              </w:rPr>
            </w:pPr>
            <w:r w:rsidRPr="00107A29">
              <w:rPr>
                <w:b/>
                <w:bCs/>
                <w:sz w:val="16"/>
                <w:szCs w:val="16"/>
              </w:rPr>
              <w:t>Задача 4. реализация проектов по поддержке местных инициатив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AB3044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Количество проведенных на территории муниципального образования общегородских суб</w:t>
            </w:r>
            <w:r>
              <w:rPr>
                <w:sz w:val="16"/>
                <w:szCs w:val="16"/>
              </w:rPr>
              <w:t>б</w:t>
            </w:r>
            <w:r w:rsidRPr="00107A29">
              <w:rPr>
                <w:sz w:val="16"/>
                <w:szCs w:val="16"/>
              </w:rPr>
              <w:t>отников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107A29">
            <w:pPr>
              <w:jc w:val="right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107A29">
            <w:pPr>
              <w:jc w:val="right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107A29">
            <w:pPr>
              <w:jc w:val="right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100%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 </w:t>
            </w:r>
          </w:p>
        </w:tc>
      </w:tr>
      <w:tr w:rsidR="00107A29" w:rsidRPr="00107A29" w:rsidTr="00FA5548">
        <w:trPr>
          <w:trHeight w:val="706"/>
        </w:trPr>
        <w:tc>
          <w:tcPr>
            <w:tcW w:w="8364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07A29" w:rsidRPr="00107A29" w:rsidRDefault="00107A29" w:rsidP="00107A2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AB3044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Количество проведенных управляющими организациями конкурсов "Уютный двор"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FA5548" w:rsidRDefault="00107A29" w:rsidP="00107A29">
            <w:pPr>
              <w:jc w:val="right"/>
              <w:rPr>
                <w:sz w:val="16"/>
                <w:szCs w:val="16"/>
                <w:highlight w:val="yellow"/>
              </w:rPr>
            </w:pPr>
            <w:r w:rsidRPr="00FA5548">
              <w:rPr>
                <w:sz w:val="16"/>
                <w:szCs w:val="16"/>
                <w:highlight w:val="yellow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FA5548" w:rsidRDefault="00107A29" w:rsidP="00107A29">
            <w:pPr>
              <w:jc w:val="right"/>
              <w:rPr>
                <w:sz w:val="16"/>
                <w:szCs w:val="16"/>
                <w:highlight w:val="yellow"/>
              </w:rPr>
            </w:pPr>
            <w:r w:rsidRPr="00FA5548">
              <w:rPr>
                <w:sz w:val="16"/>
                <w:szCs w:val="16"/>
                <w:highlight w:val="yellow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FA5548" w:rsidRDefault="00107A29" w:rsidP="00107A29">
            <w:pPr>
              <w:jc w:val="right"/>
              <w:rPr>
                <w:sz w:val="16"/>
                <w:szCs w:val="16"/>
                <w:highlight w:val="yellow"/>
              </w:rPr>
            </w:pPr>
            <w:r w:rsidRPr="00FA5548">
              <w:rPr>
                <w:sz w:val="16"/>
                <w:szCs w:val="16"/>
                <w:highlight w:val="yellow"/>
              </w:rPr>
              <w:t>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 </w:t>
            </w:r>
          </w:p>
        </w:tc>
      </w:tr>
      <w:tr w:rsidR="00107A29" w:rsidRPr="00107A29" w:rsidTr="00DC279A">
        <w:trPr>
          <w:trHeight w:val="492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 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 xml:space="preserve">Основное мероприятие </w:t>
            </w:r>
            <w:proofErr w:type="gramStart"/>
            <w:r w:rsidRPr="00107A29">
              <w:rPr>
                <w:sz w:val="16"/>
                <w:szCs w:val="16"/>
              </w:rPr>
              <w:t>3.Мероприятия  по</w:t>
            </w:r>
            <w:proofErr w:type="gramEnd"/>
            <w:r w:rsidRPr="00107A29">
              <w:rPr>
                <w:sz w:val="16"/>
                <w:szCs w:val="16"/>
              </w:rPr>
              <w:t xml:space="preserve"> реализации проектов по поддержке местных инициатив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b/>
                <w:bCs/>
                <w:sz w:val="16"/>
                <w:szCs w:val="16"/>
              </w:rPr>
            </w:pPr>
            <w:r w:rsidRPr="00107A29">
              <w:rPr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b/>
                <w:bCs/>
                <w:sz w:val="16"/>
                <w:szCs w:val="16"/>
              </w:rPr>
            </w:pPr>
            <w:r w:rsidRPr="00107A29">
              <w:rPr>
                <w:b/>
                <w:bCs/>
                <w:sz w:val="16"/>
                <w:szCs w:val="16"/>
              </w:rPr>
              <w:t>6 229,85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b/>
                <w:bCs/>
                <w:sz w:val="16"/>
                <w:szCs w:val="16"/>
              </w:rPr>
            </w:pPr>
            <w:r w:rsidRPr="00107A29">
              <w:rPr>
                <w:b/>
                <w:bCs/>
                <w:sz w:val="16"/>
                <w:szCs w:val="16"/>
              </w:rPr>
              <w:t>5 858,02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b/>
                <w:bCs/>
                <w:sz w:val="16"/>
                <w:szCs w:val="16"/>
              </w:rPr>
            </w:pPr>
            <w:r w:rsidRPr="00107A29">
              <w:rPr>
                <w:b/>
                <w:bCs/>
                <w:sz w:val="16"/>
                <w:szCs w:val="16"/>
              </w:rPr>
              <w:t>94,03%</w:t>
            </w:r>
          </w:p>
        </w:tc>
        <w:tc>
          <w:tcPr>
            <w:tcW w:w="24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 xml:space="preserve">Количество реализованных </w:t>
            </w:r>
            <w:proofErr w:type="spellStart"/>
            <w:proofErr w:type="gramStart"/>
            <w:r w:rsidRPr="00107A29">
              <w:rPr>
                <w:sz w:val="16"/>
                <w:szCs w:val="16"/>
              </w:rPr>
              <w:t>проектов,ед</w:t>
            </w:r>
            <w:proofErr w:type="spellEnd"/>
            <w:r w:rsidRPr="00107A29">
              <w:rPr>
                <w:sz w:val="16"/>
                <w:szCs w:val="16"/>
              </w:rPr>
              <w:t>.</w:t>
            </w:r>
            <w:proofErr w:type="gramEnd"/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1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1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100%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 xml:space="preserve">Комитет по развитию городского хозяйства </w:t>
            </w:r>
            <w:proofErr w:type="gramStart"/>
            <w:r w:rsidRPr="00107A29">
              <w:rPr>
                <w:sz w:val="16"/>
                <w:szCs w:val="16"/>
              </w:rPr>
              <w:t>Администрации</w:t>
            </w:r>
            <w:proofErr w:type="gramEnd"/>
            <w:r w:rsidRPr="00107A29">
              <w:rPr>
                <w:sz w:val="16"/>
                <w:szCs w:val="16"/>
              </w:rPr>
              <w:t xml:space="preserve"> ЗАТО г. Североморск (МКУ "ГЦ ЖКХ ЗАТО г. Североморск")</w:t>
            </w:r>
          </w:p>
        </w:tc>
      </w:tr>
      <w:tr w:rsidR="00107A29" w:rsidRPr="00107A29" w:rsidTr="00DC279A">
        <w:trPr>
          <w:trHeight w:val="492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МБ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4 229,85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3 878,02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91,68%</w:t>
            </w: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</w:tr>
      <w:tr w:rsidR="00107A29" w:rsidRPr="00107A29" w:rsidTr="00DC279A">
        <w:trPr>
          <w:trHeight w:val="492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ОБ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2 000,00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1 980,00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99,00%</w:t>
            </w: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</w:tr>
      <w:tr w:rsidR="00107A29" w:rsidRPr="00107A29" w:rsidTr="00DC279A">
        <w:trPr>
          <w:trHeight w:val="492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ФБ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0,00%</w:t>
            </w: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</w:tr>
      <w:tr w:rsidR="00107A29" w:rsidRPr="00107A29" w:rsidTr="00DC279A">
        <w:trPr>
          <w:trHeight w:val="49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3.1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 xml:space="preserve">Освещение лыжной трассы на </w:t>
            </w:r>
            <w:proofErr w:type="spellStart"/>
            <w:r w:rsidRPr="00107A29">
              <w:rPr>
                <w:sz w:val="16"/>
                <w:szCs w:val="16"/>
              </w:rPr>
              <w:t>ул.Восточная</w:t>
            </w:r>
            <w:proofErr w:type="spellEnd"/>
            <w:r w:rsidRPr="00107A29">
              <w:rPr>
                <w:sz w:val="16"/>
                <w:szCs w:val="16"/>
              </w:rPr>
              <w:t xml:space="preserve"> в </w:t>
            </w:r>
            <w:proofErr w:type="spellStart"/>
            <w:r w:rsidRPr="00107A29">
              <w:rPr>
                <w:sz w:val="16"/>
                <w:szCs w:val="16"/>
              </w:rPr>
              <w:t>г.Североморске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b/>
                <w:bCs/>
                <w:sz w:val="16"/>
                <w:szCs w:val="16"/>
              </w:rPr>
            </w:pPr>
            <w:r w:rsidRPr="00107A29">
              <w:rPr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6 229,85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5 858,02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94,03%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 xml:space="preserve">Площадь благоустроенной территории, </w:t>
            </w:r>
            <w:proofErr w:type="spellStart"/>
            <w:r w:rsidRPr="00107A29">
              <w:rPr>
                <w:sz w:val="16"/>
                <w:szCs w:val="16"/>
              </w:rPr>
              <w:t>кв.м</w:t>
            </w:r>
            <w:proofErr w:type="spellEnd"/>
            <w:r w:rsidRPr="00107A29">
              <w:rPr>
                <w:sz w:val="16"/>
                <w:szCs w:val="16"/>
              </w:rPr>
              <w:t>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201 000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201000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100%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 xml:space="preserve">Комитет по развитию городского хозяйства </w:t>
            </w:r>
            <w:proofErr w:type="gramStart"/>
            <w:r w:rsidRPr="00107A29">
              <w:rPr>
                <w:sz w:val="16"/>
                <w:szCs w:val="16"/>
              </w:rPr>
              <w:t>Администрации</w:t>
            </w:r>
            <w:proofErr w:type="gramEnd"/>
            <w:r w:rsidRPr="00107A29">
              <w:rPr>
                <w:sz w:val="16"/>
                <w:szCs w:val="16"/>
              </w:rPr>
              <w:t xml:space="preserve"> ЗАТО г. Североморск (МКУ "ГЦ ЖКХ ЗАТО г. Североморск")</w:t>
            </w:r>
          </w:p>
        </w:tc>
      </w:tr>
      <w:tr w:rsidR="00107A29" w:rsidRPr="00107A29" w:rsidTr="00DC279A">
        <w:trPr>
          <w:trHeight w:val="49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МБ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4 229,85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3 878,02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91,68%</w:t>
            </w: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</w:tr>
      <w:tr w:rsidR="00107A29" w:rsidRPr="00107A29" w:rsidTr="00DC279A">
        <w:trPr>
          <w:trHeight w:val="49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ОБ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2 000,00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1980,00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99,00%</w:t>
            </w: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</w:tr>
      <w:tr w:rsidR="00107A29" w:rsidRPr="00107A29" w:rsidTr="00FA5548">
        <w:trPr>
          <w:trHeight w:val="414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ФБ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0,00%</w:t>
            </w: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</w:tr>
      <w:tr w:rsidR="00107A29" w:rsidRPr="00107A29" w:rsidTr="00DC279A">
        <w:trPr>
          <w:trHeight w:val="49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 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107A29">
            <w:pPr>
              <w:rPr>
                <w:b/>
                <w:bCs/>
                <w:sz w:val="16"/>
                <w:szCs w:val="16"/>
              </w:rPr>
            </w:pPr>
            <w:r w:rsidRPr="00107A29">
              <w:rPr>
                <w:b/>
                <w:bCs/>
                <w:sz w:val="16"/>
                <w:szCs w:val="16"/>
              </w:rPr>
              <w:t>Итого по задаче 4: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b/>
                <w:bCs/>
                <w:sz w:val="16"/>
                <w:szCs w:val="16"/>
              </w:rPr>
            </w:pPr>
            <w:r w:rsidRPr="00107A29">
              <w:rPr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b/>
                <w:bCs/>
                <w:sz w:val="16"/>
                <w:szCs w:val="16"/>
              </w:rPr>
            </w:pPr>
            <w:r w:rsidRPr="00107A29">
              <w:rPr>
                <w:b/>
                <w:bCs/>
                <w:sz w:val="16"/>
                <w:szCs w:val="16"/>
              </w:rPr>
              <w:t>6 229,85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b/>
                <w:bCs/>
                <w:sz w:val="16"/>
                <w:szCs w:val="16"/>
              </w:rPr>
            </w:pPr>
            <w:r w:rsidRPr="00107A29">
              <w:rPr>
                <w:b/>
                <w:bCs/>
                <w:sz w:val="16"/>
                <w:szCs w:val="16"/>
              </w:rPr>
              <w:t>5 858,02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b/>
                <w:bCs/>
                <w:sz w:val="16"/>
                <w:szCs w:val="16"/>
              </w:rPr>
            </w:pPr>
            <w:r w:rsidRPr="00107A29">
              <w:rPr>
                <w:b/>
                <w:bCs/>
                <w:sz w:val="16"/>
                <w:szCs w:val="16"/>
              </w:rPr>
              <w:t>94,03%</w:t>
            </w:r>
          </w:p>
        </w:tc>
        <w:tc>
          <w:tcPr>
            <w:tcW w:w="708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 </w:t>
            </w:r>
          </w:p>
        </w:tc>
      </w:tr>
      <w:tr w:rsidR="00107A29" w:rsidRPr="00107A29" w:rsidTr="00FA5548">
        <w:trPr>
          <w:trHeight w:val="49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МБ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b/>
                <w:bCs/>
                <w:sz w:val="16"/>
                <w:szCs w:val="16"/>
              </w:rPr>
            </w:pPr>
            <w:r w:rsidRPr="00107A29">
              <w:rPr>
                <w:b/>
                <w:bCs/>
                <w:sz w:val="16"/>
                <w:szCs w:val="16"/>
              </w:rPr>
              <w:t>4 229,85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b/>
                <w:bCs/>
                <w:sz w:val="16"/>
                <w:szCs w:val="16"/>
              </w:rPr>
            </w:pPr>
            <w:r w:rsidRPr="00107A29">
              <w:rPr>
                <w:b/>
                <w:bCs/>
                <w:sz w:val="16"/>
                <w:szCs w:val="16"/>
              </w:rPr>
              <w:t>3 878,02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b/>
                <w:bCs/>
                <w:sz w:val="16"/>
                <w:szCs w:val="16"/>
              </w:rPr>
            </w:pPr>
            <w:r w:rsidRPr="00107A29">
              <w:rPr>
                <w:b/>
                <w:bCs/>
                <w:sz w:val="16"/>
                <w:szCs w:val="16"/>
              </w:rPr>
              <w:t>91,68%</w:t>
            </w:r>
          </w:p>
        </w:tc>
        <w:tc>
          <w:tcPr>
            <w:tcW w:w="7087" w:type="dxa"/>
            <w:gridSpan w:val="5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</w:tr>
      <w:tr w:rsidR="00107A29" w:rsidRPr="00107A29" w:rsidTr="00FA5548">
        <w:trPr>
          <w:trHeight w:val="49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ОБ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b/>
                <w:bCs/>
                <w:sz w:val="16"/>
                <w:szCs w:val="16"/>
              </w:rPr>
            </w:pPr>
            <w:r w:rsidRPr="00107A29">
              <w:rPr>
                <w:b/>
                <w:bCs/>
                <w:sz w:val="16"/>
                <w:szCs w:val="16"/>
              </w:rPr>
              <w:t>2 000,00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b/>
                <w:bCs/>
                <w:sz w:val="16"/>
                <w:szCs w:val="16"/>
              </w:rPr>
            </w:pPr>
            <w:r w:rsidRPr="00107A29">
              <w:rPr>
                <w:b/>
                <w:bCs/>
                <w:sz w:val="16"/>
                <w:szCs w:val="16"/>
              </w:rPr>
              <w:t>1 980,00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b/>
                <w:bCs/>
                <w:sz w:val="16"/>
                <w:szCs w:val="16"/>
              </w:rPr>
            </w:pPr>
            <w:r w:rsidRPr="00107A29">
              <w:rPr>
                <w:b/>
                <w:bCs/>
                <w:sz w:val="16"/>
                <w:szCs w:val="16"/>
              </w:rPr>
              <w:t>99,00%</w:t>
            </w:r>
          </w:p>
        </w:tc>
        <w:tc>
          <w:tcPr>
            <w:tcW w:w="7087" w:type="dxa"/>
            <w:gridSpan w:val="5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</w:tr>
      <w:tr w:rsidR="00107A29" w:rsidRPr="00107A29" w:rsidTr="00FA5548">
        <w:trPr>
          <w:trHeight w:val="49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ФБ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b/>
                <w:bCs/>
                <w:sz w:val="16"/>
                <w:szCs w:val="16"/>
              </w:rPr>
            </w:pPr>
            <w:r w:rsidRPr="00107A29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b/>
                <w:bCs/>
                <w:sz w:val="16"/>
                <w:szCs w:val="16"/>
              </w:rPr>
            </w:pPr>
            <w:r w:rsidRPr="00107A29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b/>
                <w:bCs/>
                <w:sz w:val="16"/>
                <w:szCs w:val="16"/>
              </w:rPr>
            </w:pPr>
            <w:r w:rsidRPr="00107A29">
              <w:rPr>
                <w:b/>
                <w:bCs/>
                <w:sz w:val="16"/>
                <w:szCs w:val="16"/>
              </w:rPr>
              <w:t>0,00%</w:t>
            </w:r>
          </w:p>
        </w:tc>
        <w:tc>
          <w:tcPr>
            <w:tcW w:w="7087" w:type="dxa"/>
            <w:gridSpan w:val="5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</w:tr>
      <w:tr w:rsidR="00107A29" w:rsidRPr="00107A29" w:rsidTr="00FA5548">
        <w:trPr>
          <w:trHeight w:val="698"/>
        </w:trPr>
        <w:tc>
          <w:tcPr>
            <w:tcW w:w="1545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6F4218">
            <w:pPr>
              <w:rPr>
                <w:b/>
                <w:bCs/>
                <w:sz w:val="16"/>
                <w:szCs w:val="16"/>
              </w:rPr>
            </w:pPr>
            <w:r w:rsidRPr="00107A29">
              <w:rPr>
                <w:b/>
                <w:bCs/>
                <w:sz w:val="16"/>
                <w:szCs w:val="16"/>
              </w:rPr>
              <w:t xml:space="preserve">Задача 5. Обеспечение создания, содержания и развития на </w:t>
            </w:r>
            <w:proofErr w:type="gramStart"/>
            <w:r w:rsidRPr="00107A29">
              <w:rPr>
                <w:b/>
                <w:bCs/>
                <w:sz w:val="16"/>
                <w:szCs w:val="16"/>
              </w:rPr>
              <w:t>территории</w:t>
            </w:r>
            <w:proofErr w:type="gramEnd"/>
            <w:r w:rsidRPr="00107A29">
              <w:rPr>
                <w:b/>
                <w:bCs/>
                <w:sz w:val="16"/>
                <w:szCs w:val="16"/>
              </w:rPr>
              <w:t xml:space="preserve"> ЗАТО г.Североморск объектов для занятий массовым спортом и обеспечения д</w:t>
            </w:r>
            <w:r w:rsidR="006F4218">
              <w:rPr>
                <w:b/>
                <w:bCs/>
                <w:sz w:val="16"/>
                <w:szCs w:val="16"/>
              </w:rPr>
              <w:t>о</w:t>
            </w:r>
            <w:r w:rsidRPr="00107A29">
              <w:rPr>
                <w:b/>
                <w:bCs/>
                <w:sz w:val="16"/>
                <w:szCs w:val="16"/>
              </w:rPr>
              <w:t>суга детей в рамках формирования современной городской среды</w:t>
            </w:r>
          </w:p>
        </w:tc>
      </w:tr>
      <w:tr w:rsidR="00107A29" w:rsidRPr="00107A29" w:rsidTr="00FA5548">
        <w:trPr>
          <w:trHeight w:val="49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Основное мероприятие 4. Развитие и модернизация инфраструкту</w:t>
            </w:r>
            <w:r>
              <w:rPr>
                <w:sz w:val="16"/>
                <w:szCs w:val="16"/>
              </w:rPr>
              <w:t>р</w:t>
            </w:r>
            <w:r w:rsidRPr="00107A29">
              <w:rPr>
                <w:sz w:val="16"/>
                <w:szCs w:val="16"/>
              </w:rPr>
              <w:t>ы для занятий массовым</w:t>
            </w:r>
            <w:r>
              <w:rPr>
                <w:sz w:val="16"/>
                <w:szCs w:val="16"/>
              </w:rPr>
              <w:t xml:space="preserve"> </w:t>
            </w:r>
            <w:r w:rsidRPr="00107A29">
              <w:rPr>
                <w:sz w:val="16"/>
                <w:szCs w:val="16"/>
              </w:rPr>
              <w:t>спортом и обеспечения досуга в рамках формирования современной городской среды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2020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b/>
                <w:bCs/>
                <w:sz w:val="16"/>
                <w:szCs w:val="16"/>
              </w:rPr>
            </w:pPr>
            <w:r w:rsidRPr="00107A29">
              <w:rPr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b/>
                <w:bCs/>
                <w:sz w:val="16"/>
                <w:szCs w:val="16"/>
              </w:rPr>
            </w:pPr>
            <w:r w:rsidRPr="00107A29">
              <w:rPr>
                <w:b/>
                <w:bCs/>
                <w:sz w:val="16"/>
                <w:szCs w:val="16"/>
              </w:rPr>
              <w:t>2 922,08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b/>
                <w:bCs/>
                <w:sz w:val="16"/>
                <w:szCs w:val="16"/>
              </w:rPr>
            </w:pPr>
            <w:r w:rsidRPr="00107A29">
              <w:rPr>
                <w:b/>
                <w:bCs/>
                <w:sz w:val="16"/>
                <w:szCs w:val="16"/>
              </w:rPr>
              <w:t>2 922,08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100,00%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 xml:space="preserve">Количество реализованных </w:t>
            </w:r>
            <w:proofErr w:type="spellStart"/>
            <w:proofErr w:type="gramStart"/>
            <w:r w:rsidRPr="00107A29">
              <w:rPr>
                <w:sz w:val="16"/>
                <w:szCs w:val="16"/>
              </w:rPr>
              <w:t>проектов,ед</w:t>
            </w:r>
            <w:proofErr w:type="spellEnd"/>
            <w:r w:rsidRPr="00107A29">
              <w:rPr>
                <w:sz w:val="16"/>
                <w:szCs w:val="16"/>
              </w:rPr>
              <w:t>.</w:t>
            </w:r>
            <w:proofErr w:type="gram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100%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 xml:space="preserve">Комитет по развитию городского хозяйства </w:t>
            </w:r>
            <w:proofErr w:type="gramStart"/>
            <w:r w:rsidRPr="00107A29">
              <w:rPr>
                <w:sz w:val="16"/>
                <w:szCs w:val="16"/>
              </w:rPr>
              <w:t>Администрации</w:t>
            </w:r>
            <w:proofErr w:type="gramEnd"/>
            <w:r w:rsidRPr="00107A29">
              <w:rPr>
                <w:sz w:val="16"/>
                <w:szCs w:val="16"/>
              </w:rPr>
              <w:t xml:space="preserve"> ЗАТО г. Североморск (МКУ "ГЦ ЖКХ ЗАТО г. Североморск")</w:t>
            </w:r>
          </w:p>
        </w:tc>
      </w:tr>
      <w:tr w:rsidR="00107A29" w:rsidRPr="00107A29" w:rsidTr="00FA5548">
        <w:trPr>
          <w:trHeight w:val="45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МБ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2 922,08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2 922,08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100,00%</w:t>
            </w: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</w:tr>
      <w:tr w:rsidR="00107A29" w:rsidRPr="00107A29" w:rsidTr="00DC279A">
        <w:trPr>
          <w:trHeight w:val="374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ОБ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0,00%</w:t>
            </w: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</w:tr>
      <w:tr w:rsidR="00107A29" w:rsidRPr="00107A29" w:rsidTr="00DC279A">
        <w:trPr>
          <w:trHeight w:val="407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ФБ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0,00%</w:t>
            </w: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</w:tr>
      <w:tr w:rsidR="00107A29" w:rsidRPr="00107A29" w:rsidTr="00DC279A">
        <w:trPr>
          <w:trHeight w:val="492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4.2.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 xml:space="preserve">Устройство детской площадки в районе д.№№ 5,6,7,8 по </w:t>
            </w:r>
            <w:proofErr w:type="spellStart"/>
            <w:r w:rsidRPr="00107A29">
              <w:rPr>
                <w:sz w:val="16"/>
                <w:szCs w:val="16"/>
              </w:rPr>
              <w:t>ул.Капитана</w:t>
            </w:r>
            <w:proofErr w:type="spellEnd"/>
            <w:r w:rsidRPr="00107A29">
              <w:rPr>
                <w:sz w:val="16"/>
                <w:szCs w:val="16"/>
              </w:rPr>
              <w:t xml:space="preserve"> </w:t>
            </w:r>
            <w:proofErr w:type="spellStart"/>
            <w:r w:rsidRPr="00107A29">
              <w:rPr>
                <w:sz w:val="16"/>
                <w:szCs w:val="16"/>
              </w:rPr>
              <w:t>Елькина</w:t>
            </w:r>
            <w:proofErr w:type="spellEnd"/>
            <w:r w:rsidRPr="00107A29">
              <w:rPr>
                <w:sz w:val="16"/>
                <w:szCs w:val="16"/>
              </w:rPr>
              <w:t xml:space="preserve"> </w:t>
            </w:r>
            <w:r w:rsidRPr="00107A29">
              <w:rPr>
                <w:sz w:val="16"/>
                <w:szCs w:val="16"/>
              </w:rPr>
              <w:br/>
            </w:r>
            <w:proofErr w:type="spellStart"/>
            <w:r w:rsidRPr="00107A29">
              <w:rPr>
                <w:sz w:val="16"/>
                <w:szCs w:val="16"/>
              </w:rPr>
              <w:t>пгт</w:t>
            </w:r>
            <w:proofErr w:type="spellEnd"/>
            <w:r w:rsidRPr="00107A29">
              <w:rPr>
                <w:sz w:val="16"/>
                <w:szCs w:val="16"/>
              </w:rPr>
              <w:t xml:space="preserve"> Сафонова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2020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b/>
                <w:bCs/>
                <w:sz w:val="16"/>
                <w:szCs w:val="16"/>
              </w:rPr>
            </w:pPr>
            <w:r w:rsidRPr="00107A29">
              <w:rPr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1 115,77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1 115,77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100,00%</w:t>
            </w:r>
          </w:p>
        </w:tc>
        <w:tc>
          <w:tcPr>
            <w:tcW w:w="24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 xml:space="preserve">Количество </w:t>
            </w:r>
            <w:proofErr w:type="spellStart"/>
            <w:proofErr w:type="gramStart"/>
            <w:r w:rsidRPr="00107A29">
              <w:rPr>
                <w:sz w:val="16"/>
                <w:szCs w:val="16"/>
              </w:rPr>
              <w:t>объектов,ед</w:t>
            </w:r>
            <w:proofErr w:type="spellEnd"/>
            <w:r w:rsidRPr="00107A29">
              <w:rPr>
                <w:sz w:val="16"/>
                <w:szCs w:val="16"/>
              </w:rPr>
              <w:t>.</w:t>
            </w:r>
            <w:proofErr w:type="gramEnd"/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1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1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100%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 xml:space="preserve">Комитет по развитию городского хозяйства </w:t>
            </w:r>
            <w:proofErr w:type="gramStart"/>
            <w:r w:rsidRPr="00107A29">
              <w:rPr>
                <w:sz w:val="16"/>
                <w:szCs w:val="16"/>
              </w:rPr>
              <w:t>Администрации</w:t>
            </w:r>
            <w:proofErr w:type="gramEnd"/>
            <w:r w:rsidRPr="00107A29">
              <w:rPr>
                <w:sz w:val="16"/>
                <w:szCs w:val="16"/>
              </w:rPr>
              <w:t xml:space="preserve"> ЗАТО г. Североморск (МКУ "ГЦ ЖКХ ЗАТО г. Североморск")</w:t>
            </w:r>
          </w:p>
        </w:tc>
      </w:tr>
      <w:tr w:rsidR="00107A29" w:rsidRPr="00107A29" w:rsidTr="00DC279A">
        <w:trPr>
          <w:trHeight w:val="492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МБ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1 115,77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1115,77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100,00%</w:t>
            </w: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</w:tr>
      <w:tr w:rsidR="00107A29" w:rsidRPr="00107A29" w:rsidTr="00DC279A">
        <w:trPr>
          <w:trHeight w:val="456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ОБ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0,00%</w:t>
            </w: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</w:tr>
      <w:tr w:rsidR="00107A29" w:rsidRPr="00107A29" w:rsidTr="00DC279A">
        <w:trPr>
          <w:trHeight w:val="406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ФБ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0,00%</w:t>
            </w: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</w:tr>
      <w:tr w:rsidR="00107A29" w:rsidRPr="00107A29" w:rsidTr="00DC279A">
        <w:trPr>
          <w:trHeight w:val="49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4.3.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 xml:space="preserve">Устройство детской площадки в районе д.№№ 8,9,9а по </w:t>
            </w:r>
            <w:proofErr w:type="spellStart"/>
            <w:r w:rsidRPr="00107A29">
              <w:rPr>
                <w:sz w:val="16"/>
                <w:szCs w:val="16"/>
              </w:rPr>
              <w:t>ул.Героев</w:t>
            </w:r>
            <w:proofErr w:type="spellEnd"/>
            <w:r w:rsidRPr="00107A29">
              <w:rPr>
                <w:sz w:val="16"/>
                <w:szCs w:val="16"/>
              </w:rPr>
              <w:t xml:space="preserve"> -</w:t>
            </w:r>
            <w:proofErr w:type="spellStart"/>
            <w:proofErr w:type="gramStart"/>
            <w:r w:rsidRPr="00107A29">
              <w:rPr>
                <w:sz w:val="16"/>
                <w:szCs w:val="16"/>
              </w:rPr>
              <w:t>Североморцев,н.п</w:t>
            </w:r>
            <w:proofErr w:type="spellEnd"/>
            <w:r w:rsidRPr="00107A29">
              <w:rPr>
                <w:sz w:val="16"/>
                <w:szCs w:val="16"/>
              </w:rPr>
              <w:t>.</w:t>
            </w:r>
            <w:proofErr w:type="gramEnd"/>
            <w:r w:rsidRPr="00107A29">
              <w:rPr>
                <w:sz w:val="16"/>
                <w:szCs w:val="16"/>
              </w:rPr>
              <w:t xml:space="preserve"> Североморск-3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2020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b/>
                <w:bCs/>
                <w:sz w:val="16"/>
                <w:szCs w:val="16"/>
              </w:rPr>
            </w:pPr>
            <w:r w:rsidRPr="00107A29">
              <w:rPr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1 523,35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1 523,35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100,00%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 xml:space="preserve">Количество </w:t>
            </w:r>
            <w:proofErr w:type="spellStart"/>
            <w:proofErr w:type="gramStart"/>
            <w:r w:rsidRPr="00107A29">
              <w:rPr>
                <w:sz w:val="16"/>
                <w:szCs w:val="16"/>
              </w:rPr>
              <w:t>объектов,ед</w:t>
            </w:r>
            <w:proofErr w:type="spellEnd"/>
            <w:r w:rsidRPr="00107A29">
              <w:rPr>
                <w:sz w:val="16"/>
                <w:szCs w:val="16"/>
              </w:rPr>
              <w:t>.</w:t>
            </w:r>
            <w:proofErr w:type="gram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100%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 xml:space="preserve">Комитет по развитию городского хозяйства </w:t>
            </w:r>
            <w:proofErr w:type="gramStart"/>
            <w:r w:rsidRPr="00107A29">
              <w:rPr>
                <w:sz w:val="16"/>
                <w:szCs w:val="16"/>
              </w:rPr>
              <w:t>Администрации</w:t>
            </w:r>
            <w:proofErr w:type="gramEnd"/>
            <w:r w:rsidRPr="00107A29">
              <w:rPr>
                <w:sz w:val="16"/>
                <w:szCs w:val="16"/>
              </w:rPr>
              <w:t xml:space="preserve"> ЗАТО г. Североморск (МКУ "ГЦ ЖКХ ЗАТО г. Североморск")</w:t>
            </w:r>
          </w:p>
        </w:tc>
      </w:tr>
      <w:tr w:rsidR="00107A29" w:rsidRPr="00107A29" w:rsidTr="00DC279A">
        <w:trPr>
          <w:trHeight w:val="49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МБ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1 523,35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1523,35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100,00%</w:t>
            </w: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</w:tr>
      <w:tr w:rsidR="00107A29" w:rsidRPr="00107A29" w:rsidTr="00DC279A">
        <w:trPr>
          <w:trHeight w:val="49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ОБ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0,00%</w:t>
            </w: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</w:tr>
      <w:tr w:rsidR="00107A29" w:rsidRPr="00107A29" w:rsidTr="00DC279A">
        <w:trPr>
          <w:trHeight w:val="49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ФБ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0,00%</w:t>
            </w: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</w:tr>
      <w:tr w:rsidR="00107A29" w:rsidRPr="00107A29" w:rsidTr="00DC279A">
        <w:trPr>
          <w:trHeight w:val="49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4.4.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 xml:space="preserve">Устройство детской площадки в районе д.№24 а, по </w:t>
            </w:r>
            <w:proofErr w:type="spellStart"/>
            <w:proofErr w:type="gramStart"/>
            <w:r w:rsidRPr="00107A29">
              <w:rPr>
                <w:sz w:val="16"/>
                <w:szCs w:val="16"/>
              </w:rPr>
              <w:t>ул.Гвардейская</w:t>
            </w:r>
            <w:proofErr w:type="spellEnd"/>
            <w:r w:rsidRPr="00107A29">
              <w:rPr>
                <w:sz w:val="16"/>
                <w:szCs w:val="16"/>
              </w:rPr>
              <w:t xml:space="preserve"> ,</w:t>
            </w:r>
            <w:proofErr w:type="gramEnd"/>
            <w:r w:rsidRPr="00107A29">
              <w:rPr>
                <w:sz w:val="16"/>
                <w:szCs w:val="16"/>
              </w:rPr>
              <w:t xml:space="preserve"> г.Североморск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2020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b/>
                <w:bCs/>
                <w:sz w:val="16"/>
                <w:szCs w:val="16"/>
              </w:rPr>
            </w:pPr>
            <w:r w:rsidRPr="00107A29">
              <w:rPr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282,96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282,96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100,00%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Количество объектов,</w:t>
            </w:r>
            <w:r>
              <w:rPr>
                <w:sz w:val="16"/>
                <w:szCs w:val="16"/>
              </w:rPr>
              <w:t xml:space="preserve"> </w:t>
            </w:r>
            <w:r w:rsidRPr="00107A29">
              <w:rPr>
                <w:sz w:val="16"/>
                <w:szCs w:val="16"/>
              </w:rPr>
              <w:t>ед.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 </w:t>
            </w:r>
            <w:r w:rsidR="002E3722">
              <w:rPr>
                <w:sz w:val="16"/>
                <w:szCs w:val="16"/>
              </w:rPr>
              <w:t>100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 xml:space="preserve">Комитет по развитию городского хозяйства </w:t>
            </w:r>
            <w:proofErr w:type="gramStart"/>
            <w:r w:rsidRPr="00107A29">
              <w:rPr>
                <w:sz w:val="16"/>
                <w:szCs w:val="16"/>
              </w:rPr>
              <w:t>Администрации</w:t>
            </w:r>
            <w:proofErr w:type="gramEnd"/>
            <w:r w:rsidRPr="00107A29">
              <w:rPr>
                <w:sz w:val="16"/>
                <w:szCs w:val="16"/>
              </w:rPr>
              <w:t xml:space="preserve"> ЗАТО г. Североморск (МКУ "ГЦ ЖКХ ЗАТО г. Североморск")</w:t>
            </w:r>
          </w:p>
        </w:tc>
      </w:tr>
      <w:tr w:rsidR="00107A29" w:rsidRPr="00107A29" w:rsidTr="00DC279A">
        <w:trPr>
          <w:trHeight w:val="49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МБ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282,96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282,96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100,00%</w:t>
            </w: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</w:tr>
      <w:tr w:rsidR="00107A29" w:rsidRPr="00107A29" w:rsidTr="00DC279A">
        <w:trPr>
          <w:trHeight w:val="33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ОБ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0,00%</w:t>
            </w: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</w:tr>
      <w:tr w:rsidR="00107A29" w:rsidRPr="00107A29" w:rsidTr="002E3722">
        <w:trPr>
          <w:trHeight w:val="412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ФБ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0,00%</w:t>
            </w: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</w:tr>
      <w:tr w:rsidR="00107A29" w:rsidRPr="00107A29" w:rsidTr="002E3722">
        <w:trPr>
          <w:trHeight w:val="418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 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107A29">
            <w:pPr>
              <w:rPr>
                <w:b/>
                <w:bCs/>
                <w:sz w:val="16"/>
                <w:szCs w:val="16"/>
              </w:rPr>
            </w:pPr>
            <w:r w:rsidRPr="00107A29">
              <w:rPr>
                <w:b/>
                <w:bCs/>
                <w:sz w:val="16"/>
                <w:szCs w:val="16"/>
              </w:rPr>
              <w:t>Итого по задаче 5: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2020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b/>
                <w:bCs/>
                <w:sz w:val="16"/>
                <w:szCs w:val="16"/>
              </w:rPr>
            </w:pPr>
            <w:r w:rsidRPr="00107A29">
              <w:rPr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b/>
                <w:bCs/>
                <w:sz w:val="16"/>
                <w:szCs w:val="16"/>
              </w:rPr>
            </w:pPr>
            <w:r w:rsidRPr="00107A29">
              <w:rPr>
                <w:b/>
                <w:bCs/>
                <w:sz w:val="16"/>
                <w:szCs w:val="16"/>
              </w:rPr>
              <w:t>2 922,08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b/>
                <w:bCs/>
                <w:sz w:val="16"/>
                <w:szCs w:val="16"/>
              </w:rPr>
            </w:pPr>
            <w:r w:rsidRPr="00107A29">
              <w:rPr>
                <w:b/>
                <w:bCs/>
                <w:sz w:val="16"/>
                <w:szCs w:val="16"/>
              </w:rPr>
              <w:t>2 922,08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100,00%</w:t>
            </w:r>
          </w:p>
        </w:tc>
        <w:tc>
          <w:tcPr>
            <w:tcW w:w="708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 </w:t>
            </w:r>
          </w:p>
        </w:tc>
      </w:tr>
      <w:tr w:rsidR="00107A29" w:rsidRPr="00107A29" w:rsidTr="002E3722">
        <w:trPr>
          <w:trHeight w:val="32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МБ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b/>
                <w:bCs/>
                <w:sz w:val="16"/>
                <w:szCs w:val="16"/>
              </w:rPr>
            </w:pPr>
            <w:r w:rsidRPr="00107A29">
              <w:rPr>
                <w:b/>
                <w:bCs/>
                <w:sz w:val="16"/>
                <w:szCs w:val="16"/>
              </w:rPr>
              <w:t>2 922,08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b/>
                <w:bCs/>
                <w:sz w:val="16"/>
                <w:szCs w:val="16"/>
              </w:rPr>
            </w:pPr>
            <w:r w:rsidRPr="00107A29">
              <w:rPr>
                <w:b/>
                <w:bCs/>
                <w:sz w:val="16"/>
                <w:szCs w:val="16"/>
              </w:rPr>
              <w:t>2 922,08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100,00%</w:t>
            </w:r>
          </w:p>
        </w:tc>
        <w:tc>
          <w:tcPr>
            <w:tcW w:w="7087" w:type="dxa"/>
            <w:gridSpan w:val="5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</w:tr>
      <w:tr w:rsidR="00107A29" w:rsidRPr="00107A29" w:rsidTr="002E3722">
        <w:trPr>
          <w:trHeight w:val="358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ОБ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b/>
                <w:bCs/>
                <w:sz w:val="16"/>
                <w:szCs w:val="16"/>
              </w:rPr>
            </w:pPr>
            <w:r w:rsidRPr="00107A29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b/>
                <w:bCs/>
                <w:sz w:val="16"/>
                <w:szCs w:val="16"/>
              </w:rPr>
            </w:pPr>
            <w:r w:rsidRPr="00107A29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0,00%</w:t>
            </w:r>
          </w:p>
        </w:tc>
        <w:tc>
          <w:tcPr>
            <w:tcW w:w="7087" w:type="dxa"/>
            <w:gridSpan w:val="5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</w:tr>
      <w:tr w:rsidR="00107A29" w:rsidRPr="00107A29" w:rsidTr="002E3722">
        <w:trPr>
          <w:trHeight w:val="40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ФБ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b/>
                <w:bCs/>
                <w:sz w:val="16"/>
                <w:szCs w:val="16"/>
              </w:rPr>
            </w:pPr>
            <w:r w:rsidRPr="00107A29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b/>
                <w:bCs/>
                <w:sz w:val="16"/>
                <w:szCs w:val="16"/>
              </w:rPr>
            </w:pPr>
            <w:r w:rsidRPr="00107A29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0,00%</w:t>
            </w:r>
          </w:p>
        </w:tc>
        <w:tc>
          <w:tcPr>
            <w:tcW w:w="7087" w:type="dxa"/>
            <w:gridSpan w:val="5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</w:tr>
      <w:tr w:rsidR="00107A29" w:rsidRPr="00107A29" w:rsidTr="002E3722">
        <w:trPr>
          <w:trHeight w:val="42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 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107A29">
            <w:pPr>
              <w:rPr>
                <w:b/>
                <w:bCs/>
                <w:sz w:val="16"/>
                <w:szCs w:val="16"/>
              </w:rPr>
            </w:pPr>
            <w:r w:rsidRPr="00107A29">
              <w:rPr>
                <w:b/>
                <w:bCs/>
                <w:sz w:val="16"/>
                <w:szCs w:val="16"/>
              </w:rPr>
              <w:t>Всего по программе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20</w:t>
            </w:r>
            <w:r>
              <w:rPr>
                <w:sz w:val="16"/>
                <w:szCs w:val="16"/>
              </w:rPr>
              <w:t>20</w:t>
            </w:r>
            <w:r w:rsidRPr="00107A29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b/>
                <w:bCs/>
                <w:sz w:val="16"/>
                <w:szCs w:val="16"/>
              </w:rPr>
            </w:pPr>
            <w:r w:rsidRPr="00107A29">
              <w:rPr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0544ED">
            <w:pPr>
              <w:jc w:val="center"/>
              <w:rPr>
                <w:b/>
                <w:bCs/>
                <w:sz w:val="16"/>
                <w:szCs w:val="16"/>
              </w:rPr>
            </w:pPr>
            <w:r w:rsidRPr="00107A29">
              <w:rPr>
                <w:b/>
                <w:bCs/>
                <w:sz w:val="16"/>
                <w:szCs w:val="16"/>
              </w:rPr>
              <w:t>56 871,1</w:t>
            </w:r>
            <w:r w:rsidR="000544ED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0544ED">
            <w:pPr>
              <w:jc w:val="center"/>
              <w:rPr>
                <w:b/>
                <w:bCs/>
                <w:sz w:val="16"/>
                <w:szCs w:val="16"/>
              </w:rPr>
            </w:pPr>
            <w:r w:rsidRPr="00107A29">
              <w:rPr>
                <w:b/>
                <w:bCs/>
                <w:sz w:val="16"/>
                <w:szCs w:val="16"/>
              </w:rPr>
              <w:t>55 591,4</w:t>
            </w:r>
            <w:r w:rsidR="000544ED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97,75%</w:t>
            </w:r>
          </w:p>
        </w:tc>
        <w:tc>
          <w:tcPr>
            <w:tcW w:w="708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 </w:t>
            </w:r>
          </w:p>
        </w:tc>
      </w:tr>
      <w:tr w:rsidR="00107A29" w:rsidRPr="00107A29" w:rsidTr="002E3722">
        <w:trPr>
          <w:trHeight w:val="347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b/>
                <w:bCs/>
                <w:sz w:val="16"/>
                <w:szCs w:val="16"/>
              </w:rPr>
            </w:pPr>
            <w:r w:rsidRPr="00107A29">
              <w:rPr>
                <w:b/>
                <w:bCs/>
                <w:sz w:val="16"/>
                <w:szCs w:val="16"/>
              </w:rPr>
              <w:t>МБ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0544ED">
            <w:pPr>
              <w:jc w:val="center"/>
              <w:rPr>
                <w:b/>
                <w:bCs/>
                <w:sz w:val="16"/>
                <w:szCs w:val="16"/>
              </w:rPr>
            </w:pPr>
            <w:r w:rsidRPr="00107A29">
              <w:rPr>
                <w:b/>
                <w:bCs/>
                <w:sz w:val="16"/>
                <w:szCs w:val="16"/>
              </w:rPr>
              <w:t>16 871,1</w:t>
            </w:r>
            <w:r w:rsidR="000544ED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0544ED">
            <w:pPr>
              <w:jc w:val="center"/>
              <w:rPr>
                <w:b/>
                <w:bCs/>
                <w:sz w:val="16"/>
                <w:szCs w:val="16"/>
              </w:rPr>
            </w:pPr>
            <w:r w:rsidRPr="00107A29">
              <w:rPr>
                <w:b/>
                <w:bCs/>
                <w:sz w:val="16"/>
                <w:szCs w:val="16"/>
              </w:rPr>
              <w:t>16361,2</w:t>
            </w:r>
            <w:r w:rsidR="000544ED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96,98%</w:t>
            </w:r>
          </w:p>
        </w:tc>
        <w:tc>
          <w:tcPr>
            <w:tcW w:w="7087" w:type="dxa"/>
            <w:gridSpan w:val="5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</w:tr>
      <w:tr w:rsidR="00107A29" w:rsidRPr="00107A29" w:rsidTr="00DC279A">
        <w:trPr>
          <w:trHeight w:val="397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b/>
                <w:bCs/>
                <w:sz w:val="16"/>
                <w:szCs w:val="16"/>
              </w:rPr>
            </w:pPr>
            <w:r w:rsidRPr="00107A29">
              <w:rPr>
                <w:b/>
                <w:bCs/>
                <w:sz w:val="16"/>
                <w:szCs w:val="16"/>
              </w:rPr>
              <w:t>ОБ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b/>
                <w:bCs/>
                <w:sz w:val="16"/>
                <w:szCs w:val="16"/>
              </w:rPr>
            </w:pPr>
            <w:r w:rsidRPr="00107A29">
              <w:rPr>
                <w:b/>
                <w:bCs/>
                <w:sz w:val="16"/>
                <w:szCs w:val="16"/>
              </w:rPr>
              <w:t>40 000,00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b/>
                <w:bCs/>
                <w:sz w:val="16"/>
                <w:szCs w:val="16"/>
              </w:rPr>
            </w:pPr>
            <w:r w:rsidRPr="00107A29">
              <w:rPr>
                <w:b/>
                <w:bCs/>
                <w:sz w:val="16"/>
                <w:szCs w:val="16"/>
              </w:rPr>
              <w:t>39230,18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98,08%</w:t>
            </w:r>
          </w:p>
        </w:tc>
        <w:tc>
          <w:tcPr>
            <w:tcW w:w="7087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</w:tr>
      <w:tr w:rsidR="00107A29" w:rsidRPr="00107A29" w:rsidTr="00DC279A">
        <w:trPr>
          <w:trHeight w:val="319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b/>
                <w:bCs/>
                <w:sz w:val="16"/>
                <w:szCs w:val="16"/>
              </w:rPr>
            </w:pPr>
            <w:r w:rsidRPr="00107A29">
              <w:rPr>
                <w:b/>
                <w:bCs/>
                <w:sz w:val="16"/>
                <w:szCs w:val="16"/>
              </w:rPr>
              <w:t>ФБ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b/>
                <w:bCs/>
                <w:sz w:val="16"/>
                <w:szCs w:val="16"/>
              </w:rPr>
            </w:pPr>
            <w:r w:rsidRPr="00107A29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b/>
                <w:bCs/>
                <w:sz w:val="16"/>
                <w:szCs w:val="16"/>
              </w:rPr>
            </w:pPr>
            <w:r w:rsidRPr="00107A29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A29" w:rsidRPr="00107A29" w:rsidRDefault="00107A29" w:rsidP="00107A29">
            <w:pPr>
              <w:jc w:val="center"/>
              <w:rPr>
                <w:sz w:val="16"/>
                <w:szCs w:val="16"/>
              </w:rPr>
            </w:pPr>
            <w:r w:rsidRPr="00107A29">
              <w:rPr>
                <w:sz w:val="16"/>
                <w:szCs w:val="16"/>
              </w:rPr>
              <w:t>0,00%</w:t>
            </w:r>
          </w:p>
        </w:tc>
        <w:tc>
          <w:tcPr>
            <w:tcW w:w="7087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29" w:rsidRPr="00107A29" w:rsidRDefault="00107A29" w:rsidP="00107A29">
            <w:pPr>
              <w:rPr>
                <w:sz w:val="16"/>
                <w:szCs w:val="16"/>
              </w:rPr>
            </w:pPr>
          </w:p>
        </w:tc>
      </w:tr>
    </w:tbl>
    <w:p w:rsidR="00107A29" w:rsidRPr="00107A29" w:rsidRDefault="00107A29" w:rsidP="001D5C49">
      <w:pPr>
        <w:jc w:val="center"/>
        <w:rPr>
          <w:b/>
          <w:sz w:val="16"/>
          <w:szCs w:val="16"/>
        </w:rPr>
      </w:pPr>
    </w:p>
    <w:p w:rsidR="002F117E" w:rsidRPr="00C25CED" w:rsidRDefault="002F117E" w:rsidP="002F117E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25CED">
        <w:rPr>
          <w:rFonts w:ascii="Times New Roman" w:hAnsi="Times New Roman" w:cs="Times New Roman"/>
          <w:sz w:val="24"/>
          <w:szCs w:val="24"/>
        </w:rPr>
        <w:t>Оценка эффективности реализации подпрограммы</w:t>
      </w:r>
      <w:r w:rsidRPr="00C25CED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2F117E" w:rsidRPr="00C25CED" w:rsidRDefault="002F117E" w:rsidP="002F117E">
      <w:pPr>
        <w:pStyle w:val="ConsPlusNonformat"/>
        <w:widowControl/>
        <w:numPr>
          <w:ilvl w:val="0"/>
          <w:numId w:val="39"/>
        </w:numPr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25CED">
        <w:rPr>
          <w:rFonts w:ascii="Times New Roman" w:hAnsi="Times New Roman" w:cs="Times New Roman"/>
          <w:sz w:val="24"/>
          <w:szCs w:val="24"/>
        </w:rPr>
        <w:t>Оценка достижения плановых значений индикаторов</w:t>
      </w:r>
    </w:p>
    <w:tbl>
      <w:tblPr>
        <w:tblW w:w="11159" w:type="dxa"/>
        <w:tblInd w:w="3461" w:type="dxa"/>
        <w:tblLook w:val="04A0" w:firstRow="1" w:lastRow="0" w:firstColumn="1" w:lastColumn="0" w:noHBand="0" w:noVBand="1"/>
      </w:tblPr>
      <w:tblGrid>
        <w:gridCol w:w="960"/>
        <w:gridCol w:w="3442"/>
        <w:gridCol w:w="336"/>
        <w:gridCol w:w="6521"/>
      </w:tblGrid>
      <w:tr w:rsidR="00C25CED" w:rsidRPr="00C25CED" w:rsidTr="00A52642">
        <w:trPr>
          <w:trHeight w:val="315"/>
        </w:trPr>
        <w:tc>
          <w:tcPr>
            <w:tcW w:w="960" w:type="dxa"/>
            <w:vMerge w:val="restart"/>
            <w:shd w:val="clear" w:color="auto" w:fill="auto"/>
            <w:noWrap/>
            <w:vAlign w:val="center"/>
            <w:hideMark/>
          </w:tcPr>
          <w:p w:rsidR="002F117E" w:rsidRPr="00C25CED" w:rsidRDefault="002F117E" w:rsidP="00A52642">
            <w:pPr>
              <w:jc w:val="center"/>
              <w:rPr>
                <w:rFonts w:ascii="Calibri" w:hAnsi="Calibri"/>
              </w:rPr>
            </w:pPr>
            <w:r w:rsidRPr="00C25CED">
              <w:t>ДИП =</w:t>
            </w:r>
          </w:p>
        </w:tc>
        <w:tc>
          <w:tcPr>
            <w:tcW w:w="344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117E" w:rsidRPr="00C25CED" w:rsidRDefault="00C25CED" w:rsidP="00C25CED">
            <w:pPr>
              <w:jc w:val="center"/>
            </w:pPr>
            <w:r w:rsidRPr="00C25CED">
              <w:t>17,97</w:t>
            </w:r>
            <w:r w:rsidR="002F117E" w:rsidRPr="00C25CED">
              <w:t xml:space="preserve"> (степень решения задач)</w:t>
            </w:r>
          </w:p>
        </w:tc>
        <w:tc>
          <w:tcPr>
            <w:tcW w:w="236" w:type="dxa"/>
            <w:vMerge w:val="restart"/>
            <w:shd w:val="clear" w:color="auto" w:fill="auto"/>
            <w:noWrap/>
            <w:vAlign w:val="center"/>
            <w:hideMark/>
          </w:tcPr>
          <w:p w:rsidR="002F117E" w:rsidRPr="00C25CED" w:rsidRDefault="002F117E" w:rsidP="00A52642">
            <w:pPr>
              <w:rPr>
                <w:rFonts w:ascii="Calibri" w:hAnsi="Calibri"/>
              </w:rPr>
            </w:pPr>
            <w:r w:rsidRPr="00C25CED">
              <w:rPr>
                <w:rFonts w:ascii="Calibri" w:hAnsi="Calibri"/>
              </w:rPr>
              <w:t>=</w:t>
            </w:r>
          </w:p>
        </w:tc>
        <w:tc>
          <w:tcPr>
            <w:tcW w:w="6521" w:type="dxa"/>
            <w:vMerge w:val="restart"/>
            <w:shd w:val="clear" w:color="auto" w:fill="auto"/>
            <w:noWrap/>
            <w:vAlign w:val="center"/>
            <w:hideMark/>
          </w:tcPr>
          <w:p w:rsidR="002F117E" w:rsidRPr="00C25CED" w:rsidRDefault="00C25CED" w:rsidP="00C25CED">
            <w:pPr>
              <w:rPr>
                <w:rFonts w:ascii="Calibri" w:hAnsi="Calibri"/>
              </w:rPr>
            </w:pPr>
            <w:r w:rsidRPr="00C25CED">
              <w:rPr>
                <w:b/>
              </w:rPr>
              <w:t>0</w:t>
            </w:r>
            <w:r w:rsidR="00723ED7" w:rsidRPr="00C25CED">
              <w:rPr>
                <w:b/>
              </w:rPr>
              <w:t>,</w:t>
            </w:r>
            <w:r w:rsidRPr="00C25CED">
              <w:rPr>
                <w:b/>
              </w:rPr>
              <w:t>95</w:t>
            </w:r>
            <w:r w:rsidR="002F117E" w:rsidRPr="00C25CED">
              <w:rPr>
                <w:b/>
              </w:rPr>
              <w:t xml:space="preserve"> высокая результативность</w:t>
            </w:r>
          </w:p>
        </w:tc>
      </w:tr>
      <w:tr w:rsidR="002F117E" w:rsidRPr="00C25CED" w:rsidTr="00A52642">
        <w:trPr>
          <w:trHeight w:val="300"/>
        </w:trPr>
        <w:tc>
          <w:tcPr>
            <w:tcW w:w="960" w:type="dxa"/>
            <w:vMerge/>
            <w:vAlign w:val="center"/>
            <w:hideMark/>
          </w:tcPr>
          <w:p w:rsidR="002F117E" w:rsidRPr="00C25CED" w:rsidRDefault="002F117E" w:rsidP="00A52642">
            <w:pPr>
              <w:rPr>
                <w:rFonts w:ascii="Calibri" w:hAnsi="Calibri"/>
              </w:rPr>
            </w:pPr>
          </w:p>
        </w:tc>
        <w:tc>
          <w:tcPr>
            <w:tcW w:w="344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117E" w:rsidRPr="00C25CED" w:rsidRDefault="00C25CED" w:rsidP="00723ED7">
            <w:pPr>
              <w:jc w:val="center"/>
            </w:pPr>
            <w:r w:rsidRPr="00C25CED">
              <w:t>19</w:t>
            </w:r>
          </w:p>
        </w:tc>
        <w:tc>
          <w:tcPr>
            <w:tcW w:w="236" w:type="dxa"/>
            <w:vMerge/>
            <w:vAlign w:val="center"/>
            <w:hideMark/>
          </w:tcPr>
          <w:p w:rsidR="002F117E" w:rsidRPr="00C25CED" w:rsidRDefault="002F117E" w:rsidP="00A52642">
            <w:pPr>
              <w:rPr>
                <w:rFonts w:ascii="Calibri" w:hAnsi="Calibri"/>
              </w:rPr>
            </w:pPr>
          </w:p>
        </w:tc>
        <w:tc>
          <w:tcPr>
            <w:tcW w:w="6521" w:type="dxa"/>
            <w:vMerge/>
            <w:vAlign w:val="center"/>
            <w:hideMark/>
          </w:tcPr>
          <w:p w:rsidR="002F117E" w:rsidRPr="00C25CED" w:rsidRDefault="002F117E" w:rsidP="00A52642">
            <w:pPr>
              <w:rPr>
                <w:rFonts w:ascii="Calibri" w:hAnsi="Calibri"/>
              </w:rPr>
            </w:pPr>
          </w:p>
        </w:tc>
      </w:tr>
    </w:tbl>
    <w:p w:rsidR="002F117E" w:rsidRPr="00C25CED" w:rsidRDefault="002F117E" w:rsidP="002F117E">
      <w:pPr>
        <w:pStyle w:val="ConsPlusNonformat"/>
        <w:widowControl/>
        <w:numPr>
          <w:ilvl w:val="0"/>
          <w:numId w:val="39"/>
        </w:numPr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25CED">
        <w:rPr>
          <w:rFonts w:ascii="Times New Roman" w:hAnsi="Times New Roman" w:cs="Times New Roman"/>
          <w:sz w:val="24"/>
          <w:szCs w:val="24"/>
        </w:rPr>
        <w:t>Оценка полноты финансирования</w:t>
      </w:r>
      <w:r w:rsidRPr="00C25CED">
        <w:rPr>
          <w:rFonts w:ascii="Times New Roman" w:hAnsi="Times New Roman" w:cs="Times New Roman"/>
          <w:sz w:val="24"/>
          <w:szCs w:val="24"/>
          <w:lang w:val="en-US"/>
        </w:rPr>
        <w:t>:</w:t>
      </w:r>
      <w:r w:rsidRPr="00C25CED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2F117E" w:rsidRPr="00C25CED" w:rsidRDefault="002F117E" w:rsidP="002F117E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25CED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2F117E" w:rsidRPr="000E11DD" w:rsidRDefault="002F117E" w:rsidP="002F117E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E11DD">
        <w:rPr>
          <w:rFonts w:ascii="Times New Roman" w:hAnsi="Times New Roman" w:cs="Times New Roman"/>
          <w:sz w:val="24"/>
          <w:szCs w:val="24"/>
        </w:rPr>
        <w:t xml:space="preserve">                                         ПФ = </w:t>
      </w:r>
      <w:r w:rsidR="00494BF5" w:rsidRPr="000E11DD">
        <w:rPr>
          <w:rFonts w:ascii="Times New Roman" w:hAnsi="Times New Roman" w:cs="Times New Roman"/>
          <w:b/>
          <w:sz w:val="24"/>
          <w:szCs w:val="24"/>
        </w:rPr>
        <w:t>0</w:t>
      </w:r>
      <w:r w:rsidRPr="000E11DD">
        <w:rPr>
          <w:rFonts w:ascii="Times New Roman" w:hAnsi="Times New Roman" w:cs="Times New Roman"/>
          <w:b/>
          <w:sz w:val="24"/>
          <w:szCs w:val="24"/>
        </w:rPr>
        <w:t>,</w:t>
      </w:r>
      <w:r w:rsidR="00494BF5" w:rsidRPr="000E11DD">
        <w:rPr>
          <w:rFonts w:ascii="Times New Roman" w:hAnsi="Times New Roman" w:cs="Times New Roman"/>
          <w:b/>
          <w:sz w:val="24"/>
          <w:szCs w:val="24"/>
        </w:rPr>
        <w:t>9</w:t>
      </w:r>
      <w:r w:rsidR="00C25CED">
        <w:rPr>
          <w:rFonts w:ascii="Times New Roman" w:hAnsi="Times New Roman" w:cs="Times New Roman"/>
          <w:b/>
          <w:sz w:val="24"/>
          <w:szCs w:val="24"/>
        </w:rPr>
        <w:t xml:space="preserve">8 </w:t>
      </w:r>
      <w:r w:rsidRPr="000E11DD">
        <w:rPr>
          <w:rFonts w:ascii="Times New Roman" w:hAnsi="Times New Roman" w:cs="Times New Roman"/>
          <w:sz w:val="24"/>
          <w:szCs w:val="24"/>
        </w:rPr>
        <w:t xml:space="preserve">- </w:t>
      </w:r>
      <w:r w:rsidRPr="000E11DD">
        <w:rPr>
          <w:rFonts w:ascii="Times New Roman" w:hAnsi="Times New Roman" w:cs="Times New Roman"/>
          <w:b/>
          <w:sz w:val="24"/>
          <w:szCs w:val="24"/>
        </w:rPr>
        <w:t>полное финансирование</w:t>
      </w:r>
      <w:r w:rsidRPr="000E11DD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2F117E" w:rsidRPr="000E11DD" w:rsidRDefault="002F117E" w:rsidP="002F117E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E11DD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:rsidR="002F117E" w:rsidRPr="000E11DD" w:rsidRDefault="002F117E" w:rsidP="002F117E">
      <w:pPr>
        <w:pStyle w:val="a6"/>
        <w:widowControl w:val="0"/>
        <w:tabs>
          <w:tab w:val="left" w:pos="709"/>
        </w:tabs>
        <w:suppressAutoHyphens/>
        <w:spacing w:line="240" w:lineRule="auto"/>
        <w:ind w:firstLine="0"/>
        <w:jc w:val="center"/>
        <w:rPr>
          <w:b/>
          <w:sz w:val="24"/>
          <w:szCs w:val="24"/>
        </w:rPr>
      </w:pPr>
      <w:r w:rsidRPr="000E11DD">
        <w:rPr>
          <w:sz w:val="24"/>
          <w:szCs w:val="24"/>
        </w:rPr>
        <w:t xml:space="preserve"> </w:t>
      </w:r>
      <w:r w:rsidRPr="000E11DD">
        <w:rPr>
          <w:b/>
          <w:sz w:val="24"/>
          <w:szCs w:val="24"/>
        </w:rPr>
        <w:t>Общая оценка эффективности реализации подпрограммы - 5 высокий уровень эффективности</w:t>
      </w:r>
    </w:p>
    <w:p w:rsidR="002F117E" w:rsidRPr="000E11DD" w:rsidRDefault="002F117E" w:rsidP="002F117E">
      <w:pPr>
        <w:pStyle w:val="a6"/>
        <w:widowControl w:val="0"/>
        <w:tabs>
          <w:tab w:val="left" w:pos="709"/>
        </w:tabs>
        <w:suppressAutoHyphens/>
        <w:spacing w:line="240" w:lineRule="auto"/>
        <w:ind w:firstLine="0"/>
        <w:jc w:val="center"/>
        <w:rPr>
          <w:b/>
          <w:sz w:val="24"/>
          <w:szCs w:val="24"/>
        </w:rPr>
      </w:pPr>
    </w:p>
    <w:p w:rsidR="002F117E" w:rsidRPr="000E11DD" w:rsidRDefault="002F117E" w:rsidP="001D5C49">
      <w:pPr>
        <w:jc w:val="center"/>
        <w:rPr>
          <w:b/>
        </w:rPr>
      </w:pPr>
    </w:p>
    <w:p w:rsidR="0063788C" w:rsidRPr="000E11DD" w:rsidRDefault="0063788C" w:rsidP="001D5C49">
      <w:pPr>
        <w:jc w:val="center"/>
        <w:rPr>
          <w:b/>
          <w:sz w:val="16"/>
          <w:szCs w:val="16"/>
        </w:rPr>
      </w:pPr>
    </w:p>
    <w:p w:rsidR="00553EAF" w:rsidRPr="000E11DD" w:rsidRDefault="00553EAF" w:rsidP="00553EAF">
      <w:pPr>
        <w:autoSpaceDE w:val="0"/>
        <w:autoSpaceDN w:val="0"/>
        <w:adjustRightInd w:val="0"/>
        <w:jc w:val="center"/>
        <w:rPr>
          <w:b/>
          <w:bCs/>
          <w:sz w:val="23"/>
          <w:szCs w:val="23"/>
        </w:rPr>
        <w:sectPr w:rsidR="00553EAF" w:rsidRPr="000E11DD" w:rsidSect="001D7449"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:rsidR="00553EAF" w:rsidRPr="000E11DD" w:rsidRDefault="00553EAF" w:rsidP="00553EA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E11DD">
        <w:rPr>
          <w:b/>
          <w:sz w:val="28"/>
          <w:szCs w:val="28"/>
        </w:rPr>
        <w:lastRenderedPageBreak/>
        <w:t>9.</w:t>
      </w:r>
      <w:r w:rsidRPr="000E11DD">
        <w:rPr>
          <w:b/>
          <w:szCs w:val="28"/>
        </w:rPr>
        <w:t xml:space="preserve"> </w:t>
      </w:r>
      <w:r w:rsidRPr="000E11DD">
        <w:rPr>
          <w:b/>
          <w:sz w:val="28"/>
          <w:szCs w:val="28"/>
        </w:rPr>
        <w:t>Отчет о реализации мероприятий муниципальной программы</w:t>
      </w:r>
    </w:p>
    <w:p w:rsidR="00553EAF" w:rsidRPr="000E11DD" w:rsidRDefault="00553EAF" w:rsidP="00553EAF">
      <w:pPr>
        <w:autoSpaceDE w:val="0"/>
        <w:autoSpaceDN w:val="0"/>
        <w:adjustRightInd w:val="0"/>
        <w:jc w:val="center"/>
        <w:rPr>
          <w:b/>
          <w:sz w:val="28"/>
          <w:szCs w:val="28"/>
          <w:u w:val="single"/>
        </w:rPr>
      </w:pPr>
      <w:r w:rsidRPr="000E11DD">
        <w:rPr>
          <w:b/>
          <w:sz w:val="28"/>
          <w:szCs w:val="28"/>
        </w:rPr>
        <w:t xml:space="preserve"> </w:t>
      </w:r>
      <w:r w:rsidRPr="000E11DD">
        <w:rPr>
          <w:b/>
          <w:sz w:val="28"/>
          <w:szCs w:val="28"/>
          <w:u w:val="single"/>
        </w:rPr>
        <w:t xml:space="preserve">«Повышение безопасности дорожного движения и снижение дорожно-транспортного травматизма </w:t>
      </w:r>
      <w:proofErr w:type="gramStart"/>
      <w:r w:rsidRPr="000E11DD">
        <w:rPr>
          <w:b/>
          <w:sz w:val="28"/>
          <w:szCs w:val="28"/>
          <w:u w:val="single"/>
        </w:rPr>
        <w:t>в</w:t>
      </w:r>
      <w:proofErr w:type="gramEnd"/>
      <w:r w:rsidRPr="000E11DD">
        <w:rPr>
          <w:b/>
          <w:sz w:val="28"/>
          <w:szCs w:val="28"/>
          <w:u w:val="single"/>
        </w:rPr>
        <w:t xml:space="preserve"> ЗАТО г.Североморск» </w:t>
      </w:r>
    </w:p>
    <w:p w:rsidR="00C12750" w:rsidRPr="000E11DD" w:rsidRDefault="00553EAF" w:rsidP="00553EAF">
      <w:pPr>
        <w:jc w:val="center"/>
        <w:rPr>
          <w:b/>
          <w:sz w:val="28"/>
          <w:szCs w:val="28"/>
        </w:rPr>
      </w:pPr>
      <w:r w:rsidRPr="000E11DD">
        <w:rPr>
          <w:b/>
          <w:sz w:val="28"/>
          <w:szCs w:val="28"/>
          <w:u w:val="single"/>
        </w:rPr>
        <w:t>на 2018-2020 годы</w:t>
      </w:r>
    </w:p>
    <w:p w:rsidR="002153B6" w:rsidRPr="000E11DD" w:rsidRDefault="002153B6" w:rsidP="00553EAF">
      <w:pPr>
        <w:jc w:val="center"/>
        <w:rPr>
          <w:b/>
          <w:bCs/>
          <w:sz w:val="23"/>
          <w:szCs w:val="23"/>
        </w:rPr>
      </w:pPr>
    </w:p>
    <w:p w:rsidR="00553EAF" w:rsidRPr="000E11DD" w:rsidRDefault="00553EAF" w:rsidP="00553EAF">
      <w:pPr>
        <w:pStyle w:val="a6"/>
        <w:widowControl w:val="0"/>
        <w:tabs>
          <w:tab w:val="left" w:pos="709"/>
        </w:tabs>
        <w:suppressAutoHyphens/>
        <w:spacing w:line="240" w:lineRule="auto"/>
        <w:ind w:firstLine="709"/>
        <w:rPr>
          <w:b/>
          <w:bCs/>
          <w:sz w:val="24"/>
          <w:szCs w:val="24"/>
        </w:rPr>
      </w:pPr>
      <w:r w:rsidRPr="000E11DD">
        <w:rPr>
          <w:b/>
          <w:bCs/>
          <w:sz w:val="24"/>
          <w:szCs w:val="24"/>
        </w:rPr>
        <w:t>Заказчиком-координатором Программы является Комитет по развитию городского хозяйства.</w:t>
      </w:r>
    </w:p>
    <w:p w:rsidR="00553EAF" w:rsidRPr="000E11DD" w:rsidRDefault="00553EAF" w:rsidP="00553EAF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0E11DD">
        <w:rPr>
          <w:rFonts w:ascii="Times New Roman" w:hAnsi="Times New Roman" w:cs="Times New Roman"/>
          <w:b/>
          <w:bCs/>
          <w:color w:val="auto"/>
        </w:rPr>
        <w:t>Цель программы</w:t>
      </w:r>
      <w:r w:rsidRPr="000E11DD">
        <w:rPr>
          <w:i/>
          <w:color w:val="auto"/>
        </w:rPr>
        <w:t xml:space="preserve"> </w:t>
      </w:r>
      <w:r w:rsidRPr="000E11DD">
        <w:rPr>
          <w:color w:val="auto"/>
        </w:rPr>
        <w:t>–</w:t>
      </w:r>
      <w:r w:rsidRPr="000E11DD">
        <w:rPr>
          <w:i/>
          <w:color w:val="auto"/>
        </w:rPr>
        <w:t xml:space="preserve"> </w:t>
      </w:r>
      <w:r w:rsidRPr="000E11DD">
        <w:rPr>
          <w:rFonts w:ascii="Times New Roman" w:hAnsi="Times New Roman" w:cs="Times New Roman"/>
          <w:color w:val="auto"/>
        </w:rPr>
        <w:t xml:space="preserve">Совершенствование дорожных условий и создание безопасной обстановки для участников дорожного движения. </w:t>
      </w:r>
    </w:p>
    <w:p w:rsidR="00553EAF" w:rsidRPr="000E11DD" w:rsidRDefault="00553EAF" w:rsidP="00553EAF">
      <w:pPr>
        <w:pStyle w:val="Default"/>
        <w:ind w:firstLine="709"/>
        <w:jc w:val="both"/>
        <w:rPr>
          <w:color w:val="auto"/>
        </w:rPr>
      </w:pPr>
    </w:p>
    <w:p w:rsidR="00553EAF" w:rsidRPr="000E11DD" w:rsidRDefault="00553EAF" w:rsidP="00553EAF">
      <w:pPr>
        <w:autoSpaceDE w:val="0"/>
        <w:autoSpaceDN w:val="0"/>
        <w:adjustRightInd w:val="0"/>
        <w:ind w:firstLine="709"/>
        <w:jc w:val="both"/>
        <w:outlineLvl w:val="1"/>
        <w:rPr>
          <w:b/>
          <w:i/>
        </w:rPr>
      </w:pPr>
      <w:r w:rsidRPr="000E11DD">
        <w:rPr>
          <w:b/>
          <w:i/>
        </w:rPr>
        <w:t xml:space="preserve">Задачи программы: </w:t>
      </w:r>
    </w:p>
    <w:p w:rsidR="00FE5B0E" w:rsidRPr="000E11DD" w:rsidRDefault="00553EAF" w:rsidP="00FE5B0E">
      <w:pPr>
        <w:pStyle w:val="Default"/>
        <w:ind w:firstLine="709"/>
        <w:jc w:val="both"/>
        <w:rPr>
          <w:rFonts w:ascii="Times New Roman" w:hAnsi="Times New Roman" w:cs="Times New Roman"/>
          <w:color w:val="auto"/>
        </w:rPr>
      </w:pPr>
      <w:r w:rsidRPr="000E11DD">
        <w:rPr>
          <w:rFonts w:ascii="Times New Roman" w:hAnsi="Times New Roman" w:cs="Times New Roman"/>
          <w:color w:val="auto"/>
        </w:rPr>
        <w:t xml:space="preserve">1. </w:t>
      </w:r>
      <w:r w:rsidR="00FE5B0E" w:rsidRPr="000E11DD">
        <w:rPr>
          <w:rFonts w:ascii="Times New Roman" w:hAnsi="Times New Roman" w:cs="Times New Roman"/>
          <w:color w:val="auto"/>
        </w:rPr>
        <w:t xml:space="preserve">Совершенствование дорожных условий, обустройство системами видеонаблюдения улично-дорожной сети и улучшение организации дорожного движения; </w:t>
      </w:r>
    </w:p>
    <w:p w:rsidR="00FE5B0E" w:rsidRPr="000E11DD" w:rsidRDefault="00FE5B0E" w:rsidP="00FE5B0E">
      <w:pPr>
        <w:autoSpaceDE w:val="0"/>
        <w:autoSpaceDN w:val="0"/>
        <w:adjustRightInd w:val="0"/>
        <w:ind w:firstLine="709"/>
        <w:jc w:val="both"/>
      </w:pPr>
      <w:r w:rsidRPr="000E11DD">
        <w:t xml:space="preserve">2. Формирование безопасного поведения участников дорожного движения и предупреждение детского дорожно-транспортного травматизма; </w:t>
      </w:r>
    </w:p>
    <w:p w:rsidR="00FE5B0E" w:rsidRPr="000E11DD" w:rsidRDefault="00FE5B0E" w:rsidP="00FE5B0E">
      <w:pPr>
        <w:autoSpaceDE w:val="0"/>
        <w:autoSpaceDN w:val="0"/>
        <w:adjustRightInd w:val="0"/>
        <w:ind w:firstLine="709"/>
        <w:jc w:val="both"/>
      </w:pPr>
      <w:r w:rsidRPr="000E11DD">
        <w:t xml:space="preserve">3. Совершенствование системы управления обеспечением безопасности дорожного движения, дорожных условий и внедрение современных технических средств регулирования дорожного движения. </w:t>
      </w:r>
    </w:p>
    <w:p w:rsidR="00553EAF" w:rsidRPr="000E11DD" w:rsidRDefault="00553EAF" w:rsidP="00553EAF">
      <w:pPr>
        <w:pStyle w:val="Default"/>
        <w:ind w:firstLine="709"/>
        <w:jc w:val="both"/>
        <w:rPr>
          <w:rFonts w:ascii="Times New Roman" w:hAnsi="Times New Roman" w:cs="Times New Roman"/>
          <w:color w:val="auto"/>
        </w:rPr>
      </w:pPr>
    </w:p>
    <w:p w:rsidR="00553EAF" w:rsidRPr="000E11DD" w:rsidRDefault="00553EAF" w:rsidP="00553EAF">
      <w:pPr>
        <w:autoSpaceDE w:val="0"/>
        <w:autoSpaceDN w:val="0"/>
        <w:adjustRightInd w:val="0"/>
        <w:ind w:firstLine="709"/>
        <w:jc w:val="both"/>
        <w:outlineLvl w:val="1"/>
        <w:rPr>
          <w:b/>
          <w:i/>
        </w:rPr>
      </w:pPr>
      <w:r w:rsidRPr="000E11DD">
        <w:rPr>
          <w:b/>
          <w:i/>
        </w:rPr>
        <w:t>Ожидаемые конечные результаты реализации мероприятий программы:</w:t>
      </w:r>
    </w:p>
    <w:p w:rsidR="00C8394B" w:rsidRPr="000E11DD" w:rsidRDefault="00C8394B" w:rsidP="00C8394B">
      <w:pPr>
        <w:autoSpaceDE w:val="0"/>
        <w:autoSpaceDN w:val="0"/>
        <w:adjustRightInd w:val="0"/>
        <w:ind w:firstLine="709"/>
        <w:jc w:val="both"/>
      </w:pPr>
      <w:r w:rsidRPr="000E11DD">
        <w:t xml:space="preserve">Сокращение к 2020 году количества ДТП и лиц, погибших и травмированных в результате дорожно-транспортных происшествий на 5% по сравнению с аналогичными показателями 2017 года. </w:t>
      </w:r>
    </w:p>
    <w:p w:rsidR="00553EAF" w:rsidRPr="000E11DD" w:rsidRDefault="00553EAF" w:rsidP="00553EAF">
      <w:pPr>
        <w:autoSpaceDE w:val="0"/>
        <w:autoSpaceDN w:val="0"/>
        <w:adjustRightInd w:val="0"/>
        <w:jc w:val="both"/>
        <w:outlineLvl w:val="1"/>
      </w:pPr>
    </w:p>
    <w:p w:rsidR="002604C7" w:rsidRPr="004A25A3" w:rsidRDefault="00553EAF" w:rsidP="002604C7">
      <w:pPr>
        <w:pStyle w:val="a6"/>
        <w:widowControl w:val="0"/>
        <w:tabs>
          <w:tab w:val="left" w:pos="709"/>
        </w:tabs>
        <w:suppressAutoHyphens/>
        <w:spacing w:line="240" w:lineRule="auto"/>
        <w:ind w:firstLine="709"/>
        <w:rPr>
          <w:sz w:val="24"/>
          <w:szCs w:val="24"/>
        </w:rPr>
      </w:pPr>
      <w:r w:rsidRPr="004A25A3">
        <w:rPr>
          <w:b/>
          <w:sz w:val="24"/>
          <w:szCs w:val="24"/>
        </w:rPr>
        <w:t>На 20</w:t>
      </w:r>
      <w:r w:rsidR="00E739BC" w:rsidRPr="004A25A3">
        <w:rPr>
          <w:b/>
          <w:sz w:val="24"/>
          <w:szCs w:val="24"/>
        </w:rPr>
        <w:t>20</w:t>
      </w:r>
      <w:r w:rsidRPr="004A25A3">
        <w:rPr>
          <w:b/>
          <w:sz w:val="24"/>
          <w:szCs w:val="24"/>
        </w:rPr>
        <w:t xml:space="preserve"> год</w:t>
      </w:r>
      <w:r w:rsidRPr="004A25A3">
        <w:rPr>
          <w:sz w:val="24"/>
          <w:szCs w:val="24"/>
        </w:rPr>
        <w:t xml:space="preserve"> на реализацию мероприятий программы предусмотрено финансирование в объеме </w:t>
      </w:r>
      <w:r w:rsidR="00E739BC" w:rsidRPr="004A25A3">
        <w:rPr>
          <w:b/>
          <w:sz w:val="24"/>
          <w:szCs w:val="24"/>
        </w:rPr>
        <w:t>2 893</w:t>
      </w:r>
      <w:r w:rsidRPr="004A25A3">
        <w:rPr>
          <w:b/>
          <w:sz w:val="24"/>
          <w:szCs w:val="24"/>
        </w:rPr>
        <w:t>,</w:t>
      </w:r>
      <w:r w:rsidR="00E739BC" w:rsidRPr="004A25A3">
        <w:rPr>
          <w:b/>
          <w:sz w:val="24"/>
          <w:szCs w:val="24"/>
        </w:rPr>
        <w:t>76</w:t>
      </w:r>
      <w:r w:rsidRPr="004A25A3">
        <w:rPr>
          <w:b/>
          <w:sz w:val="24"/>
          <w:szCs w:val="24"/>
        </w:rPr>
        <w:t xml:space="preserve"> тыс. рублей</w:t>
      </w:r>
      <w:r w:rsidRPr="004A25A3">
        <w:rPr>
          <w:sz w:val="24"/>
          <w:szCs w:val="24"/>
        </w:rPr>
        <w:t>.</w:t>
      </w:r>
    </w:p>
    <w:p w:rsidR="00800D3B" w:rsidRPr="004A25A3" w:rsidRDefault="00800D3B" w:rsidP="00B2365F">
      <w:pPr>
        <w:ind w:firstLine="709"/>
        <w:jc w:val="both"/>
      </w:pPr>
      <w:r w:rsidRPr="004A25A3">
        <w:rPr>
          <w:b/>
        </w:rPr>
        <w:t>За 20</w:t>
      </w:r>
      <w:r w:rsidR="00E739BC" w:rsidRPr="004A25A3">
        <w:rPr>
          <w:b/>
        </w:rPr>
        <w:t>20</w:t>
      </w:r>
      <w:r w:rsidRPr="004A25A3">
        <w:rPr>
          <w:b/>
        </w:rPr>
        <w:t xml:space="preserve"> год </w:t>
      </w:r>
      <w:r w:rsidR="009547E8" w:rsidRPr="004A25A3">
        <w:t>освоение средств составило</w:t>
      </w:r>
      <w:r w:rsidR="009547E8" w:rsidRPr="004A25A3">
        <w:rPr>
          <w:b/>
        </w:rPr>
        <w:t xml:space="preserve"> </w:t>
      </w:r>
      <w:r w:rsidR="00E739BC" w:rsidRPr="004A25A3">
        <w:rPr>
          <w:b/>
        </w:rPr>
        <w:t xml:space="preserve">2 893,76 </w:t>
      </w:r>
      <w:r w:rsidR="009547E8" w:rsidRPr="004A25A3">
        <w:rPr>
          <w:b/>
        </w:rPr>
        <w:t>тыс. руб.</w:t>
      </w:r>
      <w:r w:rsidRPr="004A25A3">
        <w:t xml:space="preserve"> </w:t>
      </w:r>
      <w:r w:rsidR="009547E8" w:rsidRPr="004A25A3">
        <w:t xml:space="preserve">это </w:t>
      </w:r>
      <w:r w:rsidR="00E739BC" w:rsidRPr="004A25A3">
        <w:rPr>
          <w:b/>
        </w:rPr>
        <w:t>100</w:t>
      </w:r>
      <w:r w:rsidR="009547E8" w:rsidRPr="004A25A3">
        <w:rPr>
          <w:b/>
        </w:rPr>
        <w:t>%</w:t>
      </w:r>
      <w:r w:rsidR="009547E8" w:rsidRPr="004A25A3">
        <w:t xml:space="preserve"> от запланированного на год объема финансирования.</w:t>
      </w:r>
      <w:r w:rsidR="007F5568" w:rsidRPr="004A25A3">
        <w:t xml:space="preserve"> Все запланированные показатели выполнены.</w:t>
      </w:r>
    </w:p>
    <w:p w:rsidR="00D13D4D" w:rsidRPr="004A25A3" w:rsidRDefault="00D13D4D" w:rsidP="00601A27">
      <w:pPr>
        <w:ind w:firstLine="709"/>
        <w:jc w:val="both"/>
      </w:pPr>
    </w:p>
    <w:p w:rsidR="00770DA4" w:rsidRPr="004A25A3" w:rsidRDefault="006771D3" w:rsidP="00B2365F">
      <w:pPr>
        <w:ind w:firstLine="709"/>
        <w:jc w:val="both"/>
        <w:rPr>
          <w:b/>
          <w:u w:val="single"/>
        </w:rPr>
      </w:pPr>
      <w:r w:rsidRPr="004A25A3">
        <w:rPr>
          <w:b/>
        </w:rPr>
        <w:t xml:space="preserve">В 2020 году </w:t>
      </w:r>
      <w:r w:rsidR="00FF389E" w:rsidRPr="004A25A3">
        <w:rPr>
          <w:b/>
        </w:rPr>
        <w:t xml:space="preserve">муниципальная </w:t>
      </w:r>
      <w:r w:rsidRPr="004A25A3">
        <w:rPr>
          <w:b/>
        </w:rPr>
        <w:t>п</w:t>
      </w:r>
      <w:r w:rsidR="00770DA4" w:rsidRPr="004A25A3">
        <w:rPr>
          <w:b/>
        </w:rPr>
        <w:t xml:space="preserve">рограмма реализована </w:t>
      </w:r>
      <w:r w:rsidR="00770DA4" w:rsidRPr="004A25A3">
        <w:rPr>
          <w:b/>
          <w:u w:val="single"/>
        </w:rPr>
        <w:t xml:space="preserve">с </w:t>
      </w:r>
      <w:r w:rsidR="00F0587C" w:rsidRPr="004A25A3">
        <w:rPr>
          <w:b/>
          <w:u w:val="single"/>
        </w:rPr>
        <w:t>высоким</w:t>
      </w:r>
      <w:r w:rsidR="00770DA4" w:rsidRPr="004A25A3">
        <w:rPr>
          <w:b/>
          <w:u w:val="single"/>
        </w:rPr>
        <w:t xml:space="preserve"> уровнем эффективности.</w:t>
      </w:r>
    </w:p>
    <w:p w:rsidR="006771D3" w:rsidRDefault="006771D3" w:rsidP="00B2365F">
      <w:pPr>
        <w:ind w:firstLine="709"/>
        <w:jc w:val="both"/>
        <w:rPr>
          <w:b/>
        </w:rPr>
      </w:pPr>
    </w:p>
    <w:p w:rsidR="005229D2" w:rsidRPr="004F5832" w:rsidRDefault="005229D2" w:rsidP="005229D2">
      <w:pPr>
        <w:ind w:firstLine="851"/>
        <w:contextualSpacing/>
        <w:jc w:val="both"/>
        <w:rPr>
          <w:b/>
          <w:bCs/>
        </w:rPr>
      </w:pPr>
      <w:r w:rsidRPr="004F5832">
        <w:rPr>
          <w:b/>
          <w:bCs/>
        </w:rPr>
        <w:t>Исполнение муниципальной программы за весь период действия:</w:t>
      </w:r>
    </w:p>
    <w:p w:rsidR="005229D2" w:rsidRPr="004F5832" w:rsidRDefault="005229D2" w:rsidP="005229D2">
      <w:pPr>
        <w:ind w:firstLine="851"/>
        <w:contextualSpacing/>
        <w:jc w:val="both"/>
        <w:rPr>
          <w:bCs/>
        </w:rPr>
      </w:pPr>
      <w:r>
        <w:rPr>
          <w:bCs/>
        </w:rPr>
        <w:t>4</w:t>
      </w:r>
      <w:r w:rsidRPr="004F5832">
        <w:rPr>
          <w:bCs/>
        </w:rPr>
        <w:t xml:space="preserve"> – реализована с </w:t>
      </w:r>
      <w:r>
        <w:rPr>
          <w:bCs/>
        </w:rPr>
        <w:t>приемлемым</w:t>
      </w:r>
      <w:r w:rsidRPr="004F5832">
        <w:rPr>
          <w:bCs/>
        </w:rPr>
        <w:t xml:space="preserve"> уровнем эффективности.</w:t>
      </w:r>
    </w:p>
    <w:p w:rsidR="006771D3" w:rsidRPr="00601A27" w:rsidRDefault="006771D3" w:rsidP="00B2365F">
      <w:pPr>
        <w:ind w:firstLine="709"/>
        <w:jc w:val="both"/>
        <w:rPr>
          <w:b/>
        </w:rPr>
      </w:pPr>
    </w:p>
    <w:p w:rsidR="00553EAF" w:rsidRPr="000E11DD" w:rsidRDefault="00553EAF" w:rsidP="00B2365F">
      <w:pPr>
        <w:ind w:firstLine="709"/>
        <w:jc w:val="both"/>
        <w:rPr>
          <w:b/>
          <w:bCs/>
          <w:sz w:val="23"/>
          <w:szCs w:val="23"/>
        </w:rPr>
      </w:pPr>
      <w:r w:rsidRPr="000E11DD">
        <w:t>Подробный перечень мероприятий муниципальной программы, сведения об освоении объемов финансирования, выполнении установленных значениях целевых индикаторов представлены в нижеследующ</w:t>
      </w:r>
      <w:r w:rsidR="00E042B0" w:rsidRPr="000E11DD">
        <w:t>ей</w:t>
      </w:r>
      <w:r w:rsidRPr="000E11DD">
        <w:t xml:space="preserve"> таблиц</w:t>
      </w:r>
      <w:r w:rsidR="00E042B0" w:rsidRPr="000E11DD">
        <w:t>е</w:t>
      </w:r>
      <w:r w:rsidRPr="000E11DD">
        <w:t>.</w:t>
      </w:r>
    </w:p>
    <w:p w:rsidR="00553EAF" w:rsidRPr="000E11DD" w:rsidRDefault="00553EAF" w:rsidP="00B2365F">
      <w:pPr>
        <w:jc w:val="both"/>
        <w:rPr>
          <w:b/>
          <w:bCs/>
          <w:sz w:val="23"/>
          <w:szCs w:val="23"/>
        </w:rPr>
      </w:pPr>
    </w:p>
    <w:p w:rsidR="00553EAF" w:rsidRPr="000E11DD" w:rsidRDefault="00553EAF" w:rsidP="00553EAF">
      <w:pPr>
        <w:jc w:val="center"/>
        <w:rPr>
          <w:b/>
          <w:bCs/>
          <w:sz w:val="23"/>
          <w:szCs w:val="23"/>
        </w:rPr>
      </w:pPr>
    </w:p>
    <w:p w:rsidR="00553EAF" w:rsidRPr="000E11DD" w:rsidRDefault="00553EAF" w:rsidP="00553EAF">
      <w:pPr>
        <w:jc w:val="center"/>
        <w:rPr>
          <w:b/>
          <w:bCs/>
          <w:sz w:val="23"/>
          <w:szCs w:val="23"/>
        </w:rPr>
        <w:sectPr w:rsidR="00553EAF" w:rsidRPr="000E11DD" w:rsidSect="00553EAF">
          <w:pgSz w:w="11906" w:h="16838"/>
          <w:pgMar w:top="851" w:right="1134" w:bottom="1701" w:left="1134" w:header="709" w:footer="709" w:gutter="0"/>
          <w:cols w:space="708"/>
          <w:docGrid w:linePitch="360"/>
        </w:sectPr>
      </w:pPr>
    </w:p>
    <w:p w:rsidR="001D5C49" w:rsidRPr="000E11DD" w:rsidRDefault="00781B4B" w:rsidP="001D5C49">
      <w:pPr>
        <w:jc w:val="center"/>
        <w:rPr>
          <w:b/>
        </w:rPr>
      </w:pPr>
      <w:r w:rsidRPr="000E11DD">
        <w:rPr>
          <w:b/>
        </w:rPr>
        <w:lastRenderedPageBreak/>
        <w:t>Муниципальная п</w:t>
      </w:r>
      <w:r w:rsidR="001D5C49" w:rsidRPr="000E11DD">
        <w:rPr>
          <w:b/>
        </w:rPr>
        <w:t xml:space="preserve">рограмма «Повышение безопасности дорожного движения и снижение дорожно-транспортного травматизма </w:t>
      </w:r>
      <w:proofErr w:type="gramStart"/>
      <w:r w:rsidR="001D5C49" w:rsidRPr="000E11DD">
        <w:rPr>
          <w:b/>
        </w:rPr>
        <w:t>в</w:t>
      </w:r>
      <w:proofErr w:type="gramEnd"/>
      <w:r w:rsidR="001D5C49" w:rsidRPr="000E11DD">
        <w:rPr>
          <w:b/>
        </w:rPr>
        <w:t xml:space="preserve"> ЗАТО г.Североморск» на 2014- 2020 годы</w:t>
      </w:r>
    </w:p>
    <w:p w:rsidR="00B40E0E" w:rsidRPr="003838FA" w:rsidRDefault="00B40E0E" w:rsidP="001D5C49">
      <w:pPr>
        <w:jc w:val="center"/>
        <w:rPr>
          <w:b/>
          <w:sz w:val="16"/>
          <w:szCs w:val="16"/>
        </w:rPr>
      </w:pPr>
    </w:p>
    <w:tbl>
      <w:tblPr>
        <w:tblW w:w="1502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3402"/>
        <w:gridCol w:w="709"/>
        <w:gridCol w:w="851"/>
        <w:gridCol w:w="850"/>
        <w:gridCol w:w="851"/>
        <w:gridCol w:w="850"/>
        <w:gridCol w:w="2126"/>
        <w:gridCol w:w="709"/>
        <w:gridCol w:w="709"/>
        <w:gridCol w:w="992"/>
        <w:gridCol w:w="2268"/>
      </w:tblGrid>
      <w:tr w:rsidR="00444035" w:rsidRPr="00444035" w:rsidTr="00444035">
        <w:trPr>
          <w:trHeight w:val="315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44035">
              <w:rPr>
                <w:b/>
                <w:color w:val="000000"/>
                <w:sz w:val="16"/>
                <w:szCs w:val="16"/>
              </w:rPr>
              <w:t>№п/п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44035">
              <w:rPr>
                <w:b/>
                <w:color w:val="000000"/>
                <w:sz w:val="16"/>
                <w:szCs w:val="16"/>
              </w:rPr>
              <w:t>Цель, задачи, мероприятия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44035">
              <w:rPr>
                <w:b/>
                <w:color w:val="000000"/>
                <w:sz w:val="16"/>
                <w:szCs w:val="16"/>
              </w:rPr>
              <w:t>Срок выполнения (квартал, год)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44035">
              <w:rPr>
                <w:b/>
                <w:color w:val="000000"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44035">
              <w:rPr>
                <w:b/>
                <w:color w:val="000000"/>
                <w:sz w:val="16"/>
                <w:szCs w:val="16"/>
              </w:rPr>
              <w:t>Объемы финансирования, тыс. руб.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44035">
              <w:rPr>
                <w:b/>
                <w:color w:val="000000"/>
                <w:sz w:val="16"/>
                <w:szCs w:val="16"/>
              </w:rPr>
              <w:t>Процент освоения, % (гр.6/гр.5)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44035">
              <w:rPr>
                <w:b/>
                <w:color w:val="000000"/>
                <w:sz w:val="16"/>
                <w:szCs w:val="16"/>
              </w:rPr>
              <w:t>Показатели (индикаторы) результативности выполнения мероприятий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44035">
              <w:rPr>
                <w:b/>
                <w:color w:val="000000"/>
                <w:sz w:val="16"/>
                <w:szCs w:val="16"/>
              </w:rPr>
              <w:t>Исполнители, перечень организаций, участвующих в реализации мероприятий</w:t>
            </w:r>
          </w:p>
        </w:tc>
      </w:tr>
      <w:tr w:rsidR="00444035" w:rsidRPr="00444035" w:rsidTr="00444035">
        <w:trPr>
          <w:trHeight w:val="1014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44035">
              <w:rPr>
                <w:b/>
                <w:color w:val="000000"/>
                <w:sz w:val="16"/>
                <w:szCs w:val="16"/>
              </w:rPr>
              <w:t>Уточненные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44035">
              <w:rPr>
                <w:b/>
                <w:color w:val="000000"/>
                <w:sz w:val="16"/>
                <w:szCs w:val="16"/>
              </w:rPr>
              <w:t>Кассовый расход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44035">
              <w:rPr>
                <w:b/>
                <w:color w:val="000000"/>
                <w:sz w:val="16"/>
                <w:szCs w:val="16"/>
              </w:rPr>
              <w:t>Наименование, ед. измерения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44035">
              <w:rPr>
                <w:b/>
                <w:color w:val="000000"/>
                <w:sz w:val="16"/>
                <w:szCs w:val="16"/>
              </w:rPr>
              <w:t>План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44035">
              <w:rPr>
                <w:b/>
                <w:color w:val="000000"/>
                <w:sz w:val="16"/>
                <w:szCs w:val="16"/>
              </w:rPr>
              <w:t>Факт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44035">
              <w:rPr>
                <w:b/>
                <w:color w:val="000000"/>
                <w:sz w:val="16"/>
                <w:szCs w:val="16"/>
              </w:rPr>
              <w:t>Процент исполнения, % (гр.10/гр.9)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b/>
                <w:color w:val="000000"/>
                <w:sz w:val="16"/>
                <w:szCs w:val="16"/>
              </w:rPr>
            </w:pPr>
          </w:p>
        </w:tc>
      </w:tr>
      <w:tr w:rsidR="00444035" w:rsidRPr="00444035" w:rsidTr="00444035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035" w:rsidRPr="00444035" w:rsidRDefault="00444035" w:rsidP="00444035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44035">
              <w:rPr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035" w:rsidRPr="00444035" w:rsidRDefault="00444035" w:rsidP="00444035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44035">
              <w:rPr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035" w:rsidRPr="00444035" w:rsidRDefault="00444035" w:rsidP="00444035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44035">
              <w:rPr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035" w:rsidRPr="00444035" w:rsidRDefault="00444035" w:rsidP="00444035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44035">
              <w:rPr>
                <w:b/>
                <w:color w:val="000000"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035" w:rsidRPr="00444035" w:rsidRDefault="00444035" w:rsidP="00444035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44035">
              <w:rPr>
                <w:b/>
                <w:color w:val="000000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035" w:rsidRPr="00444035" w:rsidRDefault="00444035" w:rsidP="00444035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44035">
              <w:rPr>
                <w:b/>
                <w:color w:val="000000"/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035" w:rsidRPr="00444035" w:rsidRDefault="00444035" w:rsidP="00444035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44035">
              <w:rPr>
                <w:b/>
                <w:color w:val="000000"/>
                <w:sz w:val="16"/>
                <w:szCs w:val="16"/>
              </w:rPr>
              <w:t>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035" w:rsidRPr="00444035" w:rsidRDefault="00444035" w:rsidP="00444035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44035">
              <w:rPr>
                <w:b/>
                <w:color w:val="000000"/>
                <w:sz w:val="16"/>
                <w:szCs w:val="16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035" w:rsidRPr="00444035" w:rsidRDefault="00444035" w:rsidP="00444035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44035">
              <w:rPr>
                <w:b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035" w:rsidRPr="00444035" w:rsidRDefault="00444035" w:rsidP="00444035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44035">
              <w:rPr>
                <w:b/>
                <w:color w:val="000000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035" w:rsidRPr="00444035" w:rsidRDefault="00444035" w:rsidP="00444035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44035">
              <w:rPr>
                <w:b/>
                <w:color w:val="000000"/>
                <w:sz w:val="16"/>
                <w:szCs w:val="16"/>
              </w:rPr>
              <w:t>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035" w:rsidRPr="00444035" w:rsidRDefault="00444035" w:rsidP="00444035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44035">
              <w:rPr>
                <w:b/>
                <w:color w:val="000000"/>
                <w:sz w:val="16"/>
                <w:szCs w:val="16"/>
              </w:rPr>
              <w:t>12</w:t>
            </w:r>
          </w:p>
        </w:tc>
      </w:tr>
      <w:tr w:rsidR="00444035" w:rsidRPr="00444035" w:rsidTr="00444035">
        <w:trPr>
          <w:trHeight w:val="315"/>
        </w:trPr>
        <w:tc>
          <w:tcPr>
            <w:tcW w:w="1502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444035">
              <w:rPr>
                <w:b/>
                <w:bCs/>
                <w:color w:val="000000"/>
                <w:sz w:val="16"/>
                <w:szCs w:val="16"/>
              </w:rPr>
              <w:t>Цель. Совершенствование дорожных условий и создание безопасной обстановки для участников дорожного движения</w:t>
            </w:r>
          </w:p>
        </w:tc>
      </w:tr>
      <w:tr w:rsidR="00444035" w:rsidRPr="00444035" w:rsidTr="00444035">
        <w:trPr>
          <w:trHeight w:val="983"/>
        </w:trPr>
        <w:tc>
          <w:tcPr>
            <w:tcW w:w="8223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444035">
              <w:rPr>
                <w:b/>
                <w:bCs/>
                <w:color w:val="000000"/>
                <w:sz w:val="16"/>
                <w:szCs w:val="16"/>
              </w:rPr>
              <w:t>Задача 1. Совершенствование дорожных условий, обустройство системами видеонаблюдения улично-дорожной сети и улучшение организации дорожного движения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3838FA">
            <w:pPr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 xml:space="preserve">Уменьшение доли ДТП, совершению которых сопутствовало наличие неудовлетворительных дорожных условий, %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100,0%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035" w:rsidRPr="00444035" w:rsidRDefault="00444035" w:rsidP="0044403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444035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444035" w:rsidRPr="00444035" w:rsidTr="003838FA">
        <w:trPr>
          <w:trHeight w:val="515"/>
        </w:trPr>
        <w:tc>
          <w:tcPr>
            <w:tcW w:w="8223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4035" w:rsidRPr="00444035" w:rsidRDefault="00444035" w:rsidP="00444035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3838FA">
            <w:pPr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 xml:space="preserve">Сокращение количества мест концентрации ДТП, ед.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100,0%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035" w:rsidRPr="00444035" w:rsidRDefault="00444035" w:rsidP="0044403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444035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444035" w:rsidRPr="00444035" w:rsidTr="003838FA">
        <w:trPr>
          <w:trHeight w:val="807"/>
        </w:trPr>
        <w:tc>
          <w:tcPr>
            <w:tcW w:w="8223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4035" w:rsidRPr="00444035" w:rsidRDefault="00444035" w:rsidP="00444035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3838FA">
            <w:pPr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Сокращение количества ДТП из-за несоблюдения правил дорожного движения, ед.</w:t>
            </w:r>
            <w:r w:rsidRPr="00444035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153,8%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035" w:rsidRPr="00444035" w:rsidRDefault="00444035" w:rsidP="0044403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444035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444035" w:rsidRPr="00444035" w:rsidTr="00444035">
        <w:trPr>
          <w:trHeight w:val="315"/>
        </w:trPr>
        <w:tc>
          <w:tcPr>
            <w:tcW w:w="41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035" w:rsidRPr="00444035" w:rsidRDefault="00444035" w:rsidP="00444035">
            <w:pPr>
              <w:rPr>
                <w:i/>
                <w:iCs/>
                <w:color w:val="000000"/>
                <w:sz w:val="16"/>
                <w:szCs w:val="16"/>
              </w:rPr>
            </w:pPr>
            <w:r w:rsidRPr="00444035">
              <w:rPr>
                <w:i/>
                <w:iCs/>
                <w:color w:val="000000"/>
                <w:sz w:val="16"/>
                <w:szCs w:val="16"/>
              </w:rPr>
              <w:t>Основное мероприятие 1. Развитие системы организации движения транспортных средств и пешеходов, повышение безопасности дорожного движения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2018-2020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44035">
              <w:rPr>
                <w:b/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44035">
              <w:rPr>
                <w:b/>
                <w:bCs/>
                <w:color w:val="000000"/>
                <w:sz w:val="16"/>
                <w:szCs w:val="16"/>
              </w:rPr>
              <w:t>2 893,76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44035">
              <w:rPr>
                <w:b/>
                <w:bCs/>
                <w:color w:val="000000"/>
                <w:sz w:val="16"/>
                <w:szCs w:val="16"/>
              </w:rPr>
              <w:t>2 893,76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44035">
              <w:rPr>
                <w:b/>
                <w:bCs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453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 xml:space="preserve">Комитет по развитию городского хозяйства </w:t>
            </w:r>
            <w:proofErr w:type="gramStart"/>
            <w:r w:rsidRPr="00444035">
              <w:rPr>
                <w:color w:val="000000"/>
                <w:sz w:val="16"/>
                <w:szCs w:val="16"/>
              </w:rPr>
              <w:t>Администрации</w:t>
            </w:r>
            <w:proofErr w:type="gramEnd"/>
            <w:r w:rsidRPr="00444035">
              <w:rPr>
                <w:color w:val="000000"/>
                <w:sz w:val="16"/>
                <w:szCs w:val="16"/>
              </w:rPr>
              <w:t xml:space="preserve"> ЗАТО г. Североморск (МКУ "ГЦ ЖКХ ЗАТО г. Североморск")</w:t>
            </w:r>
          </w:p>
        </w:tc>
      </w:tr>
      <w:tr w:rsidR="00444035" w:rsidRPr="00444035" w:rsidTr="00444035">
        <w:trPr>
          <w:trHeight w:val="315"/>
        </w:trPr>
        <w:tc>
          <w:tcPr>
            <w:tcW w:w="41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 xml:space="preserve">в </w:t>
            </w:r>
            <w:proofErr w:type="spellStart"/>
            <w:r w:rsidRPr="00444035">
              <w:rPr>
                <w:color w:val="000000"/>
                <w:sz w:val="16"/>
                <w:szCs w:val="16"/>
              </w:rPr>
              <w:t>т.ч</w:t>
            </w:r>
            <w:proofErr w:type="spellEnd"/>
            <w:r w:rsidRPr="00444035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right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 xml:space="preserve"> МБ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2 893,76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2 893,76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4536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</w:tr>
      <w:tr w:rsidR="00444035" w:rsidRPr="00444035" w:rsidTr="00444035">
        <w:trPr>
          <w:trHeight w:val="315"/>
        </w:trPr>
        <w:tc>
          <w:tcPr>
            <w:tcW w:w="41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right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ОБ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4536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</w:tr>
      <w:tr w:rsidR="00444035" w:rsidRPr="00444035" w:rsidTr="00444035">
        <w:trPr>
          <w:trHeight w:val="315"/>
        </w:trPr>
        <w:tc>
          <w:tcPr>
            <w:tcW w:w="41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right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ФБ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4536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</w:tr>
      <w:tr w:rsidR="00444035" w:rsidRPr="00444035" w:rsidTr="00444035">
        <w:trPr>
          <w:trHeight w:val="315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44035">
              <w:rPr>
                <w:b/>
                <w:bCs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Улучшение дорожных условий для участников дорожного движения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44035">
              <w:rPr>
                <w:b/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2 893,76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2 893,76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453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 xml:space="preserve">Комитет по развитию городского хозяйства </w:t>
            </w:r>
            <w:proofErr w:type="gramStart"/>
            <w:r w:rsidRPr="00444035">
              <w:rPr>
                <w:color w:val="000000"/>
                <w:sz w:val="16"/>
                <w:szCs w:val="16"/>
              </w:rPr>
              <w:t>Администрации</w:t>
            </w:r>
            <w:proofErr w:type="gramEnd"/>
            <w:r w:rsidRPr="00444035">
              <w:rPr>
                <w:color w:val="000000"/>
                <w:sz w:val="16"/>
                <w:szCs w:val="16"/>
              </w:rPr>
              <w:t xml:space="preserve"> ЗАТО г. Североморск (МКУ "ГЦ ЖКХ ЗАТО г. Североморск")</w:t>
            </w:r>
          </w:p>
        </w:tc>
      </w:tr>
      <w:tr w:rsidR="00444035" w:rsidRPr="00444035" w:rsidTr="00444035">
        <w:trPr>
          <w:trHeight w:val="31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right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 xml:space="preserve"> МБ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2 893,76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2 893,76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4536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</w:tr>
      <w:tr w:rsidR="00444035" w:rsidRPr="00444035" w:rsidTr="00444035">
        <w:trPr>
          <w:trHeight w:val="31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right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ОБ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4536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</w:tr>
      <w:tr w:rsidR="00444035" w:rsidRPr="00444035" w:rsidTr="009E43EB">
        <w:trPr>
          <w:trHeight w:val="31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right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ФБ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4536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</w:tr>
      <w:tr w:rsidR="00444035" w:rsidRPr="00444035" w:rsidTr="009E43EB">
        <w:trPr>
          <w:trHeight w:val="315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 xml:space="preserve"> Приобретение и установка оборудования для улучшения условий, направленных на повышение уровня безопасности дорожного движения </w:t>
            </w:r>
            <w:proofErr w:type="gramStart"/>
            <w:r w:rsidRPr="00444035">
              <w:rPr>
                <w:color w:val="000000"/>
                <w:sz w:val="16"/>
                <w:szCs w:val="16"/>
              </w:rPr>
              <w:t>( в</w:t>
            </w:r>
            <w:proofErr w:type="gramEnd"/>
            <w:r w:rsidRPr="00444035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44035">
              <w:rPr>
                <w:color w:val="000000"/>
                <w:sz w:val="16"/>
                <w:szCs w:val="16"/>
              </w:rPr>
              <w:t>т.ч</w:t>
            </w:r>
            <w:proofErr w:type="spellEnd"/>
            <w:r w:rsidRPr="00444035">
              <w:rPr>
                <w:color w:val="000000"/>
                <w:sz w:val="16"/>
                <w:szCs w:val="16"/>
              </w:rPr>
              <w:t>. Установка дорожных знаков)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2018-2020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44035">
              <w:rPr>
                <w:b/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44035">
              <w:rPr>
                <w:b/>
                <w:bCs/>
                <w:color w:val="000000"/>
                <w:sz w:val="16"/>
                <w:szCs w:val="16"/>
              </w:rPr>
              <w:t>470,00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44035">
              <w:rPr>
                <w:b/>
                <w:bCs/>
                <w:color w:val="000000"/>
                <w:sz w:val="16"/>
                <w:szCs w:val="16"/>
              </w:rPr>
              <w:t>470,00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44035">
              <w:rPr>
                <w:b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Количество установленного оборудования, ед.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 xml:space="preserve">Комитет по развитию городского хозяйства </w:t>
            </w:r>
            <w:proofErr w:type="gramStart"/>
            <w:r w:rsidRPr="00444035">
              <w:rPr>
                <w:color w:val="000000"/>
                <w:sz w:val="16"/>
                <w:szCs w:val="16"/>
              </w:rPr>
              <w:t>Администрации</w:t>
            </w:r>
            <w:proofErr w:type="gramEnd"/>
            <w:r w:rsidRPr="00444035">
              <w:rPr>
                <w:color w:val="000000"/>
                <w:sz w:val="16"/>
                <w:szCs w:val="16"/>
              </w:rPr>
              <w:t xml:space="preserve"> ЗАТО г. Североморск (МКУ "ГЦ ЖКХ ЗАТО г. Североморск")</w:t>
            </w:r>
          </w:p>
        </w:tc>
      </w:tr>
      <w:tr w:rsidR="00444035" w:rsidRPr="00444035" w:rsidTr="009E43EB">
        <w:trPr>
          <w:trHeight w:val="315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 xml:space="preserve">в </w:t>
            </w:r>
            <w:proofErr w:type="spellStart"/>
            <w:r w:rsidRPr="00444035">
              <w:rPr>
                <w:color w:val="000000"/>
                <w:sz w:val="16"/>
                <w:szCs w:val="16"/>
              </w:rPr>
              <w:t>т.ч</w:t>
            </w:r>
            <w:proofErr w:type="spellEnd"/>
            <w:r w:rsidRPr="00444035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right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 xml:space="preserve"> МБ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470,00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470,00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</w:tr>
      <w:tr w:rsidR="00444035" w:rsidRPr="00444035" w:rsidTr="009E43EB">
        <w:trPr>
          <w:trHeight w:val="315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right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ОБ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</w:tr>
      <w:tr w:rsidR="00444035" w:rsidRPr="00444035" w:rsidTr="009E43EB">
        <w:trPr>
          <w:trHeight w:val="315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right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ФБ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</w:tr>
      <w:tr w:rsidR="00444035" w:rsidRPr="00444035" w:rsidTr="009E43EB">
        <w:trPr>
          <w:trHeight w:val="315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lastRenderedPageBreak/>
              <w:t>1.1.2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4035" w:rsidRPr="00444035" w:rsidRDefault="00444035" w:rsidP="00444035">
            <w:pPr>
              <w:spacing w:after="240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Приобретение и установка стационарных комплексов мониторинга и видеофиксации нарушений ПДД на перекрестках: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444035">
              <w:rPr>
                <w:color w:val="000000"/>
                <w:sz w:val="16"/>
                <w:szCs w:val="16"/>
              </w:rPr>
              <w:t>места установки по согласованию с ГИБДД</w:t>
            </w:r>
            <w:r w:rsidRPr="00444035">
              <w:rPr>
                <w:color w:val="000000"/>
                <w:sz w:val="16"/>
                <w:szCs w:val="16"/>
              </w:rPr>
              <w:br/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2018-2020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44035">
              <w:rPr>
                <w:b/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44035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44035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44035">
              <w:rPr>
                <w:b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Количество установленных комплексов мониторинга и видеофиксации нарушений ПДД на перекрестках, ед.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0%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 xml:space="preserve">Комитет по развитию городского хозяйства </w:t>
            </w:r>
            <w:proofErr w:type="gramStart"/>
            <w:r w:rsidRPr="00444035">
              <w:rPr>
                <w:color w:val="000000"/>
                <w:sz w:val="16"/>
                <w:szCs w:val="16"/>
              </w:rPr>
              <w:t>Администрации</w:t>
            </w:r>
            <w:proofErr w:type="gramEnd"/>
            <w:r w:rsidRPr="00444035">
              <w:rPr>
                <w:color w:val="000000"/>
                <w:sz w:val="16"/>
                <w:szCs w:val="16"/>
              </w:rPr>
              <w:t xml:space="preserve"> ЗАТО г. Североморск (МКУ "ГЦ ЖКХ ЗАТО г. Североморск")</w:t>
            </w:r>
          </w:p>
        </w:tc>
      </w:tr>
      <w:tr w:rsidR="00444035" w:rsidRPr="00444035" w:rsidTr="009E43EB">
        <w:trPr>
          <w:trHeight w:val="315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 xml:space="preserve">в </w:t>
            </w:r>
            <w:proofErr w:type="spellStart"/>
            <w:r w:rsidRPr="00444035">
              <w:rPr>
                <w:color w:val="000000"/>
                <w:sz w:val="16"/>
                <w:szCs w:val="16"/>
              </w:rPr>
              <w:t>т.ч</w:t>
            </w:r>
            <w:proofErr w:type="spellEnd"/>
            <w:r w:rsidRPr="00444035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right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 xml:space="preserve"> МБ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</w:tr>
      <w:tr w:rsidR="00444035" w:rsidRPr="00444035" w:rsidTr="009E43EB">
        <w:trPr>
          <w:trHeight w:val="315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right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ОБ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</w:tr>
      <w:tr w:rsidR="00444035" w:rsidRPr="00444035" w:rsidTr="009E43EB">
        <w:trPr>
          <w:trHeight w:val="315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right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ФБ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</w:tr>
      <w:tr w:rsidR="00444035" w:rsidRPr="00444035" w:rsidTr="009E43EB">
        <w:trPr>
          <w:trHeight w:val="315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Содержание и обслуживание систем видеофиксации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2018-2020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44035">
              <w:rPr>
                <w:b/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44035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44035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44035">
              <w:rPr>
                <w:b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 xml:space="preserve">Обслуживание систем видеофиксации, находящихся </w:t>
            </w:r>
            <w:r w:rsidRPr="00444035">
              <w:rPr>
                <w:color w:val="000000"/>
                <w:sz w:val="16"/>
                <w:szCs w:val="16"/>
              </w:rPr>
              <w:br/>
              <w:t>в казне МО, да –1, нет -0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0%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 xml:space="preserve">Комитет по развитию городского хозяйства </w:t>
            </w:r>
            <w:proofErr w:type="gramStart"/>
            <w:r w:rsidRPr="00444035">
              <w:rPr>
                <w:color w:val="000000"/>
                <w:sz w:val="16"/>
                <w:szCs w:val="16"/>
              </w:rPr>
              <w:t>Администрации</w:t>
            </w:r>
            <w:proofErr w:type="gramEnd"/>
            <w:r w:rsidRPr="00444035">
              <w:rPr>
                <w:color w:val="000000"/>
                <w:sz w:val="16"/>
                <w:szCs w:val="16"/>
              </w:rPr>
              <w:t xml:space="preserve"> ЗАТО г. Североморск (МКУ "ГЦ ЖКХ ЗАТО г. Североморск")</w:t>
            </w:r>
          </w:p>
        </w:tc>
      </w:tr>
      <w:tr w:rsidR="00444035" w:rsidRPr="00444035" w:rsidTr="009E43EB">
        <w:trPr>
          <w:trHeight w:val="315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 xml:space="preserve">в </w:t>
            </w:r>
            <w:proofErr w:type="spellStart"/>
            <w:r w:rsidRPr="00444035">
              <w:rPr>
                <w:color w:val="000000"/>
                <w:sz w:val="16"/>
                <w:szCs w:val="16"/>
              </w:rPr>
              <w:t>т.ч</w:t>
            </w:r>
            <w:proofErr w:type="spellEnd"/>
            <w:r w:rsidRPr="00444035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right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 xml:space="preserve"> МБ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</w:tr>
      <w:tr w:rsidR="00444035" w:rsidRPr="00444035" w:rsidTr="009E43EB">
        <w:trPr>
          <w:trHeight w:val="315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right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ОБ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</w:tr>
      <w:tr w:rsidR="00444035" w:rsidRPr="00444035" w:rsidTr="009E43EB">
        <w:trPr>
          <w:trHeight w:val="315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right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ФБ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</w:tr>
      <w:tr w:rsidR="00444035" w:rsidRPr="00444035" w:rsidTr="009E43EB">
        <w:trPr>
          <w:trHeight w:val="315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1.1.4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Проведение государственной поверки средств измерений, применяемых с целью обеспечения безопасности дорожного движения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44035">
              <w:rPr>
                <w:b/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44035">
              <w:rPr>
                <w:b/>
                <w:bCs/>
                <w:color w:val="000000"/>
                <w:sz w:val="16"/>
                <w:szCs w:val="16"/>
              </w:rPr>
              <w:t>15,00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44035">
              <w:rPr>
                <w:b/>
                <w:bCs/>
                <w:color w:val="000000"/>
                <w:sz w:val="16"/>
                <w:szCs w:val="16"/>
              </w:rPr>
              <w:t>15,00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44035">
              <w:rPr>
                <w:b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 xml:space="preserve">       В соответствии с действующим законодательством, по срокам эксплуатации, </w:t>
            </w:r>
            <w:r w:rsidRPr="00444035">
              <w:rPr>
                <w:color w:val="000000"/>
                <w:sz w:val="16"/>
                <w:szCs w:val="16"/>
              </w:rPr>
              <w:br/>
              <w:t>да –1, нет -0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 xml:space="preserve">Комитет по развитию городского хозяйства </w:t>
            </w:r>
            <w:proofErr w:type="gramStart"/>
            <w:r w:rsidRPr="00444035">
              <w:rPr>
                <w:color w:val="000000"/>
                <w:sz w:val="16"/>
                <w:szCs w:val="16"/>
              </w:rPr>
              <w:t>Администрации</w:t>
            </w:r>
            <w:proofErr w:type="gramEnd"/>
            <w:r w:rsidRPr="00444035">
              <w:rPr>
                <w:color w:val="000000"/>
                <w:sz w:val="16"/>
                <w:szCs w:val="16"/>
              </w:rPr>
              <w:t xml:space="preserve"> ЗАТО г. Североморск (МКУ "ГЦ ЖКХ ЗАТО г. Североморск")</w:t>
            </w:r>
          </w:p>
        </w:tc>
      </w:tr>
      <w:tr w:rsidR="00444035" w:rsidRPr="00444035" w:rsidTr="009E43EB">
        <w:trPr>
          <w:trHeight w:val="315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 xml:space="preserve">в </w:t>
            </w:r>
            <w:proofErr w:type="spellStart"/>
            <w:r w:rsidRPr="00444035">
              <w:rPr>
                <w:color w:val="000000"/>
                <w:sz w:val="16"/>
                <w:szCs w:val="16"/>
              </w:rPr>
              <w:t>т.ч</w:t>
            </w:r>
            <w:proofErr w:type="spellEnd"/>
            <w:r w:rsidRPr="00444035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right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 xml:space="preserve"> МБ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15,00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15,00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</w:tr>
      <w:tr w:rsidR="00444035" w:rsidRPr="00444035" w:rsidTr="009E43EB">
        <w:trPr>
          <w:trHeight w:val="315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right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ОБ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</w:tr>
      <w:tr w:rsidR="00444035" w:rsidRPr="00444035" w:rsidTr="00444035">
        <w:trPr>
          <w:trHeight w:val="323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right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ФБ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</w:tr>
      <w:tr w:rsidR="00444035" w:rsidRPr="00444035" w:rsidTr="00444035">
        <w:trPr>
          <w:trHeight w:val="315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1.1.5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  <w:proofErr w:type="gramStart"/>
            <w:r w:rsidRPr="00444035">
              <w:rPr>
                <w:color w:val="000000"/>
                <w:sz w:val="16"/>
                <w:szCs w:val="16"/>
              </w:rPr>
              <w:t>Эвакуация  транспортных</w:t>
            </w:r>
            <w:proofErr w:type="gramEnd"/>
            <w:r w:rsidRPr="00444035">
              <w:rPr>
                <w:color w:val="000000"/>
                <w:sz w:val="16"/>
                <w:szCs w:val="16"/>
              </w:rPr>
              <w:t xml:space="preserve"> средств (бесхозяйных, брошенных, разукомплектованных)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2018-2020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44035">
              <w:rPr>
                <w:b/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44035">
              <w:rPr>
                <w:b/>
                <w:bCs/>
                <w:color w:val="000000"/>
                <w:sz w:val="16"/>
                <w:szCs w:val="16"/>
              </w:rPr>
              <w:t>89,99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44035">
              <w:rPr>
                <w:b/>
                <w:bCs/>
                <w:color w:val="000000"/>
                <w:sz w:val="16"/>
                <w:szCs w:val="16"/>
              </w:rPr>
              <w:t>89,99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44035">
              <w:rPr>
                <w:b/>
                <w:bCs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По мере необходимости, да-1, нет-0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 xml:space="preserve">Комитет по развитию городского хозяйства </w:t>
            </w:r>
            <w:proofErr w:type="gramStart"/>
            <w:r w:rsidRPr="00444035">
              <w:rPr>
                <w:color w:val="000000"/>
                <w:sz w:val="16"/>
                <w:szCs w:val="16"/>
              </w:rPr>
              <w:t>Администрации</w:t>
            </w:r>
            <w:proofErr w:type="gramEnd"/>
            <w:r w:rsidRPr="00444035">
              <w:rPr>
                <w:color w:val="000000"/>
                <w:sz w:val="16"/>
                <w:szCs w:val="16"/>
              </w:rPr>
              <w:t xml:space="preserve"> ЗАТО г. Североморск (МКУ "ГЦ ЖКХ ЗАТО г. Североморск")</w:t>
            </w:r>
          </w:p>
        </w:tc>
      </w:tr>
      <w:tr w:rsidR="00444035" w:rsidRPr="00444035" w:rsidTr="00444035">
        <w:trPr>
          <w:trHeight w:val="31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 xml:space="preserve">в </w:t>
            </w:r>
            <w:proofErr w:type="spellStart"/>
            <w:r w:rsidRPr="00444035">
              <w:rPr>
                <w:color w:val="000000"/>
                <w:sz w:val="16"/>
                <w:szCs w:val="16"/>
              </w:rPr>
              <w:t>т.ч</w:t>
            </w:r>
            <w:proofErr w:type="spellEnd"/>
            <w:r w:rsidRPr="00444035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right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 xml:space="preserve"> МБ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89,99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89,99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</w:tr>
      <w:tr w:rsidR="00444035" w:rsidRPr="00444035" w:rsidTr="00444035">
        <w:trPr>
          <w:trHeight w:val="31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right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ОБ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</w:tr>
      <w:tr w:rsidR="00444035" w:rsidRPr="00444035" w:rsidTr="00444035">
        <w:trPr>
          <w:trHeight w:val="31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right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ФБ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</w:tr>
      <w:tr w:rsidR="00444035" w:rsidRPr="00444035" w:rsidTr="00444035">
        <w:trPr>
          <w:trHeight w:val="315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1.1.6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Обустройство дополнительным искусственным освещением пешеходных переходов, автобусных остановок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2018-2020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44035">
              <w:rPr>
                <w:b/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44035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44035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44035">
              <w:rPr>
                <w:b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 xml:space="preserve">По результатам проведенной технической инвентаризации, </w:t>
            </w:r>
            <w:r w:rsidRPr="00444035">
              <w:rPr>
                <w:color w:val="000000"/>
                <w:sz w:val="16"/>
                <w:szCs w:val="16"/>
              </w:rPr>
              <w:br/>
              <w:t>да –1, нет -0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0%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 xml:space="preserve">Комитет по развитию городского хозяйства </w:t>
            </w:r>
            <w:proofErr w:type="gramStart"/>
            <w:r w:rsidRPr="00444035">
              <w:rPr>
                <w:color w:val="000000"/>
                <w:sz w:val="16"/>
                <w:szCs w:val="16"/>
              </w:rPr>
              <w:t>Администрации</w:t>
            </w:r>
            <w:proofErr w:type="gramEnd"/>
            <w:r w:rsidRPr="00444035">
              <w:rPr>
                <w:color w:val="000000"/>
                <w:sz w:val="16"/>
                <w:szCs w:val="16"/>
              </w:rPr>
              <w:t xml:space="preserve"> ЗАТО г. Североморск (МКУ "ГЦ ЖКХ ЗАТО г. Североморск")</w:t>
            </w:r>
          </w:p>
        </w:tc>
      </w:tr>
      <w:tr w:rsidR="00444035" w:rsidRPr="00444035" w:rsidTr="00444035">
        <w:trPr>
          <w:trHeight w:val="31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 xml:space="preserve">в </w:t>
            </w:r>
            <w:proofErr w:type="spellStart"/>
            <w:r w:rsidRPr="00444035">
              <w:rPr>
                <w:color w:val="000000"/>
                <w:sz w:val="16"/>
                <w:szCs w:val="16"/>
              </w:rPr>
              <w:t>т.ч</w:t>
            </w:r>
            <w:proofErr w:type="spellEnd"/>
            <w:r w:rsidRPr="00444035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right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 xml:space="preserve"> МБ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</w:tr>
      <w:tr w:rsidR="00444035" w:rsidRPr="00444035" w:rsidTr="00444035">
        <w:trPr>
          <w:trHeight w:val="31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right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ОБ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</w:tr>
      <w:tr w:rsidR="00444035" w:rsidRPr="00444035" w:rsidTr="00444035">
        <w:trPr>
          <w:trHeight w:val="31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right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ФБ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</w:tr>
      <w:tr w:rsidR="00444035" w:rsidRPr="00444035" w:rsidTr="00444035">
        <w:trPr>
          <w:trHeight w:val="315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1.1.7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Обустройство наиболее опасных участков улично-дорожной сети дорожными ограждениями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2018-2020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44035">
              <w:rPr>
                <w:b/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44035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44035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44035">
              <w:rPr>
                <w:b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spacing w:after="240"/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 xml:space="preserve">Протяженность установленных дорожных ограждений, </w:t>
            </w:r>
            <w:proofErr w:type="spellStart"/>
            <w:r w:rsidRPr="00444035">
              <w:rPr>
                <w:color w:val="000000"/>
                <w:sz w:val="16"/>
                <w:szCs w:val="16"/>
              </w:rPr>
              <w:t>п.м</w:t>
            </w:r>
            <w:proofErr w:type="spellEnd"/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 xml:space="preserve">Комитет по развитию городского хозяйства </w:t>
            </w:r>
            <w:proofErr w:type="gramStart"/>
            <w:r w:rsidRPr="00444035">
              <w:rPr>
                <w:color w:val="000000"/>
                <w:sz w:val="16"/>
                <w:szCs w:val="16"/>
              </w:rPr>
              <w:t>Администрации</w:t>
            </w:r>
            <w:proofErr w:type="gramEnd"/>
            <w:r w:rsidRPr="00444035">
              <w:rPr>
                <w:color w:val="000000"/>
                <w:sz w:val="16"/>
                <w:szCs w:val="16"/>
              </w:rPr>
              <w:t xml:space="preserve"> ЗАТО г. Североморск (МКУ "ГЦ ЖКХ ЗАТО г. Североморск")</w:t>
            </w:r>
          </w:p>
        </w:tc>
      </w:tr>
      <w:tr w:rsidR="00444035" w:rsidRPr="00444035" w:rsidTr="00444035">
        <w:trPr>
          <w:trHeight w:val="31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 xml:space="preserve">в </w:t>
            </w:r>
            <w:proofErr w:type="spellStart"/>
            <w:r w:rsidRPr="00444035">
              <w:rPr>
                <w:color w:val="000000"/>
                <w:sz w:val="16"/>
                <w:szCs w:val="16"/>
              </w:rPr>
              <w:t>т.ч</w:t>
            </w:r>
            <w:proofErr w:type="spellEnd"/>
            <w:r w:rsidRPr="00444035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right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 xml:space="preserve"> МБ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</w:tr>
      <w:tr w:rsidR="00444035" w:rsidRPr="00444035" w:rsidTr="00444035">
        <w:trPr>
          <w:trHeight w:val="31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right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ОБ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</w:tr>
      <w:tr w:rsidR="00444035" w:rsidRPr="00444035" w:rsidTr="009E43EB">
        <w:trPr>
          <w:trHeight w:val="31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right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ФБ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</w:tr>
      <w:tr w:rsidR="00444035" w:rsidRPr="00444035" w:rsidTr="009E43EB">
        <w:trPr>
          <w:trHeight w:val="315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1.1.8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Приведение пешеходных переходов в соответствие с требованиями ГОСТ и ПДД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2018-2020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44035">
              <w:rPr>
                <w:b/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44035">
              <w:rPr>
                <w:b/>
                <w:bCs/>
                <w:color w:val="000000"/>
                <w:sz w:val="16"/>
                <w:szCs w:val="16"/>
              </w:rPr>
              <w:t>2 318,77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44035">
              <w:rPr>
                <w:b/>
                <w:bCs/>
                <w:color w:val="000000"/>
                <w:sz w:val="16"/>
                <w:szCs w:val="16"/>
              </w:rPr>
              <w:t>2 318,77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44035">
              <w:rPr>
                <w:b/>
                <w:bCs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Выполнение установленных требований согласно ГОСТу, да-1, нет-0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 xml:space="preserve">Комитет по развитию городского хозяйства </w:t>
            </w:r>
            <w:proofErr w:type="gramStart"/>
            <w:r w:rsidRPr="00444035">
              <w:rPr>
                <w:color w:val="000000"/>
                <w:sz w:val="16"/>
                <w:szCs w:val="16"/>
              </w:rPr>
              <w:t>Администрации</w:t>
            </w:r>
            <w:proofErr w:type="gramEnd"/>
            <w:r w:rsidRPr="00444035">
              <w:rPr>
                <w:color w:val="000000"/>
                <w:sz w:val="16"/>
                <w:szCs w:val="16"/>
              </w:rPr>
              <w:t xml:space="preserve"> ЗАТО г. Североморск (МКУ "ГЦ ЖКХ ЗАТО г. Североморск")</w:t>
            </w:r>
          </w:p>
        </w:tc>
      </w:tr>
      <w:tr w:rsidR="00444035" w:rsidRPr="00444035" w:rsidTr="009E43EB">
        <w:trPr>
          <w:trHeight w:val="315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 xml:space="preserve">в </w:t>
            </w:r>
            <w:proofErr w:type="spellStart"/>
            <w:r w:rsidRPr="00444035">
              <w:rPr>
                <w:color w:val="000000"/>
                <w:sz w:val="16"/>
                <w:szCs w:val="16"/>
              </w:rPr>
              <w:t>т.ч</w:t>
            </w:r>
            <w:proofErr w:type="spellEnd"/>
            <w:r w:rsidRPr="00444035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right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МБ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2 318,77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2318,77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</w:tr>
      <w:tr w:rsidR="00444035" w:rsidRPr="00444035" w:rsidTr="009E43EB">
        <w:trPr>
          <w:trHeight w:val="315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right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ОБ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</w:tr>
      <w:tr w:rsidR="00444035" w:rsidRPr="00444035" w:rsidTr="009E43EB">
        <w:trPr>
          <w:trHeight w:val="315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right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ФБ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</w:tr>
      <w:tr w:rsidR="00444035" w:rsidRPr="00444035" w:rsidTr="009E43EB">
        <w:trPr>
          <w:trHeight w:val="315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lastRenderedPageBreak/>
              <w:t>1.1.9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 xml:space="preserve">Обустройство элементами повышения безопасности дорожного движения нерегулируемых пешеходных переходов, прилегающих непосредственно к дошкольным образовательным учреждениям, образовательным учреждениям и учреждениям дополнительного образования (в </w:t>
            </w:r>
            <w:proofErr w:type="spellStart"/>
            <w:r w:rsidRPr="00444035">
              <w:rPr>
                <w:color w:val="000000"/>
                <w:sz w:val="16"/>
                <w:szCs w:val="16"/>
              </w:rPr>
              <w:t>т.ч</w:t>
            </w:r>
            <w:proofErr w:type="spellEnd"/>
            <w:r w:rsidRPr="00444035">
              <w:rPr>
                <w:color w:val="000000"/>
                <w:sz w:val="16"/>
                <w:szCs w:val="16"/>
              </w:rPr>
              <w:t>. установка дорожных знаков)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2018-2020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44035">
              <w:rPr>
                <w:b/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44035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44035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44035">
              <w:rPr>
                <w:b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По мере необходимости, да-1, нет-0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0%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 xml:space="preserve">Комитет по развитию городского хозяйства </w:t>
            </w:r>
            <w:proofErr w:type="gramStart"/>
            <w:r w:rsidRPr="00444035">
              <w:rPr>
                <w:color w:val="000000"/>
                <w:sz w:val="16"/>
                <w:szCs w:val="16"/>
              </w:rPr>
              <w:t>Администрации</w:t>
            </w:r>
            <w:proofErr w:type="gramEnd"/>
            <w:r w:rsidRPr="00444035">
              <w:rPr>
                <w:color w:val="000000"/>
                <w:sz w:val="16"/>
                <w:szCs w:val="16"/>
              </w:rPr>
              <w:t xml:space="preserve"> ЗАТО г. Североморск (МКУ "ГЦ ЖКХ ЗАТО г. Североморск")</w:t>
            </w:r>
          </w:p>
        </w:tc>
      </w:tr>
      <w:tr w:rsidR="00444035" w:rsidRPr="00444035" w:rsidTr="009E43EB">
        <w:trPr>
          <w:trHeight w:val="315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 xml:space="preserve">в </w:t>
            </w:r>
            <w:proofErr w:type="spellStart"/>
            <w:r w:rsidRPr="00444035">
              <w:rPr>
                <w:color w:val="000000"/>
                <w:sz w:val="16"/>
                <w:szCs w:val="16"/>
              </w:rPr>
              <w:t>т.ч</w:t>
            </w:r>
            <w:proofErr w:type="spellEnd"/>
            <w:r w:rsidRPr="00444035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right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МБ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</w:tr>
      <w:tr w:rsidR="00444035" w:rsidRPr="00444035" w:rsidTr="009E43EB">
        <w:trPr>
          <w:trHeight w:val="315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right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ОБ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</w:tr>
      <w:tr w:rsidR="00444035" w:rsidRPr="00444035" w:rsidTr="009E43EB">
        <w:trPr>
          <w:trHeight w:val="315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right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ФБ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</w:tr>
      <w:tr w:rsidR="00444035" w:rsidRPr="00444035" w:rsidTr="009E43EB">
        <w:trPr>
          <w:trHeight w:val="315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1.1.10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 xml:space="preserve">Разработка комплексной схемы организации дорожного движения (КСОДД) </w:t>
            </w:r>
            <w:proofErr w:type="gramStart"/>
            <w:r w:rsidRPr="00444035">
              <w:rPr>
                <w:color w:val="000000"/>
                <w:sz w:val="16"/>
                <w:szCs w:val="16"/>
              </w:rPr>
              <w:t>и  разработка</w:t>
            </w:r>
            <w:proofErr w:type="gramEnd"/>
            <w:r w:rsidRPr="00444035">
              <w:rPr>
                <w:color w:val="000000"/>
                <w:sz w:val="16"/>
                <w:szCs w:val="16"/>
              </w:rPr>
              <w:t xml:space="preserve"> проекта организации дорожного движения (ПОДД)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2018-2020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44035">
              <w:rPr>
                <w:b/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44035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44035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44035">
              <w:rPr>
                <w:b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По мере необходимости, да-1, нет-0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0%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 xml:space="preserve">Комитет по развитию городского хозяйства </w:t>
            </w:r>
            <w:proofErr w:type="gramStart"/>
            <w:r w:rsidRPr="00444035">
              <w:rPr>
                <w:color w:val="000000"/>
                <w:sz w:val="16"/>
                <w:szCs w:val="16"/>
              </w:rPr>
              <w:t>Администрации</w:t>
            </w:r>
            <w:proofErr w:type="gramEnd"/>
            <w:r w:rsidRPr="00444035">
              <w:rPr>
                <w:color w:val="000000"/>
                <w:sz w:val="16"/>
                <w:szCs w:val="16"/>
              </w:rPr>
              <w:t xml:space="preserve"> ЗАТО г. Североморск (МКУ "ГЦ ЖКХ ЗАТО г. Североморск")</w:t>
            </w:r>
          </w:p>
        </w:tc>
      </w:tr>
      <w:tr w:rsidR="00444035" w:rsidRPr="00444035" w:rsidTr="00444035">
        <w:trPr>
          <w:trHeight w:val="31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 xml:space="preserve">в </w:t>
            </w:r>
            <w:proofErr w:type="spellStart"/>
            <w:r w:rsidRPr="00444035">
              <w:rPr>
                <w:color w:val="000000"/>
                <w:sz w:val="16"/>
                <w:szCs w:val="16"/>
              </w:rPr>
              <w:t>т.ч</w:t>
            </w:r>
            <w:proofErr w:type="spellEnd"/>
            <w:r w:rsidRPr="00444035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right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МБ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</w:tr>
      <w:tr w:rsidR="00444035" w:rsidRPr="00444035" w:rsidTr="00444035">
        <w:trPr>
          <w:trHeight w:val="31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right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ОБ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</w:tr>
      <w:tr w:rsidR="00444035" w:rsidRPr="00444035" w:rsidTr="00444035">
        <w:trPr>
          <w:trHeight w:val="31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right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ФБ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</w:tr>
      <w:tr w:rsidR="00444035" w:rsidRPr="00444035" w:rsidTr="00444035">
        <w:trPr>
          <w:trHeight w:val="315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444035">
              <w:rPr>
                <w:b/>
                <w:bCs/>
                <w:color w:val="000000"/>
                <w:sz w:val="16"/>
                <w:szCs w:val="16"/>
              </w:rPr>
              <w:t>Итого по задаче 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44035">
              <w:rPr>
                <w:b/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44035">
              <w:rPr>
                <w:b/>
                <w:bCs/>
                <w:color w:val="000000"/>
                <w:sz w:val="16"/>
                <w:szCs w:val="16"/>
              </w:rPr>
              <w:t>2 893,76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44035">
              <w:rPr>
                <w:b/>
                <w:bCs/>
                <w:color w:val="000000"/>
                <w:sz w:val="16"/>
                <w:szCs w:val="16"/>
              </w:rPr>
              <w:t>2 893,76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44035">
              <w:rPr>
                <w:b/>
                <w:bCs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680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44035" w:rsidRPr="00444035" w:rsidTr="00444035">
        <w:trPr>
          <w:trHeight w:val="31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 xml:space="preserve">в </w:t>
            </w:r>
            <w:proofErr w:type="spellStart"/>
            <w:r w:rsidRPr="00444035">
              <w:rPr>
                <w:color w:val="000000"/>
                <w:sz w:val="16"/>
                <w:szCs w:val="16"/>
              </w:rPr>
              <w:t>т.ч</w:t>
            </w:r>
            <w:proofErr w:type="spellEnd"/>
            <w:r w:rsidRPr="00444035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right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МБ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2 893,76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2 893,76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6804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</w:tr>
      <w:tr w:rsidR="00444035" w:rsidRPr="00444035" w:rsidTr="00444035">
        <w:trPr>
          <w:trHeight w:val="31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right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ОБ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804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</w:tr>
      <w:tr w:rsidR="00444035" w:rsidRPr="00444035" w:rsidTr="00444035">
        <w:trPr>
          <w:trHeight w:val="31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right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ФБ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804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</w:tr>
      <w:tr w:rsidR="00444035" w:rsidRPr="00444035" w:rsidTr="00444035">
        <w:trPr>
          <w:trHeight w:val="315"/>
        </w:trPr>
        <w:tc>
          <w:tcPr>
            <w:tcW w:w="1502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444035">
              <w:rPr>
                <w:b/>
                <w:bCs/>
                <w:color w:val="000000"/>
                <w:sz w:val="16"/>
                <w:szCs w:val="16"/>
              </w:rPr>
              <w:t xml:space="preserve">Задача 2. Формирование безопасного поведения участников дорожного </w:t>
            </w:r>
            <w:proofErr w:type="gramStart"/>
            <w:r w:rsidRPr="00444035">
              <w:rPr>
                <w:b/>
                <w:bCs/>
                <w:color w:val="000000"/>
                <w:sz w:val="16"/>
                <w:szCs w:val="16"/>
              </w:rPr>
              <w:t>движения  и</w:t>
            </w:r>
            <w:proofErr w:type="gramEnd"/>
            <w:r w:rsidRPr="00444035">
              <w:rPr>
                <w:b/>
                <w:bCs/>
                <w:color w:val="000000"/>
                <w:sz w:val="16"/>
                <w:szCs w:val="16"/>
              </w:rPr>
              <w:t xml:space="preserve">  предупреждение детского дорожно-транспортного травматизма</w:t>
            </w:r>
          </w:p>
        </w:tc>
      </w:tr>
      <w:tr w:rsidR="00444035" w:rsidRPr="00444035" w:rsidTr="00444035">
        <w:trPr>
          <w:trHeight w:val="312"/>
        </w:trPr>
        <w:tc>
          <w:tcPr>
            <w:tcW w:w="41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rPr>
                <w:i/>
                <w:iCs/>
                <w:color w:val="000000"/>
                <w:sz w:val="16"/>
                <w:szCs w:val="16"/>
              </w:rPr>
            </w:pPr>
            <w:r w:rsidRPr="00444035">
              <w:rPr>
                <w:i/>
                <w:iCs/>
                <w:color w:val="000000"/>
                <w:sz w:val="16"/>
                <w:szCs w:val="16"/>
              </w:rPr>
              <w:t>Основное мероприятие 2. Развитие системы предупреждения опасного поведения участников дорожного движения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44035">
              <w:rPr>
                <w:b/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44035" w:rsidRPr="00444035" w:rsidTr="00444035">
        <w:trPr>
          <w:trHeight w:val="312"/>
        </w:trPr>
        <w:tc>
          <w:tcPr>
            <w:tcW w:w="41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4035" w:rsidRPr="00444035" w:rsidRDefault="00444035" w:rsidP="00444035">
            <w:pPr>
              <w:rPr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right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МБ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</w:tr>
      <w:tr w:rsidR="00444035" w:rsidRPr="00444035" w:rsidTr="00444035">
        <w:trPr>
          <w:trHeight w:val="312"/>
        </w:trPr>
        <w:tc>
          <w:tcPr>
            <w:tcW w:w="41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4035" w:rsidRPr="00444035" w:rsidRDefault="00444035" w:rsidP="00444035">
            <w:pPr>
              <w:rPr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right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ОБ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</w:tr>
      <w:tr w:rsidR="00444035" w:rsidRPr="00444035" w:rsidTr="00444035">
        <w:trPr>
          <w:trHeight w:val="312"/>
        </w:trPr>
        <w:tc>
          <w:tcPr>
            <w:tcW w:w="41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4035" w:rsidRPr="00444035" w:rsidRDefault="00444035" w:rsidP="00444035">
            <w:pPr>
              <w:rPr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right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ФБ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</w:tr>
      <w:tr w:rsidR="00444035" w:rsidRPr="00444035" w:rsidTr="00444035">
        <w:trPr>
          <w:trHeight w:val="312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2.1.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65666A">
            <w:pPr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Проведение муниципальных профилактических акций, мероприятий, направленных на привлечение внимания широких слоев населения к решению проблем безопасности</w:t>
            </w:r>
            <w:r w:rsidR="0065666A">
              <w:rPr>
                <w:color w:val="000000"/>
                <w:sz w:val="16"/>
                <w:szCs w:val="16"/>
              </w:rPr>
              <w:t xml:space="preserve"> </w:t>
            </w:r>
            <w:r w:rsidRPr="00444035">
              <w:rPr>
                <w:color w:val="000000"/>
                <w:sz w:val="16"/>
                <w:szCs w:val="16"/>
              </w:rPr>
              <w:t xml:space="preserve">движения и предупреждению </w:t>
            </w:r>
            <w:proofErr w:type="gramStart"/>
            <w:r w:rsidRPr="00444035">
              <w:rPr>
                <w:color w:val="000000"/>
                <w:sz w:val="16"/>
                <w:szCs w:val="16"/>
              </w:rPr>
              <w:t>детского  дорожно</w:t>
            </w:r>
            <w:proofErr w:type="gramEnd"/>
            <w:r w:rsidRPr="00444035">
              <w:rPr>
                <w:color w:val="000000"/>
                <w:sz w:val="16"/>
                <w:szCs w:val="16"/>
              </w:rPr>
              <w:t>-транспортного травматизма</w:t>
            </w:r>
            <w:r w:rsidR="0065666A">
              <w:rPr>
                <w:color w:val="000000"/>
                <w:sz w:val="16"/>
                <w:szCs w:val="16"/>
              </w:rPr>
              <w:t xml:space="preserve"> </w:t>
            </w:r>
            <w:r w:rsidRPr="00444035">
              <w:rPr>
                <w:color w:val="000000"/>
                <w:sz w:val="16"/>
                <w:szCs w:val="16"/>
              </w:rPr>
              <w:t xml:space="preserve">( приобретение и изготовление сувенирной продукции: </w:t>
            </w:r>
            <w:proofErr w:type="spellStart"/>
            <w:r w:rsidRPr="00444035">
              <w:rPr>
                <w:color w:val="000000"/>
                <w:sz w:val="16"/>
                <w:szCs w:val="16"/>
              </w:rPr>
              <w:t>дипломы,кубки,медали</w:t>
            </w:r>
            <w:proofErr w:type="spellEnd"/>
            <w:r w:rsidRPr="00444035">
              <w:rPr>
                <w:color w:val="000000"/>
                <w:sz w:val="16"/>
                <w:szCs w:val="16"/>
              </w:rPr>
              <w:t xml:space="preserve"> и т.д.)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44035">
              <w:rPr>
                <w:b/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 xml:space="preserve">Доля участников мероприятий от общего числа </w:t>
            </w:r>
            <w:proofErr w:type="gramStart"/>
            <w:r w:rsidRPr="00444035">
              <w:rPr>
                <w:color w:val="000000"/>
                <w:sz w:val="16"/>
                <w:szCs w:val="16"/>
              </w:rPr>
              <w:t>обучающихся ,</w:t>
            </w:r>
            <w:proofErr w:type="gramEnd"/>
            <w:r w:rsidRPr="00444035">
              <w:rPr>
                <w:color w:val="000000"/>
                <w:sz w:val="16"/>
                <w:szCs w:val="16"/>
              </w:rPr>
              <w:t>%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0%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Управление образования</w:t>
            </w:r>
          </w:p>
        </w:tc>
      </w:tr>
      <w:tr w:rsidR="00444035" w:rsidRPr="00444035" w:rsidTr="00444035">
        <w:trPr>
          <w:trHeight w:val="31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right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МБ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</w:tr>
      <w:tr w:rsidR="00444035" w:rsidRPr="00444035" w:rsidTr="00444035">
        <w:trPr>
          <w:trHeight w:val="31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right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ОБ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</w:tr>
      <w:tr w:rsidR="00444035" w:rsidRPr="00444035" w:rsidTr="00444035">
        <w:trPr>
          <w:trHeight w:val="31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right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ФБ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</w:tr>
      <w:tr w:rsidR="00444035" w:rsidRPr="00444035" w:rsidTr="00444035">
        <w:trPr>
          <w:trHeight w:val="315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2.2.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Оснащение образовательных учреждений комплектами формы для ЮИД, учебно-методическими пособиями (уголки по правилам дорожного-движения, стенды, компьютерные программы, учебные фильмы и т.д.)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44035">
              <w:rPr>
                <w:b/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 xml:space="preserve">Доля оснащенных образовательных </w:t>
            </w:r>
            <w:proofErr w:type="gramStart"/>
            <w:r w:rsidRPr="00444035">
              <w:rPr>
                <w:color w:val="000000"/>
                <w:sz w:val="16"/>
                <w:szCs w:val="16"/>
              </w:rPr>
              <w:t>учреждений,%</w:t>
            </w:r>
            <w:proofErr w:type="gramEnd"/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75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75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 xml:space="preserve">Управление образования, ГИБДД МР МВД России </w:t>
            </w:r>
            <w:proofErr w:type="gramStart"/>
            <w:r w:rsidRPr="00444035">
              <w:rPr>
                <w:color w:val="000000"/>
                <w:sz w:val="16"/>
                <w:szCs w:val="16"/>
              </w:rPr>
              <w:t>по  ЗАТО</w:t>
            </w:r>
            <w:proofErr w:type="gramEnd"/>
            <w:r w:rsidRPr="00444035">
              <w:rPr>
                <w:color w:val="000000"/>
                <w:sz w:val="16"/>
                <w:szCs w:val="16"/>
              </w:rPr>
              <w:t xml:space="preserve"> г.Североморск и </w:t>
            </w:r>
            <w:proofErr w:type="spellStart"/>
            <w:r w:rsidRPr="00444035">
              <w:rPr>
                <w:color w:val="000000"/>
                <w:sz w:val="16"/>
                <w:szCs w:val="16"/>
              </w:rPr>
              <w:t>г.Островной</w:t>
            </w:r>
            <w:proofErr w:type="spellEnd"/>
            <w:r w:rsidRPr="00444035">
              <w:rPr>
                <w:color w:val="000000"/>
                <w:sz w:val="16"/>
                <w:szCs w:val="16"/>
              </w:rPr>
              <w:t xml:space="preserve"> (по согласованию)</w:t>
            </w:r>
          </w:p>
        </w:tc>
      </w:tr>
      <w:tr w:rsidR="00444035" w:rsidRPr="00444035" w:rsidTr="00444035">
        <w:trPr>
          <w:trHeight w:val="31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right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МБ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</w:tr>
      <w:tr w:rsidR="00444035" w:rsidRPr="00444035" w:rsidTr="00444035">
        <w:trPr>
          <w:trHeight w:val="31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right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ОБ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</w:tr>
      <w:tr w:rsidR="00444035" w:rsidRPr="00444035" w:rsidTr="009E43EB">
        <w:trPr>
          <w:trHeight w:val="31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right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ФБ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</w:tr>
      <w:tr w:rsidR="00444035" w:rsidRPr="00444035" w:rsidTr="009E43EB">
        <w:trPr>
          <w:trHeight w:val="443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2.3.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 xml:space="preserve">Проведение тематических информационно-пропагандистских мероприятий, </w:t>
            </w:r>
            <w:r w:rsidRPr="00444035">
              <w:rPr>
                <w:color w:val="000000"/>
                <w:sz w:val="16"/>
                <w:szCs w:val="16"/>
              </w:rPr>
              <w:lastRenderedPageBreak/>
              <w:t>направленных на профилактику факторов риска,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444035">
              <w:rPr>
                <w:color w:val="000000"/>
                <w:sz w:val="16"/>
                <w:szCs w:val="16"/>
              </w:rPr>
              <w:t>влияющих на количество и тяжесть их последствий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lastRenderedPageBreak/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44035">
              <w:rPr>
                <w:b/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 xml:space="preserve">Привлечение участников дорожного движения </w:t>
            </w:r>
            <w:r w:rsidRPr="00444035">
              <w:rPr>
                <w:color w:val="000000"/>
                <w:sz w:val="16"/>
                <w:szCs w:val="16"/>
              </w:rPr>
              <w:lastRenderedPageBreak/>
              <w:t xml:space="preserve">разных возрастных </w:t>
            </w:r>
            <w:proofErr w:type="gramStart"/>
            <w:r w:rsidRPr="00444035">
              <w:rPr>
                <w:color w:val="000000"/>
                <w:sz w:val="16"/>
                <w:szCs w:val="16"/>
              </w:rPr>
              <w:t>категорий,да</w:t>
            </w:r>
            <w:proofErr w:type="gramEnd"/>
            <w:r w:rsidRPr="00444035">
              <w:rPr>
                <w:color w:val="000000"/>
                <w:sz w:val="16"/>
                <w:szCs w:val="16"/>
              </w:rPr>
              <w:t>-1,нет-1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lastRenderedPageBreak/>
              <w:t>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0%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 xml:space="preserve">Администрация ЗАТО г.Североморск (Отдел </w:t>
            </w:r>
            <w:r w:rsidRPr="00444035">
              <w:rPr>
                <w:color w:val="000000"/>
                <w:sz w:val="16"/>
                <w:szCs w:val="16"/>
              </w:rPr>
              <w:lastRenderedPageBreak/>
              <w:t>молодежи,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444035">
              <w:rPr>
                <w:color w:val="000000"/>
                <w:sz w:val="16"/>
                <w:szCs w:val="16"/>
              </w:rPr>
              <w:t>физической культуры и спорта</w:t>
            </w:r>
            <w:proofErr w:type="gramStart"/>
            <w:r w:rsidRPr="00444035">
              <w:rPr>
                <w:color w:val="000000"/>
                <w:sz w:val="16"/>
                <w:szCs w:val="16"/>
              </w:rPr>
              <w:t>),отделение</w:t>
            </w:r>
            <w:proofErr w:type="gramEnd"/>
            <w:r w:rsidRPr="00444035">
              <w:rPr>
                <w:color w:val="000000"/>
                <w:sz w:val="16"/>
                <w:szCs w:val="16"/>
              </w:rPr>
              <w:t xml:space="preserve"> ГИБДД МО МВД России  по ЗАТО г.Североморск и </w:t>
            </w:r>
            <w:proofErr w:type="spellStart"/>
            <w:r w:rsidRPr="00444035">
              <w:rPr>
                <w:color w:val="000000"/>
                <w:sz w:val="16"/>
                <w:szCs w:val="16"/>
              </w:rPr>
              <w:t>г.Островной</w:t>
            </w:r>
            <w:proofErr w:type="spellEnd"/>
            <w:r w:rsidRPr="00444035">
              <w:rPr>
                <w:color w:val="000000"/>
                <w:sz w:val="16"/>
                <w:szCs w:val="16"/>
              </w:rPr>
              <w:t xml:space="preserve"> (по согласованию)</w:t>
            </w:r>
          </w:p>
        </w:tc>
      </w:tr>
      <w:tr w:rsidR="00444035" w:rsidRPr="00444035" w:rsidTr="009E43EB">
        <w:trPr>
          <w:trHeight w:val="480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right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МБ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</w:tr>
      <w:tr w:rsidR="00444035" w:rsidRPr="00444035" w:rsidTr="009E43EB">
        <w:trPr>
          <w:trHeight w:val="420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right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ОБ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</w:tr>
      <w:tr w:rsidR="00444035" w:rsidRPr="00444035" w:rsidTr="0065666A">
        <w:trPr>
          <w:trHeight w:val="342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right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ФБ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</w:tr>
      <w:tr w:rsidR="00444035" w:rsidRPr="00444035" w:rsidTr="009E43EB">
        <w:trPr>
          <w:trHeight w:val="315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444035">
              <w:rPr>
                <w:b/>
                <w:bCs/>
                <w:color w:val="000000"/>
                <w:sz w:val="16"/>
                <w:szCs w:val="16"/>
              </w:rPr>
              <w:t>Итого по задаче 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44035">
              <w:rPr>
                <w:b/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44035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44035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44035">
              <w:rPr>
                <w:b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80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44035" w:rsidRPr="00444035" w:rsidTr="00444035">
        <w:trPr>
          <w:trHeight w:val="31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 xml:space="preserve">в </w:t>
            </w:r>
            <w:proofErr w:type="spellStart"/>
            <w:r w:rsidRPr="00444035">
              <w:rPr>
                <w:color w:val="000000"/>
                <w:sz w:val="16"/>
                <w:szCs w:val="16"/>
              </w:rPr>
              <w:t>т.ч</w:t>
            </w:r>
            <w:proofErr w:type="spellEnd"/>
            <w:r w:rsidRPr="00444035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right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МБ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804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</w:tr>
      <w:tr w:rsidR="00444035" w:rsidRPr="00444035" w:rsidTr="00444035">
        <w:trPr>
          <w:trHeight w:val="31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right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ОБ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804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</w:tr>
      <w:tr w:rsidR="00444035" w:rsidRPr="00444035" w:rsidTr="00444035">
        <w:trPr>
          <w:trHeight w:val="31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right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ФБ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804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</w:tr>
      <w:tr w:rsidR="00444035" w:rsidRPr="00444035" w:rsidTr="00444035">
        <w:trPr>
          <w:trHeight w:val="547"/>
        </w:trPr>
        <w:tc>
          <w:tcPr>
            <w:tcW w:w="1502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  <w:r w:rsidRPr="00444035">
              <w:rPr>
                <w:b/>
                <w:bCs/>
                <w:color w:val="000000"/>
                <w:sz w:val="16"/>
                <w:szCs w:val="16"/>
              </w:rPr>
              <w:t>Задача 3. Совершенствование системы управления обеспечением безопасности дорожного движения, дорожный условий и внедрение современных технических средств регулирования дорожного движения </w:t>
            </w:r>
          </w:p>
        </w:tc>
      </w:tr>
      <w:tr w:rsidR="00444035" w:rsidRPr="00444035" w:rsidTr="00444035">
        <w:trPr>
          <w:trHeight w:val="312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3.1.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 xml:space="preserve">Подготовка информации в </w:t>
            </w:r>
            <w:proofErr w:type="gramStart"/>
            <w:r w:rsidRPr="00444035">
              <w:rPr>
                <w:color w:val="000000"/>
                <w:sz w:val="16"/>
                <w:szCs w:val="16"/>
              </w:rPr>
              <w:t>администрацию  ЗАТО</w:t>
            </w:r>
            <w:proofErr w:type="gramEnd"/>
            <w:r w:rsidRPr="00444035">
              <w:rPr>
                <w:color w:val="000000"/>
                <w:sz w:val="16"/>
                <w:szCs w:val="16"/>
              </w:rPr>
              <w:t xml:space="preserve"> г.Североморск о состоянии аварийности на автотранспорте,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444035">
              <w:rPr>
                <w:color w:val="000000"/>
                <w:sz w:val="16"/>
                <w:szCs w:val="16"/>
              </w:rPr>
              <w:t>внесение предложений направленных на снижение ДТП и дорожно-транспортного травматизма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ежеквартально</w:t>
            </w:r>
          </w:p>
        </w:tc>
        <w:tc>
          <w:tcPr>
            <w:tcW w:w="34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финансирование не требуется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 xml:space="preserve">Количество проведенных комиссий по </w:t>
            </w:r>
            <w:proofErr w:type="spellStart"/>
            <w:proofErr w:type="gramStart"/>
            <w:r w:rsidRPr="00444035">
              <w:rPr>
                <w:color w:val="000000"/>
                <w:sz w:val="16"/>
                <w:szCs w:val="16"/>
              </w:rPr>
              <w:t>БДД,ед</w:t>
            </w:r>
            <w:proofErr w:type="spellEnd"/>
            <w:r w:rsidRPr="00444035">
              <w:rPr>
                <w:color w:val="000000"/>
                <w:sz w:val="16"/>
                <w:szCs w:val="16"/>
              </w:rPr>
              <w:t>.</w:t>
            </w:r>
            <w:proofErr w:type="gram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отде</w:t>
            </w:r>
            <w:r>
              <w:rPr>
                <w:color w:val="000000"/>
                <w:sz w:val="16"/>
                <w:szCs w:val="16"/>
              </w:rPr>
              <w:t>л</w:t>
            </w:r>
            <w:r w:rsidRPr="00444035">
              <w:rPr>
                <w:color w:val="000000"/>
                <w:sz w:val="16"/>
                <w:szCs w:val="16"/>
              </w:rPr>
              <w:t xml:space="preserve">ение ГИБДД МО МВД России </w:t>
            </w:r>
            <w:proofErr w:type="gramStart"/>
            <w:r w:rsidRPr="00444035">
              <w:rPr>
                <w:color w:val="000000"/>
                <w:sz w:val="16"/>
                <w:szCs w:val="16"/>
              </w:rPr>
              <w:t>по</w:t>
            </w:r>
            <w:proofErr w:type="gramEnd"/>
            <w:r w:rsidRPr="00444035">
              <w:rPr>
                <w:color w:val="000000"/>
                <w:sz w:val="16"/>
                <w:szCs w:val="16"/>
              </w:rPr>
              <w:t xml:space="preserve"> ЗАТО г.Североморск и </w:t>
            </w:r>
            <w:proofErr w:type="spellStart"/>
            <w:r w:rsidRPr="00444035">
              <w:rPr>
                <w:color w:val="000000"/>
                <w:sz w:val="16"/>
                <w:szCs w:val="16"/>
              </w:rPr>
              <w:t>г.Островной</w:t>
            </w:r>
            <w:proofErr w:type="spellEnd"/>
            <w:r w:rsidRPr="00444035">
              <w:rPr>
                <w:color w:val="000000"/>
                <w:sz w:val="16"/>
                <w:szCs w:val="16"/>
              </w:rPr>
              <w:t xml:space="preserve"> </w:t>
            </w:r>
          </w:p>
        </w:tc>
      </w:tr>
      <w:tr w:rsidR="00444035" w:rsidRPr="00444035" w:rsidTr="00444035">
        <w:trPr>
          <w:trHeight w:val="312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</w:tr>
      <w:tr w:rsidR="00444035" w:rsidRPr="00444035" w:rsidTr="00444035">
        <w:trPr>
          <w:trHeight w:val="312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</w:tr>
      <w:tr w:rsidR="00444035" w:rsidRPr="00444035" w:rsidTr="00444035">
        <w:trPr>
          <w:trHeight w:val="312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</w:tr>
      <w:tr w:rsidR="00444035" w:rsidRPr="00444035" w:rsidTr="00444035">
        <w:trPr>
          <w:trHeight w:val="312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3.2.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 xml:space="preserve">Мониторинг ДТП; рассмотрение состояния аварийности на автомобильном транспорте; заслушивание руководителей учреждений и организаций, деятельность которых связана с обеспечением безопасности дорожного движения, в том </w:t>
            </w:r>
            <w:proofErr w:type="gramStart"/>
            <w:r w:rsidRPr="00444035">
              <w:rPr>
                <w:color w:val="000000"/>
                <w:sz w:val="16"/>
                <w:szCs w:val="16"/>
              </w:rPr>
              <w:t>числе  о</w:t>
            </w:r>
            <w:proofErr w:type="gramEnd"/>
            <w:r w:rsidRPr="00444035">
              <w:rPr>
                <w:color w:val="000000"/>
                <w:sz w:val="16"/>
                <w:szCs w:val="16"/>
              </w:rPr>
              <w:t xml:space="preserve"> принимаемых мерах по снижению аварийности автотранспортных предприятий на дорогах ЗАТО г.Североморск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1 раз в год</w:t>
            </w:r>
          </w:p>
        </w:tc>
        <w:tc>
          <w:tcPr>
            <w:tcW w:w="34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финансирование не требуется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 xml:space="preserve">При получении статистической отчетности по итогам года проводить полный анализ с доведением информации до </w:t>
            </w:r>
            <w:proofErr w:type="spellStart"/>
            <w:proofErr w:type="gramStart"/>
            <w:r w:rsidRPr="00444035">
              <w:rPr>
                <w:color w:val="000000"/>
                <w:sz w:val="16"/>
                <w:szCs w:val="16"/>
              </w:rPr>
              <w:t>СМИ,ед</w:t>
            </w:r>
            <w:proofErr w:type="spellEnd"/>
            <w:proofErr w:type="gram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 xml:space="preserve">комиссия по </w:t>
            </w:r>
            <w:proofErr w:type="gramStart"/>
            <w:r w:rsidRPr="00444035">
              <w:rPr>
                <w:color w:val="000000"/>
                <w:sz w:val="16"/>
                <w:szCs w:val="16"/>
              </w:rPr>
              <w:t>БДД</w:t>
            </w:r>
            <w:proofErr w:type="gramEnd"/>
            <w:r w:rsidRPr="00444035">
              <w:rPr>
                <w:color w:val="000000"/>
                <w:sz w:val="16"/>
                <w:szCs w:val="16"/>
              </w:rPr>
              <w:t xml:space="preserve"> ЗАТО г. Североморск</w:t>
            </w:r>
          </w:p>
        </w:tc>
      </w:tr>
      <w:tr w:rsidR="00444035" w:rsidRPr="00444035" w:rsidTr="00444035">
        <w:trPr>
          <w:trHeight w:val="312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</w:tr>
      <w:tr w:rsidR="00444035" w:rsidRPr="00444035" w:rsidTr="00444035">
        <w:trPr>
          <w:trHeight w:val="312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</w:tr>
      <w:tr w:rsidR="00444035" w:rsidRPr="00444035" w:rsidTr="00444035">
        <w:trPr>
          <w:trHeight w:val="312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</w:tr>
      <w:tr w:rsidR="00444035" w:rsidRPr="00444035" w:rsidTr="00444035">
        <w:trPr>
          <w:trHeight w:val="42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3.3.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 xml:space="preserve">Рассмотрение на заседании комиссии по БДД следующих </w:t>
            </w:r>
            <w:proofErr w:type="gramStart"/>
            <w:r w:rsidRPr="00444035">
              <w:rPr>
                <w:color w:val="000000"/>
                <w:sz w:val="16"/>
                <w:szCs w:val="16"/>
              </w:rPr>
              <w:t>вопросов:</w:t>
            </w:r>
            <w:r w:rsidRPr="00444035">
              <w:rPr>
                <w:color w:val="000000"/>
                <w:sz w:val="16"/>
                <w:szCs w:val="16"/>
              </w:rPr>
              <w:br/>
              <w:t>-</w:t>
            </w:r>
            <w:proofErr w:type="gramEnd"/>
            <w:r w:rsidRPr="00444035">
              <w:rPr>
                <w:color w:val="000000"/>
                <w:sz w:val="16"/>
                <w:szCs w:val="16"/>
              </w:rPr>
              <w:t xml:space="preserve"> состояние детского дорожно-транспортного травматизма и мерах по его предупреждению;</w:t>
            </w:r>
            <w:r w:rsidRPr="00444035">
              <w:rPr>
                <w:color w:val="000000"/>
                <w:sz w:val="16"/>
                <w:szCs w:val="16"/>
              </w:rPr>
              <w:br/>
              <w:t>- О результатах приемки экзаменов в учебных заведениях на право управлением автомобилями.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1 раз в квартал</w:t>
            </w:r>
            <w:r w:rsidRPr="00444035">
              <w:rPr>
                <w:color w:val="000000"/>
                <w:sz w:val="16"/>
                <w:szCs w:val="16"/>
              </w:rPr>
              <w:br/>
              <w:t>ежегодно</w:t>
            </w:r>
          </w:p>
        </w:tc>
        <w:tc>
          <w:tcPr>
            <w:tcW w:w="34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финансирование не требуется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 xml:space="preserve">Количество плановых тематических заседаний с доведением информации до </w:t>
            </w:r>
            <w:proofErr w:type="spellStart"/>
            <w:proofErr w:type="gramStart"/>
            <w:r w:rsidRPr="00444035">
              <w:rPr>
                <w:color w:val="000000"/>
                <w:sz w:val="16"/>
                <w:szCs w:val="16"/>
              </w:rPr>
              <w:t>общественности,ед</w:t>
            </w:r>
            <w:proofErr w:type="spellEnd"/>
            <w:r w:rsidRPr="00444035">
              <w:rPr>
                <w:color w:val="000000"/>
                <w:sz w:val="16"/>
                <w:szCs w:val="16"/>
              </w:rPr>
              <w:t>.</w:t>
            </w:r>
            <w:proofErr w:type="gramEnd"/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 xml:space="preserve">комиссия по </w:t>
            </w:r>
            <w:proofErr w:type="gramStart"/>
            <w:r w:rsidRPr="00444035">
              <w:rPr>
                <w:color w:val="000000"/>
                <w:sz w:val="16"/>
                <w:szCs w:val="16"/>
              </w:rPr>
              <w:t>БДД</w:t>
            </w:r>
            <w:proofErr w:type="gramEnd"/>
            <w:r w:rsidRPr="00444035">
              <w:rPr>
                <w:color w:val="000000"/>
                <w:sz w:val="16"/>
                <w:szCs w:val="16"/>
              </w:rPr>
              <w:t xml:space="preserve"> ЗАТО г. Североморск</w:t>
            </w:r>
          </w:p>
        </w:tc>
      </w:tr>
      <w:tr w:rsidR="00444035" w:rsidRPr="00444035" w:rsidTr="00444035">
        <w:trPr>
          <w:trHeight w:val="443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</w:tr>
      <w:tr w:rsidR="00444035" w:rsidRPr="00444035" w:rsidTr="00444035">
        <w:trPr>
          <w:trHeight w:val="432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</w:tr>
      <w:tr w:rsidR="00444035" w:rsidRPr="00444035" w:rsidTr="00444035">
        <w:trPr>
          <w:trHeight w:val="184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</w:tr>
      <w:tr w:rsidR="00444035" w:rsidRPr="00444035" w:rsidTr="00444035">
        <w:trPr>
          <w:trHeight w:val="312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3.4.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 xml:space="preserve">Формирование негативного общественного мнения к нарушителям правил дорожного движения с привлечением СМИ. Сведения о грубых нарушениях и лицах их совершивших еженедельно публиковать в СМИ, информировать </w:t>
            </w:r>
            <w:proofErr w:type="gramStart"/>
            <w:r w:rsidRPr="00444035">
              <w:rPr>
                <w:color w:val="000000"/>
                <w:sz w:val="16"/>
                <w:szCs w:val="16"/>
              </w:rPr>
              <w:t>население  через</w:t>
            </w:r>
            <w:proofErr w:type="gramEnd"/>
            <w:r w:rsidRPr="00444035">
              <w:rPr>
                <w:color w:val="000000"/>
                <w:sz w:val="16"/>
                <w:szCs w:val="16"/>
              </w:rPr>
              <w:t xml:space="preserve"> телевидение (СТК) и радио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34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финансирование не требуется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 xml:space="preserve">Количество рейдов с участием </w:t>
            </w:r>
            <w:proofErr w:type="spellStart"/>
            <w:proofErr w:type="gramStart"/>
            <w:r w:rsidRPr="00444035">
              <w:rPr>
                <w:color w:val="000000"/>
                <w:sz w:val="16"/>
                <w:szCs w:val="16"/>
              </w:rPr>
              <w:t>СМИ,ед</w:t>
            </w:r>
            <w:proofErr w:type="spellEnd"/>
            <w:r w:rsidRPr="00444035">
              <w:rPr>
                <w:color w:val="000000"/>
                <w:sz w:val="16"/>
                <w:szCs w:val="16"/>
              </w:rPr>
              <w:t>.</w:t>
            </w:r>
            <w:proofErr w:type="gramEnd"/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 xml:space="preserve">комиссия по </w:t>
            </w:r>
            <w:proofErr w:type="gramStart"/>
            <w:r w:rsidRPr="00444035">
              <w:rPr>
                <w:color w:val="000000"/>
                <w:sz w:val="16"/>
                <w:szCs w:val="16"/>
              </w:rPr>
              <w:t>БДД</w:t>
            </w:r>
            <w:proofErr w:type="gramEnd"/>
            <w:r w:rsidRPr="00444035">
              <w:rPr>
                <w:color w:val="000000"/>
                <w:sz w:val="16"/>
                <w:szCs w:val="16"/>
              </w:rPr>
              <w:t xml:space="preserve"> ЗАТО г. Североморск</w:t>
            </w:r>
          </w:p>
        </w:tc>
      </w:tr>
      <w:tr w:rsidR="00444035" w:rsidRPr="00444035" w:rsidTr="00444035">
        <w:trPr>
          <w:trHeight w:val="312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</w:tr>
      <w:tr w:rsidR="00444035" w:rsidRPr="00444035" w:rsidTr="00444035">
        <w:trPr>
          <w:trHeight w:val="312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</w:tr>
      <w:tr w:rsidR="00444035" w:rsidRPr="00444035" w:rsidTr="00444035">
        <w:trPr>
          <w:trHeight w:val="312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</w:tr>
      <w:tr w:rsidR="00444035" w:rsidRPr="00444035" w:rsidTr="00444035">
        <w:trPr>
          <w:trHeight w:val="312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3.5.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 xml:space="preserve">Рассмотрение на комиссии по обеспечению безопасности дорожного </w:t>
            </w:r>
            <w:proofErr w:type="gramStart"/>
            <w:r w:rsidRPr="00444035">
              <w:rPr>
                <w:color w:val="000000"/>
                <w:sz w:val="16"/>
                <w:szCs w:val="16"/>
              </w:rPr>
              <w:t>движения  ЗАТО</w:t>
            </w:r>
            <w:proofErr w:type="gramEnd"/>
            <w:r w:rsidRPr="00444035">
              <w:rPr>
                <w:color w:val="000000"/>
                <w:sz w:val="16"/>
                <w:szCs w:val="16"/>
              </w:rPr>
              <w:t xml:space="preserve"> фактов дорожно-транспортных </w:t>
            </w:r>
            <w:r w:rsidRPr="00444035">
              <w:rPr>
                <w:color w:val="000000"/>
                <w:sz w:val="16"/>
                <w:szCs w:val="16"/>
              </w:rPr>
              <w:lastRenderedPageBreak/>
              <w:t>происшествий, подлежащих статистическому учету, оценка деятельности служб с последующим принятием мер реагирования по отношению к конкретным руководителям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lastRenderedPageBreak/>
              <w:t>2020</w:t>
            </w:r>
          </w:p>
        </w:tc>
        <w:tc>
          <w:tcPr>
            <w:tcW w:w="34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финансирование не требуется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 xml:space="preserve">Количество проведенных заседаний по выработке оперативных решений по </w:t>
            </w:r>
            <w:r w:rsidRPr="00444035">
              <w:rPr>
                <w:color w:val="000000"/>
                <w:sz w:val="16"/>
                <w:szCs w:val="16"/>
              </w:rPr>
              <w:lastRenderedPageBreak/>
              <w:t>вопросам БДД,</w:t>
            </w:r>
            <w:r w:rsidR="009E43EB">
              <w:rPr>
                <w:color w:val="000000"/>
                <w:sz w:val="16"/>
                <w:szCs w:val="16"/>
              </w:rPr>
              <w:t xml:space="preserve"> </w:t>
            </w:r>
            <w:r w:rsidRPr="00444035">
              <w:rPr>
                <w:color w:val="000000"/>
                <w:sz w:val="16"/>
                <w:szCs w:val="16"/>
              </w:rPr>
              <w:t>ед.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lastRenderedPageBreak/>
              <w:t>4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Председатель комиссии по БДД, началь</w:t>
            </w:r>
            <w:r w:rsidR="009E43EB">
              <w:rPr>
                <w:color w:val="000000"/>
                <w:sz w:val="16"/>
                <w:szCs w:val="16"/>
              </w:rPr>
              <w:t>ни</w:t>
            </w:r>
            <w:r w:rsidRPr="00444035">
              <w:rPr>
                <w:color w:val="000000"/>
                <w:sz w:val="16"/>
                <w:szCs w:val="16"/>
              </w:rPr>
              <w:t>к отделения ГИБДД</w:t>
            </w:r>
          </w:p>
        </w:tc>
      </w:tr>
      <w:tr w:rsidR="00444035" w:rsidRPr="00444035" w:rsidTr="00444035">
        <w:trPr>
          <w:trHeight w:val="312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</w:tr>
      <w:tr w:rsidR="00444035" w:rsidRPr="00444035" w:rsidTr="00444035">
        <w:trPr>
          <w:trHeight w:val="312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</w:tr>
      <w:tr w:rsidR="00444035" w:rsidRPr="00444035" w:rsidTr="00444035">
        <w:trPr>
          <w:trHeight w:val="312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</w:tr>
      <w:tr w:rsidR="00444035" w:rsidRPr="00444035" w:rsidTr="00444035">
        <w:trPr>
          <w:trHeight w:val="312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3.6.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4035" w:rsidRDefault="00444035" w:rsidP="00444035">
            <w:pPr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Изучение проблемы для принятия решений:</w:t>
            </w:r>
          </w:p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 xml:space="preserve"> - соответствия пропускной способности улично-дорожной сети уровню транспор</w:t>
            </w:r>
            <w:r>
              <w:rPr>
                <w:color w:val="000000"/>
                <w:sz w:val="16"/>
                <w:szCs w:val="16"/>
              </w:rPr>
              <w:t>т</w:t>
            </w:r>
            <w:r w:rsidRPr="00444035">
              <w:rPr>
                <w:color w:val="000000"/>
                <w:sz w:val="16"/>
                <w:szCs w:val="16"/>
              </w:rPr>
              <w:t>ной загрузки в условиях развития автомобилизации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34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финансирование не требуется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 xml:space="preserve">Количество проведенных </w:t>
            </w:r>
            <w:proofErr w:type="spellStart"/>
            <w:proofErr w:type="gramStart"/>
            <w:r w:rsidRPr="00444035">
              <w:rPr>
                <w:color w:val="000000"/>
                <w:sz w:val="16"/>
                <w:szCs w:val="16"/>
              </w:rPr>
              <w:t>комиссий,ед</w:t>
            </w:r>
            <w:proofErr w:type="spellEnd"/>
            <w:r w:rsidRPr="00444035">
              <w:rPr>
                <w:color w:val="000000"/>
                <w:sz w:val="16"/>
                <w:szCs w:val="16"/>
              </w:rPr>
              <w:t>.</w:t>
            </w:r>
            <w:proofErr w:type="gram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комиссия по БДД, ГИБДД</w:t>
            </w:r>
          </w:p>
        </w:tc>
      </w:tr>
      <w:tr w:rsidR="00444035" w:rsidRPr="00444035" w:rsidTr="00444035">
        <w:trPr>
          <w:trHeight w:val="312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</w:tr>
      <w:tr w:rsidR="00444035" w:rsidRPr="00444035" w:rsidTr="00444035">
        <w:trPr>
          <w:trHeight w:val="312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</w:tr>
      <w:tr w:rsidR="00444035" w:rsidRPr="00444035" w:rsidTr="00444035">
        <w:trPr>
          <w:trHeight w:val="312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</w:tr>
      <w:tr w:rsidR="00444035" w:rsidRPr="00444035" w:rsidTr="00444035">
        <w:trPr>
          <w:trHeight w:val="315"/>
        </w:trPr>
        <w:tc>
          <w:tcPr>
            <w:tcW w:w="127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444035">
              <w:rPr>
                <w:b/>
                <w:bCs/>
                <w:color w:val="000000"/>
                <w:sz w:val="16"/>
                <w:szCs w:val="16"/>
              </w:rPr>
              <w:t>Итого по задаче 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44035" w:rsidRPr="00444035" w:rsidTr="00444035">
        <w:trPr>
          <w:trHeight w:val="315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035" w:rsidRPr="00444035" w:rsidRDefault="00444035" w:rsidP="0044403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44035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444035">
              <w:rPr>
                <w:b/>
                <w:bCs/>
                <w:color w:val="000000"/>
                <w:sz w:val="16"/>
                <w:szCs w:val="16"/>
              </w:rPr>
              <w:t>Всего по Программе: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444035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44035">
              <w:rPr>
                <w:b/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44035">
              <w:rPr>
                <w:b/>
                <w:bCs/>
                <w:color w:val="000000"/>
                <w:sz w:val="16"/>
                <w:szCs w:val="16"/>
              </w:rPr>
              <w:t>2 893,76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44035">
              <w:rPr>
                <w:b/>
                <w:bCs/>
                <w:color w:val="000000"/>
                <w:sz w:val="16"/>
                <w:szCs w:val="16"/>
              </w:rPr>
              <w:t>2 893,76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44035">
              <w:rPr>
                <w:b/>
                <w:bCs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680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44035" w:rsidRPr="00444035" w:rsidTr="00444035">
        <w:trPr>
          <w:trHeight w:val="31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44035">
              <w:rPr>
                <w:b/>
                <w:bCs/>
                <w:color w:val="000000"/>
                <w:sz w:val="16"/>
                <w:szCs w:val="16"/>
              </w:rPr>
              <w:t xml:space="preserve">в </w:t>
            </w:r>
            <w:proofErr w:type="spellStart"/>
            <w:r w:rsidRPr="00444035">
              <w:rPr>
                <w:b/>
                <w:bCs/>
                <w:color w:val="000000"/>
                <w:sz w:val="16"/>
                <w:szCs w:val="16"/>
              </w:rPr>
              <w:t>т.ч</w:t>
            </w:r>
            <w:proofErr w:type="spellEnd"/>
            <w:r w:rsidRPr="00444035"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44035">
              <w:rPr>
                <w:b/>
                <w:bCs/>
                <w:color w:val="000000"/>
                <w:sz w:val="16"/>
                <w:szCs w:val="16"/>
              </w:rPr>
              <w:t>МБ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44035">
              <w:rPr>
                <w:b/>
                <w:bCs/>
                <w:color w:val="000000"/>
                <w:sz w:val="16"/>
                <w:szCs w:val="16"/>
              </w:rPr>
              <w:t>2 893,76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44035">
              <w:rPr>
                <w:b/>
                <w:bCs/>
                <w:color w:val="000000"/>
                <w:sz w:val="16"/>
                <w:szCs w:val="16"/>
              </w:rPr>
              <w:t>2 893,76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44035">
              <w:rPr>
                <w:b/>
                <w:bCs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6804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</w:tr>
      <w:tr w:rsidR="00444035" w:rsidRPr="00444035" w:rsidTr="00444035">
        <w:trPr>
          <w:trHeight w:val="31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44035">
              <w:rPr>
                <w:b/>
                <w:bCs/>
                <w:color w:val="000000"/>
                <w:sz w:val="16"/>
                <w:szCs w:val="16"/>
              </w:rPr>
              <w:t>ОБ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44035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44035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44035">
              <w:rPr>
                <w:b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804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</w:tr>
      <w:tr w:rsidR="00444035" w:rsidRPr="00444035" w:rsidTr="00444035">
        <w:trPr>
          <w:trHeight w:val="31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44035">
              <w:rPr>
                <w:b/>
                <w:bCs/>
                <w:color w:val="000000"/>
                <w:sz w:val="16"/>
                <w:szCs w:val="16"/>
              </w:rPr>
              <w:t>ФБ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44035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44035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44035">
              <w:rPr>
                <w:b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804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</w:tr>
      <w:tr w:rsidR="00444035" w:rsidRPr="00444035" w:rsidTr="00444035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035" w:rsidRPr="00444035" w:rsidRDefault="00444035" w:rsidP="0044403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444035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035" w:rsidRPr="00444035" w:rsidRDefault="00444035" w:rsidP="0044403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444035">
              <w:rPr>
                <w:b/>
                <w:bCs/>
                <w:color w:val="000000"/>
                <w:sz w:val="16"/>
                <w:szCs w:val="16"/>
              </w:rPr>
              <w:t>Муниципальные услуги (работы)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035" w:rsidRPr="00444035" w:rsidRDefault="00444035" w:rsidP="0044403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444035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44035">
              <w:rPr>
                <w:b/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44035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44035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035" w:rsidRPr="00444035" w:rsidRDefault="00444035" w:rsidP="0044403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444035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4035" w:rsidRPr="00444035" w:rsidRDefault="00444035" w:rsidP="00444035">
            <w:pPr>
              <w:jc w:val="center"/>
              <w:rPr>
                <w:color w:val="000000"/>
                <w:sz w:val="16"/>
                <w:szCs w:val="16"/>
              </w:rPr>
            </w:pPr>
            <w:r w:rsidRPr="00444035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44035" w:rsidRPr="00444035" w:rsidTr="00444035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035" w:rsidRPr="00444035" w:rsidRDefault="00444035" w:rsidP="0044403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444035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035" w:rsidRPr="00444035" w:rsidRDefault="00444035" w:rsidP="0044403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444035">
              <w:rPr>
                <w:b/>
                <w:bCs/>
                <w:color w:val="000000"/>
                <w:sz w:val="16"/>
                <w:szCs w:val="16"/>
              </w:rPr>
              <w:t>Публичные обязательства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035" w:rsidRPr="00444035" w:rsidRDefault="00444035" w:rsidP="0044403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444035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44035">
              <w:rPr>
                <w:b/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44035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44035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035" w:rsidRPr="00444035" w:rsidRDefault="00444035" w:rsidP="0044403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444035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4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</w:tr>
      <w:tr w:rsidR="00444035" w:rsidRPr="00444035" w:rsidTr="00444035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035" w:rsidRPr="00444035" w:rsidRDefault="00444035" w:rsidP="0044403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444035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035" w:rsidRPr="00444035" w:rsidRDefault="00444035" w:rsidP="0044403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444035">
              <w:rPr>
                <w:b/>
                <w:bCs/>
                <w:color w:val="000000"/>
                <w:sz w:val="16"/>
                <w:szCs w:val="16"/>
              </w:rPr>
              <w:t>Мероприятия по капитальному ремонту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035" w:rsidRPr="00444035" w:rsidRDefault="00444035" w:rsidP="0044403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444035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44035">
              <w:rPr>
                <w:b/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44035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44035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035" w:rsidRPr="00444035" w:rsidRDefault="00444035" w:rsidP="0044403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444035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4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</w:tr>
      <w:tr w:rsidR="00444035" w:rsidRPr="00444035" w:rsidTr="00444035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035" w:rsidRPr="00444035" w:rsidRDefault="00444035" w:rsidP="0044403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444035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035" w:rsidRPr="00444035" w:rsidRDefault="00444035" w:rsidP="0044403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444035">
              <w:rPr>
                <w:b/>
                <w:bCs/>
                <w:color w:val="000000"/>
                <w:sz w:val="16"/>
                <w:szCs w:val="16"/>
              </w:rPr>
              <w:t>Иные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035" w:rsidRPr="00444035" w:rsidRDefault="00444035" w:rsidP="0044403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444035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035" w:rsidRPr="00444035" w:rsidRDefault="00444035" w:rsidP="00444035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44035">
              <w:rPr>
                <w:b/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44035">
              <w:rPr>
                <w:b/>
                <w:bCs/>
                <w:color w:val="000000"/>
                <w:sz w:val="16"/>
                <w:szCs w:val="16"/>
              </w:rPr>
              <w:t>2 893,76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035" w:rsidRPr="00444035" w:rsidRDefault="00444035" w:rsidP="0044403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44035">
              <w:rPr>
                <w:b/>
                <w:bCs/>
                <w:color w:val="000000"/>
                <w:sz w:val="16"/>
                <w:szCs w:val="16"/>
              </w:rPr>
              <w:t>2 893,76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035" w:rsidRPr="00444035" w:rsidRDefault="00444035" w:rsidP="0044403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444035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4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35" w:rsidRPr="00444035" w:rsidRDefault="00444035" w:rsidP="00444035">
            <w:pPr>
              <w:rPr>
                <w:color w:val="000000"/>
                <w:sz w:val="16"/>
                <w:szCs w:val="16"/>
              </w:rPr>
            </w:pPr>
          </w:p>
        </w:tc>
      </w:tr>
    </w:tbl>
    <w:p w:rsidR="00444035" w:rsidRPr="00444035" w:rsidRDefault="00444035" w:rsidP="001D5C49">
      <w:pPr>
        <w:jc w:val="center"/>
        <w:rPr>
          <w:b/>
          <w:sz w:val="16"/>
          <w:szCs w:val="16"/>
        </w:rPr>
      </w:pPr>
    </w:p>
    <w:p w:rsidR="00B67EA8" w:rsidRPr="0065666A" w:rsidRDefault="00B67EA8" w:rsidP="00B67EA8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5666A">
        <w:rPr>
          <w:rFonts w:ascii="Times New Roman" w:hAnsi="Times New Roman" w:cs="Times New Roman"/>
          <w:sz w:val="24"/>
          <w:szCs w:val="24"/>
        </w:rPr>
        <w:t>Оценка эффективности реализации подпрограммы</w:t>
      </w:r>
      <w:r w:rsidRPr="0065666A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B67EA8" w:rsidRPr="0065666A" w:rsidRDefault="00B67EA8" w:rsidP="00B67EA8">
      <w:pPr>
        <w:pStyle w:val="ConsPlusNonformat"/>
        <w:widowControl/>
        <w:numPr>
          <w:ilvl w:val="0"/>
          <w:numId w:val="40"/>
        </w:numPr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5666A">
        <w:rPr>
          <w:rFonts w:ascii="Times New Roman" w:hAnsi="Times New Roman" w:cs="Times New Roman"/>
          <w:sz w:val="24"/>
          <w:szCs w:val="24"/>
        </w:rPr>
        <w:t>Оценка достижения плановых значений индикаторов</w:t>
      </w:r>
    </w:p>
    <w:tbl>
      <w:tblPr>
        <w:tblW w:w="11531" w:type="dxa"/>
        <w:tblInd w:w="3461" w:type="dxa"/>
        <w:tblLook w:val="04A0" w:firstRow="1" w:lastRow="0" w:firstColumn="1" w:lastColumn="0" w:noHBand="0" w:noVBand="1"/>
      </w:tblPr>
      <w:tblGrid>
        <w:gridCol w:w="960"/>
        <w:gridCol w:w="3442"/>
        <w:gridCol w:w="336"/>
        <w:gridCol w:w="6793"/>
      </w:tblGrid>
      <w:tr w:rsidR="0065666A" w:rsidRPr="0065666A" w:rsidTr="00A52642">
        <w:trPr>
          <w:trHeight w:val="315"/>
        </w:trPr>
        <w:tc>
          <w:tcPr>
            <w:tcW w:w="960" w:type="dxa"/>
            <w:vMerge w:val="restart"/>
            <w:shd w:val="clear" w:color="auto" w:fill="auto"/>
            <w:noWrap/>
            <w:vAlign w:val="center"/>
            <w:hideMark/>
          </w:tcPr>
          <w:p w:rsidR="00B67EA8" w:rsidRPr="0065666A" w:rsidRDefault="00B67EA8" w:rsidP="00A52642">
            <w:pPr>
              <w:jc w:val="center"/>
              <w:rPr>
                <w:rFonts w:ascii="Calibri" w:hAnsi="Calibri"/>
              </w:rPr>
            </w:pPr>
            <w:r w:rsidRPr="0065666A">
              <w:t>ДИП =</w:t>
            </w:r>
          </w:p>
        </w:tc>
        <w:tc>
          <w:tcPr>
            <w:tcW w:w="344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EA8" w:rsidRPr="0065666A" w:rsidRDefault="0065666A" w:rsidP="0065666A">
            <w:pPr>
              <w:jc w:val="center"/>
            </w:pPr>
            <w:r w:rsidRPr="0065666A">
              <w:t>14</w:t>
            </w:r>
            <w:r w:rsidR="00B67EA8" w:rsidRPr="0065666A">
              <w:t>,</w:t>
            </w:r>
            <w:r w:rsidRPr="0065666A">
              <w:t>54</w:t>
            </w:r>
            <w:r w:rsidR="00B67EA8" w:rsidRPr="0065666A">
              <w:t xml:space="preserve"> (степень решения задач)</w:t>
            </w:r>
          </w:p>
        </w:tc>
        <w:tc>
          <w:tcPr>
            <w:tcW w:w="336" w:type="dxa"/>
            <w:vMerge w:val="restart"/>
            <w:shd w:val="clear" w:color="auto" w:fill="auto"/>
            <w:noWrap/>
            <w:vAlign w:val="center"/>
            <w:hideMark/>
          </w:tcPr>
          <w:p w:rsidR="00B67EA8" w:rsidRPr="0065666A" w:rsidRDefault="00B67EA8" w:rsidP="00A52642">
            <w:pPr>
              <w:rPr>
                <w:rFonts w:ascii="Calibri" w:hAnsi="Calibri"/>
              </w:rPr>
            </w:pPr>
            <w:r w:rsidRPr="0065666A">
              <w:rPr>
                <w:rFonts w:ascii="Calibri" w:hAnsi="Calibri"/>
              </w:rPr>
              <w:t>=</w:t>
            </w:r>
          </w:p>
        </w:tc>
        <w:tc>
          <w:tcPr>
            <w:tcW w:w="6793" w:type="dxa"/>
            <w:vMerge w:val="restart"/>
            <w:shd w:val="clear" w:color="auto" w:fill="auto"/>
            <w:noWrap/>
            <w:vAlign w:val="center"/>
            <w:hideMark/>
          </w:tcPr>
          <w:p w:rsidR="00B67EA8" w:rsidRPr="0065666A" w:rsidRDefault="0065666A" w:rsidP="0065666A">
            <w:pPr>
              <w:rPr>
                <w:rFonts w:ascii="Calibri" w:hAnsi="Calibri"/>
              </w:rPr>
            </w:pPr>
            <w:r w:rsidRPr="0065666A">
              <w:rPr>
                <w:b/>
              </w:rPr>
              <w:t>1</w:t>
            </w:r>
            <w:r w:rsidR="00B67EA8" w:rsidRPr="0065666A">
              <w:rPr>
                <w:b/>
              </w:rPr>
              <w:t>,</w:t>
            </w:r>
            <w:r w:rsidRPr="0065666A">
              <w:rPr>
                <w:b/>
              </w:rPr>
              <w:t>04</w:t>
            </w:r>
            <w:r w:rsidR="00B67EA8" w:rsidRPr="0065666A">
              <w:rPr>
                <w:b/>
              </w:rPr>
              <w:t xml:space="preserve"> </w:t>
            </w:r>
            <w:r w:rsidRPr="0065666A">
              <w:rPr>
                <w:b/>
              </w:rPr>
              <w:t>высокая</w:t>
            </w:r>
            <w:r w:rsidR="00B67EA8" w:rsidRPr="0065666A">
              <w:rPr>
                <w:b/>
              </w:rPr>
              <w:t xml:space="preserve"> результативность </w:t>
            </w:r>
          </w:p>
        </w:tc>
      </w:tr>
      <w:tr w:rsidR="00B67EA8" w:rsidRPr="0065666A" w:rsidTr="00A52642">
        <w:trPr>
          <w:trHeight w:val="300"/>
        </w:trPr>
        <w:tc>
          <w:tcPr>
            <w:tcW w:w="960" w:type="dxa"/>
            <w:vMerge/>
            <w:vAlign w:val="center"/>
            <w:hideMark/>
          </w:tcPr>
          <w:p w:rsidR="00B67EA8" w:rsidRPr="0065666A" w:rsidRDefault="00B67EA8" w:rsidP="00A52642">
            <w:pPr>
              <w:rPr>
                <w:rFonts w:ascii="Calibri" w:hAnsi="Calibri"/>
              </w:rPr>
            </w:pPr>
          </w:p>
        </w:tc>
        <w:tc>
          <w:tcPr>
            <w:tcW w:w="344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EA8" w:rsidRPr="0065666A" w:rsidRDefault="0065666A" w:rsidP="00A52642">
            <w:pPr>
              <w:jc w:val="center"/>
            </w:pPr>
            <w:r w:rsidRPr="0065666A">
              <w:t>14</w:t>
            </w:r>
          </w:p>
        </w:tc>
        <w:tc>
          <w:tcPr>
            <w:tcW w:w="336" w:type="dxa"/>
            <w:vMerge/>
            <w:vAlign w:val="center"/>
            <w:hideMark/>
          </w:tcPr>
          <w:p w:rsidR="00B67EA8" w:rsidRPr="0065666A" w:rsidRDefault="00B67EA8" w:rsidP="00A52642">
            <w:pPr>
              <w:rPr>
                <w:rFonts w:ascii="Calibri" w:hAnsi="Calibri"/>
              </w:rPr>
            </w:pPr>
          </w:p>
        </w:tc>
        <w:tc>
          <w:tcPr>
            <w:tcW w:w="6793" w:type="dxa"/>
            <w:vMerge/>
            <w:vAlign w:val="center"/>
            <w:hideMark/>
          </w:tcPr>
          <w:p w:rsidR="00B67EA8" w:rsidRPr="0065666A" w:rsidRDefault="00B67EA8" w:rsidP="00A52642">
            <w:pPr>
              <w:rPr>
                <w:rFonts w:ascii="Calibri" w:hAnsi="Calibri"/>
              </w:rPr>
            </w:pPr>
          </w:p>
        </w:tc>
      </w:tr>
    </w:tbl>
    <w:p w:rsidR="00611076" w:rsidRDefault="00B67EA8" w:rsidP="00B67EA8">
      <w:pPr>
        <w:pStyle w:val="ConsPlusNonformat"/>
        <w:widowControl/>
        <w:numPr>
          <w:ilvl w:val="0"/>
          <w:numId w:val="40"/>
        </w:numPr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5666A">
        <w:rPr>
          <w:rFonts w:ascii="Times New Roman" w:hAnsi="Times New Roman" w:cs="Times New Roman"/>
          <w:sz w:val="24"/>
          <w:szCs w:val="24"/>
        </w:rPr>
        <w:t xml:space="preserve">Оценка полноты финансирования:     </w:t>
      </w:r>
    </w:p>
    <w:p w:rsidR="00611076" w:rsidRDefault="00611076" w:rsidP="00611076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</w:p>
    <w:p w:rsidR="00B67EA8" w:rsidRDefault="00B67EA8" w:rsidP="00611076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  <w:r w:rsidRPr="0065666A">
        <w:rPr>
          <w:rFonts w:ascii="Times New Roman" w:hAnsi="Times New Roman" w:cs="Times New Roman"/>
          <w:sz w:val="24"/>
          <w:szCs w:val="24"/>
        </w:rPr>
        <w:t xml:space="preserve">ПФ = </w:t>
      </w:r>
      <w:r w:rsidR="00611076" w:rsidRPr="00611076">
        <w:rPr>
          <w:rFonts w:ascii="Times New Roman" w:hAnsi="Times New Roman" w:cs="Times New Roman"/>
          <w:b/>
          <w:sz w:val="24"/>
          <w:szCs w:val="24"/>
        </w:rPr>
        <w:t>1</w:t>
      </w:r>
      <w:r w:rsidRPr="00611076">
        <w:rPr>
          <w:rFonts w:ascii="Times New Roman" w:hAnsi="Times New Roman" w:cs="Times New Roman"/>
          <w:b/>
          <w:sz w:val="24"/>
          <w:szCs w:val="24"/>
        </w:rPr>
        <w:t>,</w:t>
      </w:r>
      <w:r w:rsidR="00611076">
        <w:rPr>
          <w:rFonts w:ascii="Times New Roman" w:hAnsi="Times New Roman" w:cs="Times New Roman"/>
          <w:b/>
          <w:sz w:val="24"/>
          <w:szCs w:val="24"/>
        </w:rPr>
        <w:t>0</w:t>
      </w:r>
      <w:r w:rsidRPr="0065666A">
        <w:rPr>
          <w:rFonts w:ascii="Times New Roman" w:hAnsi="Times New Roman" w:cs="Times New Roman"/>
          <w:b/>
          <w:sz w:val="24"/>
          <w:szCs w:val="24"/>
        </w:rPr>
        <w:t>- полное финансирование</w:t>
      </w:r>
      <w:r w:rsidRPr="0065666A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611076" w:rsidRPr="0065666A" w:rsidRDefault="00611076" w:rsidP="00611076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</w:p>
    <w:p w:rsidR="00B67EA8" w:rsidRPr="000E11DD" w:rsidRDefault="00B67EA8" w:rsidP="00B67EA8">
      <w:pPr>
        <w:jc w:val="center"/>
        <w:rPr>
          <w:b/>
        </w:rPr>
      </w:pPr>
      <w:r w:rsidRPr="0065666A">
        <w:t xml:space="preserve">                                </w:t>
      </w:r>
      <w:r w:rsidRPr="0065666A">
        <w:rPr>
          <w:b/>
        </w:rPr>
        <w:t>Общая оценка эффективн</w:t>
      </w:r>
      <w:r w:rsidR="00611076">
        <w:rPr>
          <w:b/>
        </w:rPr>
        <w:t>ости реализации подпрограммы - 5</w:t>
      </w:r>
      <w:r w:rsidRPr="0065666A">
        <w:rPr>
          <w:b/>
        </w:rPr>
        <w:t xml:space="preserve"> </w:t>
      </w:r>
      <w:r w:rsidR="00611076">
        <w:rPr>
          <w:b/>
        </w:rPr>
        <w:t>высокий</w:t>
      </w:r>
      <w:r w:rsidRPr="000E11DD">
        <w:rPr>
          <w:b/>
        </w:rPr>
        <w:t xml:space="preserve"> уровень эффективности</w:t>
      </w:r>
    </w:p>
    <w:p w:rsidR="00F96CFA" w:rsidRPr="000E11DD" w:rsidRDefault="00F96CFA" w:rsidP="001D5C49">
      <w:pPr>
        <w:jc w:val="center"/>
        <w:rPr>
          <w:b/>
        </w:rPr>
      </w:pPr>
    </w:p>
    <w:p w:rsidR="00397E01" w:rsidRPr="000E11DD" w:rsidRDefault="00397E01" w:rsidP="00397E01">
      <w:pPr>
        <w:autoSpaceDE w:val="0"/>
        <w:autoSpaceDN w:val="0"/>
        <w:adjustRightInd w:val="0"/>
        <w:jc w:val="center"/>
        <w:rPr>
          <w:b/>
          <w:sz w:val="28"/>
          <w:szCs w:val="28"/>
        </w:rPr>
        <w:sectPr w:rsidR="00397E01" w:rsidRPr="000E11DD" w:rsidSect="001D7449"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:rsidR="00397E01" w:rsidRPr="000E11DD" w:rsidRDefault="00397E01" w:rsidP="00397E0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E11DD">
        <w:rPr>
          <w:b/>
          <w:sz w:val="28"/>
          <w:szCs w:val="28"/>
        </w:rPr>
        <w:lastRenderedPageBreak/>
        <w:t>10.</w:t>
      </w:r>
      <w:r w:rsidRPr="000E11DD">
        <w:rPr>
          <w:b/>
          <w:szCs w:val="28"/>
        </w:rPr>
        <w:t xml:space="preserve"> </w:t>
      </w:r>
      <w:r w:rsidRPr="000E11DD">
        <w:rPr>
          <w:b/>
          <w:sz w:val="28"/>
          <w:szCs w:val="28"/>
        </w:rPr>
        <w:t>Отчет о реализации мероприятий муниципальной программы</w:t>
      </w:r>
    </w:p>
    <w:p w:rsidR="00397E01" w:rsidRPr="000E11DD" w:rsidRDefault="00397E01" w:rsidP="00397E01">
      <w:pPr>
        <w:autoSpaceDE w:val="0"/>
        <w:autoSpaceDN w:val="0"/>
        <w:adjustRightInd w:val="0"/>
        <w:jc w:val="center"/>
        <w:rPr>
          <w:b/>
          <w:sz w:val="28"/>
          <w:szCs w:val="28"/>
          <w:u w:val="single"/>
        </w:rPr>
      </w:pPr>
      <w:r w:rsidRPr="000E11DD">
        <w:rPr>
          <w:b/>
          <w:sz w:val="28"/>
          <w:szCs w:val="28"/>
          <w:u w:val="single"/>
        </w:rPr>
        <w:t xml:space="preserve">«Профилактика терроризма, экстремизма и ликвидация последствий проявлений терроризма и экстремизма на </w:t>
      </w:r>
      <w:proofErr w:type="gramStart"/>
      <w:r w:rsidRPr="000E11DD">
        <w:rPr>
          <w:b/>
          <w:sz w:val="28"/>
          <w:szCs w:val="28"/>
          <w:u w:val="single"/>
        </w:rPr>
        <w:t>территории</w:t>
      </w:r>
      <w:proofErr w:type="gramEnd"/>
      <w:r w:rsidRPr="000E11DD">
        <w:rPr>
          <w:b/>
          <w:sz w:val="28"/>
          <w:szCs w:val="28"/>
          <w:u w:val="single"/>
        </w:rPr>
        <w:t xml:space="preserve"> ЗАТО г.Североморск» на 2018-2020 годы</w:t>
      </w:r>
    </w:p>
    <w:p w:rsidR="00397E01" w:rsidRPr="000E11DD" w:rsidRDefault="00397E01" w:rsidP="00397E01">
      <w:pPr>
        <w:jc w:val="center"/>
        <w:rPr>
          <w:b/>
          <w:bCs/>
          <w:sz w:val="23"/>
          <w:szCs w:val="23"/>
        </w:rPr>
      </w:pPr>
    </w:p>
    <w:p w:rsidR="00397E01" w:rsidRPr="000E11DD" w:rsidRDefault="00397E01" w:rsidP="00241FC2">
      <w:pPr>
        <w:pStyle w:val="a6"/>
        <w:widowControl w:val="0"/>
        <w:tabs>
          <w:tab w:val="left" w:pos="709"/>
        </w:tabs>
        <w:suppressAutoHyphens/>
        <w:spacing w:line="240" w:lineRule="auto"/>
        <w:ind w:firstLine="709"/>
        <w:contextualSpacing/>
        <w:rPr>
          <w:b/>
          <w:bCs/>
          <w:sz w:val="24"/>
          <w:szCs w:val="24"/>
        </w:rPr>
      </w:pPr>
      <w:r w:rsidRPr="000E11DD">
        <w:rPr>
          <w:b/>
          <w:bCs/>
          <w:sz w:val="24"/>
          <w:szCs w:val="24"/>
        </w:rPr>
        <w:t xml:space="preserve">Заказчиком-координатором Программы является </w:t>
      </w:r>
      <w:r w:rsidR="00D13CBB">
        <w:rPr>
          <w:b/>
          <w:bCs/>
          <w:sz w:val="24"/>
          <w:szCs w:val="24"/>
        </w:rPr>
        <w:t>Отдел по безопасности населения</w:t>
      </w:r>
      <w:r w:rsidR="003E32A3" w:rsidRPr="000E11DD">
        <w:rPr>
          <w:b/>
          <w:bCs/>
          <w:sz w:val="24"/>
          <w:szCs w:val="24"/>
        </w:rPr>
        <w:t xml:space="preserve"> </w:t>
      </w:r>
      <w:proofErr w:type="gramStart"/>
      <w:r w:rsidR="003E32A3" w:rsidRPr="000E11DD">
        <w:rPr>
          <w:b/>
          <w:bCs/>
          <w:sz w:val="24"/>
          <w:szCs w:val="24"/>
        </w:rPr>
        <w:t>администрации</w:t>
      </w:r>
      <w:proofErr w:type="gramEnd"/>
      <w:r w:rsidR="003E32A3" w:rsidRPr="000E11DD">
        <w:rPr>
          <w:b/>
          <w:bCs/>
          <w:sz w:val="24"/>
          <w:szCs w:val="24"/>
        </w:rPr>
        <w:t xml:space="preserve"> ЗАТО г. Североморск</w:t>
      </w:r>
    </w:p>
    <w:p w:rsidR="00397E01" w:rsidRPr="000E11DD" w:rsidRDefault="00397E01" w:rsidP="00241FC2">
      <w:pPr>
        <w:pStyle w:val="Default"/>
        <w:ind w:firstLine="709"/>
        <w:contextualSpacing/>
        <w:jc w:val="both"/>
        <w:rPr>
          <w:rFonts w:ascii="Times New Roman" w:hAnsi="Times New Roman" w:cs="Times New Roman"/>
          <w:color w:val="auto"/>
        </w:rPr>
      </w:pPr>
      <w:r w:rsidRPr="000E11DD">
        <w:rPr>
          <w:rFonts w:ascii="Times New Roman" w:hAnsi="Times New Roman" w:cs="Times New Roman"/>
          <w:b/>
          <w:bCs/>
          <w:color w:val="auto"/>
        </w:rPr>
        <w:t>Цель программы</w:t>
      </w:r>
      <w:r w:rsidRPr="000E11DD">
        <w:rPr>
          <w:i/>
          <w:color w:val="auto"/>
        </w:rPr>
        <w:t xml:space="preserve"> </w:t>
      </w:r>
      <w:r w:rsidRPr="000E11DD">
        <w:rPr>
          <w:rFonts w:ascii="Times New Roman" w:hAnsi="Times New Roman" w:cs="Times New Roman"/>
          <w:color w:val="auto"/>
        </w:rPr>
        <w:t>–</w:t>
      </w:r>
      <w:r w:rsidRPr="000E11DD">
        <w:rPr>
          <w:rFonts w:ascii="Times New Roman" w:hAnsi="Times New Roman" w:cs="Times New Roman"/>
          <w:i/>
          <w:color w:val="auto"/>
        </w:rPr>
        <w:t xml:space="preserve"> </w:t>
      </w:r>
      <w:r w:rsidR="00E974DC" w:rsidRPr="000E11DD">
        <w:rPr>
          <w:rFonts w:ascii="Times New Roman" w:hAnsi="Times New Roman" w:cs="Times New Roman"/>
          <w:color w:val="auto"/>
          <w:spacing w:val="-4"/>
        </w:rPr>
        <w:t>Формирование системы профилактики терроризма, повышение антитеррористической защищенности потенциально опасных объектов, мест массового пребывания людей и объектов жизнеобеспечения населения</w:t>
      </w:r>
      <w:r w:rsidRPr="000E11DD">
        <w:rPr>
          <w:rFonts w:ascii="Times New Roman" w:hAnsi="Times New Roman" w:cs="Times New Roman"/>
          <w:color w:val="auto"/>
        </w:rPr>
        <w:t xml:space="preserve">. </w:t>
      </w:r>
    </w:p>
    <w:p w:rsidR="00397E01" w:rsidRPr="000E11DD" w:rsidRDefault="00397E01" w:rsidP="00241FC2">
      <w:pPr>
        <w:pStyle w:val="Default"/>
        <w:ind w:firstLine="709"/>
        <w:contextualSpacing/>
        <w:jc w:val="both"/>
        <w:rPr>
          <w:rFonts w:ascii="Times New Roman" w:hAnsi="Times New Roman" w:cs="Times New Roman"/>
          <w:color w:val="auto"/>
        </w:rPr>
      </w:pPr>
    </w:p>
    <w:p w:rsidR="00397E01" w:rsidRPr="000E11DD" w:rsidRDefault="00397E01" w:rsidP="00241FC2">
      <w:pPr>
        <w:autoSpaceDE w:val="0"/>
        <w:autoSpaceDN w:val="0"/>
        <w:adjustRightInd w:val="0"/>
        <w:ind w:firstLine="709"/>
        <w:contextualSpacing/>
        <w:jc w:val="both"/>
        <w:outlineLvl w:val="1"/>
        <w:rPr>
          <w:b/>
          <w:i/>
        </w:rPr>
      </w:pPr>
      <w:r w:rsidRPr="000E11DD">
        <w:rPr>
          <w:b/>
          <w:i/>
        </w:rPr>
        <w:t xml:space="preserve">Задачи программы: </w:t>
      </w:r>
    </w:p>
    <w:p w:rsidR="00B83855" w:rsidRPr="000E11DD" w:rsidRDefault="00B83855" w:rsidP="00241FC2">
      <w:pPr>
        <w:pStyle w:val="af6"/>
        <w:numPr>
          <w:ilvl w:val="0"/>
          <w:numId w:val="6"/>
        </w:numPr>
        <w:tabs>
          <w:tab w:val="left" w:pos="0"/>
        </w:tabs>
        <w:ind w:left="0" w:firstLine="709"/>
        <w:rPr>
          <w:rFonts w:ascii="Times New Roman" w:hAnsi="Times New Roman"/>
          <w:spacing w:val="-4"/>
          <w:sz w:val="24"/>
          <w:szCs w:val="24"/>
        </w:rPr>
      </w:pPr>
      <w:r w:rsidRPr="000E11DD">
        <w:rPr>
          <w:rFonts w:ascii="Times New Roman" w:hAnsi="Times New Roman"/>
          <w:spacing w:val="-4"/>
          <w:sz w:val="24"/>
          <w:szCs w:val="24"/>
        </w:rPr>
        <w:t xml:space="preserve">Осуществление органами местного </w:t>
      </w:r>
      <w:proofErr w:type="gramStart"/>
      <w:r w:rsidRPr="000E11DD">
        <w:rPr>
          <w:rFonts w:ascii="Times New Roman" w:hAnsi="Times New Roman"/>
          <w:spacing w:val="-4"/>
          <w:sz w:val="24"/>
          <w:szCs w:val="24"/>
        </w:rPr>
        <w:t>самоуправления</w:t>
      </w:r>
      <w:proofErr w:type="gramEnd"/>
      <w:r w:rsidRPr="000E11DD">
        <w:rPr>
          <w:rFonts w:ascii="Times New Roman" w:hAnsi="Times New Roman"/>
          <w:spacing w:val="-4"/>
          <w:sz w:val="24"/>
          <w:szCs w:val="24"/>
        </w:rPr>
        <w:t xml:space="preserve"> ЗАТО г. Североморск мер правового, организационно-технического, административного характера, направленных на профилактику терроризма в рамках реализация государственной политики в области профилактики терроризма;</w:t>
      </w:r>
    </w:p>
    <w:p w:rsidR="00B83855" w:rsidRPr="000E11DD" w:rsidRDefault="00B83855" w:rsidP="00241FC2">
      <w:pPr>
        <w:pStyle w:val="af6"/>
        <w:numPr>
          <w:ilvl w:val="0"/>
          <w:numId w:val="6"/>
        </w:numPr>
        <w:tabs>
          <w:tab w:val="left" w:pos="0"/>
        </w:tabs>
        <w:ind w:left="0" w:firstLine="709"/>
        <w:rPr>
          <w:rFonts w:ascii="Times New Roman" w:hAnsi="Times New Roman"/>
          <w:spacing w:val="-4"/>
        </w:rPr>
      </w:pPr>
      <w:r w:rsidRPr="000E11DD">
        <w:rPr>
          <w:rFonts w:ascii="Times New Roman" w:hAnsi="Times New Roman"/>
          <w:spacing w:val="-4"/>
          <w:sz w:val="24"/>
          <w:szCs w:val="24"/>
        </w:rPr>
        <w:t xml:space="preserve">повышение эффективности межведомственного взаимодействия территориальных органов, федеральных органов исполнительной власти, органов исполнительной власти Мурманской области и органов местного </w:t>
      </w:r>
      <w:proofErr w:type="gramStart"/>
      <w:r w:rsidRPr="000E11DD">
        <w:rPr>
          <w:rFonts w:ascii="Times New Roman" w:hAnsi="Times New Roman"/>
          <w:spacing w:val="-4"/>
          <w:sz w:val="24"/>
          <w:szCs w:val="24"/>
        </w:rPr>
        <w:t>самоуправления</w:t>
      </w:r>
      <w:proofErr w:type="gramEnd"/>
      <w:r w:rsidRPr="000E11DD">
        <w:rPr>
          <w:rFonts w:ascii="Times New Roman" w:hAnsi="Times New Roman"/>
          <w:spacing w:val="-4"/>
          <w:sz w:val="24"/>
          <w:szCs w:val="24"/>
        </w:rPr>
        <w:t xml:space="preserve"> ЗАТО г. Североморск в сфере противодействия проявлениям терроризма;</w:t>
      </w:r>
    </w:p>
    <w:p w:rsidR="00397E01" w:rsidRPr="000E11DD" w:rsidRDefault="00B83855" w:rsidP="00241FC2">
      <w:pPr>
        <w:pStyle w:val="af6"/>
        <w:numPr>
          <w:ilvl w:val="0"/>
          <w:numId w:val="6"/>
        </w:numPr>
        <w:tabs>
          <w:tab w:val="left" w:pos="0"/>
        </w:tabs>
        <w:ind w:left="0" w:firstLine="709"/>
        <w:rPr>
          <w:rFonts w:ascii="Times New Roman" w:hAnsi="Times New Roman"/>
          <w:spacing w:val="-4"/>
        </w:rPr>
      </w:pPr>
      <w:r w:rsidRPr="000E11DD">
        <w:rPr>
          <w:rFonts w:ascii="Times New Roman" w:hAnsi="Times New Roman"/>
          <w:spacing w:val="-4"/>
          <w:sz w:val="24"/>
          <w:szCs w:val="24"/>
        </w:rPr>
        <w:t xml:space="preserve">информирование </w:t>
      </w:r>
      <w:proofErr w:type="gramStart"/>
      <w:r w:rsidRPr="000E11DD">
        <w:rPr>
          <w:rFonts w:ascii="Times New Roman" w:hAnsi="Times New Roman"/>
          <w:spacing w:val="-4"/>
          <w:sz w:val="24"/>
          <w:szCs w:val="24"/>
        </w:rPr>
        <w:t>населения</w:t>
      </w:r>
      <w:proofErr w:type="gramEnd"/>
      <w:r w:rsidRPr="000E11DD">
        <w:rPr>
          <w:rFonts w:ascii="Times New Roman" w:hAnsi="Times New Roman"/>
          <w:spacing w:val="-4"/>
          <w:sz w:val="24"/>
          <w:szCs w:val="24"/>
        </w:rPr>
        <w:t xml:space="preserve"> ЗАТО г. Североморск по вопросам противодействия терроризма и экстремизма</w:t>
      </w:r>
      <w:r w:rsidR="00433DE8" w:rsidRPr="000E11DD">
        <w:rPr>
          <w:rFonts w:ascii="Times New Roman" w:hAnsi="Times New Roman"/>
          <w:spacing w:val="-4"/>
          <w:sz w:val="24"/>
          <w:szCs w:val="24"/>
        </w:rPr>
        <w:t>;</w:t>
      </w:r>
    </w:p>
    <w:p w:rsidR="00433DE8" w:rsidRPr="000E11DD" w:rsidRDefault="00433DE8" w:rsidP="00241FC2">
      <w:pPr>
        <w:pStyle w:val="af6"/>
        <w:numPr>
          <w:ilvl w:val="0"/>
          <w:numId w:val="6"/>
        </w:numPr>
        <w:tabs>
          <w:tab w:val="left" w:pos="0"/>
        </w:tabs>
        <w:ind w:left="0" w:firstLine="709"/>
        <w:rPr>
          <w:rFonts w:ascii="Times New Roman" w:hAnsi="Times New Roman"/>
          <w:spacing w:val="-4"/>
          <w:sz w:val="24"/>
          <w:szCs w:val="24"/>
        </w:rPr>
      </w:pPr>
      <w:r w:rsidRPr="000E11DD">
        <w:rPr>
          <w:rFonts w:ascii="Times New Roman" w:hAnsi="Times New Roman"/>
          <w:spacing w:val="-4"/>
          <w:sz w:val="24"/>
          <w:szCs w:val="24"/>
        </w:rPr>
        <w:t xml:space="preserve">Укрепление межнационального и межконфессионального согласия, поддержка и развитие языков и культуры народов Российской Федерации, проживающих на </w:t>
      </w:r>
      <w:proofErr w:type="gramStart"/>
      <w:r w:rsidRPr="000E11DD">
        <w:rPr>
          <w:rFonts w:ascii="Times New Roman" w:hAnsi="Times New Roman"/>
          <w:spacing w:val="-4"/>
          <w:sz w:val="24"/>
          <w:szCs w:val="24"/>
        </w:rPr>
        <w:t>территории</w:t>
      </w:r>
      <w:proofErr w:type="gramEnd"/>
      <w:r w:rsidRPr="000E11DD">
        <w:rPr>
          <w:rFonts w:ascii="Times New Roman" w:hAnsi="Times New Roman"/>
          <w:spacing w:val="-4"/>
          <w:sz w:val="24"/>
          <w:szCs w:val="24"/>
        </w:rPr>
        <w:t xml:space="preserve"> ЗАТО г. Североморск, реализация прав национальных меньшинств, обеспечение социальной и культурной адаптации мигрантов, профилактика межнациональных (межэтнических) конфликтов в рамках противодействия терроризму и экстремизму.</w:t>
      </w:r>
    </w:p>
    <w:p w:rsidR="00B83855" w:rsidRPr="000E11DD" w:rsidRDefault="00B83855" w:rsidP="00241FC2">
      <w:pPr>
        <w:pStyle w:val="af6"/>
        <w:tabs>
          <w:tab w:val="left" w:pos="0"/>
        </w:tabs>
        <w:ind w:left="709" w:firstLine="0"/>
        <w:rPr>
          <w:rFonts w:ascii="Times New Roman" w:hAnsi="Times New Roman"/>
          <w:spacing w:val="-4"/>
        </w:rPr>
      </w:pPr>
    </w:p>
    <w:p w:rsidR="00397E01" w:rsidRPr="000E11DD" w:rsidRDefault="00397E01" w:rsidP="00241FC2">
      <w:pPr>
        <w:autoSpaceDE w:val="0"/>
        <w:autoSpaceDN w:val="0"/>
        <w:adjustRightInd w:val="0"/>
        <w:ind w:firstLine="709"/>
        <w:contextualSpacing/>
        <w:jc w:val="both"/>
        <w:outlineLvl w:val="1"/>
        <w:rPr>
          <w:b/>
          <w:i/>
        </w:rPr>
      </w:pPr>
      <w:r w:rsidRPr="000E11DD">
        <w:rPr>
          <w:b/>
          <w:i/>
        </w:rPr>
        <w:t>Ожидаемые конечные результаты реализации мероприятий программы:</w:t>
      </w:r>
    </w:p>
    <w:p w:rsidR="005B2AF3" w:rsidRPr="000E11DD" w:rsidRDefault="005B2AF3" w:rsidP="00241FC2">
      <w:pPr>
        <w:tabs>
          <w:tab w:val="left" w:pos="141"/>
        </w:tabs>
        <w:contextualSpacing/>
        <w:jc w:val="both"/>
        <w:rPr>
          <w:spacing w:val="-4"/>
        </w:rPr>
      </w:pPr>
      <w:r w:rsidRPr="000E11DD">
        <w:rPr>
          <w:spacing w:val="-4"/>
        </w:rPr>
        <w:t>Реализация программных мероприятий в 2018-2020 годах позволит:</w:t>
      </w:r>
    </w:p>
    <w:p w:rsidR="005B2AF3" w:rsidRPr="000E11DD" w:rsidRDefault="005B2AF3" w:rsidP="00241FC2">
      <w:pPr>
        <w:pStyle w:val="af6"/>
        <w:widowControl w:val="0"/>
        <w:numPr>
          <w:ilvl w:val="0"/>
          <w:numId w:val="7"/>
        </w:numPr>
        <w:tabs>
          <w:tab w:val="left" w:pos="141"/>
          <w:tab w:val="left" w:pos="207"/>
          <w:tab w:val="left" w:pos="266"/>
          <w:tab w:val="left" w:pos="349"/>
        </w:tabs>
        <w:autoSpaceDE w:val="0"/>
        <w:autoSpaceDN w:val="0"/>
        <w:adjustRightInd w:val="0"/>
        <w:ind w:left="0" w:firstLine="360"/>
        <w:rPr>
          <w:rFonts w:ascii="Times New Roman" w:hAnsi="Times New Roman"/>
          <w:spacing w:val="-4"/>
          <w:sz w:val="24"/>
          <w:szCs w:val="24"/>
        </w:rPr>
      </w:pPr>
      <w:r w:rsidRPr="000E11DD">
        <w:rPr>
          <w:rFonts w:ascii="Times New Roman" w:hAnsi="Times New Roman"/>
          <w:spacing w:val="-4"/>
          <w:sz w:val="24"/>
          <w:szCs w:val="24"/>
        </w:rPr>
        <w:t xml:space="preserve">минимизировать возможности совершения террористических актов на </w:t>
      </w:r>
      <w:proofErr w:type="gramStart"/>
      <w:r w:rsidRPr="000E11DD">
        <w:rPr>
          <w:rFonts w:ascii="Times New Roman" w:hAnsi="Times New Roman"/>
          <w:spacing w:val="-4"/>
          <w:sz w:val="24"/>
          <w:szCs w:val="24"/>
        </w:rPr>
        <w:t>территории</w:t>
      </w:r>
      <w:proofErr w:type="gramEnd"/>
      <w:r w:rsidRPr="000E11DD">
        <w:rPr>
          <w:rFonts w:ascii="Times New Roman" w:hAnsi="Times New Roman"/>
          <w:spacing w:val="-4"/>
          <w:sz w:val="24"/>
          <w:szCs w:val="24"/>
        </w:rPr>
        <w:t xml:space="preserve"> ЗАТО г. Североморск;</w:t>
      </w:r>
    </w:p>
    <w:p w:rsidR="005B2AF3" w:rsidRPr="000E11DD" w:rsidRDefault="005B2AF3" w:rsidP="00241FC2">
      <w:pPr>
        <w:pStyle w:val="af6"/>
        <w:widowControl w:val="0"/>
        <w:numPr>
          <w:ilvl w:val="0"/>
          <w:numId w:val="7"/>
        </w:numPr>
        <w:tabs>
          <w:tab w:val="left" w:pos="141"/>
          <w:tab w:val="left" w:pos="207"/>
          <w:tab w:val="left" w:pos="266"/>
          <w:tab w:val="left" w:pos="349"/>
        </w:tabs>
        <w:autoSpaceDE w:val="0"/>
        <w:autoSpaceDN w:val="0"/>
        <w:adjustRightInd w:val="0"/>
        <w:ind w:left="0" w:firstLine="360"/>
        <w:rPr>
          <w:rFonts w:ascii="Times New Roman" w:hAnsi="Times New Roman"/>
          <w:spacing w:val="-4"/>
          <w:sz w:val="24"/>
          <w:szCs w:val="24"/>
        </w:rPr>
      </w:pPr>
      <w:r w:rsidRPr="000E11DD">
        <w:rPr>
          <w:rFonts w:ascii="Times New Roman" w:hAnsi="Times New Roman"/>
          <w:spacing w:val="-4"/>
          <w:sz w:val="24"/>
          <w:szCs w:val="24"/>
        </w:rPr>
        <w:t>повысить информированность населения о принимаемых органами власти мерах антитеррористического характера и правилах поведения в случае угрозы возникновения террористического акта;</w:t>
      </w:r>
    </w:p>
    <w:p w:rsidR="00B057E6" w:rsidRPr="000E11DD" w:rsidRDefault="005B2AF3" w:rsidP="00241FC2">
      <w:pPr>
        <w:pStyle w:val="af6"/>
        <w:widowControl w:val="0"/>
        <w:numPr>
          <w:ilvl w:val="0"/>
          <w:numId w:val="7"/>
        </w:numPr>
        <w:tabs>
          <w:tab w:val="left" w:pos="141"/>
          <w:tab w:val="left" w:pos="207"/>
          <w:tab w:val="left" w:pos="266"/>
          <w:tab w:val="left" w:pos="349"/>
        </w:tabs>
        <w:autoSpaceDE w:val="0"/>
        <w:autoSpaceDN w:val="0"/>
        <w:adjustRightInd w:val="0"/>
        <w:ind w:left="0" w:firstLine="360"/>
        <w:rPr>
          <w:spacing w:val="-4"/>
        </w:rPr>
      </w:pPr>
      <w:r w:rsidRPr="000E11DD">
        <w:rPr>
          <w:rFonts w:ascii="Times New Roman" w:hAnsi="Times New Roman"/>
          <w:spacing w:val="-4"/>
          <w:sz w:val="24"/>
          <w:szCs w:val="24"/>
        </w:rPr>
        <w:t xml:space="preserve"> повысить уровень антитеррористической защищенности объектов повышенной опасности, а также объектов с массовым пребыванием людей;</w:t>
      </w:r>
    </w:p>
    <w:p w:rsidR="00397E01" w:rsidRPr="000E11DD" w:rsidRDefault="005B2AF3" w:rsidP="00241FC2">
      <w:pPr>
        <w:pStyle w:val="af6"/>
        <w:widowControl w:val="0"/>
        <w:numPr>
          <w:ilvl w:val="0"/>
          <w:numId w:val="7"/>
        </w:numPr>
        <w:tabs>
          <w:tab w:val="left" w:pos="141"/>
          <w:tab w:val="left" w:pos="207"/>
          <w:tab w:val="left" w:pos="266"/>
          <w:tab w:val="left" w:pos="349"/>
        </w:tabs>
        <w:autoSpaceDE w:val="0"/>
        <w:autoSpaceDN w:val="0"/>
        <w:adjustRightInd w:val="0"/>
        <w:ind w:left="0" w:firstLine="360"/>
        <w:rPr>
          <w:rFonts w:ascii="Times New Roman" w:hAnsi="Times New Roman"/>
          <w:spacing w:val="-4"/>
          <w:sz w:val="24"/>
          <w:szCs w:val="24"/>
        </w:rPr>
      </w:pPr>
      <w:r w:rsidRPr="000E11DD">
        <w:rPr>
          <w:rFonts w:ascii="Times New Roman" w:hAnsi="Times New Roman"/>
          <w:spacing w:val="-4"/>
          <w:sz w:val="24"/>
          <w:szCs w:val="24"/>
        </w:rPr>
        <w:t>обеспечить условия для успешной социальной культурной адаптации молодежи из числа мигрантов, противодействия проникновению в общественное сознание идей религиозног</w:t>
      </w:r>
      <w:r w:rsidR="00B057E6" w:rsidRPr="000E11DD">
        <w:rPr>
          <w:rFonts w:ascii="Times New Roman" w:hAnsi="Times New Roman"/>
          <w:spacing w:val="-4"/>
          <w:sz w:val="24"/>
          <w:szCs w:val="24"/>
        </w:rPr>
        <w:t>о фундаментализма и экстремизма;</w:t>
      </w:r>
    </w:p>
    <w:p w:rsidR="00B057E6" w:rsidRPr="000E11DD" w:rsidRDefault="00B057E6" w:rsidP="00241FC2">
      <w:pPr>
        <w:pStyle w:val="af6"/>
        <w:widowControl w:val="0"/>
        <w:numPr>
          <w:ilvl w:val="0"/>
          <w:numId w:val="7"/>
        </w:numPr>
        <w:tabs>
          <w:tab w:val="left" w:pos="141"/>
          <w:tab w:val="left" w:pos="207"/>
          <w:tab w:val="left" w:pos="266"/>
          <w:tab w:val="left" w:pos="349"/>
        </w:tabs>
        <w:autoSpaceDE w:val="0"/>
        <w:autoSpaceDN w:val="0"/>
        <w:adjustRightInd w:val="0"/>
        <w:ind w:left="0" w:firstLine="360"/>
        <w:rPr>
          <w:rFonts w:ascii="Times New Roman" w:hAnsi="Times New Roman"/>
          <w:spacing w:val="-4"/>
          <w:sz w:val="24"/>
          <w:szCs w:val="24"/>
        </w:rPr>
      </w:pPr>
      <w:r w:rsidRPr="000E11DD">
        <w:rPr>
          <w:rFonts w:ascii="Times New Roman" w:hAnsi="Times New Roman"/>
          <w:spacing w:val="-4"/>
          <w:sz w:val="24"/>
          <w:szCs w:val="24"/>
        </w:rPr>
        <w:t>сформировать толерантное сознание, основанное на понимании и принятии культурных отличий, неукоснительном соблюдении прав и свобод граждан.</w:t>
      </w:r>
    </w:p>
    <w:p w:rsidR="00241FC2" w:rsidRPr="004A25A3" w:rsidRDefault="00241FC2" w:rsidP="00241FC2">
      <w:pPr>
        <w:pStyle w:val="a6"/>
        <w:widowControl w:val="0"/>
        <w:tabs>
          <w:tab w:val="left" w:pos="709"/>
        </w:tabs>
        <w:suppressAutoHyphens/>
        <w:spacing w:line="240" w:lineRule="auto"/>
        <w:ind w:firstLine="709"/>
        <w:contextualSpacing/>
        <w:rPr>
          <w:sz w:val="24"/>
          <w:szCs w:val="24"/>
        </w:rPr>
      </w:pPr>
      <w:r w:rsidRPr="004A25A3">
        <w:rPr>
          <w:b/>
          <w:sz w:val="24"/>
          <w:szCs w:val="24"/>
        </w:rPr>
        <w:t>На 20</w:t>
      </w:r>
      <w:r w:rsidR="006052F5" w:rsidRPr="004A25A3">
        <w:rPr>
          <w:b/>
          <w:sz w:val="24"/>
          <w:szCs w:val="24"/>
        </w:rPr>
        <w:t>20</w:t>
      </w:r>
      <w:r w:rsidRPr="004A25A3">
        <w:rPr>
          <w:b/>
          <w:sz w:val="24"/>
          <w:szCs w:val="24"/>
        </w:rPr>
        <w:t xml:space="preserve"> год</w:t>
      </w:r>
      <w:r w:rsidRPr="004A25A3">
        <w:rPr>
          <w:sz w:val="24"/>
          <w:szCs w:val="24"/>
        </w:rPr>
        <w:t xml:space="preserve"> на реализацию мероприятий программы предусмотрено финансирование в объеме </w:t>
      </w:r>
      <w:r w:rsidR="006052F5" w:rsidRPr="004A25A3">
        <w:rPr>
          <w:b/>
          <w:sz w:val="24"/>
          <w:szCs w:val="24"/>
        </w:rPr>
        <w:t>9</w:t>
      </w:r>
      <w:r w:rsidRPr="004A25A3">
        <w:rPr>
          <w:b/>
          <w:sz w:val="24"/>
          <w:szCs w:val="24"/>
        </w:rPr>
        <w:t>0,0 тыс. рублей</w:t>
      </w:r>
      <w:r w:rsidRPr="004A25A3">
        <w:rPr>
          <w:sz w:val="24"/>
          <w:szCs w:val="24"/>
        </w:rPr>
        <w:t>.</w:t>
      </w:r>
    </w:p>
    <w:p w:rsidR="00397E01" w:rsidRDefault="00241FC2" w:rsidP="00241FC2">
      <w:pPr>
        <w:pStyle w:val="a6"/>
        <w:widowControl w:val="0"/>
        <w:tabs>
          <w:tab w:val="left" w:pos="709"/>
        </w:tabs>
        <w:suppressAutoHyphens/>
        <w:spacing w:line="240" w:lineRule="auto"/>
        <w:contextualSpacing/>
        <w:rPr>
          <w:spacing w:val="-4"/>
          <w:sz w:val="24"/>
          <w:szCs w:val="24"/>
        </w:rPr>
      </w:pPr>
      <w:r w:rsidRPr="004A25A3">
        <w:rPr>
          <w:sz w:val="24"/>
          <w:szCs w:val="24"/>
        </w:rPr>
        <w:t>За период</w:t>
      </w:r>
      <w:r w:rsidRPr="004A25A3">
        <w:rPr>
          <w:b/>
          <w:sz w:val="24"/>
          <w:szCs w:val="24"/>
        </w:rPr>
        <w:t xml:space="preserve"> 20</w:t>
      </w:r>
      <w:r w:rsidR="006052F5" w:rsidRPr="004A25A3">
        <w:rPr>
          <w:b/>
          <w:sz w:val="24"/>
          <w:szCs w:val="24"/>
        </w:rPr>
        <w:t>20</w:t>
      </w:r>
      <w:r w:rsidRPr="004A25A3">
        <w:rPr>
          <w:b/>
          <w:sz w:val="24"/>
          <w:szCs w:val="24"/>
        </w:rPr>
        <w:t xml:space="preserve"> года </w:t>
      </w:r>
      <w:r w:rsidRPr="004A25A3">
        <w:rPr>
          <w:sz w:val="24"/>
          <w:szCs w:val="24"/>
        </w:rPr>
        <w:t xml:space="preserve">средства </w:t>
      </w:r>
      <w:r w:rsidR="00272B2B" w:rsidRPr="004A25A3">
        <w:rPr>
          <w:sz w:val="24"/>
          <w:szCs w:val="24"/>
        </w:rPr>
        <w:t xml:space="preserve">освоены на </w:t>
      </w:r>
      <w:r w:rsidR="005C2FF1" w:rsidRPr="004A25A3">
        <w:rPr>
          <w:b/>
          <w:sz w:val="24"/>
          <w:szCs w:val="24"/>
        </w:rPr>
        <w:t>100</w:t>
      </w:r>
      <w:r w:rsidR="00272B2B" w:rsidRPr="004A25A3">
        <w:rPr>
          <w:b/>
          <w:sz w:val="24"/>
          <w:szCs w:val="24"/>
        </w:rPr>
        <w:t>%.</w:t>
      </w:r>
      <w:r w:rsidR="001A7F25" w:rsidRPr="004A25A3">
        <w:rPr>
          <w:sz w:val="22"/>
          <w:szCs w:val="22"/>
        </w:rPr>
        <w:t xml:space="preserve"> </w:t>
      </w:r>
      <w:r w:rsidR="001A7F25" w:rsidRPr="004A25A3">
        <w:rPr>
          <w:spacing w:val="-4"/>
          <w:sz w:val="24"/>
          <w:szCs w:val="24"/>
        </w:rPr>
        <w:t xml:space="preserve">Программа реализована с </w:t>
      </w:r>
      <w:r w:rsidR="00390479" w:rsidRPr="004A25A3">
        <w:rPr>
          <w:spacing w:val="-4"/>
          <w:sz w:val="24"/>
          <w:szCs w:val="24"/>
        </w:rPr>
        <w:t>высоким</w:t>
      </w:r>
      <w:r w:rsidR="001A7F25" w:rsidRPr="004A25A3">
        <w:rPr>
          <w:spacing w:val="-4"/>
          <w:sz w:val="24"/>
          <w:szCs w:val="24"/>
        </w:rPr>
        <w:t xml:space="preserve"> уровнем эффективности.</w:t>
      </w:r>
    </w:p>
    <w:p w:rsidR="006771D3" w:rsidRPr="00601A27" w:rsidRDefault="006771D3" w:rsidP="006771D3">
      <w:pPr>
        <w:widowControl w:val="0"/>
        <w:autoSpaceDE w:val="0"/>
        <w:autoSpaceDN w:val="0"/>
        <w:ind w:firstLine="567"/>
        <w:jc w:val="both"/>
      </w:pPr>
      <w:r w:rsidRPr="00601A27">
        <w:t xml:space="preserve">Для формирования системы профилактики терроризма, повышение антитеррористической защищенности потенциально опасных объектов, мест массового пребывания людей и объектов жизнеобеспечения населения, органами местного </w:t>
      </w:r>
      <w:proofErr w:type="gramStart"/>
      <w:r w:rsidRPr="00601A27">
        <w:t>самоуправления</w:t>
      </w:r>
      <w:proofErr w:type="gramEnd"/>
      <w:r w:rsidRPr="00601A27">
        <w:t xml:space="preserve"> ЗАТО г. Североморск осуществляются меры правового, организационно-</w:t>
      </w:r>
      <w:r w:rsidRPr="00601A27">
        <w:lastRenderedPageBreak/>
        <w:t>технического, административного характера, направленные на профилактику терроризма в рамках реализация государственной политики в области профилактики терроризма.</w:t>
      </w:r>
    </w:p>
    <w:p w:rsidR="006771D3" w:rsidRPr="00601A27" w:rsidRDefault="006771D3" w:rsidP="006771D3">
      <w:pPr>
        <w:ind w:firstLine="709"/>
        <w:jc w:val="both"/>
      </w:pPr>
      <w:r w:rsidRPr="00601A27">
        <w:rPr>
          <w:rFonts w:eastAsia="Calibri"/>
          <w:lang w:eastAsia="en-US"/>
        </w:rPr>
        <w:t xml:space="preserve">В 2020 году проведены 4 заседания </w:t>
      </w:r>
      <w:proofErr w:type="gramStart"/>
      <w:r w:rsidRPr="00601A27">
        <w:rPr>
          <w:rFonts w:eastAsia="Calibri"/>
          <w:lang w:eastAsia="en-US"/>
        </w:rPr>
        <w:t>АТК</w:t>
      </w:r>
      <w:proofErr w:type="gramEnd"/>
      <w:r w:rsidRPr="00601A27">
        <w:rPr>
          <w:rFonts w:eastAsia="Calibri"/>
          <w:lang w:eastAsia="en-US"/>
        </w:rPr>
        <w:t xml:space="preserve"> ЗАТО г. Североморск</w:t>
      </w:r>
    </w:p>
    <w:p w:rsidR="006771D3" w:rsidRPr="00601A27" w:rsidRDefault="006771D3" w:rsidP="006771D3">
      <w:pPr>
        <w:ind w:firstLine="709"/>
        <w:jc w:val="both"/>
      </w:pPr>
      <w:r w:rsidRPr="00601A27">
        <w:t xml:space="preserve">При проведении мероприятий по реализации полномочий по обеспечению межнационального согласия организовано тесное взаимодействие с Межмуниципальным отделом МВД России </w:t>
      </w:r>
      <w:proofErr w:type="gramStart"/>
      <w:r w:rsidRPr="00601A27">
        <w:t>по</w:t>
      </w:r>
      <w:proofErr w:type="gramEnd"/>
      <w:r w:rsidRPr="00601A27">
        <w:t xml:space="preserve"> ЗАТО г. Североморск и г. Островной, которым ежеквартально в администрацию ЗАТО г. Североморск направляется письменная информация о состоянии правопорядка в ЗАТО, даётся оценка напряжённости в обществе, связанной с межнациональными отношениями.</w:t>
      </w:r>
    </w:p>
    <w:p w:rsidR="006771D3" w:rsidRDefault="006771D3" w:rsidP="00007110">
      <w:pPr>
        <w:ind w:firstLine="709"/>
        <w:jc w:val="both"/>
      </w:pPr>
      <w:r w:rsidRPr="00601A27">
        <w:t xml:space="preserve">В декабре 2020 года сняты четыре видеоролика антитеррористической направленности, целью которых является разъяснительная работа среди населения, направленная на повышение бдительности граждан и готовности к действиям в случае террористических угроз и чрезвычайных ситуаций, а также профилактика терроризма, экстремизма на </w:t>
      </w:r>
      <w:proofErr w:type="gramStart"/>
      <w:r w:rsidRPr="00601A27">
        <w:t>территории</w:t>
      </w:r>
      <w:proofErr w:type="gramEnd"/>
      <w:r w:rsidRPr="00601A27">
        <w:t xml:space="preserve"> ЗАТО г. Североморск. В настоящее время вышеуказанные ролики транслируются на Североморском телеканале и размещены на сайте </w:t>
      </w:r>
      <w:proofErr w:type="gramStart"/>
      <w:r w:rsidRPr="00601A27">
        <w:t>администрации</w:t>
      </w:r>
      <w:proofErr w:type="gramEnd"/>
      <w:r w:rsidRPr="00601A27">
        <w:t xml:space="preserve"> ЗАТО г. Североморск.</w:t>
      </w:r>
    </w:p>
    <w:p w:rsidR="00BA028A" w:rsidRDefault="00BA028A" w:rsidP="00007110">
      <w:pPr>
        <w:ind w:firstLine="709"/>
        <w:contextualSpacing/>
        <w:jc w:val="both"/>
        <w:rPr>
          <w:b/>
          <w:bCs/>
        </w:rPr>
      </w:pPr>
    </w:p>
    <w:p w:rsidR="00BA028A" w:rsidRPr="004A25A3" w:rsidRDefault="00BA028A" w:rsidP="00007110">
      <w:pPr>
        <w:ind w:firstLine="709"/>
        <w:jc w:val="both"/>
        <w:rPr>
          <w:b/>
          <w:u w:val="single"/>
        </w:rPr>
      </w:pPr>
      <w:r w:rsidRPr="004A25A3">
        <w:rPr>
          <w:b/>
        </w:rPr>
        <w:t xml:space="preserve">В 2020 году программа реализована </w:t>
      </w:r>
      <w:r w:rsidRPr="004A25A3">
        <w:rPr>
          <w:b/>
          <w:u w:val="single"/>
        </w:rPr>
        <w:t>с высоким уровнем эффективности.</w:t>
      </w:r>
    </w:p>
    <w:p w:rsidR="00BA028A" w:rsidRPr="004A25A3" w:rsidRDefault="00BA028A" w:rsidP="00007110">
      <w:pPr>
        <w:ind w:firstLine="709"/>
        <w:contextualSpacing/>
        <w:jc w:val="both"/>
        <w:rPr>
          <w:b/>
          <w:bCs/>
          <w:u w:val="single"/>
        </w:rPr>
      </w:pPr>
    </w:p>
    <w:p w:rsidR="00BA028A" w:rsidRPr="004A25A3" w:rsidRDefault="00BA028A" w:rsidP="00007110">
      <w:pPr>
        <w:ind w:firstLine="709"/>
        <w:contextualSpacing/>
        <w:jc w:val="both"/>
        <w:rPr>
          <w:b/>
          <w:bCs/>
        </w:rPr>
      </w:pPr>
      <w:r w:rsidRPr="004A25A3">
        <w:rPr>
          <w:b/>
          <w:bCs/>
        </w:rPr>
        <w:t>Исполнение муниципальной программы за весь период действия:</w:t>
      </w:r>
    </w:p>
    <w:p w:rsidR="00BA028A" w:rsidRPr="004F5832" w:rsidRDefault="00BA028A" w:rsidP="00007110">
      <w:pPr>
        <w:ind w:firstLine="709"/>
        <w:contextualSpacing/>
        <w:jc w:val="both"/>
        <w:rPr>
          <w:bCs/>
        </w:rPr>
      </w:pPr>
      <w:r w:rsidRPr="004A25A3">
        <w:rPr>
          <w:bCs/>
        </w:rPr>
        <w:t>4 – реализована с приемлемым уровнем эффективности.</w:t>
      </w:r>
    </w:p>
    <w:p w:rsidR="006771D3" w:rsidRPr="000E11DD" w:rsidRDefault="006771D3" w:rsidP="00007110">
      <w:pPr>
        <w:pStyle w:val="a6"/>
        <w:widowControl w:val="0"/>
        <w:tabs>
          <w:tab w:val="left" w:pos="709"/>
        </w:tabs>
        <w:suppressAutoHyphens/>
        <w:spacing w:line="240" w:lineRule="auto"/>
        <w:ind w:firstLine="709"/>
        <w:contextualSpacing/>
        <w:rPr>
          <w:spacing w:val="-4"/>
          <w:sz w:val="24"/>
          <w:szCs w:val="24"/>
        </w:rPr>
      </w:pPr>
    </w:p>
    <w:p w:rsidR="00397E01" w:rsidRPr="000E11DD" w:rsidRDefault="00397E01" w:rsidP="00007110">
      <w:pPr>
        <w:ind w:firstLine="709"/>
        <w:contextualSpacing/>
        <w:jc w:val="both"/>
        <w:rPr>
          <w:b/>
          <w:bCs/>
          <w:sz w:val="23"/>
          <w:szCs w:val="23"/>
        </w:rPr>
      </w:pPr>
      <w:r w:rsidRPr="000E11DD">
        <w:t xml:space="preserve">Подробный перечень мероприятий муниципальной программы, сведения </w:t>
      </w:r>
      <w:r w:rsidR="00795C91" w:rsidRPr="000E11DD">
        <w:t xml:space="preserve">о </w:t>
      </w:r>
      <w:r w:rsidRPr="000E11DD">
        <w:t>выполнении установленных значениях целевых индикаторов представлены в нижеследующ</w:t>
      </w:r>
      <w:r w:rsidR="00795C91" w:rsidRPr="000E11DD">
        <w:t>ей</w:t>
      </w:r>
      <w:r w:rsidRPr="000E11DD">
        <w:t xml:space="preserve"> таблиц</w:t>
      </w:r>
      <w:r w:rsidR="00795C91" w:rsidRPr="000E11DD">
        <w:t>е</w:t>
      </w:r>
      <w:r w:rsidRPr="000E11DD">
        <w:t>.</w:t>
      </w:r>
      <w:r w:rsidRPr="000E11DD">
        <w:rPr>
          <w:b/>
          <w:bCs/>
          <w:sz w:val="23"/>
          <w:szCs w:val="23"/>
        </w:rPr>
        <w:br w:type="page"/>
      </w:r>
    </w:p>
    <w:p w:rsidR="00E72FF3" w:rsidRPr="000E11DD" w:rsidRDefault="00E72FF3">
      <w:pPr>
        <w:rPr>
          <w:b/>
          <w:bCs/>
          <w:sz w:val="23"/>
          <w:szCs w:val="23"/>
        </w:rPr>
        <w:sectPr w:rsidR="00E72FF3" w:rsidRPr="000E11DD" w:rsidSect="00E72FF3">
          <w:pgSz w:w="11906" w:h="16838"/>
          <w:pgMar w:top="851" w:right="1134" w:bottom="1701" w:left="1134" w:header="709" w:footer="709" w:gutter="0"/>
          <w:cols w:space="708"/>
          <w:docGrid w:linePitch="360"/>
        </w:sectPr>
      </w:pPr>
    </w:p>
    <w:p w:rsidR="00E72FF3" w:rsidRPr="000E11DD" w:rsidRDefault="00E72FF3" w:rsidP="00E72FF3">
      <w:pPr>
        <w:jc w:val="center"/>
        <w:rPr>
          <w:b/>
        </w:rPr>
      </w:pPr>
      <w:r w:rsidRPr="000E11DD">
        <w:rPr>
          <w:b/>
        </w:rPr>
        <w:lastRenderedPageBreak/>
        <w:t xml:space="preserve">Муниципальная программа «Профилактика терроризма, экстремизма и ликвидация последствий проявлений терроризма и экстремизма на </w:t>
      </w:r>
      <w:proofErr w:type="gramStart"/>
      <w:r w:rsidRPr="000E11DD">
        <w:rPr>
          <w:b/>
        </w:rPr>
        <w:t>территории</w:t>
      </w:r>
      <w:proofErr w:type="gramEnd"/>
      <w:r w:rsidRPr="000E11DD">
        <w:rPr>
          <w:b/>
        </w:rPr>
        <w:t xml:space="preserve"> ЗАТО г.Североморск» на 2018-2020 годы</w:t>
      </w:r>
    </w:p>
    <w:p w:rsidR="0029179E" w:rsidRPr="002725AF" w:rsidRDefault="0029179E" w:rsidP="00E72FF3">
      <w:pPr>
        <w:jc w:val="center"/>
        <w:rPr>
          <w:b/>
          <w:sz w:val="16"/>
          <w:szCs w:val="16"/>
        </w:rPr>
      </w:pPr>
    </w:p>
    <w:tbl>
      <w:tblPr>
        <w:tblW w:w="15735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1"/>
        <w:gridCol w:w="2410"/>
        <w:gridCol w:w="918"/>
        <w:gridCol w:w="709"/>
        <w:gridCol w:w="351"/>
        <w:gridCol w:w="499"/>
        <w:gridCol w:w="635"/>
        <w:gridCol w:w="43"/>
        <w:gridCol w:w="740"/>
        <w:gridCol w:w="111"/>
        <w:gridCol w:w="99"/>
        <w:gridCol w:w="640"/>
        <w:gridCol w:w="1842"/>
        <w:gridCol w:w="848"/>
        <w:gridCol w:w="851"/>
        <w:gridCol w:w="906"/>
        <w:gridCol w:w="3282"/>
      </w:tblGrid>
      <w:tr w:rsidR="00813CEC" w:rsidRPr="002725AF" w:rsidTr="002725AF">
        <w:trPr>
          <w:trHeight w:val="422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N п/п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Цель, задачи, мероприятия</w:t>
            </w:r>
          </w:p>
        </w:tc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Срок выполнения (квартал, год)</w:t>
            </w:r>
          </w:p>
        </w:tc>
        <w:tc>
          <w:tcPr>
            <w:tcW w:w="10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Источники финансирования</w:t>
            </w:r>
          </w:p>
        </w:tc>
        <w:tc>
          <w:tcPr>
            <w:tcW w:w="19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Объемы финансирования, тыс. руб.</w:t>
            </w:r>
          </w:p>
        </w:tc>
        <w:tc>
          <w:tcPr>
            <w:tcW w:w="8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Процент освоения, % (гр. 6 / гр. 5)</w:t>
            </w:r>
          </w:p>
        </w:tc>
        <w:tc>
          <w:tcPr>
            <w:tcW w:w="44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Показатели (индикаторы) результативности выполнения мероприятий</w:t>
            </w:r>
          </w:p>
        </w:tc>
        <w:tc>
          <w:tcPr>
            <w:tcW w:w="32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Исполнители, перечень организаций, участвующих в реализации мероприятий</w:t>
            </w:r>
          </w:p>
        </w:tc>
      </w:tr>
      <w:tr w:rsidR="00813CEC" w:rsidRPr="002725AF" w:rsidTr="002725AF">
        <w:trPr>
          <w:trHeight w:val="587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1E2" w:rsidRPr="002725AF" w:rsidRDefault="002521E2" w:rsidP="002521E2">
            <w:pPr>
              <w:rPr>
                <w:b/>
                <w:sz w:val="16"/>
                <w:szCs w:val="16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1E2" w:rsidRPr="002725AF" w:rsidRDefault="002521E2" w:rsidP="002521E2">
            <w:pPr>
              <w:ind w:firstLine="13"/>
              <w:rPr>
                <w:b/>
                <w:sz w:val="16"/>
                <w:szCs w:val="16"/>
              </w:rPr>
            </w:pPr>
          </w:p>
        </w:tc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1E2" w:rsidRPr="002725AF" w:rsidRDefault="002521E2" w:rsidP="002521E2">
            <w:pPr>
              <w:ind w:firstLine="13"/>
              <w:rPr>
                <w:b/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1E2" w:rsidRPr="002725AF" w:rsidRDefault="002521E2" w:rsidP="002521E2">
            <w:pPr>
              <w:ind w:firstLine="13"/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Уточненные бюджетные ассигнования на год</w:t>
            </w:r>
          </w:p>
        </w:tc>
        <w:tc>
          <w:tcPr>
            <w:tcW w:w="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Кассовый расход</w:t>
            </w:r>
          </w:p>
        </w:tc>
        <w:tc>
          <w:tcPr>
            <w:tcW w:w="8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1E2" w:rsidRPr="002725AF" w:rsidRDefault="002521E2" w:rsidP="002521E2">
            <w:pPr>
              <w:ind w:firstLine="13"/>
              <w:rPr>
                <w:b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Наименование, ед. измерения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План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Факт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Процент исполнения, %</w:t>
            </w:r>
          </w:p>
        </w:tc>
        <w:tc>
          <w:tcPr>
            <w:tcW w:w="3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1E2" w:rsidRPr="002725AF" w:rsidRDefault="002521E2" w:rsidP="002521E2">
            <w:pPr>
              <w:ind w:firstLine="13"/>
              <w:rPr>
                <w:b/>
                <w:sz w:val="16"/>
                <w:szCs w:val="16"/>
              </w:rPr>
            </w:pPr>
          </w:p>
        </w:tc>
      </w:tr>
      <w:tr w:rsidR="002725AF" w:rsidRPr="002725AF" w:rsidTr="00DE0A6D">
        <w:trPr>
          <w:trHeight w:val="19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1E2" w:rsidRPr="002725AF" w:rsidRDefault="002521E2" w:rsidP="00813CEC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1E2" w:rsidRPr="002725AF" w:rsidRDefault="002521E2" w:rsidP="00813CEC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1E2" w:rsidRPr="002725AF" w:rsidRDefault="002521E2" w:rsidP="00813CEC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1E2" w:rsidRPr="002725AF" w:rsidRDefault="002521E2" w:rsidP="00855E4F">
            <w:pPr>
              <w:pStyle w:val="ConsPlusNormal"/>
              <w:spacing w:line="254" w:lineRule="auto"/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1E2" w:rsidRPr="002725AF" w:rsidRDefault="002521E2" w:rsidP="002725AF">
            <w:pPr>
              <w:pStyle w:val="ConsPlusNormal"/>
              <w:spacing w:line="254" w:lineRule="auto"/>
              <w:ind w:firstLine="154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1E2" w:rsidRPr="002725AF" w:rsidRDefault="002521E2" w:rsidP="002725AF">
            <w:pPr>
              <w:pStyle w:val="ConsPlusNormal"/>
              <w:spacing w:line="254" w:lineRule="auto"/>
              <w:ind w:firstLine="80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1E2" w:rsidRPr="002725AF" w:rsidRDefault="002521E2" w:rsidP="00813CEC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1E2" w:rsidRPr="002725AF" w:rsidRDefault="00855E4F" w:rsidP="002725AF">
            <w:pPr>
              <w:pStyle w:val="ConsPlusNormal"/>
              <w:spacing w:line="254" w:lineRule="auto"/>
              <w:ind w:firstLine="154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1E2" w:rsidRPr="002725AF" w:rsidRDefault="00855E4F" w:rsidP="002725AF">
            <w:pPr>
              <w:pStyle w:val="ConsPlusNormal"/>
              <w:spacing w:line="254" w:lineRule="auto"/>
              <w:ind w:firstLine="154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1</w:t>
            </w:r>
            <w:r w:rsidR="002521E2" w:rsidRPr="002725AF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1E2" w:rsidRPr="002725AF" w:rsidRDefault="002521E2" w:rsidP="00855E4F">
            <w:pPr>
              <w:pStyle w:val="ConsPlusNormal"/>
              <w:spacing w:line="254" w:lineRule="auto"/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1E2" w:rsidRPr="002725AF" w:rsidRDefault="002521E2" w:rsidP="00813CEC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12</w:t>
            </w:r>
          </w:p>
        </w:tc>
      </w:tr>
      <w:tr w:rsidR="002521E2" w:rsidRPr="002725AF" w:rsidTr="002725AF">
        <w:tc>
          <w:tcPr>
            <w:tcW w:w="1573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E2" w:rsidRPr="002725AF" w:rsidRDefault="002521E2" w:rsidP="00855E4F">
            <w:pPr>
              <w:pStyle w:val="ConsPlusNormal"/>
              <w:spacing w:line="254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Цель: Формирование системы профилактики терроризма, повышение антитеррористической защищенности потенциально опасных объектов, мест массового пребывания людей и объектов жизнеобеспечения населения</w:t>
            </w:r>
          </w:p>
        </w:tc>
      </w:tr>
      <w:tr w:rsidR="002521E2" w:rsidRPr="002725AF" w:rsidTr="002725AF">
        <w:trPr>
          <w:trHeight w:val="461"/>
        </w:trPr>
        <w:tc>
          <w:tcPr>
            <w:tcW w:w="15735" w:type="dxa"/>
            <w:gridSpan w:val="1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21E2" w:rsidRPr="002725AF" w:rsidRDefault="002521E2" w:rsidP="00855E4F">
            <w:pPr>
              <w:pStyle w:val="ConsPlusNormal"/>
              <w:spacing w:line="254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 xml:space="preserve">Задача 1. Осуществление органами местного </w:t>
            </w:r>
            <w:proofErr w:type="gramStart"/>
            <w:r w:rsidRPr="002725AF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самоуправления</w:t>
            </w:r>
            <w:proofErr w:type="gramEnd"/>
            <w:r w:rsidRPr="002725AF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 xml:space="preserve"> ЗАТО г. Североморск мер правового, организационно-технического, административного характера, направленных на профилактику терроризма в рамках реализация государственной политики в области профилактики терроризма</w:t>
            </w:r>
          </w:p>
        </w:tc>
      </w:tr>
      <w:tr w:rsidR="00813CEC" w:rsidRPr="002725AF" w:rsidTr="002725A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855E4F">
            <w:pPr>
              <w:pStyle w:val="ConsPlusNormal"/>
              <w:spacing w:line="254" w:lineRule="auto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Основное мероприятие 1. </w:t>
            </w:r>
          </w:p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Профилактика и предупреждение террористических и экстремистских проявлений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постоянно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МБ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Доля муниципальных служащих, прошедших повышение квалификации по вопросам профилактики терроризма, %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725AF">
            <w:pPr>
              <w:pStyle w:val="ConsPlusNormal"/>
              <w:spacing w:line="254" w:lineRule="auto"/>
              <w:ind w:firstLine="81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725AF">
            <w:pPr>
              <w:pStyle w:val="ConsPlusNormal"/>
              <w:spacing w:line="254" w:lineRule="auto"/>
              <w:ind w:firstLine="81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E2" w:rsidRPr="002725AF" w:rsidRDefault="002521E2" w:rsidP="002725AF">
            <w:pPr>
              <w:pStyle w:val="ConsPlusNormal"/>
              <w:spacing w:line="254" w:lineRule="auto"/>
              <w:ind w:firstLine="81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813CEC">
            <w:pPr>
              <w:pStyle w:val="ConsPlusNormal"/>
              <w:spacing w:line="254" w:lineRule="auto"/>
              <w:ind w:firstLine="0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Антитеррористическая </w:t>
            </w:r>
            <w:proofErr w:type="gramStart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комиссия</w:t>
            </w:r>
            <w:proofErr w:type="gramEnd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ЗАТО г. Североморск;</w:t>
            </w:r>
          </w:p>
          <w:p w:rsidR="002521E2" w:rsidRPr="002725AF" w:rsidRDefault="002521E2" w:rsidP="00813CEC">
            <w:pPr>
              <w:pStyle w:val="ConsPlusNormal"/>
              <w:spacing w:line="254" w:lineRule="auto"/>
              <w:ind w:firstLine="0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МО МВД России </w:t>
            </w:r>
            <w:proofErr w:type="gramStart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по</w:t>
            </w:r>
            <w:proofErr w:type="gramEnd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ЗАТО г. Североморск и </w:t>
            </w:r>
            <w:proofErr w:type="spellStart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г.Островной</w:t>
            </w:r>
            <w:proofErr w:type="spellEnd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;</w:t>
            </w:r>
          </w:p>
          <w:p w:rsidR="002521E2" w:rsidRPr="002725AF" w:rsidRDefault="002521E2" w:rsidP="00813CEC">
            <w:pPr>
              <w:pStyle w:val="ConsPlusNormal"/>
              <w:spacing w:line="254" w:lineRule="auto"/>
              <w:ind w:firstLine="0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Отдел в г. Североморске УФСБ России по МО;</w:t>
            </w:r>
          </w:p>
          <w:p w:rsidR="002521E2" w:rsidRPr="002725AF" w:rsidRDefault="002521E2" w:rsidP="00813CEC">
            <w:pPr>
              <w:pStyle w:val="ConsPlusNormal"/>
              <w:spacing w:line="254" w:lineRule="auto"/>
              <w:ind w:firstLine="0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Управление образования </w:t>
            </w:r>
            <w:proofErr w:type="gramStart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Администрации</w:t>
            </w:r>
            <w:proofErr w:type="gramEnd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ЗАТО г.Североморск;</w:t>
            </w:r>
          </w:p>
          <w:p w:rsidR="002521E2" w:rsidRPr="002725AF" w:rsidRDefault="002521E2" w:rsidP="00813CEC">
            <w:pPr>
              <w:pStyle w:val="ConsPlusNormal"/>
              <w:spacing w:line="254" w:lineRule="auto"/>
              <w:ind w:firstLine="0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культуры спорта, молодежной политики и международных связей </w:t>
            </w:r>
            <w:proofErr w:type="gramStart"/>
            <w:r w:rsidRPr="002725AF">
              <w:rPr>
                <w:rFonts w:ascii="Times New Roman" w:hAnsi="Times New Roman" w:cs="Times New Roman"/>
                <w:sz w:val="16"/>
                <w:szCs w:val="16"/>
              </w:rPr>
              <w:t>администрации</w:t>
            </w:r>
            <w:proofErr w:type="gramEnd"/>
            <w:r w:rsidRPr="002725AF">
              <w:rPr>
                <w:rFonts w:ascii="Times New Roman" w:hAnsi="Times New Roman" w:cs="Times New Roman"/>
                <w:sz w:val="16"/>
                <w:szCs w:val="16"/>
              </w:rPr>
              <w:t xml:space="preserve"> ЗАТО г. Североморск</w:t>
            </w: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;</w:t>
            </w:r>
          </w:p>
          <w:p w:rsidR="002521E2" w:rsidRPr="002725AF" w:rsidRDefault="002521E2" w:rsidP="00813CEC">
            <w:pPr>
              <w:pStyle w:val="ConsPlusNormal"/>
              <w:spacing w:line="254" w:lineRule="auto"/>
              <w:ind w:firstLine="0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proofErr w:type="gramStart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Администрация</w:t>
            </w:r>
            <w:proofErr w:type="gramEnd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ЗАТО г. Североморск</w:t>
            </w:r>
          </w:p>
        </w:tc>
      </w:tr>
      <w:tr w:rsidR="00813CEC" w:rsidRPr="002725AF" w:rsidTr="002725A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855E4F">
            <w:pPr>
              <w:pStyle w:val="ConsPlusNormal"/>
              <w:spacing w:line="254" w:lineRule="auto"/>
              <w:ind w:hanging="62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Мероприятия по отработке практических навыков взаимодействия при возникновении чрезвычайных ситуаций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постоянно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МБ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По мере необходимости, </w:t>
            </w:r>
          </w:p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Да -1,</w:t>
            </w:r>
          </w:p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Нет – 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725AF">
            <w:pPr>
              <w:pStyle w:val="ConsPlusNormal"/>
              <w:spacing w:line="254" w:lineRule="auto"/>
              <w:ind w:firstLine="81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725AF">
            <w:pPr>
              <w:pStyle w:val="ConsPlusNormal"/>
              <w:spacing w:line="254" w:lineRule="auto"/>
              <w:ind w:firstLine="81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E2" w:rsidRPr="002725AF" w:rsidRDefault="002521E2" w:rsidP="002725AF">
            <w:pPr>
              <w:pStyle w:val="ConsPlusNormal"/>
              <w:spacing w:line="254" w:lineRule="auto"/>
              <w:ind w:firstLine="81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813CEC">
            <w:pPr>
              <w:pStyle w:val="ConsPlusNormal"/>
              <w:spacing w:line="254" w:lineRule="auto"/>
              <w:ind w:firstLine="0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Антитеррористическая </w:t>
            </w:r>
            <w:proofErr w:type="gramStart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комиссия</w:t>
            </w:r>
            <w:proofErr w:type="gramEnd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ЗАТО г. Североморск;</w:t>
            </w:r>
          </w:p>
          <w:p w:rsidR="002521E2" w:rsidRPr="002725AF" w:rsidRDefault="002521E2" w:rsidP="00813CEC">
            <w:pPr>
              <w:pStyle w:val="ConsPlusNormal"/>
              <w:spacing w:line="254" w:lineRule="auto"/>
              <w:ind w:firstLine="0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МО МВД России </w:t>
            </w:r>
            <w:proofErr w:type="gramStart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по</w:t>
            </w:r>
            <w:proofErr w:type="gramEnd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ЗАТО г. Североморск и </w:t>
            </w:r>
            <w:proofErr w:type="spellStart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г.Островной</w:t>
            </w:r>
            <w:proofErr w:type="spellEnd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;</w:t>
            </w:r>
          </w:p>
          <w:p w:rsidR="002521E2" w:rsidRPr="002725AF" w:rsidRDefault="002521E2" w:rsidP="00813CEC">
            <w:pPr>
              <w:pStyle w:val="ConsPlusNormal"/>
              <w:spacing w:line="254" w:lineRule="auto"/>
              <w:ind w:firstLine="0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Отдел в г. Североморске УФСБ России по МО;</w:t>
            </w:r>
          </w:p>
          <w:p w:rsidR="002521E2" w:rsidRPr="002725AF" w:rsidRDefault="002521E2" w:rsidP="00813CEC">
            <w:pPr>
              <w:pStyle w:val="ConsPlusNormal"/>
              <w:spacing w:line="254" w:lineRule="auto"/>
              <w:ind w:firstLine="0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Управление образования </w:t>
            </w:r>
            <w:proofErr w:type="gramStart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Администрации</w:t>
            </w:r>
            <w:proofErr w:type="gramEnd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ЗАТО г.Североморск;</w:t>
            </w:r>
          </w:p>
          <w:p w:rsidR="002521E2" w:rsidRPr="002725AF" w:rsidRDefault="002521E2" w:rsidP="00813CEC">
            <w:pPr>
              <w:pStyle w:val="ConsPlusNormal"/>
              <w:spacing w:line="254" w:lineRule="auto"/>
              <w:ind w:firstLine="0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культуры спорта, молодежной политики и международных связей </w:t>
            </w:r>
            <w:proofErr w:type="gramStart"/>
            <w:r w:rsidRPr="002725AF">
              <w:rPr>
                <w:rFonts w:ascii="Times New Roman" w:hAnsi="Times New Roman" w:cs="Times New Roman"/>
                <w:sz w:val="16"/>
                <w:szCs w:val="16"/>
              </w:rPr>
              <w:t>администрации</w:t>
            </w:r>
            <w:proofErr w:type="gramEnd"/>
            <w:r w:rsidRPr="002725AF">
              <w:rPr>
                <w:rFonts w:ascii="Times New Roman" w:hAnsi="Times New Roman" w:cs="Times New Roman"/>
                <w:sz w:val="16"/>
                <w:szCs w:val="16"/>
              </w:rPr>
              <w:t xml:space="preserve"> ЗАТО г. Североморск</w:t>
            </w: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;</w:t>
            </w:r>
          </w:p>
          <w:p w:rsidR="002521E2" w:rsidRPr="002725AF" w:rsidRDefault="002521E2" w:rsidP="00813CEC">
            <w:pPr>
              <w:pStyle w:val="ConsPlusNormal"/>
              <w:spacing w:line="254" w:lineRule="auto"/>
              <w:ind w:firstLine="0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proofErr w:type="gramStart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Администрация</w:t>
            </w:r>
            <w:proofErr w:type="gramEnd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ЗАТО г. Североморск</w:t>
            </w:r>
          </w:p>
        </w:tc>
      </w:tr>
      <w:tr w:rsidR="00813CEC" w:rsidRPr="002725AF" w:rsidTr="002725A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855E4F">
            <w:pPr>
              <w:pStyle w:val="ConsPlusNormal"/>
              <w:spacing w:line="254" w:lineRule="auto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lastRenderedPageBreak/>
              <w:t>1.1.1.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Default"/>
              <w:ind w:firstLine="1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725AF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Проведение совместных учений по отработке практических навыков в условиях проведения антитеррористических операций, учебно-тренировочные занятия по отработке взаимодействия при возникновении чрезвычайных ситуаций на объектах и обслуживаемых территориях</w:t>
            </w:r>
            <w:r w:rsidRPr="002725A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постоянно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МБ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725AF">
            <w:pPr>
              <w:pStyle w:val="ConsPlusNormal"/>
              <w:spacing w:line="254" w:lineRule="auto"/>
              <w:ind w:right="220" w:firstLine="1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По мере необходимости, </w:t>
            </w:r>
          </w:p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Да -1,</w:t>
            </w:r>
          </w:p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Нет – 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725AF">
            <w:pPr>
              <w:pStyle w:val="ConsPlusNormal"/>
              <w:spacing w:line="254" w:lineRule="auto"/>
              <w:ind w:firstLine="81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725AF">
            <w:pPr>
              <w:pStyle w:val="ConsPlusNormal"/>
              <w:spacing w:line="254" w:lineRule="auto"/>
              <w:ind w:firstLine="81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E2" w:rsidRPr="002725AF" w:rsidRDefault="002521E2" w:rsidP="002725AF">
            <w:pPr>
              <w:pStyle w:val="ConsPlusNormal"/>
              <w:spacing w:line="254" w:lineRule="auto"/>
              <w:ind w:firstLine="81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813CEC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813CEC" w:rsidRPr="002725AF" w:rsidTr="002725A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855E4F">
            <w:pPr>
              <w:pStyle w:val="ConsPlusNormal"/>
              <w:spacing w:line="254" w:lineRule="auto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1.1.1.1.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Default"/>
              <w:ind w:firstLine="13"/>
              <w:rPr>
                <w:rFonts w:ascii="Times New Roman" w:hAnsi="Times New Roman" w:cs="Times New Roman"/>
                <w:sz w:val="16"/>
                <w:szCs w:val="16"/>
              </w:rPr>
            </w:pPr>
            <w:r w:rsidRPr="002725AF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Приобретение горюче-смазочных материалов для транспортных средств, непосредственно участвующих в учениях и учебно-тренировочных занятиях 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постоянно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МБ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По мере необходимости, </w:t>
            </w:r>
          </w:p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Да -1,</w:t>
            </w:r>
          </w:p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Нет – 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813CEC">
            <w:pPr>
              <w:pStyle w:val="ConsPlusNormal"/>
              <w:spacing w:line="254" w:lineRule="auto"/>
              <w:ind w:firstLine="80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813CEC">
            <w:pPr>
              <w:pStyle w:val="ConsPlusNormal"/>
              <w:spacing w:line="254" w:lineRule="auto"/>
              <w:ind w:firstLine="80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E2" w:rsidRPr="002725AF" w:rsidRDefault="002521E2" w:rsidP="00813CEC">
            <w:pPr>
              <w:pStyle w:val="ConsPlusNormal"/>
              <w:spacing w:line="254" w:lineRule="auto"/>
              <w:ind w:firstLine="80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813CEC">
            <w:pPr>
              <w:pStyle w:val="ConsPlusNormal"/>
              <w:spacing w:line="254" w:lineRule="auto"/>
              <w:ind w:firstLine="80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proofErr w:type="gramStart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Администрация</w:t>
            </w:r>
            <w:proofErr w:type="gramEnd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ЗАТО г. Североморск</w:t>
            </w:r>
          </w:p>
        </w:tc>
      </w:tr>
      <w:tr w:rsidR="00813CEC" w:rsidRPr="002725AF" w:rsidTr="002725A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855E4F">
            <w:pPr>
              <w:pStyle w:val="ConsPlusNormal"/>
              <w:spacing w:line="254" w:lineRule="auto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1.2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Организация выполнения решений Национального антитеррористического комитета и Антитеррористической комиссии Мурманской области в части, </w:t>
            </w:r>
            <w:proofErr w:type="gramStart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касающейся</w:t>
            </w:r>
            <w:proofErr w:type="gramEnd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ЗАТО г. Североморск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постоянно</w:t>
            </w:r>
          </w:p>
        </w:tc>
        <w:tc>
          <w:tcPr>
            <w:tcW w:w="38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  <w:t>Финансирование не требуется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По мере необходимости, </w:t>
            </w:r>
          </w:p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Да -1,</w:t>
            </w:r>
          </w:p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Нет – 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813CEC">
            <w:pPr>
              <w:pStyle w:val="ConsPlusNormal"/>
              <w:spacing w:line="254" w:lineRule="auto"/>
              <w:ind w:firstLine="80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813CEC">
            <w:pPr>
              <w:pStyle w:val="ConsPlusNormal"/>
              <w:spacing w:line="254" w:lineRule="auto"/>
              <w:ind w:firstLine="80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813CEC">
            <w:pPr>
              <w:pStyle w:val="ConsPlusNormal"/>
              <w:spacing w:line="254" w:lineRule="auto"/>
              <w:ind w:firstLine="80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813CEC">
            <w:pPr>
              <w:pStyle w:val="ConsPlusNormal"/>
              <w:spacing w:line="254" w:lineRule="auto"/>
              <w:ind w:firstLine="80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Антитеррористическая </w:t>
            </w:r>
            <w:proofErr w:type="gramStart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комиссия</w:t>
            </w:r>
            <w:proofErr w:type="gramEnd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ЗАТО г. Североморск;</w:t>
            </w:r>
          </w:p>
          <w:p w:rsidR="002521E2" w:rsidRPr="002725AF" w:rsidRDefault="002521E2" w:rsidP="00813CEC">
            <w:pPr>
              <w:pStyle w:val="ConsPlusNormal"/>
              <w:spacing w:line="254" w:lineRule="auto"/>
              <w:ind w:firstLine="80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МО МВД России </w:t>
            </w:r>
            <w:proofErr w:type="gramStart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по</w:t>
            </w:r>
            <w:proofErr w:type="gramEnd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ЗАТО г. Североморск и </w:t>
            </w:r>
            <w:proofErr w:type="spellStart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г.Островной</w:t>
            </w:r>
            <w:proofErr w:type="spellEnd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;</w:t>
            </w:r>
          </w:p>
          <w:p w:rsidR="002521E2" w:rsidRPr="002725AF" w:rsidRDefault="002521E2" w:rsidP="00813CEC">
            <w:pPr>
              <w:pStyle w:val="ConsPlusNormal"/>
              <w:spacing w:line="254" w:lineRule="auto"/>
              <w:ind w:firstLine="80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Отдел в г. Североморске УФСБ России по МО;</w:t>
            </w:r>
          </w:p>
          <w:p w:rsidR="002521E2" w:rsidRPr="002725AF" w:rsidRDefault="002521E2" w:rsidP="00813CEC">
            <w:pPr>
              <w:pStyle w:val="ConsPlusNormal"/>
              <w:spacing w:line="254" w:lineRule="auto"/>
              <w:ind w:firstLine="80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proofErr w:type="gramStart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Администрация</w:t>
            </w:r>
            <w:proofErr w:type="gramEnd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ЗАТО г. Североморск</w:t>
            </w:r>
          </w:p>
        </w:tc>
      </w:tr>
      <w:tr w:rsidR="00813CEC" w:rsidRPr="002725AF" w:rsidTr="002725A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855E4F">
            <w:pPr>
              <w:pStyle w:val="ConsPlusNormal"/>
              <w:spacing w:line="254" w:lineRule="auto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1.3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Обследование опасных производственных объектов, объектов транспорта и жизнеобеспечения, образовательных и иных учреждений с массовым пребыванием людей в целях предотвращения террористических актов техногенных аварий, возможности проникновения посторонних лиц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постоянно</w:t>
            </w:r>
          </w:p>
        </w:tc>
        <w:tc>
          <w:tcPr>
            <w:tcW w:w="38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  <w:t>Финансирование не требуется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По мере необходимости, </w:t>
            </w:r>
          </w:p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Да -1,</w:t>
            </w:r>
          </w:p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Нет – 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813CEC">
            <w:pPr>
              <w:pStyle w:val="ConsPlusNormal"/>
              <w:spacing w:line="254" w:lineRule="auto"/>
              <w:ind w:firstLine="80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813CEC">
            <w:pPr>
              <w:pStyle w:val="ConsPlusNormal"/>
              <w:spacing w:line="254" w:lineRule="auto"/>
              <w:ind w:firstLine="80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813CEC">
            <w:pPr>
              <w:pStyle w:val="ConsPlusNormal"/>
              <w:spacing w:line="254" w:lineRule="auto"/>
              <w:ind w:firstLine="80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813CEC">
            <w:pPr>
              <w:pStyle w:val="ConsPlusNormal"/>
              <w:spacing w:line="254" w:lineRule="auto"/>
              <w:ind w:firstLine="80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Антитеррористическая </w:t>
            </w:r>
            <w:proofErr w:type="gramStart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комиссия</w:t>
            </w:r>
            <w:proofErr w:type="gramEnd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ЗАТО г. Североморск;</w:t>
            </w:r>
          </w:p>
          <w:p w:rsidR="002521E2" w:rsidRPr="002725AF" w:rsidRDefault="002521E2" w:rsidP="00813CEC">
            <w:pPr>
              <w:pStyle w:val="ConsPlusNormal"/>
              <w:spacing w:line="254" w:lineRule="auto"/>
              <w:ind w:firstLine="80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МО МВД России </w:t>
            </w:r>
            <w:proofErr w:type="gramStart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по</w:t>
            </w:r>
            <w:proofErr w:type="gramEnd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ЗАТО г. Североморск и </w:t>
            </w:r>
            <w:proofErr w:type="spellStart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г.Островной</w:t>
            </w:r>
            <w:proofErr w:type="spellEnd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;</w:t>
            </w:r>
          </w:p>
          <w:p w:rsidR="002521E2" w:rsidRPr="002725AF" w:rsidRDefault="002521E2" w:rsidP="00813CEC">
            <w:pPr>
              <w:pStyle w:val="ConsPlusNormal"/>
              <w:spacing w:line="254" w:lineRule="auto"/>
              <w:ind w:firstLine="80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Отдел в г. Североморске УФСБ России по МО;</w:t>
            </w:r>
          </w:p>
          <w:p w:rsidR="002521E2" w:rsidRPr="002725AF" w:rsidRDefault="002521E2" w:rsidP="00813CEC">
            <w:pPr>
              <w:pStyle w:val="ConsPlusNormal"/>
              <w:spacing w:line="254" w:lineRule="auto"/>
              <w:ind w:firstLine="80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Управление образования </w:t>
            </w:r>
            <w:proofErr w:type="gramStart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Администрации</w:t>
            </w:r>
            <w:proofErr w:type="gramEnd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ЗАТО г.Североморск;</w:t>
            </w:r>
          </w:p>
          <w:p w:rsidR="002521E2" w:rsidRPr="002725AF" w:rsidRDefault="002521E2" w:rsidP="00813CEC">
            <w:pPr>
              <w:pStyle w:val="ConsPlusNormal"/>
              <w:spacing w:line="254" w:lineRule="auto"/>
              <w:ind w:firstLine="80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культуры спорта, молодежной политики и международных связей </w:t>
            </w:r>
            <w:proofErr w:type="gramStart"/>
            <w:r w:rsidRPr="002725AF">
              <w:rPr>
                <w:rFonts w:ascii="Times New Roman" w:hAnsi="Times New Roman" w:cs="Times New Roman"/>
                <w:sz w:val="16"/>
                <w:szCs w:val="16"/>
              </w:rPr>
              <w:t>администрации</w:t>
            </w:r>
            <w:proofErr w:type="gramEnd"/>
            <w:r w:rsidRPr="002725AF">
              <w:rPr>
                <w:rFonts w:ascii="Times New Roman" w:hAnsi="Times New Roman" w:cs="Times New Roman"/>
                <w:sz w:val="16"/>
                <w:szCs w:val="16"/>
              </w:rPr>
              <w:t xml:space="preserve"> ЗАТО г. Североморск</w:t>
            </w: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;</w:t>
            </w:r>
          </w:p>
          <w:p w:rsidR="002521E2" w:rsidRPr="002725AF" w:rsidRDefault="002521E2" w:rsidP="00813CEC">
            <w:pPr>
              <w:pStyle w:val="ConsPlusNormal"/>
              <w:spacing w:line="254" w:lineRule="auto"/>
              <w:ind w:firstLine="80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proofErr w:type="gramStart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Администрация</w:t>
            </w:r>
            <w:proofErr w:type="gramEnd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ЗАТО г. Североморск</w:t>
            </w:r>
          </w:p>
        </w:tc>
      </w:tr>
      <w:tr w:rsidR="00813CEC" w:rsidRPr="002725AF" w:rsidTr="002725AF">
        <w:trPr>
          <w:trHeight w:val="3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855E4F">
            <w:pPr>
              <w:pStyle w:val="ConsPlusNormal"/>
              <w:spacing w:line="254" w:lineRule="auto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1.4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1E2" w:rsidRPr="002725AF" w:rsidRDefault="002521E2" w:rsidP="002521E2">
            <w:pPr>
              <w:spacing w:line="254" w:lineRule="auto"/>
              <w:ind w:firstLine="13"/>
              <w:rPr>
                <w:sz w:val="16"/>
                <w:szCs w:val="16"/>
              </w:rPr>
            </w:pPr>
            <w:r w:rsidRPr="002725AF">
              <w:rPr>
                <w:sz w:val="16"/>
                <w:szCs w:val="16"/>
              </w:rPr>
              <w:t xml:space="preserve">Проведение проверки состояния антитеррористической защищенности потенциально- опасных объектов, объектов социально-культурной сферы, водоснабжения, </w:t>
            </w:r>
            <w:proofErr w:type="spellStart"/>
            <w:r w:rsidRPr="002725AF">
              <w:rPr>
                <w:sz w:val="16"/>
                <w:szCs w:val="16"/>
              </w:rPr>
              <w:t>взрыво</w:t>
            </w:r>
            <w:proofErr w:type="spellEnd"/>
            <w:r w:rsidRPr="002725AF">
              <w:rPr>
                <w:sz w:val="16"/>
                <w:szCs w:val="16"/>
              </w:rPr>
              <w:t xml:space="preserve">- и пожароопасных объектов и объектов транспортной инфраструктуры мест массового </w:t>
            </w:r>
            <w:r w:rsidRPr="002725AF">
              <w:rPr>
                <w:sz w:val="16"/>
                <w:szCs w:val="16"/>
              </w:rPr>
              <w:lastRenderedPageBreak/>
              <w:t>пребывания людей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lastRenderedPageBreak/>
              <w:t>постоянно</w:t>
            </w:r>
          </w:p>
        </w:tc>
        <w:tc>
          <w:tcPr>
            <w:tcW w:w="38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  <w:t>Финансирование не требуется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По мере необходимости, </w:t>
            </w:r>
          </w:p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Да -1,</w:t>
            </w:r>
          </w:p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Нет – 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1E2" w:rsidRPr="002725AF" w:rsidRDefault="002521E2" w:rsidP="00855E4F">
            <w:pPr>
              <w:pStyle w:val="ConsPlusNormal"/>
              <w:spacing w:line="254" w:lineRule="auto"/>
              <w:ind w:firstLine="77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1E2" w:rsidRPr="002725AF" w:rsidRDefault="002521E2" w:rsidP="00855E4F">
            <w:pPr>
              <w:pStyle w:val="ConsPlusNormal"/>
              <w:spacing w:line="254" w:lineRule="auto"/>
              <w:ind w:firstLine="79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1E2" w:rsidRPr="002725AF" w:rsidRDefault="002521E2" w:rsidP="00855E4F">
            <w:pPr>
              <w:pStyle w:val="ConsPlusNormal"/>
              <w:spacing w:line="254" w:lineRule="auto"/>
              <w:ind w:firstLine="0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813CEC">
            <w:pPr>
              <w:pStyle w:val="ConsPlusNormal"/>
              <w:spacing w:line="254" w:lineRule="auto"/>
              <w:ind w:firstLine="0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Антитеррористическая </w:t>
            </w:r>
            <w:proofErr w:type="gramStart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комиссия</w:t>
            </w:r>
            <w:proofErr w:type="gramEnd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ЗАТО г. Североморск;</w:t>
            </w:r>
          </w:p>
          <w:p w:rsidR="002521E2" w:rsidRPr="002725AF" w:rsidRDefault="002521E2" w:rsidP="00813CEC">
            <w:pPr>
              <w:pStyle w:val="ConsPlusNormal"/>
              <w:spacing w:line="254" w:lineRule="auto"/>
              <w:ind w:firstLine="0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МО МВД России </w:t>
            </w:r>
            <w:proofErr w:type="gramStart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по</w:t>
            </w:r>
            <w:proofErr w:type="gramEnd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ЗАТО г. Североморск и </w:t>
            </w:r>
            <w:proofErr w:type="spellStart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г.Островной</w:t>
            </w:r>
            <w:proofErr w:type="spellEnd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;</w:t>
            </w:r>
          </w:p>
          <w:p w:rsidR="002521E2" w:rsidRPr="002725AF" w:rsidRDefault="002521E2" w:rsidP="00813CEC">
            <w:pPr>
              <w:pStyle w:val="ConsPlusNormal"/>
              <w:spacing w:line="254" w:lineRule="auto"/>
              <w:ind w:firstLine="0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Отдел в г. Североморске УФСБ России по МО;</w:t>
            </w:r>
          </w:p>
          <w:p w:rsidR="002521E2" w:rsidRPr="002725AF" w:rsidRDefault="002521E2" w:rsidP="00813CEC">
            <w:pPr>
              <w:pStyle w:val="ConsPlusNormal"/>
              <w:spacing w:line="254" w:lineRule="auto"/>
              <w:ind w:firstLine="0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Управление образования </w:t>
            </w:r>
            <w:proofErr w:type="gramStart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Администрации</w:t>
            </w:r>
            <w:proofErr w:type="gramEnd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ЗАТО г.Североморск;</w:t>
            </w:r>
          </w:p>
          <w:p w:rsidR="002521E2" w:rsidRPr="002725AF" w:rsidRDefault="002521E2" w:rsidP="00813CEC">
            <w:pPr>
              <w:pStyle w:val="ConsPlusNormal"/>
              <w:spacing w:line="254" w:lineRule="auto"/>
              <w:ind w:firstLine="0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культуры спорта, молодежной </w:t>
            </w:r>
            <w:r w:rsidRPr="002725A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политики и международных связей </w:t>
            </w:r>
            <w:proofErr w:type="gramStart"/>
            <w:r w:rsidRPr="002725AF">
              <w:rPr>
                <w:rFonts w:ascii="Times New Roman" w:hAnsi="Times New Roman" w:cs="Times New Roman"/>
                <w:sz w:val="16"/>
                <w:szCs w:val="16"/>
              </w:rPr>
              <w:t>администрации</w:t>
            </w:r>
            <w:proofErr w:type="gramEnd"/>
            <w:r w:rsidRPr="002725AF">
              <w:rPr>
                <w:rFonts w:ascii="Times New Roman" w:hAnsi="Times New Roman" w:cs="Times New Roman"/>
                <w:sz w:val="16"/>
                <w:szCs w:val="16"/>
              </w:rPr>
              <w:t xml:space="preserve"> ЗАТО г. Североморск</w:t>
            </w: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;</w:t>
            </w:r>
          </w:p>
          <w:p w:rsidR="002521E2" w:rsidRPr="002725AF" w:rsidRDefault="002521E2" w:rsidP="00813CEC">
            <w:pPr>
              <w:pStyle w:val="ConsPlusNormal"/>
              <w:spacing w:line="254" w:lineRule="auto"/>
              <w:ind w:firstLine="0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proofErr w:type="gramStart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Администрация</w:t>
            </w:r>
            <w:proofErr w:type="gramEnd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ЗАТО г. Североморск</w:t>
            </w:r>
          </w:p>
        </w:tc>
      </w:tr>
      <w:tr w:rsidR="00813CEC" w:rsidRPr="002725AF" w:rsidTr="002725A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855E4F">
            <w:pPr>
              <w:pStyle w:val="ConsPlusNormal"/>
              <w:spacing w:line="254" w:lineRule="auto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lastRenderedPageBreak/>
              <w:t>1.5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1E2" w:rsidRPr="002725AF" w:rsidRDefault="002521E2" w:rsidP="002521E2">
            <w:pPr>
              <w:spacing w:line="254" w:lineRule="auto"/>
              <w:ind w:firstLine="13"/>
              <w:rPr>
                <w:sz w:val="16"/>
                <w:szCs w:val="16"/>
              </w:rPr>
            </w:pPr>
            <w:r w:rsidRPr="002725AF">
              <w:rPr>
                <w:sz w:val="16"/>
                <w:szCs w:val="16"/>
              </w:rPr>
              <w:t>Проведение семинаров с руководителями учебных, дошкольных и культурных учреждений по вопросам организации системы антитеррористической защиты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постоянно</w:t>
            </w:r>
          </w:p>
        </w:tc>
        <w:tc>
          <w:tcPr>
            <w:tcW w:w="38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  <w:t>Финансирование не требуется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По мере необходимости, </w:t>
            </w:r>
          </w:p>
          <w:p w:rsidR="002521E2" w:rsidRPr="002725AF" w:rsidRDefault="002521E2" w:rsidP="002725AF">
            <w:pPr>
              <w:pStyle w:val="ConsPlusNormal"/>
              <w:spacing w:line="254" w:lineRule="auto"/>
              <w:ind w:right="79" w:firstLine="1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Да -1,</w:t>
            </w:r>
          </w:p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Нет – 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1E2" w:rsidRPr="002725AF" w:rsidRDefault="002521E2" w:rsidP="00855E4F">
            <w:pPr>
              <w:pStyle w:val="ConsPlusNormal"/>
              <w:spacing w:line="254" w:lineRule="auto"/>
              <w:ind w:firstLine="219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1E2" w:rsidRPr="002725AF" w:rsidRDefault="002521E2" w:rsidP="00855E4F">
            <w:pPr>
              <w:pStyle w:val="ConsPlusNormal"/>
              <w:spacing w:line="254" w:lineRule="auto"/>
              <w:ind w:firstLine="80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1E2" w:rsidRPr="002725AF" w:rsidRDefault="002521E2" w:rsidP="00855E4F">
            <w:pPr>
              <w:pStyle w:val="ConsPlusNormal"/>
              <w:spacing w:line="254" w:lineRule="auto"/>
              <w:ind w:firstLine="0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813CEC">
            <w:pPr>
              <w:pStyle w:val="ConsPlusNormal"/>
              <w:spacing w:line="254" w:lineRule="auto"/>
              <w:ind w:firstLine="0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Управление образования </w:t>
            </w:r>
            <w:proofErr w:type="gramStart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Администрации</w:t>
            </w:r>
            <w:proofErr w:type="gramEnd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ЗАТО г.Североморск;</w:t>
            </w:r>
          </w:p>
          <w:p w:rsidR="002521E2" w:rsidRPr="002725AF" w:rsidRDefault="002521E2" w:rsidP="00813CEC">
            <w:pPr>
              <w:pStyle w:val="ConsPlusNormal"/>
              <w:spacing w:line="254" w:lineRule="auto"/>
              <w:ind w:firstLine="0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культуры спорта, молодежной политики и международных связей </w:t>
            </w:r>
            <w:proofErr w:type="gramStart"/>
            <w:r w:rsidRPr="002725AF">
              <w:rPr>
                <w:rFonts w:ascii="Times New Roman" w:hAnsi="Times New Roman" w:cs="Times New Roman"/>
                <w:sz w:val="16"/>
                <w:szCs w:val="16"/>
              </w:rPr>
              <w:t>администрации</w:t>
            </w:r>
            <w:proofErr w:type="gramEnd"/>
            <w:r w:rsidRPr="002725AF">
              <w:rPr>
                <w:rFonts w:ascii="Times New Roman" w:hAnsi="Times New Roman" w:cs="Times New Roman"/>
                <w:sz w:val="16"/>
                <w:szCs w:val="16"/>
              </w:rPr>
              <w:t xml:space="preserve"> ЗАТО г. Североморск</w:t>
            </w: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;</w:t>
            </w:r>
          </w:p>
          <w:p w:rsidR="002521E2" w:rsidRPr="002725AF" w:rsidRDefault="002521E2" w:rsidP="00813CEC">
            <w:pPr>
              <w:pStyle w:val="ConsPlusNormal"/>
              <w:spacing w:line="254" w:lineRule="auto"/>
              <w:ind w:firstLine="0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proofErr w:type="gramStart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Администрация</w:t>
            </w:r>
            <w:proofErr w:type="gramEnd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ЗАТО г. Североморск</w:t>
            </w:r>
          </w:p>
        </w:tc>
      </w:tr>
      <w:tr w:rsidR="00813CEC" w:rsidRPr="002725AF" w:rsidTr="002725AF">
        <w:trPr>
          <w:trHeight w:val="37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855E4F">
            <w:pPr>
              <w:pStyle w:val="ConsPlusNormal"/>
              <w:spacing w:line="254" w:lineRule="auto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1.6.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1E2" w:rsidRPr="002725AF" w:rsidRDefault="002521E2" w:rsidP="002521E2">
            <w:pPr>
              <w:pStyle w:val="Default"/>
              <w:ind w:firstLine="13"/>
              <w:rPr>
                <w:rFonts w:ascii="Times New Roman" w:hAnsi="Times New Roman" w:cs="Times New Roman"/>
                <w:sz w:val="16"/>
                <w:szCs w:val="16"/>
              </w:rPr>
            </w:pPr>
            <w:r w:rsidRPr="002725AF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Мероприятия по инженерно-техническому укреплению объектов 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МБ</w:t>
            </w:r>
          </w:p>
        </w:tc>
        <w:tc>
          <w:tcPr>
            <w:tcW w:w="1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Количество объектов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1E2" w:rsidRPr="002725AF" w:rsidRDefault="002521E2" w:rsidP="00855E4F">
            <w:pPr>
              <w:pStyle w:val="ConsPlusNormal"/>
              <w:spacing w:line="254" w:lineRule="auto"/>
              <w:ind w:firstLine="77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1E2" w:rsidRPr="002725AF" w:rsidRDefault="002521E2" w:rsidP="00855E4F">
            <w:pPr>
              <w:pStyle w:val="ConsPlusNormal"/>
              <w:spacing w:line="254" w:lineRule="auto"/>
              <w:ind w:firstLine="80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1E2" w:rsidRPr="002725AF" w:rsidRDefault="002521E2" w:rsidP="00855E4F">
            <w:pPr>
              <w:pStyle w:val="ConsPlusNormal"/>
              <w:spacing w:line="254" w:lineRule="auto"/>
              <w:ind w:firstLine="81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813CEC">
            <w:pPr>
              <w:pStyle w:val="Defaul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725AF">
              <w:rPr>
                <w:rFonts w:ascii="Times New Roman" w:hAnsi="Times New Roman" w:cs="Times New Roman"/>
                <w:sz w:val="16"/>
                <w:szCs w:val="16"/>
              </w:rPr>
              <w:t>Администрация</w:t>
            </w:r>
            <w:proofErr w:type="gramEnd"/>
            <w:r w:rsidRPr="002725AF">
              <w:rPr>
                <w:rFonts w:ascii="Times New Roman" w:hAnsi="Times New Roman" w:cs="Times New Roman"/>
                <w:sz w:val="16"/>
                <w:szCs w:val="16"/>
              </w:rPr>
              <w:t xml:space="preserve"> ЗАТО г. Североморск, КРГХ (МБУ АХТО) </w:t>
            </w:r>
          </w:p>
        </w:tc>
      </w:tr>
      <w:tr w:rsidR="00813CEC" w:rsidRPr="002725AF" w:rsidTr="002725AF">
        <w:trPr>
          <w:trHeight w:val="41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855E4F">
            <w:pPr>
              <w:pStyle w:val="ConsPlusNormal"/>
              <w:spacing w:line="254" w:lineRule="auto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1.6.1.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1E2" w:rsidRPr="002725AF" w:rsidRDefault="002521E2" w:rsidP="002521E2">
            <w:pPr>
              <w:spacing w:line="254" w:lineRule="auto"/>
              <w:ind w:firstLine="13"/>
              <w:rPr>
                <w:sz w:val="16"/>
                <w:szCs w:val="16"/>
              </w:rPr>
            </w:pPr>
            <w:r w:rsidRPr="002725AF">
              <w:rPr>
                <w:sz w:val="16"/>
                <w:szCs w:val="16"/>
              </w:rPr>
              <w:t>Установка технических средств для антитеррористической защищенности объектов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МБ</w:t>
            </w:r>
          </w:p>
        </w:tc>
        <w:tc>
          <w:tcPr>
            <w:tcW w:w="1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Количество объектов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1E2" w:rsidRPr="002725AF" w:rsidRDefault="002521E2" w:rsidP="00855E4F">
            <w:pPr>
              <w:pStyle w:val="ConsPlusNormal"/>
              <w:spacing w:line="254" w:lineRule="auto"/>
              <w:ind w:firstLine="77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1E2" w:rsidRPr="002725AF" w:rsidRDefault="002521E2" w:rsidP="00855E4F">
            <w:pPr>
              <w:pStyle w:val="ConsPlusNormal"/>
              <w:spacing w:line="254" w:lineRule="auto"/>
              <w:ind w:firstLine="80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1E2" w:rsidRPr="002725AF" w:rsidRDefault="002521E2" w:rsidP="00855E4F">
            <w:pPr>
              <w:pStyle w:val="ConsPlusNormal"/>
              <w:spacing w:line="254" w:lineRule="auto"/>
              <w:ind w:firstLine="81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813CEC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725AF">
              <w:rPr>
                <w:rFonts w:ascii="Times New Roman" w:hAnsi="Times New Roman" w:cs="Times New Roman"/>
                <w:sz w:val="16"/>
                <w:szCs w:val="16"/>
              </w:rPr>
              <w:t>Администрация</w:t>
            </w:r>
            <w:proofErr w:type="gramEnd"/>
            <w:r w:rsidRPr="002725AF">
              <w:rPr>
                <w:rFonts w:ascii="Times New Roman" w:hAnsi="Times New Roman" w:cs="Times New Roman"/>
                <w:sz w:val="16"/>
                <w:szCs w:val="16"/>
              </w:rPr>
              <w:t xml:space="preserve"> ЗАТО г. Североморск, КРГХ (МБУ АХТО) </w:t>
            </w:r>
          </w:p>
          <w:p w:rsidR="002521E2" w:rsidRPr="002725AF" w:rsidRDefault="002521E2" w:rsidP="00813CEC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813CEC" w:rsidRPr="002725AF" w:rsidTr="002725A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E2" w:rsidRPr="002725AF" w:rsidRDefault="002521E2" w:rsidP="00813CEC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jc w:val="both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Итого по задаче 1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МБ</w:t>
            </w:r>
          </w:p>
        </w:tc>
        <w:tc>
          <w:tcPr>
            <w:tcW w:w="1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1E2" w:rsidRPr="002725AF" w:rsidRDefault="002521E2" w:rsidP="00855E4F">
            <w:pPr>
              <w:pStyle w:val="ConsPlusNormal"/>
              <w:spacing w:line="254" w:lineRule="auto"/>
              <w:ind w:firstLine="77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E2" w:rsidRPr="002725AF" w:rsidRDefault="002521E2" w:rsidP="00855E4F">
            <w:pPr>
              <w:pStyle w:val="ConsPlusNormal"/>
              <w:spacing w:line="254" w:lineRule="auto"/>
              <w:ind w:firstLine="222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E2" w:rsidRPr="002725AF" w:rsidRDefault="002521E2" w:rsidP="00813CEC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E2" w:rsidRPr="002725AF" w:rsidRDefault="002521E2" w:rsidP="00813CEC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2521E2" w:rsidRPr="002725AF" w:rsidTr="002725AF">
        <w:trPr>
          <w:trHeight w:val="501"/>
        </w:trPr>
        <w:tc>
          <w:tcPr>
            <w:tcW w:w="1573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</w:rPr>
              <w:t xml:space="preserve">Задача 2. Повышение эффективности межведомственного взаимодействия территориальных органов, федеральных органов исполнительной власти, органов исполнительной власти Мурманской области и органов местного </w:t>
            </w:r>
            <w:proofErr w:type="gramStart"/>
            <w:r w:rsidRPr="002725AF">
              <w:rPr>
                <w:rFonts w:ascii="Times New Roman" w:hAnsi="Times New Roman" w:cs="Times New Roman"/>
                <w:sz w:val="16"/>
                <w:szCs w:val="16"/>
              </w:rPr>
              <w:t>самоуправления</w:t>
            </w:r>
            <w:proofErr w:type="gramEnd"/>
            <w:r w:rsidRPr="002725AF">
              <w:rPr>
                <w:rFonts w:ascii="Times New Roman" w:hAnsi="Times New Roman" w:cs="Times New Roman"/>
                <w:sz w:val="16"/>
                <w:szCs w:val="16"/>
              </w:rPr>
              <w:t xml:space="preserve"> ЗАТО г. Североморск в сфере противодействия проявлениям терроризма </w:t>
            </w:r>
          </w:p>
        </w:tc>
      </w:tr>
      <w:tr w:rsidR="00813CEC" w:rsidRPr="002725AF" w:rsidTr="002725A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855E4F">
            <w:pPr>
              <w:pStyle w:val="ConsPlusNormal"/>
              <w:spacing w:line="254" w:lineRule="auto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Основное мероприятие 2. Межведомственное взаимодействие в сфере противодействия проявлениям терроризма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постоянно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Количество террористических актов, ед.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855E4F">
            <w:pPr>
              <w:pStyle w:val="ConsPlusNormal"/>
              <w:spacing w:line="254" w:lineRule="auto"/>
              <w:ind w:firstLine="77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855E4F">
            <w:pPr>
              <w:pStyle w:val="ConsPlusNormal"/>
              <w:spacing w:line="254" w:lineRule="auto"/>
              <w:ind w:firstLine="77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DE0A6D" w:rsidP="00855E4F">
            <w:pPr>
              <w:pStyle w:val="ConsPlusNormal"/>
              <w:spacing w:line="254" w:lineRule="auto"/>
              <w:ind w:firstLine="77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10</w:t>
            </w:r>
            <w:r w:rsidR="002521E2"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6C343A">
            <w:pPr>
              <w:pStyle w:val="ConsPlusNormal"/>
              <w:spacing w:line="254" w:lineRule="auto"/>
              <w:ind w:firstLine="80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МО МВД России </w:t>
            </w:r>
            <w:proofErr w:type="gramStart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по</w:t>
            </w:r>
            <w:proofErr w:type="gramEnd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ЗАТО г. Североморск и </w:t>
            </w:r>
            <w:proofErr w:type="spellStart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г.Островной</w:t>
            </w:r>
            <w:proofErr w:type="spellEnd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;</w:t>
            </w:r>
          </w:p>
          <w:p w:rsidR="002521E2" w:rsidRPr="002725AF" w:rsidRDefault="002521E2" w:rsidP="006C343A">
            <w:pPr>
              <w:pStyle w:val="ConsPlusNormal"/>
              <w:spacing w:line="254" w:lineRule="auto"/>
              <w:ind w:firstLine="80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Управление образования </w:t>
            </w:r>
            <w:proofErr w:type="gramStart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Администрации</w:t>
            </w:r>
            <w:proofErr w:type="gramEnd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ЗАТО г.Североморск;</w:t>
            </w:r>
          </w:p>
          <w:p w:rsidR="002521E2" w:rsidRPr="002725AF" w:rsidRDefault="002521E2" w:rsidP="006C343A">
            <w:pPr>
              <w:pStyle w:val="ConsPlusNormal"/>
              <w:spacing w:line="254" w:lineRule="auto"/>
              <w:ind w:firstLine="80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культуры спорта, молодежной политики и международных связей </w:t>
            </w:r>
            <w:proofErr w:type="gramStart"/>
            <w:r w:rsidRPr="002725AF">
              <w:rPr>
                <w:rFonts w:ascii="Times New Roman" w:hAnsi="Times New Roman" w:cs="Times New Roman"/>
                <w:sz w:val="16"/>
                <w:szCs w:val="16"/>
              </w:rPr>
              <w:t>администрации</w:t>
            </w:r>
            <w:proofErr w:type="gramEnd"/>
            <w:r w:rsidRPr="002725AF">
              <w:rPr>
                <w:rFonts w:ascii="Times New Roman" w:hAnsi="Times New Roman" w:cs="Times New Roman"/>
                <w:sz w:val="16"/>
                <w:szCs w:val="16"/>
              </w:rPr>
              <w:t xml:space="preserve"> ЗАТО г. Североморск</w:t>
            </w: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;</w:t>
            </w:r>
          </w:p>
          <w:p w:rsidR="002521E2" w:rsidRPr="002725AF" w:rsidRDefault="002521E2" w:rsidP="006C343A">
            <w:pPr>
              <w:pStyle w:val="ConsPlusNormal"/>
              <w:spacing w:line="254" w:lineRule="auto"/>
              <w:ind w:firstLine="80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proofErr w:type="gramStart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Администрация</w:t>
            </w:r>
            <w:proofErr w:type="gramEnd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ЗАТО г. Североморск</w:t>
            </w:r>
          </w:p>
        </w:tc>
      </w:tr>
      <w:tr w:rsidR="00813CEC" w:rsidRPr="002725AF" w:rsidTr="002725A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855E4F">
            <w:pPr>
              <w:pStyle w:val="ConsPlusNormal"/>
              <w:spacing w:line="254" w:lineRule="auto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Осуществление комплекса мер по обеспечению правопорядка и общественной безопасности в период проведения массовых, праздничных мероприятий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постоянно</w:t>
            </w:r>
          </w:p>
        </w:tc>
        <w:tc>
          <w:tcPr>
            <w:tcW w:w="38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  <w:t>Финансирование не требуется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По мере необходимости, </w:t>
            </w:r>
          </w:p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Да -1,</w:t>
            </w:r>
          </w:p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Нет – 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855E4F">
            <w:pPr>
              <w:pStyle w:val="ConsPlusNormal"/>
              <w:spacing w:line="254" w:lineRule="auto"/>
              <w:ind w:firstLine="77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855E4F">
            <w:pPr>
              <w:pStyle w:val="ConsPlusNormal"/>
              <w:spacing w:line="254" w:lineRule="auto"/>
              <w:ind w:firstLine="77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855E4F">
            <w:pPr>
              <w:pStyle w:val="ConsPlusNormal"/>
              <w:spacing w:line="254" w:lineRule="auto"/>
              <w:ind w:firstLine="77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6C343A">
            <w:pPr>
              <w:pStyle w:val="ConsPlusNormal"/>
              <w:spacing w:line="254" w:lineRule="auto"/>
              <w:ind w:firstLine="80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МО МВД России </w:t>
            </w:r>
            <w:proofErr w:type="gramStart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по</w:t>
            </w:r>
            <w:proofErr w:type="gramEnd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ЗАТО г. Североморск и </w:t>
            </w:r>
            <w:proofErr w:type="spellStart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г.Островной</w:t>
            </w:r>
            <w:proofErr w:type="spellEnd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;</w:t>
            </w:r>
          </w:p>
          <w:p w:rsidR="002521E2" w:rsidRPr="002725AF" w:rsidRDefault="002521E2" w:rsidP="006C343A">
            <w:pPr>
              <w:pStyle w:val="ConsPlusNormal"/>
              <w:spacing w:line="254" w:lineRule="auto"/>
              <w:ind w:firstLine="80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Управление образования </w:t>
            </w:r>
            <w:proofErr w:type="gramStart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Администрации</w:t>
            </w:r>
            <w:proofErr w:type="gramEnd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ЗАТО г.Североморск;</w:t>
            </w:r>
          </w:p>
          <w:p w:rsidR="002521E2" w:rsidRPr="002725AF" w:rsidRDefault="002521E2" w:rsidP="006C343A">
            <w:pPr>
              <w:pStyle w:val="ConsPlusNormal"/>
              <w:spacing w:line="254" w:lineRule="auto"/>
              <w:ind w:firstLine="80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культуры спорта, молодежной политики и международных связей </w:t>
            </w:r>
            <w:proofErr w:type="gramStart"/>
            <w:r w:rsidRPr="002725AF">
              <w:rPr>
                <w:rFonts w:ascii="Times New Roman" w:hAnsi="Times New Roman" w:cs="Times New Roman"/>
                <w:sz w:val="16"/>
                <w:szCs w:val="16"/>
              </w:rPr>
              <w:t>администрации</w:t>
            </w:r>
            <w:proofErr w:type="gramEnd"/>
            <w:r w:rsidRPr="002725AF">
              <w:rPr>
                <w:rFonts w:ascii="Times New Roman" w:hAnsi="Times New Roman" w:cs="Times New Roman"/>
                <w:sz w:val="16"/>
                <w:szCs w:val="16"/>
              </w:rPr>
              <w:t xml:space="preserve"> ЗАТО г. Североморск</w:t>
            </w: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;</w:t>
            </w:r>
          </w:p>
          <w:p w:rsidR="002521E2" w:rsidRPr="002725AF" w:rsidRDefault="002521E2" w:rsidP="006C343A">
            <w:pPr>
              <w:pStyle w:val="ConsPlusNormal"/>
              <w:spacing w:line="254" w:lineRule="auto"/>
              <w:ind w:firstLine="80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proofErr w:type="gramStart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Администрация</w:t>
            </w:r>
            <w:proofErr w:type="gramEnd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ЗАТО г. Североморск</w:t>
            </w:r>
          </w:p>
        </w:tc>
      </w:tr>
      <w:tr w:rsidR="00813CEC" w:rsidRPr="002725AF" w:rsidTr="002725AF">
        <w:trPr>
          <w:trHeight w:val="73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6C343A">
            <w:pPr>
              <w:pStyle w:val="ConsPlusNormal"/>
              <w:spacing w:line="254" w:lineRule="auto"/>
              <w:ind w:firstLine="80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2.2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Обеспечение постоянного мониторинга оперативной обстановки на территории и в окружении объектов критической инфраструктуры с </w:t>
            </w: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lastRenderedPageBreak/>
              <w:t>целью своевременного вскрытия возможных террористических угроз и принятия профилактических мер реагирования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lastRenderedPageBreak/>
              <w:t>постоянно</w:t>
            </w:r>
          </w:p>
        </w:tc>
        <w:tc>
          <w:tcPr>
            <w:tcW w:w="38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  <w:t>Финансирование не требуется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По мере необходимости, </w:t>
            </w:r>
          </w:p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Да -1,</w:t>
            </w:r>
          </w:p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Нет – 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855E4F">
            <w:pPr>
              <w:pStyle w:val="ConsPlusNormal"/>
              <w:spacing w:line="254" w:lineRule="auto"/>
              <w:ind w:firstLine="77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855E4F">
            <w:pPr>
              <w:pStyle w:val="ConsPlusNormal"/>
              <w:spacing w:line="254" w:lineRule="auto"/>
              <w:ind w:firstLine="77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855E4F">
            <w:pPr>
              <w:pStyle w:val="ConsPlusNormal"/>
              <w:spacing w:line="254" w:lineRule="auto"/>
              <w:ind w:firstLine="77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6C343A">
            <w:pPr>
              <w:pStyle w:val="ConsPlusNormal"/>
              <w:spacing w:line="254" w:lineRule="auto"/>
              <w:ind w:firstLine="80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МО МВД России </w:t>
            </w:r>
            <w:proofErr w:type="gramStart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по</w:t>
            </w:r>
            <w:proofErr w:type="gramEnd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ЗАТО г. Североморск и </w:t>
            </w:r>
            <w:proofErr w:type="spellStart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г.Островной</w:t>
            </w:r>
            <w:proofErr w:type="spellEnd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;</w:t>
            </w:r>
          </w:p>
          <w:p w:rsidR="002521E2" w:rsidRPr="002725AF" w:rsidRDefault="002521E2" w:rsidP="006C343A">
            <w:pPr>
              <w:pStyle w:val="ConsPlusNormal"/>
              <w:spacing w:line="254" w:lineRule="auto"/>
              <w:ind w:firstLine="80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proofErr w:type="gramStart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Администрация</w:t>
            </w:r>
            <w:proofErr w:type="gramEnd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ЗАТО г. Североморск</w:t>
            </w:r>
          </w:p>
        </w:tc>
      </w:tr>
      <w:tr w:rsidR="00813CEC" w:rsidRPr="002725AF" w:rsidTr="002725A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6C343A">
            <w:pPr>
              <w:pStyle w:val="ConsPlusNormal"/>
              <w:spacing w:line="254" w:lineRule="auto"/>
              <w:ind w:firstLine="80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2.3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Проведение межведомственных мероприятий антитеррористической направленности.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постоянно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МБ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По мере необходимости, </w:t>
            </w:r>
          </w:p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Да -1,</w:t>
            </w:r>
          </w:p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Нет – 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855E4F">
            <w:pPr>
              <w:pStyle w:val="ConsPlusNormal"/>
              <w:spacing w:line="254" w:lineRule="auto"/>
              <w:ind w:firstLine="77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855E4F">
            <w:pPr>
              <w:pStyle w:val="ConsPlusNormal"/>
              <w:spacing w:line="254" w:lineRule="auto"/>
              <w:ind w:firstLine="77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855E4F">
            <w:pPr>
              <w:pStyle w:val="ConsPlusNormal"/>
              <w:spacing w:line="254" w:lineRule="auto"/>
              <w:ind w:firstLine="77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6C343A">
            <w:pPr>
              <w:pStyle w:val="ConsPlusNormal"/>
              <w:spacing w:line="254" w:lineRule="auto"/>
              <w:ind w:firstLine="80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proofErr w:type="gramStart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Администрация</w:t>
            </w:r>
            <w:proofErr w:type="gramEnd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ЗАТО г. Североморск</w:t>
            </w:r>
          </w:p>
        </w:tc>
      </w:tr>
      <w:tr w:rsidR="00813CEC" w:rsidRPr="002725AF" w:rsidTr="002725A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6C343A">
            <w:pPr>
              <w:pStyle w:val="ConsPlusNormal"/>
              <w:spacing w:line="254" w:lineRule="auto"/>
              <w:ind w:firstLine="80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2.3.1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Принятие незамедлительных мер в отношении транспортных средств, припаркованных вблизи мест массового пребывания граждан (культурно- зрелищные учреждения, больницы, школы, детские дошкольные учреждения, жилой сектор), вызывающих подозрение.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постоянно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МБ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По мере необходимости, </w:t>
            </w:r>
          </w:p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Да -1,</w:t>
            </w:r>
          </w:p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Нет – 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6C343A">
            <w:pPr>
              <w:pStyle w:val="ConsPlusNormal"/>
              <w:spacing w:line="254" w:lineRule="auto"/>
              <w:ind w:firstLine="80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6C343A">
            <w:pPr>
              <w:pStyle w:val="ConsPlusNormal"/>
              <w:spacing w:line="254" w:lineRule="auto"/>
              <w:ind w:firstLine="80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6C343A">
            <w:pPr>
              <w:pStyle w:val="ConsPlusNormal"/>
              <w:spacing w:line="254" w:lineRule="auto"/>
              <w:ind w:firstLine="80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6C343A">
            <w:pPr>
              <w:pStyle w:val="ConsPlusNormal"/>
              <w:spacing w:line="254" w:lineRule="auto"/>
              <w:ind w:firstLine="80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Управление образования </w:t>
            </w:r>
            <w:proofErr w:type="gramStart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Администрации</w:t>
            </w:r>
            <w:proofErr w:type="gramEnd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ЗАТО г.Североморск; </w:t>
            </w:r>
          </w:p>
          <w:p w:rsidR="002521E2" w:rsidRPr="002725AF" w:rsidRDefault="002521E2" w:rsidP="006C343A">
            <w:pPr>
              <w:pStyle w:val="ConsPlusNormal"/>
              <w:spacing w:line="254" w:lineRule="auto"/>
              <w:ind w:firstLine="80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культуры спорта, молодежной политики и международных связей </w:t>
            </w:r>
            <w:proofErr w:type="gramStart"/>
            <w:r w:rsidRPr="002725AF">
              <w:rPr>
                <w:rFonts w:ascii="Times New Roman" w:hAnsi="Times New Roman" w:cs="Times New Roman"/>
                <w:sz w:val="16"/>
                <w:szCs w:val="16"/>
              </w:rPr>
              <w:t>администрации</w:t>
            </w:r>
            <w:proofErr w:type="gramEnd"/>
            <w:r w:rsidRPr="002725AF">
              <w:rPr>
                <w:rFonts w:ascii="Times New Roman" w:hAnsi="Times New Roman" w:cs="Times New Roman"/>
                <w:sz w:val="16"/>
                <w:szCs w:val="16"/>
              </w:rPr>
              <w:t xml:space="preserve"> ЗАТО г. Североморск</w:t>
            </w: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;</w:t>
            </w:r>
          </w:p>
          <w:p w:rsidR="002521E2" w:rsidRPr="002725AF" w:rsidRDefault="002521E2" w:rsidP="006C343A">
            <w:pPr>
              <w:pStyle w:val="ConsPlusNormal"/>
              <w:spacing w:line="254" w:lineRule="auto"/>
              <w:ind w:firstLine="80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proofErr w:type="gramStart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Администрация</w:t>
            </w:r>
            <w:proofErr w:type="gramEnd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ЗАТО г. Североморск</w:t>
            </w:r>
          </w:p>
        </w:tc>
      </w:tr>
      <w:tr w:rsidR="00813CEC" w:rsidRPr="002725AF" w:rsidTr="002725A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6C343A">
            <w:pPr>
              <w:pStyle w:val="ConsPlusNormal"/>
              <w:spacing w:line="254" w:lineRule="auto"/>
              <w:ind w:firstLine="80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2.3.1.1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Информирование правоохранительных органов о транспортных средствах, припаркованных вблизи мест массового пребывания граждан (культурно-зрелищные учреждения, больницы, школы, детские дошкольные учреждения, жилой сектор), вызывающих подозрение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постоянно</w:t>
            </w:r>
          </w:p>
        </w:tc>
        <w:tc>
          <w:tcPr>
            <w:tcW w:w="38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  <w:t>Финансирование не требуется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По мере необходимости, </w:t>
            </w:r>
          </w:p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Да -1,</w:t>
            </w:r>
          </w:p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Нет – 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6C343A">
            <w:pPr>
              <w:pStyle w:val="ConsPlusNormal"/>
              <w:spacing w:line="254" w:lineRule="auto"/>
              <w:ind w:firstLine="80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6C343A">
            <w:pPr>
              <w:pStyle w:val="ConsPlusNormal"/>
              <w:spacing w:line="254" w:lineRule="auto"/>
              <w:ind w:firstLine="80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6C343A">
            <w:pPr>
              <w:pStyle w:val="ConsPlusNormal"/>
              <w:spacing w:line="254" w:lineRule="auto"/>
              <w:ind w:firstLine="80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6C343A">
            <w:pPr>
              <w:pStyle w:val="ConsPlusNormal"/>
              <w:spacing w:line="254" w:lineRule="auto"/>
              <w:ind w:firstLine="80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Управление образования </w:t>
            </w:r>
            <w:proofErr w:type="gramStart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Администрации</w:t>
            </w:r>
            <w:proofErr w:type="gramEnd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ЗАТО г.Североморск; </w:t>
            </w:r>
          </w:p>
          <w:p w:rsidR="002521E2" w:rsidRPr="002725AF" w:rsidRDefault="002521E2" w:rsidP="006C343A">
            <w:pPr>
              <w:pStyle w:val="ConsPlusNormal"/>
              <w:spacing w:line="254" w:lineRule="auto"/>
              <w:ind w:firstLine="80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культуры спорта, молодежной политики и международных связей </w:t>
            </w:r>
            <w:proofErr w:type="gramStart"/>
            <w:r w:rsidRPr="002725AF">
              <w:rPr>
                <w:rFonts w:ascii="Times New Roman" w:hAnsi="Times New Roman" w:cs="Times New Roman"/>
                <w:sz w:val="16"/>
                <w:szCs w:val="16"/>
              </w:rPr>
              <w:t>администрации</w:t>
            </w:r>
            <w:proofErr w:type="gramEnd"/>
            <w:r w:rsidRPr="002725AF">
              <w:rPr>
                <w:rFonts w:ascii="Times New Roman" w:hAnsi="Times New Roman" w:cs="Times New Roman"/>
                <w:sz w:val="16"/>
                <w:szCs w:val="16"/>
              </w:rPr>
              <w:t xml:space="preserve"> ЗАТО г. Североморск</w:t>
            </w: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;</w:t>
            </w:r>
          </w:p>
          <w:p w:rsidR="002521E2" w:rsidRPr="002725AF" w:rsidRDefault="002521E2" w:rsidP="006C343A">
            <w:pPr>
              <w:pStyle w:val="ConsPlusNormal"/>
              <w:spacing w:line="254" w:lineRule="auto"/>
              <w:ind w:firstLine="80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proofErr w:type="gramStart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Администрация</w:t>
            </w:r>
            <w:proofErr w:type="gramEnd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ЗАТО г. Североморск</w:t>
            </w:r>
          </w:p>
        </w:tc>
      </w:tr>
      <w:tr w:rsidR="00813CEC" w:rsidRPr="002725AF" w:rsidTr="002725A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6C343A">
            <w:pPr>
              <w:pStyle w:val="ConsPlusNormal"/>
              <w:spacing w:line="254" w:lineRule="auto"/>
              <w:ind w:firstLine="80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2.3.1.2.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Default"/>
              <w:ind w:firstLine="1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725AF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Проведение мероприятий по эвакуации транспортных средств, создающих потенциальную террористическую угрозу, или их останков с места совершения террористического акта 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постоянно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МБ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По мере необходимости, </w:t>
            </w:r>
          </w:p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Да -1,</w:t>
            </w:r>
          </w:p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Нет – 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855E4F">
            <w:pPr>
              <w:pStyle w:val="ConsPlusNormal"/>
              <w:spacing w:line="254" w:lineRule="auto"/>
              <w:ind w:firstLine="77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855E4F">
            <w:pPr>
              <w:pStyle w:val="ConsPlusNormal"/>
              <w:spacing w:line="254" w:lineRule="auto"/>
              <w:ind w:firstLine="77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855E4F">
            <w:pPr>
              <w:pStyle w:val="ConsPlusNormal"/>
              <w:spacing w:line="254" w:lineRule="auto"/>
              <w:ind w:firstLine="77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813CEC">
            <w:pPr>
              <w:pStyle w:val="Defaul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725AF">
              <w:rPr>
                <w:rFonts w:ascii="Times New Roman" w:hAnsi="Times New Roman" w:cs="Times New Roman"/>
                <w:sz w:val="16"/>
                <w:szCs w:val="16"/>
              </w:rPr>
              <w:t>Администрация</w:t>
            </w:r>
            <w:proofErr w:type="gramEnd"/>
            <w:r w:rsidRPr="002725AF">
              <w:rPr>
                <w:rFonts w:ascii="Times New Roman" w:hAnsi="Times New Roman" w:cs="Times New Roman"/>
                <w:sz w:val="16"/>
                <w:szCs w:val="16"/>
              </w:rPr>
              <w:t xml:space="preserve"> ЗАТО г. Североморск </w:t>
            </w:r>
          </w:p>
        </w:tc>
      </w:tr>
      <w:tr w:rsidR="00813CEC" w:rsidRPr="002725AF" w:rsidTr="002725A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6C343A">
            <w:pPr>
              <w:pStyle w:val="ConsPlusNormal"/>
              <w:spacing w:line="254" w:lineRule="auto"/>
              <w:ind w:firstLine="80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2.4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Осуществление взаимодействия с общественными, религиозными и молодежными организациями с целью недопущения экстремистских действий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постоянно</w:t>
            </w:r>
          </w:p>
        </w:tc>
        <w:tc>
          <w:tcPr>
            <w:tcW w:w="38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  <w:t>Финансирование не требуется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По мере необходимости, </w:t>
            </w:r>
          </w:p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Да -1,</w:t>
            </w:r>
          </w:p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Нет – 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855E4F">
            <w:pPr>
              <w:pStyle w:val="ConsPlusNormal"/>
              <w:spacing w:line="254" w:lineRule="auto"/>
              <w:ind w:firstLine="77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855E4F">
            <w:pPr>
              <w:pStyle w:val="ConsPlusNormal"/>
              <w:spacing w:line="254" w:lineRule="auto"/>
              <w:ind w:firstLine="77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855E4F">
            <w:pPr>
              <w:pStyle w:val="ConsPlusNormal"/>
              <w:spacing w:line="254" w:lineRule="auto"/>
              <w:ind w:firstLine="77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DF6E40">
            <w:pPr>
              <w:pStyle w:val="ConsPlusNormal"/>
              <w:spacing w:line="254" w:lineRule="auto"/>
              <w:ind w:firstLine="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МО МВД России </w:t>
            </w:r>
            <w:proofErr w:type="gramStart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по</w:t>
            </w:r>
            <w:proofErr w:type="gramEnd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ЗАТО г. Североморск и </w:t>
            </w:r>
            <w:proofErr w:type="spellStart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г.Островной</w:t>
            </w:r>
            <w:proofErr w:type="spellEnd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;</w:t>
            </w:r>
          </w:p>
          <w:p w:rsidR="002521E2" w:rsidRPr="002725AF" w:rsidRDefault="002521E2" w:rsidP="00DF6E40">
            <w:pPr>
              <w:pStyle w:val="ConsPlusNormal"/>
              <w:spacing w:line="254" w:lineRule="auto"/>
              <w:ind w:firstLine="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Управление образования </w:t>
            </w:r>
            <w:proofErr w:type="gramStart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Администрации</w:t>
            </w:r>
            <w:proofErr w:type="gramEnd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ЗАТО г.Североморск;</w:t>
            </w:r>
          </w:p>
          <w:p w:rsidR="002521E2" w:rsidRPr="002725AF" w:rsidRDefault="002521E2" w:rsidP="00DF6E40">
            <w:pPr>
              <w:pStyle w:val="ConsPlusNormal"/>
              <w:spacing w:line="254" w:lineRule="auto"/>
              <w:ind w:firstLine="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культуры спорта, молодежной политики и международных связей </w:t>
            </w:r>
            <w:proofErr w:type="gramStart"/>
            <w:r w:rsidRPr="002725AF">
              <w:rPr>
                <w:rFonts w:ascii="Times New Roman" w:hAnsi="Times New Roman" w:cs="Times New Roman"/>
                <w:sz w:val="16"/>
                <w:szCs w:val="16"/>
              </w:rPr>
              <w:t>администрации</w:t>
            </w:r>
            <w:proofErr w:type="gramEnd"/>
            <w:r w:rsidRPr="002725AF">
              <w:rPr>
                <w:rFonts w:ascii="Times New Roman" w:hAnsi="Times New Roman" w:cs="Times New Roman"/>
                <w:sz w:val="16"/>
                <w:szCs w:val="16"/>
              </w:rPr>
              <w:t xml:space="preserve"> ЗАТО г. Североморск</w:t>
            </w: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;</w:t>
            </w:r>
          </w:p>
          <w:p w:rsidR="002521E2" w:rsidRPr="002725AF" w:rsidRDefault="002521E2" w:rsidP="00DF6E40">
            <w:pPr>
              <w:pStyle w:val="ConsPlusNormal"/>
              <w:spacing w:line="254" w:lineRule="auto"/>
              <w:ind w:firstLine="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proofErr w:type="gramStart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Администрация</w:t>
            </w:r>
            <w:proofErr w:type="gramEnd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ЗАТО г. Североморск</w:t>
            </w:r>
          </w:p>
        </w:tc>
      </w:tr>
      <w:tr w:rsidR="00813CEC" w:rsidRPr="002725AF" w:rsidTr="002725A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E2" w:rsidRPr="002725AF" w:rsidRDefault="002521E2" w:rsidP="00813CEC">
            <w:pPr>
              <w:pStyle w:val="ConsPlusNormal"/>
              <w:spacing w:line="254" w:lineRule="auto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jc w:val="both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Итого по задаче 2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МБ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E2" w:rsidRPr="002725AF" w:rsidRDefault="002521E2" w:rsidP="00813CEC">
            <w:pPr>
              <w:pStyle w:val="ConsPlusNormal"/>
              <w:spacing w:line="254" w:lineRule="auto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E2" w:rsidRPr="002725AF" w:rsidRDefault="002521E2" w:rsidP="00813CEC">
            <w:pPr>
              <w:pStyle w:val="ConsPlusNormal"/>
              <w:spacing w:line="254" w:lineRule="auto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E2" w:rsidRPr="002725AF" w:rsidRDefault="002521E2" w:rsidP="00813CEC">
            <w:pPr>
              <w:pStyle w:val="ConsPlusNormal"/>
              <w:spacing w:line="254" w:lineRule="auto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E2" w:rsidRPr="002725AF" w:rsidRDefault="002521E2" w:rsidP="00813CEC">
            <w:pPr>
              <w:pStyle w:val="ConsPlusNormal"/>
              <w:spacing w:line="254" w:lineRule="auto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</w:tr>
      <w:tr w:rsidR="002521E2" w:rsidRPr="002725AF" w:rsidTr="002725AF">
        <w:trPr>
          <w:trHeight w:val="313"/>
        </w:trPr>
        <w:tc>
          <w:tcPr>
            <w:tcW w:w="1573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Задача 3. </w:t>
            </w:r>
            <w:r w:rsidRPr="002725AF"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  <w:t xml:space="preserve">Информирование </w:t>
            </w:r>
            <w:proofErr w:type="gramStart"/>
            <w:r w:rsidRPr="002725AF"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  <w:t>населения</w:t>
            </w:r>
            <w:proofErr w:type="gramEnd"/>
            <w:r w:rsidRPr="002725AF"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  <w:t xml:space="preserve"> ЗАТО г. Североморск по вопросам противодействия терроризма и экстремизма</w:t>
            </w:r>
          </w:p>
        </w:tc>
      </w:tr>
      <w:tr w:rsidR="00813CEC" w:rsidRPr="002725AF" w:rsidTr="002725A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6C343A">
            <w:pPr>
              <w:pStyle w:val="ConsPlusNormal"/>
              <w:spacing w:line="254" w:lineRule="auto"/>
              <w:ind w:firstLine="0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spacing w:line="254" w:lineRule="auto"/>
              <w:ind w:firstLine="13"/>
              <w:rPr>
                <w:sz w:val="16"/>
                <w:szCs w:val="16"/>
              </w:rPr>
            </w:pPr>
            <w:r w:rsidRPr="002725AF">
              <w:rPr>
                <w:sz w:val="16"/>
                <w:szCs w:val="16"/>
              </w:rPr>
              <w:t>Основное мероприятие 3. Информационно-пропагандистское сопровождение антитеррористической деятельности и информационное противодействие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постоянно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МБ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90,0</w:t>
            </w:r>
          </w:p>
        </w:tc>
        <w:tc>
          <w:tcPr>
            <w:tcW w:w="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90,00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Доля </w:t>
            </w:r>
            <w:proofErr w:type="gramStart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жителей</w:t>
            </w:r>
            <w:proofErr w:type="gramEnd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ЗАТО г. Североморск, охваченных мероприятиями информационного характера, %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855E4F">
            <w:pPr>
              <w:pStyle w:val="ConsPlusNormal"/>
              <w:spacing w:line="254" w:lineRule="auto"/>
              <w:ind w:firstLine="77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855E4F">
            <w:pPr>
              <w:spacing w:line="254" w:lineRule="auto"/>
              <w:ind w:firstLine="77"/>
              <w:rPr>
                <w:sz w:val="16"/>
                <w:szCs w:val="16"/>
              </w:rPr>
            </w:pPr>
            <w:r w:rsidRPr="002725AF">
              <w:rPr>
                <w:sz w:val="16"/>
                <w:szCs w:val="16"/>
              </w:rPr>
              <w:t>100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E2" w:rsidRPr="002725AF" w:rsidRDefault="002521E2" w:rsidP="00855E4F">
            <w:pPr>
              <w:spacing w:line="254" w:lineRule="auto"/>
              <w:ind w:firstLine="77"/>
              <w:rPr>
                <w:sz w:val="16"/>
                <w:szCs w:val="16"/>
              </w:rPr>
            </w:pPr>
            <w:r w:rsidRPr="002725AF">
              <w:rPr>
                <w:sz w:val="16"/>
                <w:szCs w:val="16"/>
              </w:rPr>
              <w:t>100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DF6E40">
            <w:pPr>
              <w:pStyle w:val="ConsPlusNormal"/>
              <w:spacing w:line="254" w:lineRule="auto"/>
              <w:ind w:firstLine="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Антитеррористическая </w:t>
            </w:r>
            <w:proofErr w:type="gramStart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комиссия</w:t>
            </w:r>
            <w:proofErr w:type="gramEnd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ЗАТО г. Североморск;</w:t>
            </w:r>
          </w:p>
          <w:p w:rsidR="002521E2" w:rsidRPr="002725AF" w:rsidRDefault="002521E2" w:rsidP="00DF6E40">
            <w:pPr>
              <w:pStyle w:val="ConsPlusNormal"/>
              <w:spacing w:line="254" w:lineRule="auto"/>
              <w:ind w:firstLine="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МО МВД России </w:t>
            </w:r>
            <w:proofErr w:type="gramStart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по</w:t>
            </w:r>
            <w:proofErr w:type="gramEnd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ЗАТО г. Североморск и </w:t>
            </w:r>
            <w:proofErr w:type="spellStart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г.Островной</w:t>
            </w:r>
            <w:proofErr w:type="spellEnd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;</w:t>
            </w:r>
          </w:p>
          <w:p w:rsidR="002521E2" w:rsidRPr="002725AF" w:rsidRDefault="002521E2" w:rsidP="00DF6E40">
            <w:pPr>
              <w:pStyle w:val="ConsPlusNormal"/>
              <w:spacing w:line="254" w:lineRule="auto"/>
              <w:ind w:firstLine="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Отдел в г. Североморске УФСБ России по МО;</w:t>
            </w:r>
          </w:p>
          <w:p w:rsidR="002521E2" w:rsidRPr="002725AF" w:rsidRDefault="002521E2" w:rsidP="00DF6E40">
            <w:pPr>
              <w:pStyle w:val="ConsPlusNormal"/>
              <w:spacing w:line="254" w:lineRule="auto"/>
              <w:ind w:firstLine="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Управление образования </w:t>
            </w:r>
            <w:proofErr w:type="gramStart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Администрации</w:t>
            </w:r>
            <w:proofErr w:type="gramEnd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ЗАТО г.Североморск;</w:t>
            </w:r>
          </w:p>
          <w:p w:rsidR="002521E2" w:rsidRPr="002725AF" w:rsidRDefault="002521E2" w:rsidP="00DF6E40">
            <w:pPr>
              <w:pStyle w:val="ConsPlusNormal"/>
              <w:spacing w:line="254" w:lineRule="auto"/>
              <w:ind w:firstLine="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Отдел молодежи, физической культуры и спорта </w:t>
            </w:r>
            <w:proofErr w:type="gramStart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администрации</w:t>
            </w:r>
            <w:proofErr w:type="gramEnd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ЗАТО г. Североморск;</w:t>
            </w:r>
          </w:p>
          <w:p w:rsidR="002521E2" w:rsidRPr="002725AF" w:rsidRDefault="002521E2" w:rsidP="00DF6E40">
            <w:pPr>
              <w:pStyle w:val="ConsPlusNormal"/>
              <w:spacing w:line="254" w:lineRule="auto"/>
              <w:ind w:firstLine="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культуры спорта, молодежной политики и международных связей </w:t>
            </w:r>
            <w:proofErr w:type="gramStart"/>
            <w:r w:rsidRPr="002725AF">
              <w:rPr>
                <w:rFonts w:ascii="Times New Roman" w:hAnsi="Times New Roman" w:cs="Times New Roman"/>
                <w:sz w:val="16"/>
                <w:szCs w:val="16"/>
              </w:rPr>
              <w:t>администрации</w:t>
            </w:r>
            <w:proofErr w:type="gramEnd"/>
            <w:r w:rsidRPr="002725AF">
              <w:rPr>
                <w:rFonts w:ascii="Times New Roman" w:hAnsi="Times New Roman" w:cs="Times New Roman"/>
                <w:sz w:val="16"/>
                <w:szCs w:val="16"/>
              </w:rPr>
              <w:t xml:space="preserve"> ЗАТО г. Североморск</w:t>
            </w: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;</w:t>
            </w:r>
          </w:p>
          <w:p w:rsidR="002521E2" w:rsidRPr="002725AF" w:rsidRDefault="002521E2" w:rsidP="00DF6E40">
            <w:pPr>
              <w:pStyle w:val="ConsPlusNormal"/>
              <w:spacing w:line="254" w:lineRule="auto"/>
              <w:ind w:firstLine="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Комитет по развитию городского хозяйства </w:t>
            </w:r>
            <w:proofErr w:type="gramStart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Администрации</w:t>
            </w:r>
            <w:proofErr w:type="gramEnd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ЗАТО г. Североморск;</w:t>
            </w:r>
          </w:p>
          <w:p w:rsidR="002521E2" w:rsidRPr="002725AF" w:rsidRDefault="002521E2" w:rsidP="00DF6E40">
            <w:pPr>
              <w:pStyle w:val="ConsPlusNormal"/>
              <w:spacing w:line="254" w:lineRule="auto"/>
              <w:ind w:firstLine="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proofErr w:type="gramStart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Администрация</w:t>
            </w:r>
            <w:proofErr w:type="gramEnd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ЗАТО г. Североморск</w:t>
            </w:r>
          </w:p>
        </w:tc>
      </w:tr>
      <w:tr w:rsidR="00813CEC" w:rsidRPr="002725AF" w:rsidTr="002725A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6C343A">
            <w:pPr>
              <w:pStyle w:val="ConsPlusNormal"/>
              <w:spacing w:line="254" w:lineRule="auto"/>
              <w:ind w:firstLine="0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3.1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spacing w:line="254" w:lineRule="auto"/>
              <w:ind w:firstLine="13"/>
              <w:rPr>
                <w:sz w:val="16"/>
                <w:szCs w:val="16"/>
              </w:rPr>
            </w:pPr>
            <w:r w:rsidRPr="002725AF">
              <w:rPr>
                <w:sz w:val="16"/>
                <w:szCs w:val="16"/>
              </w:rPr>
              <w:t>Организация информирования населения о действиях при угрозе совершения террористических актов в местах массового пребывания людей.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постоянно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МБ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Доля </w:t>
            </w:r>
            <w:proofErr w:type="gramStart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жителей</w:t>
            </w:r>
            <w:proofErr w:type="gramEnd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ЗАТО г. Североморск, охваченных мероприятиями, %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855E4F">
            <w:pPr>
              <w:pStyle w:val="ConsPlusNormal"/>
              <w:spacing w:line="254" w:lineRule="auto"/>
              <w:ind w:firstLine="77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855E4F">
            <w:pPr>
              <w:spacing w:line="254" w:lineRule="auto"/>
              <w:ind w:firstLine="77"/>
              <w:rPr>
                <w:sz w:val="16"/>
                <w:szCs w:val="16"/>
              </w:rPr>
            </w:pPr>
            <w:r w:rsidRPr="002725AF">
              <w:rPr>
                <w:sz w:val="16"/>
                <w:szCs w:val="16"/>
              </w:rPr>
              <w:t>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E2" w:rsidRPr="002725AF" w:rsidRDefault="002521E2" w:rsidP="00855E4F">
            <w:pPr>
              <w:spacing w:line="254" w:lineRule="auto"/>
              <w:ind w:firstLine="77"/>
              <w:rPr>
                <w:sz w:val="16"/>
                <w:szCs w:val="16"/>
              </w:rPr>
            </w:pPr>
            <w:r w:rsidRPr="002725AF">
              <w:rPr>
                <w:sz w:val="16"/>
                <w:szCs w:val="16"/>
              </w:rPr>
              <w:t>0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DF6E40">
            <w:pPr>
              <w:pStyle w:val="ConsPlusNormal"/>
              <w:spacing w:line="254" w:lineRule="auto"/>
              <w:ind w:firstLine="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Антитеррористическая </w:t>
            </w:r>
            <w:proofErr w:type="gramStart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комиссия</w:t>
            </w:r>
            <w:proofErr w:type="gramEnd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ЗАТО г. Североморск;</w:t>
            </w:r>
          </w:p>
          <w:p w:rsidR="002521E2" w:rsidRPr="002725AF" w:rsidRDefault="002521E2" w:rsidP="00DF6E40">
            <w:pPr>
              <w:pStyle w:val="ConsPlusNormal"/>
              <w:spacing w:line="254" w:lineRule="auto"/>
              <w:ind w:firstLine="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Управление образования </w:t>
            </w:r>
            <w:proofErr w:type="gramStart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Администрации</w:t>
            </w:r>
            <w:proofErr w:type="gramEnd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ЗАТО г.Североморск;</w:t>
            </w:r>
          </w:p>
          <w:p w:rsidR="002521E2" w:rsidRPr="002725AF" w:rsidRDefault="002521E2" w:rsidP="00DF6E40">
            <w:pPr>
              <w:pStyle w:val="ConsPlusNormal"/>
              <w:spacing w:line="254" w:lineRule="auto"/>
              <w:ind w:firstLine="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культуры спорта, молодежной политики и международных связей администрации ЗАТО г. </w:t>
            </w:r>
            <w:proofErr w:type="gramStart"/>
            <w:r w:rsidRPr="002725AF">
              <w:rPr>
                <w:rFonts w:ascii="Times New Roman" w:hAnsi="Times New Roman" w:cs="Times New Roman"/>
                <w:sz w:val="16"/>
                <w:szCs w:val="16"/>
              </w:rPr>
              <w:t>Североморск ;</w:t>
            </w:r>
            <w:proofErr w:type="gramEnd"/>
            <w:r w:rsidRPr="002725A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Комитет по развитию городского хозяйства Администрации ЗАТО г. Североморск;</w:t>
            </w:r>
          </w:p>
          <w:p w:rsidR="002521E2" w:rsidRPr="002725AF" w:rsidRDefault="002521E2" w:rsidP="00DF6E40">
            <w:pPr>
              <w:pStyle w:val="ConsPlusNormal"/>
              <w:spacing w:line="254" w:lineRule="auto"/>
              <w:ind w:firstLine="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proofErr w:type="gramStart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Администрация</w:t>
            </w:r>
            <w:proofErr w:type="gramEnd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ЗАТО г. Североморск</w:t>
            </w:r>
          </w:p>
        </w:tc>
      </w:tr>
      <w:tr w:rsidR="00813CEC" w:rsidRPr="002725AF" w:rsidTr="002725A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6C343A">
            <w:pPr>
              <w:pStyle w:val="ConsPlusNormal"/>
              <w:spacing w:line="254" w:lineRule="auto"/>
              <w:ind w:firstLine="80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3.1.1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spacing w:line="254" w:lineRule="auto"/>
              <w:ind w:firstLine="13"/>
              <w:rPr>
                <w:sz w:val="16"/>
                <w:szCs w:val="16"/>
              </w:rPr>
            </w:pPr>
            <w:r w:rsidRPr="002725AF">
              <w:rPr>
                <w:sz w:val="16"/>
                <w:szCs w:val="16"/>
              </w:rPr>
              <w:t xml:space="preserve">Установка информационных стендов в местах массового пребывания людей (1 и </w:t>
            </w:r>
            <w:proofErr w:type="gramStart"/>
            <w:r w:rsidRPr="002725AF">
              <w:rPr>
                <w:sz w:val="16"/>
                <w:szCs w:val="16"/>
              </w:rPr>
              <w:t>2  категории</w:t>
            </w:r>
            <w:proofErr w:type="gramEnd"/>
            <w:r w:rsidRPr="002725AF">
              <w:rPr>
                <w:sz w:val="16"/>
                <w:szCs w:val="16"/>
              </w:rPr>
              <w:t>)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МБ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Количество мест для оборудования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855E4F">
            <w:pPr>
              <w:pStyle w:val="ConsPlusNormal"/>
              <w:spacing w:line="254" w:lineRule="auto"/>
              <w:ind w:firstLine="77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855E4F">
            <w:pPr>
              <w:spacing w:line="254" w:lineRule="auto"/>
              <w:ind w:firstLine="77"/>
              <w:rPr>
                <w:sz w:val="16"/>
                <w:szCs w:val="16"/>
              </w:rPr>
            </w:pPr>
            <w:r w:rsidRPr="002725AF">
              <w:rPr>
                <w:sz w:val="16"/>
                <w:szCs w:val="16"/>
              </w:rPr>
              <w:t>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E2" w:rsidRPr="002725AF" w:rsidRDefault="002521E2" w:rsidP="00855E4F">
            <w:pPr>
              <w:spacing w:line="254" w:lineRule="auto"/>
              <w:ind w:firstLine="77"/>
              <w:rPr>
                <w:sz w:val="16"/>
                <w:szCs w:val="16"/>
              </w:rPr>
            </w:pPr>
            <w:r w:rsidRPr="002725AF">
              <w:rPr>
                <w:sz w:val="16"/>
                <w:szCs w:val="16"/>
              </w:rPr>
              <w:t>0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DF6E40">
            <w:pPr>
              <w:pStyle w:val="ConsPlusNormal"/>
              <w:spacing w:line="254" w:lineRule="auto"/>
              <w:ind w:firstLine="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proofErr w:type="gramStart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Администрация</w:t>
            </w:r>
            <w:proofErr w:type="gramEnd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ЗАТО г. Североморск</w:t>
            </w:r>
          </w:p>
        </w:tc>
      </w:tr>
      <w:tr w:rsidR="00813CEC" w:rsidRPr="002725AF" w:rsidTr="002725A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6C343A">
            <w:pPr>
              <w:pStyle w:val="ConsPlusNormal"/>
              <w:spacing w:line="254" w:lineRule="auto"/>
              <w:ind w:firstLine="80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3.2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spacing w:line="254" w:lineRule="auto"/>
              <w:ind w:firstLine="13"/>
              <w:rPr>
                <w:sz w:val="16"/>
                <w:szCs w:val="16"/>
              </w:rPr>
            </w:pPr>
            <w:r w:rsidRPr="002725AF">
              <w:rPr>
                <w:sz w:val="16"/>
                <w:szCs w:val="16"/>
              </w:rPr>
              <w:t>Проведение информационно-пропагандистских мероприятий, разъяснительной работы среди населения, направленных на повышение бдительности граждан и готовности к действиям в случае террористических угроз и чрезвычайных ситуаций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постоянно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МБ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90,0</w:t>
            </w:r>
          </w:p>
        </w:tc>
        <w:tc>
          <w:tcPr>
            <w:tcW w:w="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90,00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Доля </w:t>
            </w:r>
            <w:proofErr w:type="gramStart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жителей</w:t>
            </w:r>
            <w:proofErr w:type="gramEnd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ЗАТО г. Североморск, охваченных мероприятиями, %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855E4F">
            <w:pPr>
              <w:pStyle w:val="ConsPlusNormal"/>
              <w:spacing w:line="254" w:lineRule="auto"/>
              <w:ind w:firstLine="77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855E4F">
            <w:pPr>
              <w:spacing w:line="254" w:lineRule="auto"/>
              <w:ind w:firstLine="77"/>
              <w:rPr>
                <w:sz w:val="16"/>
                <w:szCs w:val="16"/>
              </w:rPr>
            </w:pPr>
            <w:r w:rsidRPr="002725AF">
              <w:rPr>
                <w:sz w:val="16"/>
                <w:szCs w:val="16"/>
              </w:rPr>
              <w:t>100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E2" w:rsidRPr="002725AF" w:rsidRDefault="002521E2" w:rsidP="00855E4F">
            <w:pPr>
              <w:spacing w:line="254" w:lineRule="auto"/>
              <w:ind w:firstLine="77"/>
              <w:rPr>
                <w:sz w:val="16"/>
                <w:szCs w:val="16"/>
              </w:rPr>
            </w:pPr>
            <w:r w:rsidRPr="002725AF">
              <w:rPr>
                <w:sz w:val="16"/>
                <w:szCs w:val="16"/>
              </w:rPr>
              <w:t>100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E2" w:rsidRPr="002725AF" w:rsidRDefault="002521E2" w:rsidP="00DF6E40">
            <w:pPr>
              <w:pStyle w:val="ConsPlusNormal"/>
              <w:spacing w:line="254" w:lineRule="auto"/>
              <w:ind w:firstLine="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МО МВД России</w:t>
            </w:r>
          </w:p>
          <w:p w:rsidR="002521E2" w:rsidRPr="002725AF" w:rsidRDefault="002521E2" w:rsidP="00DF6E40">
            <w:pPr>
              <w:pStyle w:val="ConsPlusNormal"/>
              <w:spacing w:line="254" w:lineRule="auto"/>
              <w:ind w:firstLine="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proofErr w:type="gramStart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по</w:t>
            </w:r>
            <w:proofErr w:type="gramEnd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ЗАТО г. Североморск и </w:t>
            </w:r>
            <w:proofErr w:type="spellStart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г.Островной</w:t>
            </w:r>
            <w:proofErr w:type="spellEnd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;</w:t>
            </w:r>
          </w:p>
          <w:p w:rsidR="002521E2" w:rsidRPr="002725AF" w:rsidRDefault="002521E2" w:rsidP="00DF6E40">
            <w:pPr>
              <w:pStyle w:val="ConsPlusNormal"/>
              <w:spacing w:line="254" w:lineRule="auto"/>
              <w:ind w:firstLine="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2521E2" w:rsidRPr="002725AF" w:rsidRDefault="002521E2" w:rsidP="00DF6E40">
            <w:pPr>
              <w:pStyle w:val="ConsPlusNormal"/>
              <w:spacing w:line="254" w:lineRule="auto"/>
              <w:ind w:firstLine="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proofErr w:type="gramStart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Администрация</w:t>
            </w:r>
            <w:proofErr w:type="gramEnd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ЗАТО г. Североморск</w:t>
            </w:r>
          </w:p>
        </w:tc>
      </w:tr>
      <w:tr w:rsidR="00813CEC" w:rsidRPr="002725AF" w:rsidTr="002725A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6C343A">
            <w:pPr>
              <w:pStyle w:val="ConsPlusNormal"/>
              <w:spacing w:line="254" w:lineRule="auto"/>
              <w:ind w:firstLine="80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lastRenderedPageBreak/>
              <w:t>3.2.1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spacing w:line="254" w:lineRule="auto"/>
              <w:ind w:firstLine="13"/>
              <w:rPr>
                <w:sz w:val="16"/>
                <w:szCs w:val="16"/>
              </w:rPr>
            </w:pPr>
            <w:r w:rsidRPr="002725AF">
              <w:rPr>
                <w:sz w:val="16"/>
                <w:szCs w:val="16"/>
              </w:rPr>
              <w:t>Изготовление памяток, буклетов, брошюр антитеррористической направленности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МБ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Количество комплектов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855E4F">
            <w:pPr>
              <w:pStyle w:val="ConsPlusNormal"/>
              <w:spacing w:line="254" w:lineRule="auto"/>
              <w:ind w:firstLine="77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855E4F">
            <w:pPr>
              <w:spacing w:line="254" w:lineRule="auto"/>
              <w:ind w:firstLine="77"/>
              <w:rPr>
                <w:sz w:val="16"/>
                <w:szCs w:val="16"/>
              </w:rPr>
            </w:pPr>
            <w:r w:rsidRPr="002725AF">
              <w:rPr>
                <w:sz w:val="16"/>
                <w:szCs w:val="16"/>
              </w:rPr>
              <w:t>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E2" w:rsidRPr="002725AF" w:rsidRDefault="002521E2" w:rsidP="00855E4F">
            <w:pPr>
              <w:spacing w:line="254" w:lineRule="auto"/>
              <w:ind w:firstLine="77"/>
              <w:rPr>
                <w:sz w:val="16"/>
                <w:szCs w:val="16"/>
              </w:rPr>
            </w:pPr>
            <w:r w:rsidRPr="002725AF">
              <w:rPr>
                <w:sz w:val="16"/>
                <w:szCs w:val="16"/>
              </w:rPr>
              <w:t>0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DF6E40">
            <w:pPr>
              <w:pStyle w:val="ConsPlusNormal"/>
              <w:spacing w:line="254" w:lineRule="auto"/>
              <w:ind w:firstLine="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proofErr w:type="gramStart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Администрация</w:t>
            </w:r>
            <w:proofErr w:type="gramEnd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ЗАТО г. Североморск</w:t>
            </w:r>
          </w:p>
        </w:tc>
      </w:tr>
      <w:tr w:rsidR="00813CEC" w:rsidRPr="002725AF" w:rsidTr="002725A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6C343A">
            <w:pPr>
              <w:pStyle w:val="ConsPlusNormal"/>
              <w:spacing w:line="254" w:lineRule="auto"/>
              <w:ind w:firstLine="80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3.3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spacing w:line="254" w:lineRule="auto"/>
              <w:ind w:firstLine="13"/>
              <w:rPr>
                <w:sz w:val="16"/>
                <w:szCs w:val="16"/>
              </w:rPr>
            </w:pPr>
            <w:r w:rsidRPr="002725AF">
              <w:rPr>
                <w:sz w:val="16"/>
                <w:szCs w:val="16"/>
              </w:rPr>
              <w:t xml:space="preserve">Организация информационно-пропагандистское сопровождение основных мероприятий </w:t>
            </w:r>
            <w:proofErr w:type="gramStart"/>
            <w:r w:rsidRPr="002725AF">
              <w:rPr>
                <w:sz w:val="16"/>
                <w:szCs w:val="16"/>
              </w:rPr>
              <w:t>АТК</w:t>
            </w:r>
            <w:proofErr w:type="gramEnd"/>
            <w:r w:rsidRPr="002725AF">
              <w:rPr>
                <w:sz w:val="16"/>
                <w:szCs w:val="16"/>
              </w:rPr>
              <w:t xml:space="preserve"> ЗАТО г. Североморск в средствах массовой информации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постоянно</w:t>
            </w:r>
          </w:p>
        </w:tc>
        <w:tc>
          <w:tcPr>
            <w:tcW w:w="38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  <w:t>Финансирование не требуется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По мере необходимости, </w:t>
            </w:r>
          </w:p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Да -1,</w:t>
            </w:r>
          </w:p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Нет – 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855E4F">
            <w:pPr>
              <w:pStyle w:val="ConsPlusNormal"/>
              <w:spacing w:line="254" w:lineRule="auto"/>
              <w:ind w:firstLine="77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855E4F">
            <w:pPr>
              <w:pStyle w:val="ConsPlusNormal"/>
              <w:spacing w:line="254" w:lineRule="auto"/>
              <w:ind w:firstLine="77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E2" w:rsidRPr="002725AF" w:rsidRDefault="002521E2" w:rsidP="00855E4F">
            <w:pPr>
              <w:pStyle w:val="ConsPlusNormal"/>
              <w:spacing w:line="254" w:lineRule="auto"/>
              <w:ind w:firstLine="77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DF6E40">
            <w:pPr>
              <w:spacing w:line="254" w:lineRule="auto"/>
              <w:ind w:firstLine="3"/>
              <w:rPr>
                <w:sz w:val="16"/>
                <w:szCs w:val="16"/>
              </w:rPr>
            </w:pPr>
            <w:r w:rsidRPr="002725AF">
              <w:rPr>
                <w:sz w:val="16"/>
                <w:szCs w:val="16"/>
              </w:rPr>
              <w:t xml:space="preserve">Антитеррористическая </w:t>
            </w:r>
            <w:proofErr w:type="gramStart"/>
            <w:r w:rsidRPr="002725AF">
              <w:rPr>
                <w:sz w:val="16"/>
                <w:szCs w:val="16"/>
              </w:rPr>
              <w:t>комиссия</w:t>
            </w:r>
            <w:proofErr w:type="gramEnd"/>
            <w:r w:rsidRPr="002725AF">
              <w:rPr>
                <w:sz w:val="16"/>
                <w:szCs w:val="16"/>
              </w:rPr>
              <w:t xml:space="preserve"> ЗАТО г. Североморск</w:t>
            </w:r>
          </w:p>
        </w:tc>
      </w:tr>
      <w:tr w:rsidR="00813CEC" w:rsidRPr="002725AF" w:rsidTr="002725A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6C343A">
            <w:pPr>
              <w:pStyle w:val="ConsPlusNormal"/>
              <w:spacing w:line="254" w:lineRule="auto"/>
              <w:ind w:firstLine="80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3.4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1E2" w:rsidRPr="002725AF" w:rsidRDefault="002521E2" w:rsidP="002521E2">
            <w:pPr>
              <w:spacing w:line="254" w:lineRule="auto"/>
              <w:ind w:firstLine="13"/>
              <w:rPr>
                <w:sz w:val="16"/>
                <w:szCs w:val="16"/>
              </w:rPr>
            </w:pPr>
            <w:r w:rsidRPr="002725AF">
              <w:rPr>
                <w:sz w:val="16"/>
                <w:szCs w:val="16"/>
              </w:rPr>
              <w:t xml:space="preserve">Размещение информационных сообщений и материалов антитеррористического характера на официальном сайте </w:t>
            </w:r>
            <w:proofErr w:type="gramStart"/>
            <w:r w:rsidRPr="002725AF">
              <w:rPr>
                <w:sz w:val="16"/>
                <w:szCs w:val="16"/>
              </w:rPr>
              <w:t>Администрации</w:t>
            </w:r>
            <w:proofErr w:type="gramEnd"/>
            <w:r w:rsidRPr="002725AF">
              <w:rPr>
                <w:sz w:val="16"/>
                <w:szCs w:val="16"/>
              </w:rPr>
              <w:t xml:space="preserve"> ЗАТО г. Североморск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постоянно</w:t>
            </w:r>
          </w:p>
        </w:tc>
        <w:tc>
          <w:tcPr>
            <w:tcW w:w="38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  <w:t>Финансирование не требуется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По мере необходимости, </w:t>
            </w:r>
          </w:p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Да -1,</w:t>
            </w:r>
          </w:p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Нет – 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855E4F">
            <w:pPr>
              <w:pStyle w:val="ConsPlusNormal"/>
              <w:spacing w:line="254" w:lineRule="auto"/>
              <w:ind w:firstLine="77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855E4F">
            <w:pPr>
              <w:pStyle w:val="ConsPlusNormal"/>
              <w:spacing w:line="254" w:lineRule="auto"/>
              <w:ind w:firstLine="77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E2" w:rsidRPr="002725AF" w:rsidRDefault="002521E2" w:rsidP="00855E4F">
            <w:pPr>
              <w:pStyle w:val="ConsPlusNormal"/>
              <w:spacing w:line="254" w:lineRule="auto"/>
              <w:ind w:firstLine="77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DF6E40">
            <w:pPr>
              <w:spacing w:line="254" w:lineRule="auto"/>
              <w:ind w:firstLine="3"/>
              <w:rPr>
                <w:sz w:val="16"/>
                <w:szCs w:val="16"/>
              </w:rPr>
            </w:pPr>
            <w:r w:rsidRPr="002725AF">
              <w:rPr>
                <w:sz w:val="16"/>
                <w:szCs w:val="16"/>
              </w:rPr>
              <w:t xml:space="preserve">Антитеррористическая </w:t>
            </w:r>
            <w:proofErr w:type="gramStart"/>
            <w:r w:rsidRPr="002725AF">
              <w:rPr>
                <w:sz w:val="16"/>
                <w:szCs w:val="16"/>
              </w:rPr>
              <w:t>комиссия</w:t>
            </w:r>
            <w:proofErr w:type="gramEnd"/>
            <w:r w:rsidRPr="002725AF">
              <w:rPr>
                <w:sz w:val="16"/>
                <w:szCs w:val="16"/>
              </w:rPr>
              <w:t xml:space="preserve"> ЗАТО г. Североморск</w:t>
            </w:r>
          </w:p>
        </w:tc>
      </w:tr>
      <w:tr w:rsidR="00813CEC" w:rsidRPr="002725AF" w:rsidTr="002725A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6C343A">
            <w:pPr>
              <w:pStyle w:val="ConsPlusNormal"/>
              <w:spacing w:line="254" w:lineRule="auto"/>
              <w:ind w:firstLine="80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3.5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1E2" w:rsidRPr="002725AF" w:rsidRDefault="002521E2" w:rsidP="002521E2">
            <w:pPr>
              <w:spacing w:line="254" w:lineRule="auto"/>
              <w:ind w:firstLine="13"/>
              <w:rPr>
                <w:sz w:val="16"/>
                <w:szCs w:val="16"/>
              </w:rPr>
            </w:pPr>
            <w:r w:rsidRPr="002725AF">
              <w:rPr>
                <w:sz w:val="16"/>
                <w:szCs w:val="16"/>
              </w:rPr>
              <w:t>Проведение профилактических бесед с учащимися о действиях при угрозе возникновения террористического акта с приглашением правоохранительных органов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постоянно</w:t>
            </w:r>
          </w:p>
        </w:tc>
        <w:tc>
          <w:tcPr>
            <w:tcW w:w="38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  <w:t>Финансирование не требуется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По мере необходимости, </w:t>
            </w:r>
          </w:p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Да -1,</w:t>
            </w:r>
          </w:p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Нет – 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855E4F">
            <w:pPr>
              <w:pStyle w:val="ConsPlusNormal"/>
              <w:spacing w:line="254" w:lineRule="auto"/>
              <w:ind w:firstLine="77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855E4F">
            <w:pPr>
              <w:pStyle w:val="ConsPlusNormal"/>
              <w:spacing w:line="254" w:lineRule="auto"/>
              <w:ind w:firstLine="77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E2" w:rsidRPr="002725AF" w:rsidRDefault="002521E2" w:rsidP="00855E4F">
            <w:pPr>
              <w:pStyle w:val="ConsPlusNormal"/>
              <w:spacing w:line="254" w:lineRule="auto"/>
              <w:ind w:firstLine="77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DF6E40">
            <w:pPr>
              <w:pStyle w:val="ConsPlusNormal"/>
              <w:spacing w:line="254" w:lineRule="auto"/>
              <w:ind w:firstLine="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МО МВД России </w:t>
            </w:r>
            <w:proofErr w:type="gramStart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по</w:t>
            </w:r>
            <w:proofErr w:type="gramEnd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ЗАТО г. Североморск и г. Островной;</w:t>
            </w:r>
          </w:p>
          <w:p w:rsidR="002521E2" w:rsidRPr="002725AF" w:rsidRDefault="002521E2" w:rsidP="00DF6E40">
            <w:pPr>
              <w:pStyle w:val="ConsPlusNormal"/>
              <w:spacing w:line="254" w:lineRule="auto"/>
              <w:ind w:firstLine="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Отдел в г. Североморске УФСБ России по МО;</w:t>
            </w:r>
          </w:p>
          <w:p w:rsidR="002521E2" w:rsidRPr="002725AF" w:rsidRDefault="002521E2" w:rsidP="00DF6E40">
            <w:pPr>
              <w:pStyle w:val="ConsPlusNormal"/>
              <w:spacing w:line="254" w:lineRule="auto"/>
              <w:ind w:firstLine="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Управление образования </w:t>
            </w:r>
            <w:proofErr w:type="gramStart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Администрации</w:t>
            </w:r>
            <w:proofErr w:type="gramEnd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ЗАТО г.Североморск;</w:t>
            </w:r>
          </w:p>
          <w:p w:rsidR="002521E2" w:rsidRPr="002725AF" w:rsidRDefault="002521E2" w:rsidP="00DF6E40">
            <w:pPr>
              <w:pStyle w:val="ConsPlusNormal"/>
              <w:spacing w:line="254" w:lineRule="auto"/>
              <w:ind w:firstLine="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культуры спорта, молодежной политики и международных связей </w:t>
            </w:r>
            <w:proofErr w:type="gramStart"/>
            <w:r w:rsidRPr="002725AF">
              <w:rPr>
                <w:rFonts w:ascii="Times New Roman" w:hAnsi="Times New Roman" w:cs="Times New Roman"/>
                <w:sz w:val="16"/>
                <w:szCs w:val="16"/>
              </w:rPr>
              <w:t>администрации</w:t>
            </w:r>
            <w:proofErr w:type="gramEnd"/>
            <w:r w:rsidRPr="002725AF">
              <w:rPr>
                <w:rFonts w:ascii="Times New Roman" w:hAnsi="Times New Roman" w:cs="Times New Roman"/>
                <w:sz w:val="16"/>
                <w:szCs w:val="16"/>
              </w:rPr>
              <w:t xml:space="preserve"> ЗАТО г. Североморск</w:t>
            </w: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;</w:t>
            </w:r>
          </w:p>
          <w:p w:rsidR="002521E2" w:rsidRPr="002725AF" w:rsidRDefault="002521E2" w:rsidP="00DF6E40">
            <w:pPr>
              <w:pStyle w:val="ConsPlusNormal"/>
              <w:spacing w:line="254" w:lineRule="auto"/>
              <w:ind w:firstLine="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proofErr w:type="gramStart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Администрация</w:t>
            </w:r>
            <w:proofErr w:type="gramEnd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ЗАТО г. Североморск</w:t>
            </w:r>
          </w:p>
        </w:tc>
      </w:tr>
      <w:tr w:rsidR="00813CEC" w:rsidRPr="002725AF" w:rsidTr="002725A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6C343A">
            <w:pPr>
              <w:pStyle w:val="ConsPlusNormal"/>
              <w:spacing w:line="254" w:lineRule="auto"/>
              <w:ind w:firstLine="80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3.6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1E2" w:rsidRPr="002725AF" w:rsidRDefault="002521E2" w:rsidP="002521E2">
            <w:pPr>
              <w:spacing w:line="254" w:lineRule="auto"/>
              <w:ind w:firstLine="13"/>
              <w:rPr>
                <w:sz w:val="16"/>
                <w:szCs w:val="16"/>
              </w:rPr>
            </w:pPr>
            <w:r w:rsidRPr="002725AF">
              <w:rPr>
                <w:sz w:val="16"/>
                <w:szCs w:val="16"/>
              </w:rPr>
              <w:t>Усиление взаимодействия с представителями религиозных конфессий для противодействия возникновению движений и организаций экстремистской направленности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постоянно</w:t>
            </w:r>
          </w:p>
        </w:tc>
        <w:tc>
          <w:tcPr>
            <w:tcW w:w="38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  <w:t>Финансирование не требуется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По мере необходимости, </w:t>
            </w:r>
          </w:p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Да -1,</w:t>
            </w:r>
          </w:p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Нет – 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855E4F">
            <w:pPr>
              <w:pStyle w:val="ConsPlusNormal"/>
              <w:spacing w:line="254" w:lineRule="auto"/>
              <w:ind w:firstLine="77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855E4F">
            <w:pPr>
              <w:pStyle w:val="ConsPlusNormal"/>
              <w:spacing w:line="254" w:lineRule="auto"/>
              <w:ind w:firstLine="77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E2" w:rsidRPr="002725AF" w:rsidRDefault="002521E2" w:rsidP="00855E4F">
            <w:pPr>
              <w:pStyle w:val="ConsPlusNormal"/>
              <w:spacing w:line="254" w:lineRule="auto"/>
              <w:ind w:firstLine="77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DF6E40">
            <w:pPr>
              <w:pStyle w:val="ConsPlusNormal"/>
              <w:spacing w:line="254" w:lineRule="auto"/>
              <w:ind w:firstLine="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Антитеррористическая </w:t>
            </w:r>
            <w:proofErr w:type="gramStart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комиссия</w:t>
            </w:r>
            <w:proofErr w:type="gramEnd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ЗАТО г. Североморск;</w:t>
            </w:r>
          </w:p>
          <w:p w:rsidR="002521E2" w:rsidRPr="002725AF" w:rsidRDefault="002521E2" w:rsidP="00DF6E40">
            <w:pPr>
              <w:pStyle w:val="ConsPlusNormal"/>
              <w:spacing w:line="254" w:lineRule="auto"/>
              <w:ind w:firstLine="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культуры спорта, молодежной политики и международных связей </w:t>
            </w:r>
            <w:proofErr w:type="gramStart"/>
            <w:r w:rsidRPr="002725AF">
              <w:rPr>
                <w:rFonts w:ascii="Times New Roman" w:hAnsi="Times New Roman" w:cs="Times New Roman"/>
                <w:sz w:val="16"/>
                <w:szCs w:val="16"/>
              </w:rPr>
              <w:t>администрации</w:t>
            </w:r>
            <w:proofErr w:type="gramEnd"/>
            <w:r w:rsidRPr="002725AF">
              <w:rPr>
                <w:rFonts w:ascii="Times New Roman" w:hAnsi="Times New Roman" w:cs="Times New Roman"/>
                <w:sz w:val="16"/>
                <w:szCs w:val="16"/>
              </w:rPr>
              <w:t xml:space="preserve"> ЗАТО г. Североморск</w:t>
            </w: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;</w:t>
            </w:r>
          </w:p>
          <w:p w:rsidR="002521E2" w:rsidRPr="002725AF" w:rsidRDefault="002521E2" w:rsidP="00DF6E40">
            <w:pPr>
              <w:pStyle w:val="ConsPlusNormal"/>
              <w:spacing w:line="254" w:lineRule="auto"/>
              <w:ind w:firstLine="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proofErr w:type="gramStart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Администрация</w:t>
            </w:r>
            <w:proofErr w:type="gramEnd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ЗАТО г. Североморск</w:t>
            </w:r>
          </w:p>
        </w:tc>
      </w:tr>
      <w:tr w:rsidR="00813CEC" w:rsidRPr="002725AF" w:rsidTr="002725AF">
        <w:trPr>
          <w:trHeight w:val="137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6C343A">
            <w:pPr>
              <w:pStyle w:val="ConsPlusNormal"/>
              <w:spacing w:line="254" w:lineRule="auto"/>
              <w:ind w:firstLine="80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3.7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1E2" w:rsidRPr="002725AF" w:rsidRDefault="002521E2" w:rsidP="002521E2">
            <w:pPr>
              <w:spacing w:line="254" w:lineRule="auto"/>
              <w:ind w:firstLine="13"/>
              <w:rPr>
                <w:sz w:val="16"/>
                <w:szCs w:val="16"/>
              </w:rPr>
            </w:pPr>
            <w:r w:rsidRPr="002725AF">
              <w:rPr>
                <w:sz w:val="16"/>
                <w:szCs w:val="16"/>
              </w:rPr>
              <w:t>Рассмотрение вопросов наличия государственной регистрации местных религиозных организаций, полномочия их руководителей, правоустанавливающих документов на культовые сооружения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постоянно</w:t>
            </w:r>
          </w:p>
        </w:tc>
        <w:tc>
          <w:tcPr>
            <w:tcW w:w="38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  <w:t>Финансирование не требуется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По мере необходимости, </w:t>
            </w:r>
          </w:p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Да -1,</w:t>
            </w:r>
          </w:p>
          <w:p w:rsidR="002521E2" w:rsidRPr="002725AF" w:rsidRDefault="002521E2" w:rsidP="002521E2">
            <w:pPr>
              <w:pStyle w:val="ConsPlusNormal"/>
              <w:spacing w:line="254" w:lineRule="auto"/>
              <w:ind w:firstLine="1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Нет – 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855E4F">
            <w:pPr>
              <w:pStyle w:val="ConsPlusNormal"/>
              <w:spacing w:line="254" w:lineRule="auto"/>
              <w:ind w:firstLine="77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855E4F">
            <w:pPr>
              <w:pStyle w:val="ConsPlusNormal"/>
              <w:spacing w:line="254" w:lineRule="auto"/>
              <w:ind w:firstLine="77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E2" w:rsidRPr="002725AF" w:rsidRDefault="002521E2" w:rsidP="00855E4F">
            <w:pPr>
              <w:pStyle w:val="ConsPlusNormal"/>
              <w:spacing w:line="254" w:lineRule="auto"/>
              <w:ind w:firstLine="77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DF6E40">
            <w:pPr>
              <w:pStyle w:val="ConsPlusNormal"/>
              <w:spacing w:line="254" w:lineRule="auto"/>
              <w:ind w:firstLine="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Антитеррористическая </w:t>
            </w:r>
            <w:proofErr w:type="gramStart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комиссия</w:t>
            </w:r>
            <w:proofErr w:type="gramEnd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ЗАТО г. Североморск;</w:t>
            </w:r>
          </w:p>
          <w:p w:rsidR="002521E2" w:rsidRPr="002725AF" w:rsidRDefault="002521E2" w:rsidP="00DF6E40">
            <w:pPr>
              <w:pStyle w:val="ConsPlusNormal"/>
              <w:spacing w:line="254" w:lineRule="auto"/>
              <w:ind w:firstLine="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культуры спорта, молодежной политики и международных связей </w:t>
            </w:r>
            <w:proofErr w:type="gramStart"/>
            <w:r w:rsidRPr="002725AF">
              <w:rPr>
                <w:rFonts w:ascii="Times New Roman" w:hAnsi="Times New Roman" w:cs="Times New Roman"/>
                <w:sz w:val="16"/>
                <w:szCs w:val="16"/>
              </w:rPr>
              <w:t>администрации</w:t>
            </w:r>
            <w:proofErr w:type="gramEnd"/>
            <w:r w:rsidRPr="002725AF">
              <w:rPr>
                <w:rFonts w:ascii="Times New Roman" w:hAnsi="Times New Roman" w:cs="Times New Roman"/>
                <w:sz w:val="16"/>
                <w:szCs w:val="16"/>
              </w:rPr>
              <w:t xml:space="preserve"> ЗАТО г. Североморск</w:t>
            </w:r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;</w:t>
            </w:r>
          </w:p>
          <w:p w:rsidR="002521E2" w:rsidRPr="002725AF" w:rsidRDefault="002521E2" w:rsidP="00DF6E40">
            <w:pPr>
              <w:pStyle w:val="ConsPlusNormal"/>
              <w:spacing w:line="254" w:lineRule="auto"/>
              <w:ind w:firstLine="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proofErr w:type="gramStart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Администрация</w:t>
            </w:r>
            <w:proofErr w:type="gramEnd"/>
            <w:r w:rsidRPr="002725A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ЗАТО г. Североморск</w:t>
            </w:r>
          </w:p>
        </w:tc>
      </w:tr>
      <w:tr w:rsidR="00813CEC" w:rsidRPr="002725AF" w:rsidTr="002725AF">
        <w:trPr>
          <w:trHeight w:val="3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813CEC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tabs>
                <w:tab w:val="left" w:pos="250"/>
              </w:tabs>
              <w:spacing w:line="254" w:lineRule="auto"/>
              <w:ind w:left="13" w:right="-346" w:firstLine="13"/>
              <w:jc w:val="both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Итого по задаче 3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tabs>
                <w:tab w:val="left" w:pos="250"/>
              </w:tabs>
              <w:spacing w:line="254" w:lineRule="auto"/>
              <w:ind w:left="13" w:right="-346" w:firstLine="13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 xml:space="preserve">Всего: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tabs>
                <w:tab w:val="left" w:pos="250"/>
                <w:tab w:val="left" w:pos="448"/>
              </w:tabs>
              <w:spacing w:line="254" w:lineRule="auto"/>
              <w:ind w:left="13" w:right="-346" w:firstLine="13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МБ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E2" w:rsidRPr="002725AF" w:rsidRDefault="002521E2" w:rsidP="002521E2">
            <w:pPr>
              <w:pStyle w:val="ConsPlusNormal"/>
              <w:tabs>
                <w:tab w:val="left" w:pos="250"/>
              </w:tabs>
              <w:spacing w:line="254" w:lineRule="auto"/>
              <w:ind w:left="13" w:right="-346" w:firstLine="13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90,00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E2" w:rsidRPr="002725AF" w:rsidRDefault="002521E2" w:rsidP="002521E2">
            <w:pPr>
              <w:pStyle w:val="ConsPlusNormal"/>
              <w:tabs>
                <w:tab w:val="left" w:pos="250"/>
              </w:tabs>
              <w:spacing w:line="254" w:lineRule="auto"/>
              <w:ind w:left="13" w:right="-346" w:firstLine="13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90,00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E2" w:rsidRPr="002725AF" w:rsidRDefault="002521E2" w:rsidP="002521E2">
            <w:pPr>
              <w:pStyle w:val="ConsPlusNormal"/>
              <w:tabs>
                <w:tab w:val="left" w:pos="250"/>
              </w:tabs>
              <w:spacing w:line="254" w:lineRule="auto"/>
              <w:ind w:left="13" w:right="-346" w:firstLine="13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 w:rsidRPr="002725AF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2521E2">
            <w:pPr>
              <w:pStyle w:val="ConsPlusNormal"/>
              <w:tabs>
                <w:tab w:val="left" w:pos="250"/>
              </w:tabs>
              <w:spacing w:line="254" w:lineRule="auto"/>
              <w:ind w:left="13" w:right="-346" w:firstLine="13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855E4F">
            <w:pPr>
              <w:pStyle w:val="ConsPlusNormal"/>
              <w:spacing w:line="254" w:lineRule="auto"/>
              <w:ind w:firstLine="219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855E4F">
            <w:pPr>
              <w:pStyle w:val="ConsPlusNormal"/>
              <w:spacing w:line="254" w:lineRule="auto"/>
              <w:ind w:firstLine="219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E2" w:rsidRPr="002725AF" w:rsidRDefault="002521E2" w:rsidP="00855E4F">
            <w:pPr>
              <w:pStyle w:val="ConsPlusNormal"/>
              <w:spacing w:line="254" w:lineRule="auto"/>
              <w:ind w:firstLine="219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1E2" w:rsidRPr="002725AF" w:rsidRDefault="002521E2" w:rsidP="00813CEC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2521E2" w:rsidRPr="002725AF" w:rsidTr="002725AF">
        <w:trPr>
          <w:trHeight w:val="495"/>
        </w:trPr>
        <w:tc>
          <w:tcPr>
            <w:tcW w:w="15735" w:type="dxa"/>
            <w:gridSpan w:val="17"/>
          </w:tcPr>
          <w:p w:rsidR="002521E2" w:rsidRPr="002725AF" w:rsidRDefault="002521E2" w:rsidP="002521E2">
            <w:pPr>
              <w:pStyle w:val="ConsPlusNormal"/>
              <w:ind w:firstLine="13"/>
              <w:rPr>
                <w:rFonts w:ascii="Times New Roman" w:hAnsi="Times New Roman" w:cs="Times New Roman"/>
                <w:sz w:val="16"/>
                <w:szCs w:val="16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</w:rPr>
              <w:t xml:space="preserve">Задача 4. Укрепление межнационального и межконфессионального согласия, поддержка и развитие языков и культуры народов Российской Федерации, проживающих на </w:t>
            </w:r>
            <w:proofErr w:type="gramStart"/>
            <w:r w:rsidRPr="002725AF">
              <w:rPr>
                <w:rFonts w:ascii="Times New Roman" w:hAnsi="Times New Roman" w:cs="Times New Roman"/>
                <w:sz w:val="16"/>
                <w:szCs w:val="16"/>
              </w:rPr>
              <w:t>территории</w:t>
            </w:r>
            <w:proofErr w:type="gramEnd"/>
            <w:r w:rsidRPr="002725AF">
              <w:rPr>
                <w:rFonts w:ascii="Times New Roman" w:hAnsi="Times New Roman" w:cs="Times New Roman"/>
                <w:sz w:val="16"/>
                <w:szCs w:val="16"/>
              </w:rPr>
              <w:t xml:space="preserve"> ЗАТО г. Североморск, реализация прав национальных меньшинств, обеспечение социальной и культурной адаптации мигрантов, профилактика межнациональных (межэтнических) конфликтов в рамках противодействия терроризму и экстремизму</w:t>
            </w:r>
          </w:p>
        </w:tc>
      </w:tr>
      <w:tr w:rsidR="00813CEC" w:rsidRPr="002725AF" w:rsidTr="002725AF">
        <w:trPr>
          <w:trHeight w:val="1483"/>
        </w:trPr>
        <w:tc>
          <w:tcPr>
            <w:tcW w:w="851" w:type="dxa"/>
          </w:tcPr>
          <w:p w:rsidR="002521E2" w:rsidRPr="002725AF" w:rsidRDefault="002521E2" w:rsidP="00813CEC">
            <w:pPr>
              <w:pStyle w:val="ConsPlusNormal"/>
              <w:ind w:left="-137" w:firstLine="137"/>
              <w:rPr>
                <w:rFonts w:ascii="Times New Roman" w:hAnsi="Times New Roman" w:cs="Times New Roman"/>
                <w:sz w:val="16"/>
                <w:szCs w:val="16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</w:rPr>
              <w:t>4.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521E2" w:rsidRPr="002725AF" w:rsidRDefault="002521E2" w:rsidP="002521E2">
            <w:pPr>
              <w:ind w:firstLine="13"/>
              <w:rPr>
                <w:sz w:val="16"/>
                <w:szCs w:val="16"/>
              </w:rPr>
            </w:pPr>
            <w:r w:rsidRPr="002725AF">
              <w:rPr>
                <w:sz w:val="16"/>
                <w:szCs w:val="16"/>
              </w:rPr>
              <w:t xml:space="preserve">Основное мероприятие 4. </w:t>
            </w:r>
            <w:r w:rsidRPr="002725AF">
              <w:rPr>
                <w:rFonts w:eastAsiaTheme="minorEastAsia"/>
                <w:sz w:val="16"/>
                <w:szCs w:val="16"/>
              </w:rPr>
              <w:t xml:space="preserve">Формирование межконфессионального взаимодействия в целях обеспечения гражданского мира и согласия, </w:t>
            </w:r>
            <w:r w:rsidRPr="002725AF">
              <w:rPr>
                <w:sz w:val="16"/>
                <w:szCs w:val="16"/>
              </w:rPr>
              <w:t>содействие активному распространению идеи исторического единства народов Российской Федерации.</w:t>
            </w:r>
          </w:p>
        </w:tc>
        <w:tc>
          <w:tcPr>
            <w:tcW w:w="918" w:type="dxa"/>
          </w:tcPr>
          <w:p w:rsidR="002521E2" w:rsidRPr="002725AF" w:rsidRDefault="002521E2" w:rsidP="002521E2">
            <w:pPr>
              <w:pStyle w:val="ConsPlusNormal"/>
              <w:ind w:firstLine="13"/>
              <w:rPr>
                <w:rFonts w:ascii="Times New Roman" w:hAnsi="Times New Roman" w:cs="Times New Roman"/>
                <w:sz w:val="16"/>
                <w:szCs w:val="16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</w:rPr>
              <w:t>постоянно</w:t>
            </w:r>
          </w:p>
        </w:tc>
        <w:tc>
          <w:tcPr>
            <w:tcW w:w="3827" w:type="dxa"/>
            <w:gridSpan w:val="9"/>
          </w:tcPr>
          <w:p w:rsidR="002521E2" w:rsidRPr="002725AF" w:rsidRDefault="002521E2" w:rsidP="002521E2">
            <w:pPr>
              <w:pStyle w:val="ConsPlusNormal"/>
              <w:ind w:firstLine="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725AF"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  <w:t>Финансирование не требуется</w:t>
            </w:r>
          </w:p>
        </w:tc>
        <w:tc>
          <w:tcPr>
            <w:tcW w:w="1842" w:type="dxa"/>
          </w:tcPr>
          <w:p w:rsidR="002521E2" w:rsidRPr="002725AF" w:rsidRDefault="002521E2" w:rsidP="002521E2">
            <w:pPr>
              <w:pStyle w:val="ConsPlusNormal"/>
              <w:ind w:firstLine="13"/>
              <w:rPr>
                <w:rFonts w:ascii="Times New Roman" w:hAnsi="Times New Roman" w:cs="Times New Roman"/>
                <w:sz w:val="16"/>
                <w:szCs w:val="16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</w:rPr>
              <w:t xml:space="preserve">Увеличение количества посетителей </w:t>
            </w:r>
            <w:r w:rsidRPr="002725AF">
              <w:rPr>
                <w:rFonts w:ascii="Times New Roman" w:hAnsi="Times New Roman" w:cs="Times New Roman"/>
                <w:color w:val="2D2D2D"/>
                <w:spacing w:val="2"/>
                <w:sz w:val="16"/>
                <w:szCs w:val="16"/>
              </w:rPr>
              <w:t>культурно-массовых мероприятий по формированию патриотизма, толерантности, единения</w:t>
            </w:r>
          </w:p>
        </w:tc>
        <w:tc>
          <w:tcPr>
            <w:tcW w:w="848" w:type="dxa"/>
          </w:tcPr>
          <w:p w:rsidR="002521E2" w:rsidRPr="002725AF" w:rsidRDefault="002521E2" w:rsidP="00855E4F">
            <w:pPr>
              <w:pStyle w:val="ConsPlusNormal"/>
              <w:ind w:firstLine="77"/>
              <w:rPr>
                <w:rFonts w:ascii="Times New Roman" w:hAnsi="Times New Roman" w:cs="Times New Roman"/>
                <w:sz w:val="16"/>
                <w:szCs w:val="16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</w:rPr>
              <w:t>91,3</w:t>
            </w:r>
          </w:p>
        </w:tc>
        <w:tc>
          <w:tcPr>
            <w:tcW w:w="851" w:type="dxa"/>
          </w:tcPr>
          <w:p w:rsidR="002521E2" w:rsidRPr="002725AF" w:rsidRDefault="002521E2" w:rsidP="00855E4F">
            <w:pPr>
              <w:pStyle w:val="ConsPlusNormal"/>
              <w:ind w:firstLine="77"/>
              <w:rPr>
                <w:rFonts w:ascii="Times New Roman" w:hAnsi="Times New Roman" w:cs="Times New Roman"/>
                <w:sz w:val="16"/>
                <w:szCs w:val="16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</w:rPr>
              <w:t>91,3</w:t>
            </w:r>
          </w:p>
        </w:tc>
        <w:tc>
          <w:tcPr>
            <w:tcW w:w="906" w:type="dxa"/>
          </w:tcPr>
          <w:p w:rsidR="002521E2" w:rsidRPr="002725AF" w:rsidRDefault="002521E2" w:rsidP="00855E4F">
            <w:pPr>
              <w:pStyle w:val="ConsPlusNormal"/>
              <w:ind w:firstLine="77"/>
              <w:rPr>
                <w:rFonts w:ascii="Times New Roman" w:hAnsi="Times New Roman" w:cs="Times New Roman"/>
                <w:sz w:val="16"/>
                <w:szCs w:val="16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3282" w:type="dxa"/>
          </w:tcPr>
          <w:p w:rsidR="002521E2" w:rsidRPr="002725AF" w:rsidRDefault="002521E2" w:rsidP="00813CEC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культуры спорта, молодежной политики и международных связей </w:t>
            </w:r>
            <w:proofErr w:type="gramStart"/>
            <w:r w:rsidRPr="002725AF">
              <w:rPr>
                <w:rFonts w:ascii="Times New Roman" w:hAnsi="Times New Roman" w:cs="Times New Roman"/>
                <w:sz w:val="16"/>
                <w:szCs w:val="16"/>
              </w:rPr>
              <w:t>администрации</w:t>
            </w:r>
            <w:proofErr w:type="gramEnd"/>
            <w:r w:rsidRPr="002725AF">
              <w:rPr>
                <w:rFonts w:ascii="Times New Roman" w:hAnsi="Times New Roman" w:cs="Times New Roman"/>
                <w:sz w:val="16"/>
                <w:szCs w:val="16"/>
              </w:rPr>
              <w:t xml:space="preserve"> ЗАТО г. Североморск</w:t>
            </w:r>
          </w:p>
        </w:tc>
      </w:tr>
      <w:tr w:rsidR="00813CEC" w:rsidRPr="002725AF" w:rsidTr="002725AF">
        <w:trPr>
          <w:trHeight w:val="744"/>
        </w:trPr>
        <w:tc>
          <w:tcPr>
            <w:tcW w:w="851" w:type="dxa"/>
            <w:vMerge w:val="restart"/>
          </w:tcPr>
          <w:p w:rsidR="002521E2" w:rsidRPr="002725AF" w:rsidRDefault="002521E2" w:rsidP="00813CEC">
            <w:pPr>
              <w:pStyle w:val="ConsPlusNormal"/>
              <w:ind w:left="-137" w:firstLine="137"/>
              <w:rPr>
                <w:rFonts w:ascii="Times New Roman" w:hAnsi="Times New Roman" w:cs="Times New Roman"/>
                <w:sz w:val="16"/>
                <w:szCs w:val="16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</w:rPr>
              <w:t>4.1.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2521E2" w:rsidRPr="002725AF" w:rsidRDefault="002521E2" w:rsidP="002521E2">
            <w:pPr>
              <w:ind w:firstLine="13"/>
              <w:rPr>
                <w:rFonts w:ascii="Bernard MT Condensed" w:hAnsi="Bernard MT Condensed"/>
                <w:b/>
                <w:sz w:val="16"/>
                <w:szCs w:val="16"/>
              </w:rPr>
            </w:pPr>
            <w:r w:rsidRPr="002725AF">
              <w:rPr>
                <w:color w:val="2D2D2D"/>
                <w:spacing w:val="2"/>
                <w:sz w:val="16"/>
                <w:szCs w:val="16"/>
              </w:rPr>
              <w:t>Проведение</w:t>
            </w:r>
            <w:r w:rsidRPr="002725AF">
              <w:rPr>
                <w:rFonts w:ascii="Bernard MT Condensed" w:hAnsi="Bernard MT Condensed"/>
                <w:color w:val="2D2D2D"/>
                <w:spacing w:val="2"/>
                <w:sz w:val="16"/>
                <w:szCs w:val="16"/>
              </w:rPr>
              <w:t xml:space="preserve"> </w:t>
            </w:r>
            <w:r w:rsidRPr="002725AF">
              <w:rPr>
                <w:color w:val="2D2D2D"/>
                <w:spacing w:val="2"/>
                <w:sz w:val="16"/>
                <w:szCs w:val="16"/>
              </w:rPr>
              <w:t>культурно-массовых</w:t>
            </w:r>
            <w:r w:rsidRPr="002725AF">
              <w:rPr>
                <w:rFonts w:ascii="Bernard MT Condensed" w:hAnsi="Bernard MT Condensed"/>
                <w:color w:val="2D2D2D"/>
                <w:spacing w:val="2"/>
                <w:sz w:val="16"/>
                <w:szCs w:val="16"/>
              </w:rPr>
              <w:t xml:space="preserve"> </w:t>
            </w:r>
            <w:r w:rsidRPr="002725AF">
              <w:rPr>
                <w:color w:val="2D2D2D"/>
                <w:spacing w:val="2"/>
                <w:sz w:val="16"/>
                <w:szCs w:val="16"/>
              </w:rPr>
              <w:t>мероприятий</w:t>
            </w:r>
            <w:r w:rsidRPr="002725AF">
              <w:rPr>
                <w:rFonts w:ascii="Bernard MT Condensed" w:hAnsi="Bernard MT Condensed"/>
                <w:color w:val="2D2D2D"/>
                <w:spacing w:val="2"/>
                <w:sz w:val="16"/>
                <w:szCs w:val="16"/>
              </w:rPr>
              <w:t xml:space="preserve">, </w:t>
            </w:r>
            <w:r w:rsidRPr="002725AF">
              <w:rPr>
                <w:color w:val="2D2D2D"/>
                <w:spacing w:val="2"/>
                <w:sz w:val="16"/>
                <w:szCs w:val="16"/>
              </w:rPr>
              <w:t>учреждениями</w:t>
            </w:r>
            <w:r w:rsidRPr="002725AF">
              <w:rPr>
                <w:rFonts w:ascii="Bernard MT Condensed" w:hAnsi="Bernard MT Condensed"/>
                <w:color w:val="2D2D2D"/>
                <w:spacing w:val="2"/>
                <w:sz w:val="16"/>
                <w:szCs w:val="16"/>
              </w:rPr>
              <w:t xml:space="preserve"> </w:t>
            </w:r>
            <w:r w:rsidRPr="002725AF">
              <w:rPr>
                <w:color w:val="2D2D2D"/>
                <w:spacing w:val="2"/>
                <w:sz w:val="16"/>
                <w:szCs w:val="16"/>
              </w:rPr>
              <w:t>культуры</w:t>
            </w:r>
            <w:r w:rsidRPr="002725AF">
              <w:rPr>
                <w:rFonts w:ascii="Bernard MT Condensed" w:hAnsi="Bernard MT Condensed"/>
                <w:color w:val="2D2D2D"/>
                <w:spacing w:val="2"/>
                <w:sz w:val="16"/>
                <w:szCs w:val="16"/>
              </w:rPr>
              <w:t xml:space="preserve"> </w:t>
            </w:r>
            <w:r w:rsidRPr="002725AF">
              <w:rPr>
                <w:color w:val="2D2D2D"/>
                <w:spacing w:val="2"/>
                <w:sz w:val="16"/>
                <w:szCs w:val="16"/>
              </w:rPr>
              <w:t>с</w:t>
            </w:r>
            <w:r w:rsidRPr="002725AF">
              <w:rPr>
                <w:rFonts w:ascii="Bernard MT Condensed" w:hAnsi="Bernard MT Condensed"/>
                <w:color w:val="2D2D2D"/>
                <w:spacing w:val="2"/>
                <w:sz w:val="16"/>
                <w:szCs w:val="16"/>
              </w:rPr>
              <w:t xml:space="preserve"> </w:t>
            </w:r>
            <w:r w:rsidRPr="002725AF">
              <w:rPr>
                <w:color w:val="2D2D2D"/>
                <w:spacing w:val="2"/>
                <w:sz w:val="16"/>
                <w:szCs w:val="16"/>
              </w:rPr>
              <w:t>использованием</w:t>
            </w:r>
            <w:r w:rsidRPr="002725AF">
              <w:rPr>
                <w:rFonts w:ascii="Bernard MT Condensed" w:hAnsi="Bernard MT Condensed"/>
                <w:color w:val="2D2D2D"/>
                <w:spacing w:val="2"/>
                <w:sz w:val="16"/>
                <w:szCs w:val="16"/>
              </w:rPr>
              <w:t xml:space="preserve"> </w:t>
            </w:r>
            <w:r w:rsidRPr="002725AF">
              <w:rPr>
                <w:color w:val="2D2D2D"/>
                <w:spacing w:val="2"/>
                <w:sz w:val="16"/>
                <w:szCs w:val="16"/>
              </w:rPr>
              <w:t>национально</w:t>
            </w:r>
            <w:r w:rsidRPr="002725AF">
              <w:rPr>
                <w:rFonts w:ascii="Bernard MT Condensed" w:hAnsi="Bernard MT Condensed"/>
                <w:color w:val="2D2D2D"/>
                <w:spacing w:val="2"/>
                <w:sz w:val="16"/>
                <w:szCs w:val="16"/>
              </w:rPr>
              <w:t>-</w:t>
            </w:r>
            <w:r w:rsidRPr="002725AF">
              <w:rPr>
                <w:color w:val="2D2D2D"/>
                <w:spacing w:val="2"/>
                <w:sz w:val="16"/>
                <w:szCs w:val="16"/>
              </w:rPr>
              <w:t>культурных</w:t>
            </w:r>
            <w:r w:rsidRPr="002725AF">
              <w:rPr>
                <w:rFonts w:ascii="Bernard MT Condensed" w:hAnsi="Bernard MT Condensed"/>
                <w:color w:val="2D2D2D"/>
                <w:spacing w:val="2"/>
                <w:sz w:val="16"/>
                <w:szCs w:val="16"/>
              </w:rPr>
              <w:t xml:space="preserve"> </w:t>
            </w:r>
            <w:r w:rsidRPr="002725AF">
              <w:rPr>
                <w:color w:val="2D2D2D"/>
                <w:spacing w:val="2"/>
                <w:sz w:val="16"/>
                <w:szCs w:val="16"/>
              </w:rPr>
              <w:t>элементов</w:t>
            </w:r>
          </w:p>
        </w:tc>
        <w:tc>
          <w:tcPr>
            <w:tcW w:w="918" w:type="dxa"/>
            <w:vMerge w:val="restart"/>
          </w:tcPr>
          <w:p w:rsidR="002521E2" w:rsidRPr="002725AF" w:rsidRDefault="002521E2" w:rsidP="002521E2">
            <w:pPr>
              <w:pStyle w:val="ConsPlusNormal"/>
              <w:ind w:firstLine="13"/>
              <w:rPr>
                <w:rFonts w:ascii="Times New Roman" w:hAnsi="Times New Roman" w:cs="Times New Roman"/>
                <w:sz w:val="16"/>
                <w:szCs w:val="16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</w:rPr>
              <w:t>постоянно</w:t>
            </w:r>
          </w:p>
        </w:tc>
        <w:tc>
          <w:tcPr>
            <w:tcW w:w="3827" w:type="dxa"/>
            <w:gridSpan w:val="9"/>
            <w:vMerge w:val="restart"/>
          </w:tcPr>
          <w:p w:rsidR="002521E2" w:rsidRPr="002725AF" w:rsidRDefault="002521E2" w:rsidP="002521E2">
            <w:pPr>
              <w:pStyle w:val="ConsPlusNormal"/>
              <w:ind w:firstLine="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725AF"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  <w:t>Финансирование не требуется</w:t>
            </w:r>
          </w:p>
        </w:tc>
        <w:tc>
          <w:tcPr>
            <w:tcW w:w="1842" w:type="dxa"/>
          </w:tcPr>
          <w:p w:rsidR="002521E2" w:rsidRPr="002725AF" w:rsidRDefault="002521E2" w:rsidP="002521E2">
            <w:pPr>
              <w:pStyle w:val="ConsPlusNormal"/>
              <w:ind w:firstLine="13"/>
              <w:rPr>
                <w:rFonts w:ascii="Times New Roman" w:hAnsi="Times New Roman" w:cs="Times New Roman"/>
                <w:sz w:val="16"/>
                <w:szCs w:val="16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</w:rPr>
              <w:t>Доля от общего количества проводимых культурно-массовых мероприятий</w:t>
            </w:r>
          </w:p>
        </w:tc>
        <w:tc>
          <w:tcPr>
            <w:tcW w:w="848" w:type="dxa"/>
          </w:tcPr>
          <w:p w:rsidR="002521E2" w:rsidRPr="002725AF" w:rsidRDefault="002521E2" w:rsidP="00855E4F">
            <w:pPr>
              <w:pStyle w:val="ConsPlusNormal"/>
              <w:ind w:firstLine="59"/>
              <w:rPr>
                <w:rFonts w:ascii="Times New Roman" w:hAnsi="Times New Roman" w:cs="Times New Roman"/>
                <w:sz w:val="16"/>
                <w:szCs w:val="16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</w:rPr>
              <w:t>Не менее 50%</w:t>
            </w:r>
          </w:p>
        </w:tc>
        <w:tc>
          <w:tcPr>
            <w:tcW w:w="851" w:type="dxa"/>
          </w:tcPr>
          <w:p w:rsidR="002521E2" w:rsidRPr="002725AF" w:rsidRDefault="002521E2" w:rsidP="00855E4F">
            <w:pPr>
              <w:pStyle w:val="ConsPlusNormal"/>
              <w:ind w:firstLine="59"/>
              <w:rPr>
                <w:rFonts w:ascii="Times New Roman" w:hAnsi="Times New Roman" w:cs="Times New Roman"/>
                <w:sz w:val="16"/>
                <w:szCs w:val="16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</w:rPr>
              <w:t>83</w:t>
            </w:r>
          </w:p>
        </w:tc>
        <w:tc>
          <w:tcPr>
            <w:tcW w:w="906" w:type="dxa"/>
          </w:tcPr>
          <w:p w:rsidR="002521E2" w:rsidRPr="002725AF" w:rsidRDefault="00720796" w:rsidP="00855E4F">
            <w:pPr>
              <w:pStyle w:val="ConsPlusNormal"/>
              <w:ind w:firstLine="59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166</w:t>
            </w:r>
          </w:p>
        </w:tc>
        <w:tc>
          <w:tcPr>
            <w:tcW w:w="3282" w:type="dxa"/>
            <w:vMerge w:val="restart"/>
          </w:tcPr>
          <w:p w:rsidR="002521E2" w:rsidRPr="002725AF" w:rsidRDefault="002521E2" w:rsidP="00813CEC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культуры спорта, молодежной политики и международных связей </w:t>
            </w:r>
            <w:proofErr w:type="gramStart"/>
            <w:r w:rsidRPr="002725AF">
              <w:rPr>
                <w:rFonts w:ascii="Times New Roman" w:hAnsi="Times New Roman" w:cs="Times New Roman"/>
                <w:sz w:val="16"/>
                <w:szCs w:val="16"/>
              </w:rPr>
              <w:t>администрации</w:t>
            </w:r>
            <w:proofErr w:type="gramEnd"/>
            <w:r w:rsidRPr="002725AF">
              <w:rPr>
                <w:rFonts w:ascii="Times New Roman" w:hAnsi="Times New Roman" w:cs="Times New Roman"/>
                <w:sz w:val="16"/>
                <w:szCs w:val="16"/>
              </w:rPr>
              <w:t xml:space="preserve"> ЗАТО г. Североморск </w:t>
            </w:r>
          </w:p>
          <w:p w:rsidR="002521E2" w:rsidRPr="002725AF" w:rsidRDefault="002521E2" w:rsidP="00813CEC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13CEC" w:rsidRPr="002725AF" w:rsidTr="002725AF">
        <w:trPr>
          <w:trHeight w:val="2048"/>
        </w:trPr>
        <w:tc>
          <w:tcPr>
            <w:tcW w:w="851" w:type="dxa"/>
            <w:vMerge/>
          </w:tcPr>
          <w:p w:rsidR="002521E2" w:rsidRPr="002725AF" w:rsidRDefault="002521E2" w:rsidP="00813CEC">
            <w:pPr>
              <w:pStyle w:val="ConsPlusNormal"/>
              <w:ind w:left="-137" w:firstLine="137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2521E2" w:rsidRPr="002725AF" w:rsidRDefault="002521E2" w:rsidP="002521E2">
            <w:pPr>
              <w:ind w:firstLine="13"/>
              <w:rPr>
                <w:color w:val="2D2D2D"/>
                <w:spacing w:val="2"/>
                <w:sz w:val="16"/>
                <w:szCs w:val="16"/>
              </w:rPr>
            </w:pPr>
          </w:p>
        </w:tc>
        <w:tc>
          <w:tcPr>
            <w:tcW w:w="918" w:type="dxa"/>
            <w:vMerge/>
          </w:tcPr>
          <w:p w:rsidR="002521E2" w:rsidRPr="002725AF" w:rsidRDefault="002521E2" w:rsidP="002521E2">
            <w:pPr>
              <w:pStyle w:val="ConsPlusNormal"/>
              <w:ind w:firstLine="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7" w:type="dxa"/>
            <w:gridSpan w:val="9"/>
            <w:vMerge/>
          </w:tcPr>
          <w:p w:rsidR="002521E2" w:rsidRPr="002725AF" w:rsidRDefault="002521E2" w:rsidP="002521E2">
            <w:pPr>
              <w:pStyle w:val="ConsPlusNormal"/>
              <w:ind w:firstLine="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2" w:type="dxa"/>
          </w:tcPr>
          <w:p w:rsidR="002521E2" w:rsidRPr="002725AF" w:rsidRDefault="002521E2" w:rsidP="002521E2">
            <w:pPr>
              <w:pStyle w:val="ConsPlusNormal"/>
              <w:ind w:firstLine="13"/>
              <w:rPr>
                <w:rFonts w:ascii="Times New Roman" w:hAnsi="Times New Roman" w:cs="Times New Roman"/>
                <w:spacing w:val="2"/>
                <w:sz w:val="16"/>
                <w:szCs w:val="16"/>
              </w:rPr>
            </w:pPr>
            <w:r w:rsidRPr="002725AF">
              <w:rPr>
                <w:rFonts w:ascii="Times New Roman" w:hAnsi="Times New Roman" w:cs="Times New Roman"/>
                <w:spacing w:val="2"/>
                <w:sz w:val="16"/>
                <w:szCs w:val="16"/>
              </w:rPr>
              <w:t>Доля муниципальных учреждений</w:t>
            </w:r>
            <w:r w:rsidRPr="002725A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2725AF">
              <w:rPr>
                <w:rFonts w:ascii="Times New Roman" w:hAnsi="Times New Roman" w:cs="Times New Roman"/>
                <w:sz w:val="16"/>
                <w:szCs w:val="16"/>
              </w:rPr>
              <w:t>культуры  и</w:t>
            </w:r>
            <w:proofErr w:type="gramEnd"/>
            <w:r w:rsidRPr="002725AF">
              <w:rPr>
                <w:rFonts w:ascii="Times New Roman" w:hAnsi="Times New Roman" w:cs="Times New Roman"/>
                <w:sz w:val="16"/>
                <w:szCs w:val="16"/>
              </w:rPr>
              <w:t xml:space="preserve"> дополнительного  образования</w:t>
            </w:r>
            <w:r w:rsidRPr="002725AF">
              <w:rPr>
                <w:rFonts w:ascii="Times New Roman" w:hAnsi="Times New Roman" w:cs="Times New Roman"/>
                <w:spacing w:val="2"/>
                <w:sz w:val="16"/>
                <w:szCs w:val="16"/>
              </w:rPr>
              <w:t>, в которых размещена актуальная  информация о профилактике терроризма, экстремизма, от общего количества муниципальных учреждений</w:t>
            </w:r>
          </w:p>
        </w:tc>
        <w:tc>
          <w:tcPr>
            <w:tcW w:w="848" w:type="dxa"/>
          </w:tcPr>
          <w:p w:rsidR="002521E2" w:rsidRPr="002725AF" w:rsidRDefault="002521E2" w:rsidP="00855E4F">
            <w:pPr>
              <w:pStyle w:val="ConsPlusNormal"/>
              <w:ind w:firstLine="59"/>
              <w:rPr>
                <w:rFonts w:ascii="Times New Roman" w:hAnsi="Times New Roman" w:cs="Times New Roman"/>
                <w:sz w:val="16"/>
                <w:szCs w:val="16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851" w:type="dxa"/>
          </w:tcPr>
          <w:p w:rsidR="002521E2" w:rsidRPr="002725AF" w:rsidRDefault="002521E2" w:rsidP="00855E4F">
            <w:pPr>
              <w:pStyle w:val="ConsPlusNormal"/>
              <w:ind w:firstLine="59"/>
              <w:rPr>
                <w:rFonts w:ascii="Times New Roman" w:hAnsi="Times New Roman" w:cs="Times New Roman"/>
                <w:sz w:val="16"/>
                <w:szCs w:val="16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906" w:type="dxa"/>
          </w:tcPr>
          <w:p w:rsidR="002521E2" w:rsidRPr="002725AF" w:rsidRDefault="00720796" w:rsidP="00855E4F">
            <w:pPr>
              <w:pStyle w:val="ConsPlusNormal"/>
              <w:ind w:firstLine="59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3282" w:type="dxa"/>
            <w:vMerge/>
          </w:tcPr>
          <w:p w:rsidR="002521E2" w:rsidRPr="002725AF" w:rsidRDefault="002521E2" w:rsidP="00813CEC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13CEC" w:rsidRPr="002725AF" w:rsidTr="002725AF">
        <w:trPr>
          <w:trHeight w:val="1189"/>
        </w:trPr>
        <w:tc>
          <w:tcPr>
            <w:tcW w:w="851" w:type="dxa"/>
          </w:tcPr>
          <w:p w:rsidR="002521E2" w:rsidRPr="002725AF" w:rsidRDefault="002521E2" w:rsidP="00813CEC">
            <w:pPr>
              <w:pStyle w:val="ConsPlusNormal"/>
              <w:ind w:left="-137" w:firstLine="137"/>
              <w:rPr>
                <w:rFonts w:ascii="Times New Roman" w:hAnsi="Times New Roman" w:cs="Times New Roman"/>
                <w:sz w:val="16"/>
                <w:szCs w:val="16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</w:rPr>
              <w:t>4.2.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521E2" w:rsidRPr="002725AF" w:rsidRDefault="002521E2" w:rsidP="002521E2">
            <w:pPr>
              <w:ind w:firstLine="13"/>
              <w:rPr>
                <w:color w:val="2D2D2D"/>
                <w:spacing w:val="2"/>
                <w:sz w:val="16"/>
                <w:szCs w:val="16"/>
              </w:rPr>
            </w:pPr>
            <w:r w:rsidRPr="002725AF">
              <w:rPr>
                <w:sz w:val="16"/>
                <w:szCs w:val="16"/>
              </w:rPr>
              <w:t xml:space="preserve">Проведение семинаров, круглых столов для руководителей и актива молодёжных формирований (в </w:t>
            </w:r>
            <w:proofErr w:type="spellStart"/>
            <w:r w:rsidRPr="002725AF">
              <w:rPr>
                <w:sz w:val="16"/>
                <w:szCs w:val="16"/>
              </w:rPr>
              <w:t>т.ч</w:t>
            </w:r>
            <w:proofErr w:type="spellEnd"/>
            <w:r w:rsidRPr="002725AF">
              <w:rPr>
                <w:sz w:val="16"/>
                <w:szCs w:val="16"/>
              </w:rPr>
              <w:t>. с представителями этнокультурных диаспор, Северного флота и молодежного отдела Североморской епархии)</w:t>
            </w:r>
          </w:p>
        </w:tc>
        <w:tc>
          <w:tcPr>
            <w:tcW w:w="918" w:type="dxa"/>
          </w:tcPr>
          <w:p w:rsidR="002521E2" w:rsidRPr="002725AF" w:rsidRDefault="002521E2" w:rsidP="002521E2">
            <w:pPr>
              <w:pStyle w:val="ConsPlusNormal"/>
              <w:ind w:firstLine="13"/>
              <w:rPr>
                <w:rFonts w:ascii="Times New Roman" w:hAnsi="Times New Roman" w:cs="Times New Roman"/>
                <w:sz w:val="16"/>
                <w:szCs w:val="16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</w:rPr>
              <w:t>постоянно</w:t>
            </w:r>
          </w:p>
        </w:tc>
        <w:tc>
          <w:tcPr>
            <w:tcW w:w="3827" w:type="dxa"/>
            <w:gridSpan w:val="9"/>
          </w:tcPr>
          <w:p w:rsidR="002521E2" w:rsidRPr="002725AF" w:rsidRDefault="002521E2" w:rsidP="002521E2">
            <w:pPr>
              <w:pStyle w:val="ConsPlusNormal"/>
              <w:ind w:firstLine="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725AF"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  <w:t>Финансирование не требуется</w:t>
            </w:r>
          </w:p>
        </w:tc>
        <w:tc>
          <w:tcPr>
            <w:tcW w:w="1842" w:type="dxa"/>
          </w:tcPr>
          <w:p w:rsidR="002521E2" w:rsidRPr="002725AF" w:rsidRDefault="002521E2" w:rsidP="002521E2">
            <w:pPr>
              <w:pStyle w:val="ConsPlusNormal"/>
              <w:ind w:firstLine="13"/>
              <w:rPr>
                <w:rFonts w:ascii="Times New Roman" w:hAnsi="Times New Roman" w:cs="Times New Roman"/>
                <w:spacing w:val="2"/>
                <w:sz w:val="16"/>
                <w:szCs w:val="16"/>
              </w:rPr>
            </w:pPr>
            <w:r w:rsidRPr="002725AF">
              <w:rPr>
                <w:rFonts w:ascii="Times New Roman" w:hAnsi="Times New Roman" w:cs="Times New Roman"/>
                <w:spacing w:val="2"/>
                <w:sz w:val="16"/>
                <w:szCs w:val="16"/>
              </w:rPr>
              <w:t>Количество, шт.</w:t>
            </w:r>
          </w:p>
        </w:tc>
        <w:tc>
          <w:tcPr>
            <w:tcW w:w="848" w:type="dxa"/>
          </w:tcPr>
          <w:p w:rsidR="002521E2" w:rsidRPr="002725AF" w:rsidRDefault="002521E2" w:rsidP="00855E4F">
            <w:pPr>
              <w:pStyle w:val="ConsPlusNormal"/>
              <w:ind w:firstLine="77"/>
              <w:rPr>
                <w:rFonts w:ascii="Times New Roman" w:hAnsi="Times New Roman" w:cs="Times New Roman"/>
                <w:sz w:val="16"/>
                <w:szCs w:val="16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</w:tcPr>
          <w:p w:rsidR="002521E2" w:rsidRPr="002725AF" w:rsidRDefault="002521E2" w:rsidP="00855E4F">
            <w:pPr>
              <w:pStyle w:val="ConsPlusNormal"/>
              <w:ind w:firstLine="77"/>
              <w:rPr>
                <w:rFonts w:ascii="Times New Roman" w:hAnsi="Times New Roman" w:cs="Times New Roman"/>
                <w:sz w:val="16"/>
                <w:szCs w:val="16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906" w:type="dxa"/>
          </w:tcPr>
          <w:p w:rsidR="002521E2" w:rsidRPr="002725AF" w:rsidRDefault="002521E2" w:rsidP="00855E4F">
            <w:pPr>
              <w:pStyle w:val="ConsPlusNormal"/>
              <w:ind w:firstLine="77"/>
              <w:rPr>
                <w:rFonts w:ascii="Times New Roman" w:hAnsi="Times New Roman" w:cs="Times New Roman"/>
                <w:sz w:val="16"/>
                <w:szCs w:val="16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</w:rPr>
              <w:t>325</w:t>
            </w:r>
          </w:p>
        </w:tc>
        <w:tc>
          <w:tcPr>
            <w:tcW w:w="3282" w:type="dxa"/>
          </w:tcPr>
          <w:p w:rsidR="002521E2" w:rsidRPr="002725AF" w:rsidRDefault="002521E2" w:rsidP="00813CEC">
            <w:pPr>
              <w:pStyle w:val="Defaul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культуры спорта, молодежной политики и международных связей </w:t>
            </w:r>
            <w:proofErr w:type="gramStart"/>
            <w:r w:rsidRPr="002725AF">
              <w:rPr>
                <w:rFonts w:ascii="Times New Roman" w:hAnsi="Times New Roman" w:cs="Times New Roman"/>
                <w:sz w:val="16"/>
                <w:szCs w:val="16"/>
              </w:rPr>
              <w:t>администрации</w:t>
            </w:r>
            <w:proofErr w:type="gramEnd"/>
            <w:r w:rsidRPr="002725AF">
              <w:rPr>
                <w:rFonts w:ascii="Times New Roman" w:hAnsi="Times New Roman" w:cs="Times New Roman"/>
                <w:sz w:val="16"/>
                <w:szCs w:val="16"/>
              </w:rPr>
              <w:t xml:space="preserve"> ЗАТО г. Североморск </w:t>
            </w:r>
          </w:p>
        </w:tc>
      </w:tr>
      <w:tr w:rsidR="00813CEC" w:rsidRPr="002725AF" w:rsidTr="002725AF">
        <w:trPr>
          <w:trHeight w:val="1589"/>
        </w:trPr>
        <w:tc>
          <w:tcPr>
            <w:tcW w:w="851" w:type="dxa"/>
          </w:tcPr>
          <w:p w:rsidR="002521E2" w:rsidRPr="002725AF" w:rsidRDefault="002521E2" w:rsidP="00813CEC">
            <w:pPr>
              <w:pStyle w:val="ConsPlusNormal"/>
              <w:ind w:left="-137" w:firstLine="137"/>
              <w:rPr>
                <w:rFonts w:ascii="Times New Roman" w:hAnsi="Times New Roman" w:cs="Times New Roman"/>
                <w:sz w:val="16"/>
                <w:szCs w:val="16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4.3.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521E2" w:rsidRPr="002725AF" w:rsidRDefault="002521E2" w:rsidP="002521E2">
            <w:pPr>
              <w:ind w:firstLine="13"/>
              <w:rPr>
                <w:sz w:val="16"/>
                <w:szCs w:val="16"/>
              </w:rPr>
            </w:pPr>
            <w:r w:rsidRPr="002725AF">
              <w:rPr>
                <w:sz w:val="16"/>
                <w:szCs w:val="16"/>
              </w:rPr>
              <w:t>Проведение мероприятий с учетом комплекса мер, направленных на совершенствование работы по предупреждению межнациональных конфликтов, противодействию этнической и религиозной нетерпимости, ксенофобии и экстремистским проявлениям среди детей и молодежи Мурманской области.</w:t>
            </w:r>
          </w:p>
        </w:tc>
        <w:tc>
          <w:tcPr>
            <w:tcW w:w="918" w:type="dxa"/>
          </w:tcPr>
          <w:p w:rsidR="002521E2" w:rsidRPr="002725AF" w:rsidRDefault="002521E2" w:rsidP="002521E2">
            <w:pPr>
              <w:pStyle w:val="ConsPlusNormal"/>
              <w:ind w:firstLine="13"/>
              <w:rPr>
                <w:rFonts w:ascii="Times New Roman" w:hAnsi="Times New Roman" w:cs="Times New Roman"/>
                <w:sz w:val="16"/>
                <w:szCs w:val="16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</w:rPr>
              <w:t>постоянно</w:t>
            </w:r>
          </w:p>
        </w:tc>
        <w:tc>
          <w:tcPr>
            <w:tcW w:w="3827" w:type="dxa"/>
            <w:gridSpan w:val="9"/>
          </w:tcPr>
          <w:p w:rsidR="002521E2" w:rsidRPr="002725AF" w:rsidRDefault="002521E2" w:rsidP="002521E2">
            <w:pPr>
              <w:pStyle w:val="ConsPlusNormal"/>
              <w:ind w:firstLine="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725AF"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  <w:t>Финансирование не требуется</w:t>
            </w:r>
          </w:p>
        </w:tc>
        <w:tc>
          <w:tcPr>
            <w:tcW w:w="1842" w:type="dxa"/>
          </w:tcPr>
          <w:p w:rsidR="002521E2" w:rsidRPr="002725AF" w:rsidRDefault="002521E2" w:rsidP="002521E2">
            <w:pPr>
              <w:pStyle w:val="ConsPlusNormal"/>
              <w:ind w:firstLine="13"/>
              <w:rPr>
                <w:rFonts w:ascii="Times New Roman" w:hAnsi="Times New Roman" w:cs="Times New Roman"/>
                <w:spacing w:val="2"/>
                <w:sz w:val="16"/>
                <w:szCs w:val="16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</w:rPr>
              <w:t xml:space="preserve">Доля </w:t>
            </w:r>
            <w:proofErr w:type="gramStart"/>
            <w:r w:rsidRPr="002725AF">
              <w:rPr>
                <w:rFonts w:ascii="Times New Roman" w:hAnsi="Times New Roman" w:cs="Times New Roman"/>
                <w:sz w:val="16"/>
                <w:szCs w:val="16"/>
              </w:rPr>
              <w:t>школьников</w:t>
            </w:r>
            <w:proofErr w:type="gramEnd"/>
            <w:r w:rsidRPr="002725AF">
              <w:rPr>
                <w:rFonts w:ascii="Times New Roman" w:hAnsi="Times New Roman" w:cs="Times New Roman"/>
                <w:sz w:val="16"/>
                <w:szCs w:val="16"/>
              </w:rPr>
              <w:t xml:space="preserve"> принявших участие в мероприятиях, %</w:t>
            </w:r>
          </w:p>
        </w:tc>
        <w:tc>
          <w:tcPr>
            <w:tcW w:w="848" w:type="dxa"/>
          </w:tcPr>
          <w:p w:rsidR="002521E2" w:rsidRPr="002725AF" w:rsidRDefault="002521E2" w:rsidP="00855E4F">
            <w:pPr>
              <w:pStyle w:val="ConsPlusNormal"/>
              <w:ind w:firstLine="77"/>
              <w:rPr>
                <w:rFonts w:ascii="Times New Roman" w:hAnsi="Times New Roman" w:cs="Times New Roman"/>
                <w:sz w:val="16"/>
                <w:szCs w:val="16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851" w:type="dxa"/>
          </w:tcPr>
          <w:p w:rsidR="002521E2" w:rsidRPr="002725AF" w:rsidRDefault="002521E2" w:rsidP="00855E4F">
            <w:pPr>
              <w:pStyle w:val="ConsPlusNormal"/>
              <w:ind w:firstLine="77"/>
              <w:rPr>
                <w:rFonts w:ascii="Times New Roman" w:hAnsi="Times New Roman" w:cs="Times New Roman"/>
                <w:sz w:val="16"/>
                <w:szCs w:val="16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06" w:type="dxa"/>
          </w:tcPr>
          <w:p w:rsidR="002521E2" w:rsidRPr="002725AF" w:rsidRDefault="002521E2" w:rsidP="00855E4F">
            <w:pPr>
              <w:pStyle w:val="ConsPlusNormal"/>
              <w:ind w:firstLine="77"/>
              <w:rPr>
                <w:rFonts w:ascii="Times New Roman" w:hAnsi="Times New Roman" w:cs="Times New Roman"/>
                <w:sz w:val="16"/>
                <w:szCs w:val="16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3282" w:type="dxa"/>
          </w:tcPr>
          <w:p w:rsidR="002521E2" w:rsidRPr="002725AF" w:rsidRDefault="002521E2" w:rsidP="00720796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образования </w:t>
            </w:r>
            <w:proofErr w:type="gramStart"/>
            <w:r w:rsidRPr="002725AF">
              <w:rPr>
                <w:rFonts w:ascii="Times New Roman" w:hAnsi="Times New Roman" w:cs="Times New Roman"/>
                <w:sz w:val="16"/>
                <w:szCs w:val="16"/>
              </w:rPr>
              <w:t>Администрации</w:t>
            </w:r>
            <w:proofErr w:type="gramEnd"/>
            <w:r w:rsidRPr="002725AF">
              <w:rPr>
                <w:rFonts w:ascii="Times New Roman" w:hAnsi="Times New Roman" w:cs="Times New Roman"/>
                <w:sz w:val="16"/>
                <w:szCs w:val="16"/>
              </w:rPr>
              <w:t xml:space="preserve"> ЗАТО г.Североморск</w:t>
            </w:r>
          </w:p>
        </w:tc>
      </w:tr>
      <w:tr w:rsidR="00813CEC" w:rsidRPr="002725AF" w:rsidTr="002725AF">
        <w:trPr>
          <w:trHeight w:val="1092"/>
        </w:trPr>
        <w:tc>
          <w:tcPr>
            <w:tcW w:w="851" w:type="dxa"/>
          </w:tcPr>
          <w:p w:rsidR="002521E2" w:rsidRPr="002725AF" w:rsidRDefault="002521E2" w:rsidP="00813CEC">
            <w:pPr>
              <w:pStyle w:val="ConsPlusNormal"/>
              <w:ind w:left="-137" w:firstLine="137"/>
              <w:rPr>
                <w:rFonts w:ascii="Times New Roman" w:hAnsi="Times New Roman" w:cs="Times New Roman"/>
                <w:sz w:val="16"/>
                <w:szCs w:val="16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</w:rPr>
              <w:t>4.4.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521E2" w:rsidRPr="002725AF" w:rsidRDefault="002521E2" w:rsidP="002521E2">
            <w:pPr>
              <w:ind w:firstLine="13"/>
              <w:rPr>
                <w:sz w:val="16"/>
                <w:szCs w:val="16"/>
              </w:rPr>
            </w:pPr>
            <w:r w:rsidRPr="002725AF">
              <w:rPr>
                <w:color w:val="000000"/>
                <w:sz w:val="16"/>
                <w:szCs w:val="16"/>
              </w:rPr>
              <w:t xml:space="preserve">Включение в </w:t>
            </w:r>
            <w:r w:rsidRPr="002725AF">
              <w:rPr>
                <w:sz w:val="16"/>
                <w:szCs w:val="16"/>
              </w:rPr>
              <w:t>программы подготовки работников культуры изучения основ духовно-нравственной культуры народов Российской Федерации</w:t>
            </w:r>
          </w:p>
        </w:tc>
        <w:tc>
          <w:tcPr>
            <w:tcW w:w="918" w:type="dxa"/>
          </w:tcPr>
          <w:p w:rsidR="002521E2" w:rsidRPr="002725AF" w:rsidRDefault="002521E2" w:rsidP="002521E2">
            <w:pPr>
              <w:pStyle w:val="ConsPlusNormal"/>
              <w:ind w:firstLine="13"/>
              <w:rPr>
                <w:rFonts w:ascii="Times New Roman" w:hAnsi="Times New Roman" w:cs="Times New Roman"/>
                <w:sz w:val="16"/>
                <w:szCs w:val="16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</w:rPr>
              <w:t>постоянно</w:t>
            </w:r>
          </w:p>
        </w:tc>
        <w:tc>
          <w:tcPr>
            <w:tcW w:w="3827" w:type="dxa"/>
            <w:gridSpan w:val="9"/>
          </w:tcPr>
          <w:p w:rsidR="002521E2" w:rsidRPr="002725AF" w:rsidRDefault="002521E2" w:rsidP="002521E2">
            <w:pPr>
              <w:pStyle w:val="ConsPlusNormal"/>
              <w:ind w:firstLine="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725AF">
              <w:rPr>
                <w:rFonts w:ascii="Times New Roman" w:hAnsi="Times New Roman" w:cs="Times New Roman"/>
                <w:bCs/>
                <w:sz w:val="16"/>
                <w:szCs w:val="16"/>
                <w:lang w:eastAsia="en-US"/>
              </w:rPr>
              <w:t>Финансирование не требуется</w:t>
            </w:r>
          </w:p>
        </w:tc>
        <w:tc>
          <w:tcPr>
            <w:tcW w:w="1842" w:type="dxa"/>
          </w:tcPr>
          <w:p w:rsidR="002521E2" w:rsidRPr="002725AF" w:rsidRDefault="002521E2" w:rsidP="002521E2">
            <w:pPr>
              <w:pStyle w:val="ConsPlusNormal"/>
              <w:ind w:firstLine="13"/>
              <w:rPr>
                <w:rFonts w:ascii="Times New Roman" w:hAnsi="Times New Roman" w:cs="Times New Roman"/>
                <w:sz w:val="16"/>
                <w:szCs w:val="16"/>
              </w:rPr>
            </w:pPr>
            <w:r w:rsidRPr="002725AF">
              <w:rPr>
                <w:rFonts w:ascii="Times New Roman" w:hAnsi="Times New Roman" w:cs="Times New Roman"/>
                <w:color w:val="2D2D2D"/>
                <w:spacing w:val="2"/>
                <w:sz w:val="16"/>
                <w:szCs w:val="16"/>
              </w:rPr>
              <w:t>Доля работников культуры прошедших обучение по программам духовно-нравственной направленности</w:t>
            </w:r>
          </w:p>
        </w:tc>
        <w:tc>
          <w:tcPr>
            <w:tcW w:w="848" w:type="dxa"/>
          </w:tcPr>
          <w:p w:rsidR="002521E2" w:rsidRPr="002725AF" w:rsidRDefault="002521E2" w:rsidP="00855E4F">
            <w:pPr>
              <w:pStyle w:val="ConsPlusNormal"/>
              <w:ind w:firstLine="77"/>
              <w:rPr>
                <w:rFonts w:ascii="Times New Roman" w:hAnsi="Times New Roman" w:cs="Times New Roman"/>
                <w:sz w:val="16"/>
                <w:szCs w:val="16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851" w:type="dxa"/>
          </w:tcPr>
          <w:p w:rsidR="002521E2" w:rsidRPr="002725AF" w:rsidRDefault="002521E2" w:rsidP="00855E4F">
            <w:pPr>
              <w:pStyle w:val="ConsPlusNormal"/>
              <w:ind w:firstLine="77"/>
              <w:rPr>
                <w:rFonts w:ascii="Times New Roman" w:hAnsi="Times New Roman" w:cs="Times New Roman"/>
                <w:sz w:val="16"/>
                <w:szCs w:val="16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906" w:type="dxa"/>
          </w:tcPr>
          <w:p w:rsidR="002521E2" w:rsidRPr="002725AF" w:rsidRDefault="002521E2" w:rsidP="00855E4F">
            <w:pPr>
              <w:pStyle w:val="ConsPlusNormal"/>
              <w:ind w:firstLine="77"/>
              <w:rPr>
                <w:rFonts w:ascii="Times New Roman" w:hAnsi="Times New Roman" w:cs="Times New Roman"/>
                <w:sz w:val="16"/>
                <w:szCs w:val="16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</w:rPr>
              <w:t>11,9</w:t>
            </w:r>
          </w:p>
        </w:tc>
        <w:tc>
          <w:tcPr>
            <w:tcW w:w="3282" w:type="dxa"/>
          </w:tcPr>
          <w:p w:rsidR="002521E2" w:rsidRPr="002725AF" w:rsidRDefault="002521E2" w:rsidP="00DF6E40">
            <w:pPr>
              <w:pStyle w:val="ConsPlusNormal"/>
              <w:ind w:firstLine="3"/>
              <w:rPr>
                <w:rFonts w:ascii="Times New Roman" w:hAnsi="Times New Roman" w:cs="Times New Roman"/>
                <w:sz w:val="16"/>
                <w:szCs w:val="16"/>
              </w:rPr>
            </w:pPr>
            <w:r w:rsidRPr="002725AF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культуры и международных связей </w:t>
            </w:r>
            <w:proofErr w:type="gramStart"/>
            <w:r w:rsidRPr="002725AF">
              <w:rPr>
                <w:rFonts w:ascii="Times New Roman" w:hAnsi="Times New Roman" w:cs="Times New Roman"/>
                <w:sz w:val="16"/>
                <w:szCs w:val="16"/>
              </w:rPr>
              <w:t>администрации</w:t>
            </w:r>
            <w:proofErr w:type="gramEnd"/>
            <w:r w:rsidRPr="002725AF">
              <w:rPr>
                <w:rFonts w:ascii="Times New Roman" w:hAnsi="Times New Roman" w:cs="Times New Roman"/>
                <w:sz w:val="16"/>
                <w:szCs w:val="16"/>
              </w:rPr>
              <w:t xml:space="preserve"> ЗАТО г. Североморск</w:t>
            </w:r>
          </w:p>
        </w:tc>
      </w:tr>
      <w:tr w:rsidR="00813CEC" w:rsidRPr="002725AF" w:rsidTr="002725AF">
        <w:trPr>
          <w:trHeight w:val="18"/>
        </w:trPr>
        <w:tc>
          <w:tcPr>
            <w:tcW w:w="851" w:type="dxa"/>
            <w:vAlign w:val="center"/>
          </w:tcPr>
          <w:p w:rsidR="002521E2" w:rsidRPr="002725AF" w:rsidRDefault="002521E2" w:rsidP="00813CEC">
            <w:pPr>
              <w:pStyle w:val="ConsPlusNormal"/>
              <w:tabs>
                <w:tab w:val="left" w:pos="0"/>
              </w:tabs>
              <w:ind w:right="8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2521E2" w:rsidRPr="002725AF" w:rsidRDefault="002521E2" w:rsidP="002521E2">
            <w:pPr>
              <w:tabs>
                <w:tab w:val="left" w:pos="80"/>
              </w:tabs>
              <w:ind w:left="80" w:right="54" w:firstLine="13"/>
              <w:rPr>
                <w:b/>
                <w:color w:val="000000"/>
                <w:sz w:val="16"/>
                <w:szCs w:val="16"/>
              </w:rPr>
            </w:pPr>
            <w:r w:rsidRPr="002725AF">
              <w:rPr>
                <w:b/>
                <w:color w:val="000000"/>
                <w:sz w:val="16"/>
                <w:szCs w:val="16"/>
              </w:rPr>
              <w:t>Итого по задаче 4:</w:t>
            </w:r>
          </w:p>
        </w:tc>
        <w:tc>
          <w:tcPr>
            <w:tcW w:w="918" w:type="dxa"/>
          </w:tcPr>
          <w:p w:rsidR="002521E2" w:rsidRPr="002725AF" w:rsidRDefault="002521E2" w:rsidP="002521E2">
            <w:pPr>
              <w:pStyle w:val="ConsPlusNormal"/>
              <w:tabs>
                <w:tab w:val="left" w:pos="250"/>
              </w:tabs>
              <w:ind w:right="-346" w:firstLine="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725AF"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3827" w:type="dxa"/>
            <w:gridSpan w:val="9"/>
          </w:tcPr>
          <w:p w:rsidR="002521E2" w:rsidRPr="002725AF" w:rsidRDefault="002521E2" w:rsidP="002521E2">
            <w:pPr>
              <w:pStyle w:val="ConsPlusNormal"/>
              <w:tabs>
                <w:tab w:val="left" w:pos="250"/>
              </w:tabs>
              <w:ind w:right="-346" w:firstLine="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725AF">
              <w:rPr>
                <w:rFonts w:ascii="Times New Roman" w:hAnsi="Times New Roman" w:cs="Times New Roman"/>
                <w:b/>
                <w:sz w:val="16"/>
                <w:szCs w:val="16"/>
              </w:rPr>
              <w:t>Финансирование не требуется</w:t>
            </w:r>
          </w:p>
        </w:tc>
        <w:tc>
          <w:tcPr>
            <w:tcW w:w="1842" w:type="dxa"/>
          </w:tcPr>
          <w:p w:rsidR="002521E2" w:rsidRPr="002725AF" w:rsidRDefault="002521E2" w:rsidP="002521E2">
            <w:pPr>
              <w:pStyle w:val="ConsPlusNormal"/>
              <w:tabs>
                <w:tab w:val="left" w:pos="250"/>
              </w:tabs>
              <w:ind w:right="223" w:firstLine="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48" w:type="dxa"/>
          </w:tcPr>
          <w:p w:rsidR="002521E2" w:rsidRPr="002725AF" w:rsidRDefault="002521E2" w:rsidP="00813CEC">
            <w:pPr>
              <w:pStyle w:val="ConsPlusNormal"/>
              <w:tabs>
                <w:tab w:val="left" w:pos="-4456"/>
                <w:tab w:val="left" w:pos="250"/>
              </w:tabs>
              <w:ind w:right="54"/>
              <w:rPr>
                <w:rFonts w:ascii="Times New Roman" w:hAnsi="Times New Roman" w:cs="Times New Roman"/>
                <w:color w:val="2D2D2D"/>
                <w:spacing w:val="2"/>
                <w:sz w:val="16"/>
                <w:szCs w:val="16"/>
              </w:rPr>
            </w:pPr>
          </w:p>
        </w:tc>
        <w:tc>
          <w:tcPr>
            <w:tcW w:w="851" w:type="dxa"/>
          </w:tcPr>
          <w:p w:rsidR="002521E2" w:rsidRPr="002725AF" w:rsidRDefault="002521E2" w:rsidP="00813CEC">
            <w:pPr>
              <w:pStyle w:val="ConsPlusNormal"/>
              <w:tabs>
                <w:tab w:val="left" w:pos="-4456"/>
                <w:tab w:val="left" w:pos="250"/>
              </w:tabs>
              <w:ind w:right="54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6" w:type="dxa"/>
          </w:tcPr>
          <w:p w:rsidR="002521E2" w:rsidRPr="002725AF" w:rsidRDefault="002521E2" w:rsidP="00813CEC">
            <w:pPr>
              <w:pStyle w:val="ConsPlusNormal"/>
              <w:tabs>
                <w:tab w:val="left" w:pos="-4456"/>
                <w:tab w:val="left" w:pos="250"/>
              </w:tabs>
              <w:ind w:right="54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82" w:type="dxa"/>
          </w:tcPr>
          <w:p w:rsidR="002521E2" w:rsidRPr="002725AF" w:rsidRDefault="002521E2" w:rsidP="00813CEC">
            <w:pPr>
              <w:pStyle w:val="ConsPlusNormal"/>
              <w:tabs>
                <w:tab w:val="left" w:pos="-4456"/>
                <w:tab w:val="left" w:pos="250"/>
              </w:tabs>
              <w:ind w:right="54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13CEC" w:rsidRPr="002725AF" w:rsidTr="002725AF">
        <w:trPr>
          <w:trHeight w:val="405"/>
        </w:trPr>
        <w:tc>
          <w:tcPr>
            <w:tcW w:w="851" w:type="dxa"/>
            <w:vAlign w:val="center"/>
          </w:tcPr>
          <w:p w:rsidR="002521E2" w:rsidRPr="002725AF" w:rsidRDefault="002521E2" w:rsidP="00813C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2521E2" w:rsidRPr="002725AF" w:rsidRDefault="002521E2" w:rsidP="002521E2">
            <w:pPr>
              <w:ind w:firstLine="13"/>
              <w:rPr>
                <w:b/>
                <w:color w:val="000000"/>
                <w:sz w:val="16"/>
                <w:szCs w:val="16"/>
              </w:rPr>
            </w:pPr>
            <w:r w:rsidRPr="002725AF">
              <w:rPr>
                <w:b/>
                <w:bCs/>
                <w:color w:val="000000"/>
                <w:sz w:val="16"/>
                <w:szCs w:val="16"/>
              </w:rPr>
              <w:t>Всего по подпрограмме:</w:t>
            </w:r>
          </w:p>
        </w:tc>
        <w:tc>
          <w:tcPr>
            <w:tcW w:w="918" w:type="dxa"/>
          </w:tcPr>
          <w:p w:rsidR="002521E2" w:rsidRPr="002725AF" w:rsidRDefault="002521E2" w:rsidP="002521E2">
            <w:pPr>
              <w:pStyle w:val="ConsPlusNormal"/>
              <w:tabs>
                <w:tab w:val="left" w:pos="250"/>
              </w:tabs>
              <w:ind w:right="-346" w:firstLine="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725AF"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709" w:type="dxa"/>
          </w:tcPr>
          <w:p w:rsidR="002521E2" w:rsidRPr="002725AF" w:rsidRDefault="002521E2" w:rsidP="002521E2">
            <w:pPr>
              <w:pStyle w:val="ConsPlusNormal"/>
              <w:ind w:firstLine="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725AF">
              <w:rPr>
                <w:rFonts w:ascii="Times New Roman" w:hAnsi="Times New Roman" w:cs="Times New Roman"/>
                <w:b/>
                <w:sz w:val="16"/>
                <w:szCs w:val="16"/>
              </w:rPr>
              <w:t>МБ</w:t>
            </w:r>
          </w:p>
        </w:tc>
        <w:tc>
          <w:tcPr>
            <w:tcW w:w="850" w:type="dxa"/>
            <w:gridSpan w:val="2"/>
          </w:tcPr>
          <w:p w:rsidR="002521E2" w:rsidRPr="002725AF" w:rsidRDefault="002521E2" w:rsidP="002521E2">
            <w:pPr>
              <w:pStyle w:val="ConsPlusNormal"/>
              <w:ind w:firstLine="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725AF">
              <w:rPr>
                <w:rFonts w:ascii="Times New Roman" w:hAnsi="Times New Roman" w:cs="Times New Roman"/>
                <w:b/>
                <w:sz w:val="16"/>
                <w:szCs w:val="16"/>
              </w:rPr>
              <w:t>90,00</w:t>
            </w:r>
          </w:p>
        </w:tc>
        <w:tc>
          <w:tcPr>
            <w:tcW w:w="1628" w:type="dxa"/>
            <w:gridSpan w:val="5"/>
          </w:tcPr>
          <w:p w:rsidR="002521E2" w:rsidRPr="002725AF" w:rsidRDefault="00225F2B" w:rsidP="002521E2">
            <w:pPr>
              <w:pStyle w:val="ConsPlusNormal"/>
              <w:ind w:firstLine="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9</w:t>
            </w:r>
            <w:r w:rsidR="002521E2" w:rsidRPr="002725AF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640" w:type="dxa"/>
          </w:tcPr>
          <w:p w:rsidR="002521E2" w:rsidRPr="002725AF" w:rsidRDefault="00225F2B" w:rsidP="002521E2">
            <w:pPr>
              <w:pStyle w:val="ConsPlusNormal"/>
              <w:ind w:firstLine="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10</w:t>
            </w:r>
            <w:r w:rsidR="002521E2" w:rsidRPr="002725AF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1842" w:type="dxa"/>
          </w:tcPr>
          <w:p w:rsidR="002521E2" w:rsidRPr="002725AF" w:rsidRDefault="002521E2" w:rsidP="002521E2">
            <w:pPr>
              <w:pStyle w:val="ConsPlusNormal"/>
              <w:ind w:firstLine="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48" w:type="dxa"/>
          </w:tcPr>
          <w:p w:rsidR="002521E2" w:rsidRPr="002725AF" w:rsidRDefault="002521E2" w:rsidP="00813CE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1" w:type="dxa"/>
          </w:tcPr>
          <w:p w:rsidR="002521E2" w:rsidRPr="002725AF" w:rsidRDefault="002521E2" w:rsidP="00813CE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06" w:type="dxa"/>
          </w:tcPr>
          <w:p w:rsidR="002521E2" w:rsidRPr="002725AF" w:rsidRDefault="002521E2" w:rsidP="00813CEC">
            <w:pPr>
              <w:pStyle w:val="ConsPlusNormal"/>
              <w:ind w:firstLine="146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282" w:type="dxa"/>
          </w:tcPr>
          <w:p w:rsidR="002521E2" w:rsidRPr="002725AF" w:rsidRDefault="002521E2" w:rsidP="00813CEC">
            <w:pPr>
              <w:pStyle w:val="ConsPlusNormal"/>
              <w:ind w:firstLine="146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</w:tbl>
    <w:p w:rsidR="002521E2" w:rsidRPr="002725AF" w:rsidRDefault="002521E2" w:rsidP="00E72FF3">
      <w:pPr>
        <w:jc w:val="center"/>
        <w:rPr>
          <w:b/>
          <w:sz w:val="16"/>
          <w:szCs w:val="16"/>
        </w:rPr>
      </w:pPr>
    </w:p>
    <w:p w:rsidR="002521E2" w:rsidRPr="000E11DD" w:rsidRDefault="002521E2" w:rsidP="00E72FF3">
      <w:pPr>
        <w:jc w:val="center"/>
        <w:rPr>
          <w:b/>
        </w:rPr>
      </w:pPr>
    </w:p>
    <w:p w:rsidR="00837260" w:rsidRPr="000E11DD" w:rsidRDefault="00837260" w:rsidP="00F01844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16"/>
          <w:szCs w:val="16"/>
        </w:rPr>
      </w:pPr>
    </w:p>
    <w:p w:rsidR="00F01844" w:rsidRPr="00123F9D" w:rsidRDefault="00F01844" w:rsidP="00F01844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23F9D">
        <w:rPr>
          <w:rFonts w:ascii="Times New Roman" w:hAnsi="Times New Roman" w:cs="Times New Roman"/>
          <w:sz w:val="24"/>
          <w:szCs w:val="24"/>
        </w:rPr>
        <w:t>Оценка эффективности реализации подпрограммы</w:t>
      </w:r>
      <w:r w:rsidRPr="00123F9D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F01844" w:rsidRPr="00123F9D" w:rsidRDefault="00F01844" w:rsidP="00F01844">
      <w:pPr>
        <w:pStyle w:val="ConsPlusNonformat"/>
        <w:widowControl/>
        <w:numPr>
          <w:ilvl w:val="0"/>
          <w:numId w:val="45"/>
        </w:numPr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23F9D">
        <w:rPr>
          <w:rFonts w:ascii="Times New Roman" w:hAnsi="Times New Roman" w:cs="Times New Roman"/>
          <w:sz w:val="24"/>
          <w:szCs w:val="24"/>
        </w:rPr>
        <w:t>Оценка достижения плановых значений индикаторов</w:t>
      </w:r>
    </w:p>
    <w:p w:rsidR="00F01844" w:rsidRPr="00123F9D" w:rsidRDefault="00F01844" w:rsidP="00F01844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11531" w:type="dxa"/>
        <w:tblInd w:w="3461" w:type="dxa"/>
        <w:tblLook w:val="04A0" w:firstRow="1" w:lastRow="0" w:firstColumn="1" w:lastColumn="0" w:noHBand="0" w:noVBand="1"/>
      </w:tblPr>
      <w:tblGrid>
        <w:gridCol w:w="960"/>
        <w:gridCol w:w="3442"/>
        <w:gridCol w:w="336"/>
        <w:gridCol w:w="6793"/>
      </w:tblGrid>
      <w:tr w:rsidR="002725AF" w:rsidRPr="00123F9D" w:rsidTr="00073E3D">
        <w:trPr>
          <w:trHeight w:val="315"/>
        </w:trPr>
        <w:tc>
          <w:tcPr>
            <w:tcW w:w="960" w:type="dxa"/>
            <w:vMerge w:val="restart"/>
            <w:shd w:val="clear" w:color="auto" w:fill="auto"/>
            <w:noWrap/>
            <w:vAlign w:val="center"/>
            <w:hideMark/>
          </w:tcPr>
          <w:p w:rsidR="00F01844" w:rsidRPr="00123F9D" w:rsidRDefault="00F01844" w:rsidP="00073E3D">
            <w:pPr>
              <w:jc w:val="center"/>
              <w:rPr>
                <w:rFonts w:ascii="Calibri" w:hAnsi="Calibri"/>
              </w:rPr>
            </w:pPr>
            <w:r w:rsidRPr="00123F9D">
              <w:t>ДИП =</w:t>
            </w:r>
          </w:p>
        </w:tc>
        <w:tc>
          <w:tcPr>
            <w:tcW w:w="344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844" w:rsidRPr="00123F9D" w:rsidRDefault="00123F9D" w:rsidP="00073E3D">
            <w:pPr>
              <w:jc w:val="center"/>
            </w:pPr>
            <w:r w:rsidRPr="00123F9D">
              <w:t>23,2</w:t>
            </w:r>
            <w:r w:rsidR="00F01844" w:rsidRPr="00123F9D">
              <w:t xml:space="preserve"> (степень решения задач)</w:t>
            </w:r>
          </w:p>
        </w:tc>
        <w:tc>
          <w:tcPr>
            <w:tcW w:w="336" w:type="dxa"/>
            <w:vMerge w:val="restart"/>
            <w:shd w:val="clear" w:color="auto" w:fill="auto"/>
            <w:noWrap/>
            <w:vAlign w:val="center"/>
            <w:hideMark/>
          </w:tcPr>
          <w:p w:rsidR="00F01844" w:rsidRPr="00123F9D" w:rsidRDefault="00F01844" w:rsidP="00073E3D">
            <w:pPr>
              <w:rPr>
                <w:rFonts w:ascii="Calibri" w:hAnsi="Calibri"/>
              </w:rPr>
            </w:pPr>
            <w:r w:rsidRPr="00123F9D">
              <w:rPr>
                <w:rFonts w:ascii="Calibri" w:hAnsi="Calibri"/>
              </w:rPr>
              <w:t>=</w:t>
            </w:r>
          </w:p>
        </w:tc>
        <w:tc>
          <w:tcPr>
            <w:tcW w:w="6793" w:type="dxa"/>
            <w:vMerge w:val="restart"/>
            <w:shd w:val="clear" w:color="auto" w:fill="auto"/>
            <w:noWrap/>
            <w:vAlign w:val="center"/>
            <w:hideMark/>
          </w:tcPr>
          <w:p w:rsidR="00F01844" w:rsidRPr="00123F9D" w:rsidRDefault="00123F9D" w:rsidP="00123F9D">
            <w:pPr>
              <w:rPr>
                <w:rFonts w:ascii="Calibri" w:hAnsi="Calibri"/>
              </w:rPr>
            </w:pPr>
            <w:r w:rsidRPr="00123F9D">
              <w:rPr>
                <w:b/>
              </w:rPr>
              <w:t>1</w:t>
            </w:r>
            <w:r w:rsidR="00F01844" w:rsidRPr="00123F9D">
              <w:rPr>
                <w:b/>
              </w:rPr>
              <w:t>,</w:t>
            </w:r>
            <w:r w:rsidRPr="00123F9D">
              <w:rPr>
                <w:b/>
              </w:rPr>
              <w:t>05</w:t>
            </w:r>
            <w:r w:rsidR="00D75620" w:rsidRPr="00123F9D">
              <w:rPr>
                <w:b/>
              </w:rPr>
              <w:t xml:space="preserve"> </w:t>
            </w:r>
            <w:r>
              <w:rPr>
                <w:b/>
              </w:rPr>
              <w:t>высокая</w:t>
            </w:r>
            <w:r w:rsidR="00F01844" w:rsidRPr="00123F9D">
              <w:rPr>
                <w:b/>
              </w:rPr>
              <w:t xml:space="preserve"> результативность </w:t>
            </w:r>
          </w:p>
        </w:tc>
      </w:tr>
      <w:tr w:rsidR="00F01844" w:rsidRPr="00123F9D" w:rsidTr="00073E3D">
        <w:trPr>
          <w:trHeight w:val="300"/>
        </w:trPr>
        <w:tc>
          <w:tcPr>
            <w:tcW w:w="960" w:type="dxa"/>
            <w:vMerge/>
            <w:vAlign w:val="center"/>
            <w:hideMark/>
          </w:tcPr>
          <w:p w:rsidR="00F01844" w:rsidRPr="00123F9D" w:rsidRDefault="00F01844" w:rsidP="00073E3D">
            <w:pPr>
              <w:rPr>
                <w:rFonts w:ascii="Calibri" w:hAnsi="Calibri"/>
              </w:rPr>
            </w:pPr>
          </w:p>
        </w:tc>
        <w:tc>
          <w:tcPr>
            <w:tcW w:w="344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844" w:rsidRPr="00123F9D" w:rsidRDefault="00F01844" w:rsidP="00123F9D">
            <w:pPr>
              <w:jc w:val="center"/>
            </w:pPr>
            <w:r w:rsidRPr="00123F9D">
              <w:t>2</w:t>
            </w:r>
            <w:r w:rsidR="00123F9D" w:rsidRPr="00123F9D">
              <w:t>2</w:t>
            </w:r>
          </w:p>
        </w:tc>
        <w:tc>
          <w:tcPr>
            <w:tcW w:w="336" w:type="dxa"/>
            <w:vMerge/>
            <w:vAlign w:val="center"/>
            <w:hideMark/>
          </w:tcPr>
          <w:p w:rsidR="00F01844" w:rsidRPr="00123F9D" w:rsidRDefault="00F01844" w:rsidP="00073E3D">
            <w:pPr>
              <w:rPr>
                <w:rFonts w:ascii="Calibri" w:hAnsi="Calibri"/>
              </w:rPr>
            </w:pPr>
          </w:p>
        </w:tc>
        <w:tc>
          <w:tcPr>
            <w:tcW w:w="6793" w:type="dxa"/>
            <w:vMerge/>
            <w:vAlign w:val="center"/>
            <w:hideMark/>
          </w:tcPr>
          <w:p w:rsidR="00F01844" w:rsidRPr="00123F9D" w:rsidRDefault="00F01844" w:rsidP="00073E3D">
            <w:pPr>
              <w:rPr>
                <w:rFonts w:ascii="Calibri" w:hAnsi="Calibri"/>
              </w:rPr>
            </w:pPr>
          </w:p>
        </w:tc>
      </w:tr>
    </w:tbl>
    <w:p w:rsidR="00E0003E" w:rsidRPr="00123F9D" w:rsidRDefault="00E0003E" w:rsidP="00E0003E">
      <w:pPr>
        <w:pStyle w:val="ConsPlusNonformat"/>
        <w:widowControl/>
        <w:tabs>
          <w:tab w:val="left" w:pos="432"/>
        </w:tabs>
        <w:rPr>
          <w:rFonts w:ascii="Times New Roman" w:hAnsi="Times New Roman" w:cs="Times New Roman"/>
          <w:sz w:val="16"/>
          <w:szCs w:val="16"/>
        </w:rPr>
      </w:pPr>
    </w:p>
    <w:p w:rsidR="00E0003E" w:rsidRPr="00123F9D" w:rsidRDefault="00E0003E" w:rsidP="00E0003E">
      <w:pPr>
        <w:pStyle w:val="ConsPlusNonformat"/>
        <w:widowControl/>
        <w:numPr>
          <w:ilvl w:val="0"/>
          <w:numId w:val="45"/>
        </w:numPr>
        <w:tabs>
          <w:tab w:val="left" w:pos="432"/>
        </w:tabs>
        <w:rPr>
          <w:rFonts w:ascii="Times New Roman" w:hAnsi="Times New Roman" w:cs="Times New Roman"/>
          <w:sz w:val="24"/>
          <w:szCs w:val="24"/>
        </w:rPr>
      </w:pPr>
      <w:r w:rsidRPr="00123F9D">
        <w:rPr>
          <w:rFonts w:ascii="Times New Roman" w:hAnsi="Times New Roman" w:cs="Times New Roman"/>
          <w:sz w:val="24"/>
          <w:szCs w:val="24"/>
        </w:rPr>
        <w:t xml:space="preserve">Оценка полноты </w:t>
      </w:r>
      <w:proofErr w:type="gramStart"/>
      <w:r w:rsidRPr="00123F9D">
        <w:rPr>
          <w:rFonts w:ascii="Times New Roman" w:hAnsi="Times New Roman" w:cs="Times New Roman"/>
          <w:sz w:val="24"/>
          <w:szCs w:val="24"/>
        </w:rPr>
        <w:t xml:space="preserve">финансирования:   </w:t>
      </w:r>
      <w:proofErr w:type="gramEnd"/>
      <w:r w:rsidRPr="00123F9D">
        <w:rPr>
          <w:rFonts w:ascii="Times New Roman" w:hAnsi="Times New Roman" w:cs="Times New Roman"/>
          <w:sz w:val="24"/>
          <w:szCs w:val="24"/>
        </w:rPr>
        <w:t xml:space="preserve">  ПФ = </w:t>
      </w:r>
      <w:r w:rsidRPr="00123F9D">
        <w:rPr>
          <w:rFonts w:ascii="Times New Roman" w:hAnsi="Times New Roman" w:cs="Times New Roman"/>
          <w:b/>
          <w:sz w:val="24"/>
          <w:szCs w:val="24"/>
        </w:rPr>
        <w:t>1,0</w:t>
      </w:r>
      <w:r w:rsidRPr="00123F9D">
        <w:rPr>
          <w:rFonts w:ascii="Times New Roman" w:hAnsi="Times New Roman" w:cs="Times New Roman"/>
          <w:sz w:val="24"/>
          <w:szCs w:val="24"/>
        </w:rPr>
        <w:t xml:space="preserve">- </w:t>
      </w:r>
      <w:r w:rsidRPr="00123F9D">
        <w:rPr>
          <w:rFonts w:ascii="Times New Roman" w:hAnsi="Times New Roman" w:cs="Times New Roman"/>
          <w:b/>
          <w:sz w:val="24"/>
          <w:szCs w:val="24"/>
        </w:rPr>
        <w:t>полное финансирование</w:t>
      </w:r>
    </w:p>
    <w:p w:rsidR="00E0003E" w:rsidRPr="00123F9D" w:rsidRDefault="00E0003E" w:rsidP="00E0003E">
      <w:pPr>
        <w:pStyle w:val="a6"/>
        <w:widowControl w:val="0"/>
        <w:tabs>
          <w:tab w:val="left" w:pos="709"/>
        </w:tabs>
        <w:suppressAutoHyphens/>
        <w:spacing w:line="240" w:lineRule="auto"/>
        <w:ind w:firstLine="0"/>
        <w:jc w:val="center"/>
        <w:rPr>
          <w:sz w:val="16"/>
          <w:szCs w:val="16"/>
        </w:rPr>
      </w:pPr>
    </w:p>
    <w:p w:rsidR="00BE7E68" w:rsidRPr="000E11DD" w:rsidRDefault="00E0003E" w:rsidP="00BE7E68">
      <w:pPr>
        <w:pStyle w:val="a6"/>
        <w:widowControl w:val="0"/>
        <w:tabs>
          <w:tab w:val="left" w:pos="709"/>
        </w:tabs>
        <w:suppressAutoHyphens/>
        <w:spacing w:line="240" w:lineRule="auto"/>
        <w:ind w:left="360" w:firstLine="0"/>
        <w:jc w:val="center"/>
        <w:rPr>
          <w:b/>
          <w:sz w:val="24"/>
          <w:szCs w:val="24"/>
        </w:rPr>
      </w:pPr>
      <w:r w:rsidRPr="00123F9D">
        <w:rPr>
          <w:sz w:val="24"/>
          <w:szCs w:val="24"/>
        </w:rPr>
        <w:t xml:space="preserve"> </w:t>
      </w:r>
      <w:r w:rsidRPr="00123F9D">
        <w:rPr>
          <w:b/>
          <w:sz w:val="24"/>
          <w:szCs w:val="24"/>
        </w:rPr>
        <w:t xml:space="preserve">Общая оценка эффективности реализации подпрограммы - </w:t>
      </w:r>
      <w:r w:rsidR="003A2B42">
        <w:rPr>
          <w:b/>
          <w:sz w:val="24"/>
          <w:szCs w:val="24"/>
        </w:rPr>
        <w:t>5</w:t>
      </w:r>
      <w:r w:rsidR="00BE7E68" w:rsidRPr="00123F9D">
        <w:rPr>
          <w:b/>
          <w:sz w:val="24"/>
          <w:szCs w:val="24"/>
        </w:rPr>
        <w:t xml:space="preserve"> </w:t>
      </w:r>
      <w:r w:rsidR="003A2B42">
        <w:rPr>
          <w:b/>
          <w:sz w:val="24"/>
          <w:szCs w:val="24"/>
        </w:rPr>
        <w:t>высокий</w:t>
      </w:r>
      <w:r w:rsidR="00BE7E68" w:rsidRPr="00123F9D">
        <w:rPr>
          <w:b/>
          <w:sz w:val="24"/>
          <w:szCs w:val="24"/>
        </w:rPr>
        <w:t xml:space="preserve"> уровень эффективности</w:t>
      </w:r>
      <w:r w:rsidR="00BE7E68" w:rsidRPr="000E11DD">
        <w:rPr>
          <w:b/>
          <w:sz w:val="24"/>
          <w:szCs w:val="24"/>
        </w:rPr>
        <w:t xml:space="preserve"> </w:t>
      </w:r>
    </w:p>
    <w:p w:rsidR="00BE7E68" w:rsidRPr="000E11DD" w:rsidRDefault="00BE7E68" w:rsidP="00BE7E68">
      <w:pPr>
        <w:pStyle w:val="a6"/>
        <w:widowControl w:val="0"/>
        <w:tabs>
          <w:tab w:val="left" w:pos="709"/>
        </w:tabs>
        <w:suppressAutoHyphens/>
        <w:spacing w:line="240" w:lineRule="auto"/>
        <w:ind w:left="360" w:firstLine="0"/>
        <w:jc w:val="center"/>
        <w:rPr>
          <w:b/>
          <w:sz w:val="24"/>
          <w:szCs w:val="24"/>
        </w:rPr>
      </w:pPr>
    </w:p>
    <w:p w:rsidR="00F01844" w:rsidRPr="000E11DD" w:rsidRDefault="00F01844" w:rsidP="00F01844">
      <w:pPr>
        <w:pStyle w:val="ConsPlusNonformat"/>
        <w:widowControl/>
        <w:tabs>
          <w:tab w:val="left" w:pos="432"/>
        </w:tabs>
        <w:jc w:val="both"/>
        <w:rPr>
          <w:sz w:val="24"/>
          <w:szCs w:val="24"/>
        </w:rPr>
      </w:pPr>
      <w:r w:rsidRPr="000E11DD">
        <w:rPr>
          <w:rFonts w:ascii="Times New Roman" w:hAnsi="Times New Roman" w:cs="Times New Roman"/>
          <w:b/>
          <w:sz w:val="24"/>
          <w:szCs w:val="24"/>
        </w:rPr>
        <w:t>.</w:t>
      </w:r>
    </w:p>
    <w:p w:rsidR="00333C3D" w:rsidRPr="00AC2A89" w:rsidRDefault="00333C3D" w:rsidP="00333C3D">
      <w:pPr>
        <w:jc w:val="center"/>
        <w:rPr>
          <w:b/>
          <w:bCs/>
          <w:sz w:val="23"/>
          <w:szCs w:val="23"/>
        </w:rPr>
      </w:pPr>
      <w:r w:rsidRPr="000E11DD">
        <w:rPr>
          <w:b/>
          <w:bCs/>
          <w:sz w:val="23"/>
          <w:szCs w:val="23"/>
        </w:rPr>
        <w:t>_________________________</w:t>
      </w:r>
    </w:p>
    <w:sectPr w:rsidR="00333C3D" w:rsidRPr="00AC2A89" w:rsidSect="00B6630A">
      <w:pgSz w:w="16838" w:h="11906" w:orient="landscape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0C17" w:rsidRDefault="00A10C17" w:rsidP="00550555">
      <w:r>
        <w:separator/>
      </w:r>
    </w:p>
  </w:endnote>
  <w:endnote w:type="continuationSeparator" w:id="0">
    <w:p w:rsidR="00A10C17" w:rsidRDefault="00A10C17" w:rsidP="005505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anklin Gothic Book">
    <w:altName w:val="Corbel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Bernard MT Condensed">
    <w:altName w:val="Times New Roman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7585" w:rsidRDefault="00957585" w:rsidP="00FC5743">
    <w:pPr>
      <w:pStyle w:val="ac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957585" w:rsidRDefault="00957585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7585" w:rsidRDefault="00957585" w:rsidP="00FC5743">
    <w:pPr>
      <w:pStyle w:val="ac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AD4D8D">
      <w:rPr>
        <w:rStyle w:val="ad"/>
        <w:noProof/>
      </w:rPr>
      <w:t>106</w:t>
    </w:r>
    <w:r>
      <w:rPr>
        <w:rStyle w:val="ad"/>
      </w:rPr>
      <w:fldChar w:fldCharType="end"/>
    </w:r>
  </w:p>
  <w:p w:rsidR="00957585" w:rsidRDefault="00957585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7585" w:rsidRDefault="00957585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0C17" w:rsidRDefault="00A10C17" w:rsidP="00550555">
      <w:r>
        <w:separator/>
      </w:r>
    </w:p>
  </w:footnote>
  <w:footnote w:type="continuationSeparator" w:id="0">
    <w:p w:rsidR="00A10C17" w:rsidRDefault="00A10C17" w:rsidP="005505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7585" w:rsidRDefault="00957585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7585" w:rsidRDefault="00957585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7585" w:rsidRDefault="00957585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6625E"/>
    <w:multiLevelType w:val="hybridMultilevel"/>
    <w:tmpl w:val="30C09E8C"/>
    <w:lvl w:ilvl="0" w:tplc="04190005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20503"/>
    <w:multiLevelType w:val="hybridMultilevel"/>
    <w:tmpl w:val="DA101334"/>
    <w:lvl w:ilvl="0" w:tplc="F074131E">
      <w:start w:val="3"/>
      <w:numFmt w:val="decimal"/>
      <w:lvlText w:val="%1."/>
      <w:lvlJc w:val="left"/>
      <w:pPr>
        <w:ind w:left="18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9897836"/>
    <w:multiLevelType w:val="hybridMultilevel"/>
    <w:tmpl w:val="30C09E8C"/>
    <w:lvl w:ilvl="0" w:tplc="04190005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185C76"/>
    <w:multiLevelType w:val="hybridMultilevel"/>
    <w:tmpl w:val="30C09E8C"/>
    <w:lvl w:ilvl="0" w:tplc="04190005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22DFD"/>
    <w:multiLevelType w:val="hybridMultilevel"/>
    <w:tmpl w:val="30C09E8C"/>
    <w:lvl w:ilvl="0" w:tplc="04190005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480F44"/>
    <w:multiLevelType w:val="hybridMultilevel"/>
    <w:tmpl w:val="30C09E8C"/>
    <w:lvl w:ilvl="0" w:tplc="04190005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6B08C8"/>
    <w:multiLevelType w:val="hybridMultilevel"/>
    <w:tmpl w:val="30C09E8C"/>
    <w:lvl w:ilvl="0" w:tplc="04190005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0317A6"/>
    <w:multiLevelType w:val="hybridMultilevel"/>
    <w:tmpl w:val="A5B0CC2E"/>
    <w:lvl w:ilvl="0" w:tplc="0419000F">
      <w:start w:val="1"/>
      <w:numFmt w:val="decimal"/>
      <w:pStyle w:val="1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7C4B94"/>
    <w:multiLevelType w:val="hybridMultilevel"/>
    <w:tmpl w:val="30C09E8C"/>
    <w:lvl w:ilvl="0" w:tplc="04190005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B063C3"/>
    <w:multiLevelType w:val="hybridMultilevel"/>
    <w:tmpl w:val="30C09E8C"/>
    <w:lvl w:ilvl="0" w:tplc="04190005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380729"/>
    <w:multiLevelType w:val="hybridMultilevel"/>
    <w:tmpl w:val="30C09E8C"/>
    <w:lvl w:ilvl="0" w:tplc="04190005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7910D5"/>
    <w:multiLevelType w:val="hybridMultilevel"/>
    <w:tmpl w:val="555AF92A"/>
    <w:lvl w:ilvl="0" w:tplc="04190005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0B5937"/>
    <w:multiLevelType w:val="hybridMultilevel"/>
    <w:tmpl w:val="30C09E8C"/>
    <w:lvl w:ilvl="0" w:tplc="04190005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03659D"/>
    <w:multiLevelType w:val="hybridMultilevel"/>
    <w:tmpl w:val="29180944"/>
    <w:lvl w:ilvl="0" w:tplc="E154DC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FC1374"/>
    <w:multiLevelType w:val="hybridMultilevel"/>
    <w:tmpl w:val="3A869F48"/>
    <w:lvl w:ilvl="0" w:tplc="9C24857A">
      <w:start w:val="3"/>
      <w:numFmt w:val="decimal"/>
      <w:lvlText w:val="%1."/>
      <w:lvlJc w:val="left"/>
      <w:pPr>
        <w:ind w:left="4485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5205" w:hanging="360"/>
      </w:pPr>
    </w:lvl>
    <w:lvl w:ilvl="2" w:tplc="0419001B" w:tentative="1">
      <w:start w:val="1"/>
      <w:numFmt w:val="lowerRoman"/>
      <w:lvlText w:val="%3."/>
      <w:lvlJc w:val="right"/>
      <w:pPr>
        <w:ind w:left="5925" w:hanging="180"/>
      </w:pPr>
    </w:lvl>
    <w:lvl w:ilvl="3" w:tplc="0419000F" w:tentative="1">
      <w:start w:val="1"/>
      <w:numFmt w:val="decimal"/>
      <w:lvlText w:val="%4."/>
      <w:lvlJc w:val="left"/>
      <w:pPr>
        <w:ind w:left="6645" w:hanging="360"/>
      </w:pPr>
    </w:lvl>
    <w:lvl w:ilvl="4" w:tplc="04190019" w:tentative="1">
      <w:start w:val="1"/>
      <w:numFmt w:val="lowerLetter"/>
      <w:lvlText w:val="%5."/>
      <w:lvlJc w:val="left"/>
      <w:pPr>
        <w:ind w:left="7365" w:hanging="360"/>
      </w:pPr>
    </w:lvl>
    <w:lvl w:ilvl="5" w:tplc="0419001B" w:tentative="1">
      <w:start w:val="1"/>
      <w:numFmt w:val="lowerRoman"/>
      <w:lvlText w:val="%6."/>
      <w:lvlJc w:val="right"/>
      <w:pPr>
        <w:ind w:left="8085" w:hanging="180"/>
      </w:pPr>
    </w:lvl>
    <w:lvl w:ilvl="6" w:tplc="0419000F" w:tentative="1">
      <w:start w:val="1"/>
      <w:numFmt w:val="decimal"/>
      <w:lvlText w:val="%7."/>
      <w:lvlJc w:val="left"/>
      <w:pPr>
        <w:ind w:left="8805" w:hanging="360"/>
      </w:pPr>
    </w:lvl>
    <w:lvl w:ilvl="7" w:tplc="04190019" w:tentative="1">
      <w:start w:val="1"/>
      <w:numFmt w:val="lowerLetter"/>
      <w:lvlText w:val="%8."/>
      <w:lvlJc w:val="left"/>
      <w:pPr>
        <w:ind w:left="9525" w:hanging="360"/>
      </w:pPr>
    </w:lvl>
    <w:lvl w:ilvl="8" w:tplc="0419001B" w:tentative="1">
      <w:start w:val="1"/>
      <w:numFmt w:val="lowerRoman"/>
      <w:lvlText w:val="%9."/>
      <w:lvlJc w:val="right"/>
      <w:pPr>
        <w:ind w:left="10245" w:hanging="180"/>
      </w:pPr>
    </w:lvl>
  </w:abstractNum>
  <w:abstractNum w:abstractNumId="15" w15:restartNumberingAfterBreak="0">
    <w:nsid w:val="328D0752"/>
    <w:multiLevelType w:val="hybridMultilevel"/>
    <w:tmpl w:val="30C09E8C"/>
    <w:lvl w:ilvl="0" w:tplc="04190005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0056B3"/>
    <w:multiLevelType w:val="hybridMultilevel"/>
    <w:tmpl w:val="30C09E8C"/>
    <w:lvl w:ilvl="0" w:tplc="04190005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421D66"/>
    <w:multiLevelType w:val="hybridMultilevel"/>
    <w:tmpl w:val="30C09E8C"/>
    <w:lvl w:ilvl="0" w:tplc="04190005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E82796"/>
    <w:multiLevelType w:val="hybridMultilevel"/>
    <w:tmpl w:val="80302EA6"/>
    <w:lvl w:ilvl="0" w:tplc="A04E7B4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D936515"/>
    <w:multiLevelType w:val="hybridMultilevel"/>
    <w:tmpl w:val="963C19BE"/>
    <w:lvl w:ilvl="0" w:tplc="00000005">
      <w:start w:val="1"/>
      <w:numFmt w:val="decimal"/>
      <w:lvlText w:val="%1."/>
      <w:lvlJc w:val="left"/>
      <w:pPr>
        <w:ind w:left="359" w:hanging="360"/>
      </w:pPr>
      <w:rPr>
        <w:rFonts w:hint="default"/>
        <w:bCs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079" w:hanging="360"/>
      </w:pPr>
    </w:lvl>
    <w:lvl w:ilvl="2" w:tplc="0419001B" w:tentative="1">
      <w:start w:val="1"/>
      <w:numFmt w:val="lowerRoman"/>
      <w:lvlText w:val="%3."/>
      <w:lvlJc w:val="right"/>
      <w:pPr>
        <w:ind w:left="1799" w:hanging="180"/>
      </w:pPr>
    </w:lvl>
    <w:lvl w:ilvl="3" w:tplc="0419000F" w:tentative="1">
      <w:start w:val="1"/>
      <w:numFmt w:val="decimal"/>
      <w:lvlText w:val="%4."/>
      <w:lvlJc w:val="left"/>
      <w:pPr>
        <w:ind w:left="2519" w:hanging="360"/>
      </w:pPr>
    </w:lvl>
    <w:lvl w:ilvl="4" w:tplc="04190019" w:tentative="1">
      <w:start w:val="1"/>
      <w:numFmt w:val="lowerLetter"/>
      <w:lvlText w:val="%5."/>
      <w:lvlJc w:val="left"/>
      <w:pPr>
        <w:ind w:left="3239" w:hanging="360"/>
      </w:pPr>
    </w:lvl>
    <w:lvl w:ilvl="5" w:tplc="0419001B" w:tentative="1">
      <w:start w:val="1"/>
      <w:numFmt w:val="lowerRoman"/>
      <w:lvlText w:val="%6."/>
      <w:lvlJc w:val="right"/>
      <w:pPr>
        <w:ind w:left="3959" w:hanging="180"/>
      </w:pPr>
    </w:lvl>
    <w:lvl w:ilvl="6" w:tplc="0419000F" w:tentative="1">
      <w:start w:val="1"/>
      <w:numFmt w:val="decimal"/>
      <w:lvlText w:val="%7."/>
      <w:lvlJc w:val="left"/>
      <w:pPr>
        <w:ind w:left="4679" w:hanging="360"/>
      </w:pPr>
    </w:lvl>
    <w:lvl w:ilvl="7" w:tplc="04190019" w:tentative="1">
      <w:start w:val="1"/>
      <w:numFmt w:val="lowerLetter"/>
      <w:lvlText w:val="%8."/>
      <w:lvlJc w:val="left"/>
      <w:pPr>
        <w:ind w:left="5399" w:hanging="360"/>
      </w:pPr>
    </w:lvl>
    <w:lvl w:ilvl="8" w:tplc="0419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20" w15:restartNumberingAfterBreak="0">
    <w:nsid w:val="43A6023F"/>
    <w:multiLevelType w:val="hybridMultilevel"/>
    <w:tmpl w:val="30C09E8C"/>
    <w:lvl w:ilvl="0" w:tplc="04190005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FE796D"/>
    <w:multiLevelType w:val="hybridMultilevel"/>
    <w:tmpl w:val="30C09E8C"/>
    <w:lvl w:ilvl="0" w:tplc="04190005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5A3615"/>
    <w:multiLevelType w:val="hybridMultilevel"/>
    <w:tmpl w:val="30C09E8C"/>
    <w:lvl w:ilvl="0" w:tplc="04190005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C16198"/>
    <w:multiLevelType w:val="hybridMultilevel"/>
    <w:tmpl w:val="4782B386"/>
    <w:lvl w:ilvl="0" w:tplc="1DD829C6">
      <w:start w:val="2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384AC898" w:tentative="1">
      <w:start w:val="1"/>
      <w:numFmt w:val="lowerLetter"/>
      <w:lvlText w:val="%2."/>
      <w:lvlJc w:val="left"/>
      <w:pPr>
        <w:ind w:left="1560" w:hanging="360"/>
      </w:pPr>
    </w:lvl>
    <w:lvl w:ilvl="2" w:tplc="FC50378C" w:tentative="1">
      <w:start w:val="1"/>
      <w:numFmt w:val="lowerRoman"/>
      <w:lvlText w:val="%3."/>
      <w:lvlJc w:val="right"/>
      <w:pPr>
        <w:ind w:left="2280" w:hanging="180"/>
      </w:pPr>
    </w:lvl>
    <w:lvl w:ilvl="3" w:tplc="57D60A4C" w:tentative="1">
      <w:start w:val="1"/>
      <w:numFmt w:val="decimal"/>
      <w:lvlText w:val="%4."/>
      <w:lvlJc w:val="left"/>
      <w:pPr>
        <w:ind w:left="3000" w:hanging="360"/>
      </w:pPr>
    </w:lvl>
    <w:lvl w:ilvl="4" w:tplc="77FA2992" w:tentative="1">
      <w:start w:val="1"/>
      <w:numFmt w:val="lowerLetter"/>
      <w:lvlText w:val="%5."/>
      <w:lvlJc w:val="left"/>
      <w:pPr>
        <w:ind w:left="3720" w:hanging="360"/>
      </w:pPr>
    </w:lvl>
    <w:lvl w:ilvl="5" w:tplc="3A24C488" w:tentative="1">
      <w:start w:val="1"/>
      <w:numFmt w:val="lowerRoman"/>
      <w:lvlText w:val="%6."/>
      <w:lvlJc w:val="right"/>
      <w:pPr>
        <w:ind w:left="4440" w:hanging="180"/>
      </w:pPr>
    </w:lvl>
    <w:lvl w:ilvl="6" w:tplc="32345EFA" w:tentative="1">
      <w:start w:val="1"/>
      <w:numFmt w:val="decimal"/>
      <w:lvlText w:val="%7."/>
      <w:lvlJc w:val="left"/>
      <w:pPr>
        <w:ind w:left="5160" w:hanging="360"/>
      </w:pPr>
    </w:lvl>
    <w:lvl w:ilvl="7" w:tplc="0B4E1AE2" w:tentative="1">
      <w:start w:val="1"/>
      <w:numFmt w:val="lowerLetter"/>
      <w:lvlText w:val="%8."/>
      <w:lvlJc w:val="left"/>
      <w:pPr>
        <w:ind w:left="5880" w:hanging="360"/>
      </w:pPr>
    </w:lvl>
    <w:lvl w:ilvl="8" w:tplc="91E442F0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4" w15:restartNumberingAfterBreak="0">
    <w:nsid w:val="57077120"/>
    <w:multiLevelType w:val="hybridMultilevel"/>
    <w:tmpl w:val="30C09E8C"/>
    <w:lvl w:ilvl="0" w:tplc="04190005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A05CD3"/>
    <w:multiLevelType w:val="hybridMultilevel"/>
    <w:tmpl w:val="30C09E8C"/>
    <w:lvl w:ilvl="0" w:tplc="04190005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520E0C"/>
    <w:multiLevelType w:val="hybridMultilevel"/>
    <w:tmpl w:val="56B8692C"/>
    <w:lvl w:ilvl="0" w:tplc="81F06AAA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7" w15:restartNumberingAfterBreak="0">
    <w:nsid w:val="58B848CD"/>
    <w:multiLevelType w:val="hybridMultilevel"/>
    <w:tmpl w:val="30C09E8C"/>
    <w:lvl w:ilvl="0" w:tplc="04190005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A41640"/>
    <w:multiLevelType w:val="hybridMultilevel"/>
    <w:tmpl w:val="30C09E8C"/>
    <w:lvl w:ilvl="0" w:tplc="04190005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A82484"/>
    <w:multiLevelType w:val="hybridMultilevel"/>
    <w:tmpl w:val="30C09E8C"/>
    <w:lvl w:ilvl="0" w:tplc="04190005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7F597A"/>
    <w:multiLevelType w:val="hybridMultilevel"/>
    <w:tmpl w:val="30C09E8C"/>
    <w:lvl w:ilvl="0" w:tplc="04190005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E8048D"/>
    <w:multiLevelType w:val="hybridMultilevel"/>
    <w:tmpl w:val="30C09E8C"/>
    <w:lvl w:ilvl="0" w:tplc="04190005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100DA1"/>
    <w:multiLevelType w:val="hybridMultilevel"/>
    <w:tmpl w:val="30C09E8C"/>
    <w:lvl w:ilvl="0" w:tplc="04190005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B25AD2"/>
    <w:multiLevelType w:val="hybridMultilevel"/>
    <w:tmpl w:val="30C09E8C"/>
    <w:lvl w:ilvl="0" w:tplc="04190005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530F8D"/>
    <w:multiLevelType w:val="hybridMultilevel"/>
    <w:tmpl w:val="30C09E8C"/>
    <w:lvl w:ilvl="0" w:tplc="04190005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314793"/>
    <w:multiLevelType w:val="hybridMultilevel"/>
    <w:tmpl w:val="30C09E8C"/>
    <w:lvl w:ilvl="0" w:tplc="04190005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CF673F"/>
    <w:multiLevelType w:val="hybridMultilevel"/>
    <w:tmpl w:val="30C09E8C"/>
    <w:lvl w:ilvl="0" w:tplc="04190005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D8338B"/>
    <w:multiLevelType w:val="hybridMultilevel"/>
    <w:tmpl w:val="30C09E8C"/>
    <w:lvl w:ilvl="0" w:tplc="04190005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6633E7"/>
    <w:multiLevelType w:val="hybridMultilevel"/>
    <w:tmpl w:val="30C09E8C"/>
    <w:lvl w:ilvl="0" w:tplc="04190005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1D432C"/>
    <w:multiLevelType w:val="hybridMultilevel"/>
    <w:tmpl w:val="30C09E8C"/>
    <w:lvl w:ilvl="0" w:tplc="04190005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0C30E7"/>
    <w:multiLevelType w:val="hybridMultilevel"/>
    <w:tmpl w:val="30C09E8C"/>
    <w:lvl w:ilvl="0" w:tplc="04190005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BC1780"/>
    <w:multiLevelType w:val="hybridMultilevel"/>
    <w:tmpl w:val="30C09E8C"/>
    <w:lvl w:ilvl="0" w:tplc="04190005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391D95"/>
    <w:multiLevelType w:val="hybridMultilevel"/>
    <w:tmpl w:val="30C09E8C"/>
    <w:lvl w:ilvl="0" w:tplc="04190005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F97D5B"/>
    <w:multiLevelType w:val="hybridMultilevel"/>
    <w:tmpl w:val="30C09E8C"/>
    <w:lvl w:ilvl="0" w:tplc="04190005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AD7731"/>
    <w:multiLevelType w:val="hybridMultilevel"/>
    <w:tmpl w:val="A88206C2"/>
    <w:lvl w:ilvl="0" w:tplc="04190005">
      <w:start w:val="1"/>
      <w:numFmt w:val="decimal"/>
      <w:pStyle w:val="a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5" w15:restartNumberingAfterBreak="0">
    <w:nsid w:val="7F1C31FB"/>
    <w:multiLevelType w:val="hybridMultilevel"/>
    <w:tmpl w:val="30C09E8C"/>
    <w:lvl w:ilvl="0" w:tplc="04190005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9374CE"/>
    <w:multiLevelType w:val="hybridMultilevel"/>
    <w:tmpl w:val="30C09E8C"/>
    <w:lvl w:ilvl="0" w:tplc="04190005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4"/>
  </w:num>
  <w:num w:numId="3">
    <w:abstractNumId w:val="11"/>
  </w:num>
  <w:num w:numId="4">
    <w:abstractNumId w:val="23"/>
  </w:num>
  <w:num w:numId="5">
    <w:abstractNumId w:val="14"/>
  </w:num>
  <w:num w:numId="6">
    <w:abstractNumId w:val="19"/>
  </w:num>
  <w:num w:numId="7">
    <w:abstractNumId w:val="13"/>
  </w:num>
  <w:num w:numId="8">
    <w:abstractNumId w:val="6"/>
  </w:num>
  <w:num w:numId="9">
    <w:abstractNumId w:val="18"/>
  </w:num>
  <w:num w:numId="10">
    <w:abstractNumId w:val="0"/>
  </w:num>
  <w:num w:numId="11">
    <w:abstractNumId w:val="31"/>
  </w:num>
  <w:num w:numId="12">
    <w:abstractNumId w:val="38"/>
  </w:num>
  <w:num w:numId="13">
    <w:abstractNumId w:val="20"/>
  </w:num>
  <w:num w:numId="14">
    <w:abstractNumId w:val="41"/>
  </w:num>
  <w:num w:numId="15">
    <w:abstractNumId w:val="25"/>
  </w:num>
  <w:num w:numId="16">
    <w:abstractNumId w:val="4"/>
  </w:num>
  <w:num w:numId="17">
    <w:abstractNumId w:val="17"/>
  </w:num>
  <w:num w:numId="18">
    <w:abstractNumId w:val="32"/>
  </w:num>
  <w:num w:numId="19">
    <w:abstractNumId w:val="9"/>
  </w:num>
  <w:num w:numId="20">
    <w:abstractNumId w:val="15"/>
  </w:num>
  <w:num w:numId="21">
    <w:abstractNumId w:val="46"/>
  </w:num>
  <w:num w:numId="22">
    <w:abstractNumId w:val="2"/>
  </w:num>
  <w:num w:numId="23">
    <w:abstractNumId w:val="22"/>
  </w:num>
  <w:num w:numId="24">
    <w:abstractNumId w:val="35"/>
  </w:num>
  <w:num w:numId="25">
    <w:abstractNumId w:val="34"/>
  </w:num>
  <w:num w:numId="26">
    <w:abstractNumId w:val="21"/>
  </w:num>
  <w:num w:numId="27">
    <w:abstractNumId w:val="37"/>
  </w:num>
  <w:num w:numId="28">
    <w:abstractNumId w:val="10"/>
  </w:num>
  <w:num w:numId="29">
    <w:abstractNumId w:val="8"/>
  </w:num>
  <w:num w:numId="30">
    <w:abstractNumId w:val="42"/>
  </w:num>
  <w:num w:numId="31">
    <w:abstractNumId w:val="40"/>
  </w:num>
  <w:num w:numId="32">
    <w:abstractNumId w:val="45"/>
  </w:num>
  <w:num w:numId="33">
    <w:abstractNumId w:val="28"/>
  </w:num>
  <w:num w:numId="34">
    <w:abstractNumId w:val="3"/>
  </w:num>
  <w:num w:numId="35">
    <w:abstractNumId w:val="33"/>
  </w:num>
  <w:num w:numId="36">
    <w:abstractNumId w:val="43"/>
  </w:num>
  <w:num w:numId="37">
    <w:abstractNumId w:val="36"/>
  </w:num>
  <w:num w:numId="38">
    <w:abstractNumId w:val="39"/>
  </w:num>
  <w:num w:numId="39">
    <w:abstractNumId w:val="27"/>
  </w:num>
  <w:num w:numId="40">
    <w:abstractNumId w:val="24"/>
  </w:num>
  <w:num w:numId="41">
    <w:abstractNumId w:val="30"/>
  </w:num>
  <w:num w:numId="42">
    <w:abstractNumId w:val="16"/>
  </w:num>
  <w:num w:numId="43">
    <w:abstractNumId w:val="12"/>
  </w:num>
  <w:num w:numId="44">
    <w:abstractNumId w:val="26"/>
  </w:num>
  <w:num w:numId="45">
    <w:abstractNumId w:val="5"/>
  </w:num>
  <w:num w:numId="46">
    <w:abstractNumId w:val="29"/>
  </w:num>
  <w:num w:numId="47">
    <w:abstractNumId w:val="1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2D2B"/>
    <w:rsid w:val="00000049"/>
    <w:rsid w:val="00000162"/>
    <w:rsid w:val="00000ECC"/>
    <w:rsid w:val="00001195"/>
    <w:rsid w:val="00001474"/>
    <w:rsid w:val="0000202D"/>
    <w:rsid w:val="0000272E"/>
    <w:rsid w:val="000035EF"/>
    <w:rsid w:val="00003845"/>
    <w:rsid w:val="000038FE"/>
    <w:rsid w:val="00003E9F"/>
    <w:rsid w:val="000040DD"/>
    <w:rsid w:val="00004393"/>
    <w:rsid w:val="000054DF"/>
    <w:rsid w:val="000056C9"/>
    <w:rsid w:val="000067E6"/>
    <w:rsid w:val="00006DDE"/>
    <w:rsid w:val="00006E62"/>
    <w:rsid w:val="00007110"/>
    <w:rsid w:val="00007509"/>
    <w:rsid w:val="0000789F"/>
    <w:rsid w:val="00010346"/>
    <w:rsid w:val="0001043A"/>
    <w:rsid w:val="0001096B"/>
    <w:rsid w:val="00010FAF"/>
    <w:rsid w:val="00011367"/>
    <w:rsid w:val="0001161A"/>
    <w:rsid w:val="00011D9B"/>
    <w:rsid w:val="00012520"/>
    <w:rsid w:val="000131E0"/>
    <w:rsid w:val="00013287"/>
    <w:rsid w:val="0001368A"/>
    <w:rsid w:val="00013702"/>
    <w:rsid w:val="000138E2"/>
    <w:rsid w:val="00013E16"/>
    <w:rsid w:val="00014545"/>
    <w:rsid w:val="00014C5E"/>
    <w:rsid w:val="00014E52"/>
    <w:rsid w:val="00014FFE"/>
    <w:rsid w:val="0001533A"/>
    <w:rsid w:val="00015462"/>
    <w:rsid w:val="00015855"/>
    <w:rsid w:val="000158FC"/>
    <w:rsid w:val="00015A81"/>
    <w:rsid w:val="00015EF6"/>
    <w:rsid w:val="0001642D"/>
    <w:rsid w:val="00016608"/>
    <w:rsid w:val="00016AED"/>
    <w:rsid w:val="00016BD7"/>
    <w:rsid w:val="0001700C"/>
    <w:rsid w:val="00017193"/>
    <w:rsid w:val="00017DDD"/>
    <w:rsid w:val="00020400"/>
    <w:rsid w:val="000205E3"/>
    <w:rsid w:val="000207D3"/>
    <w:rsid w:val="00020F94"/>
    <w:rsid w:val="000213E5"/>
    <w:rsid w:val="000214CE"/>
    <w:rsid w:val="00021E69"/>
    <w:rsid w:val="00022113"/>
    <w:rsid w:val="0002223B"/>
    <w:rsid w:val="0002265C"/>
    <w:rsid w:val="0002292D"/>
    <w:rsid w:val="00022C94"/>
    <w:rsid w:val="000230CA"/>
    <w:rsid w:val="0002323B"/>
    <w:rsid w:val="00023710"/>
    <w:rsid w:val="0002398A"/>
    <w:rsid w:val="00023DBA"/>
    <w:rsid w:val="00023FBD"/>
    <w:rsid w:val="00024004"/>
    <w:rsid w:val="00024048"/>
    <w:rsid w:val="00024272"/>
    <w:rsid w:val="00024478"/>
    <w:rsid w:val="000245B2"/>
    <w:rsid w:val="00025537"/>
    <w:rsid w:val="00025E2E"/>
    <w:rsid w:val="00026F5D"/>
    <w:rsid w:val="00027112"/>
    <w:rsid w:val="000275C7"/>
    <w:rsid w:val="000277BA"/>
    <w:rsid w:val="00027951"/>
    <w:rsid w:val="00027E9C"/>
    <w:rsid w:val="000303D3"/>
    <w:rsid w:val="0003175C"/>
    <w:rsid w:val="0003191D"/>
    <w:rsid w:val="0003195D"/>
    <w:rsid w:val="00031D95"/>
    <w:rsid w:val="00032800"/>
    <w:rsid w:val="00032996"/>
    <w:rsid w:val="000329D1"/>
    <w:rsid w:val="00032F5F"/>
    <w:rsid w:val="00033085"/>
    <w:rsid w:val="000333F2"/>
    <w:rsid w:val="0003345C"/>
    <w:rsid w:val="00033576"/>
    <w:rsid w:val="00033E85"/>
    <w:rsid w:val="00034307"/>
    <w:rsid w:val="000349E3"/>
    <w:rsid w:val="00034ACB"/>
    <w:rsid w:val="00034B00"/>
    <w:rsid w:val="00034CD9"/>
    <w:rsid w:val="00035260"/>
    <w:rsid w:val="000352C0"/>
    <w:rsid w:val="0003581E"/>
    <w:rsid w:val="00035E66"/>
    <w:rsid w:val="00035EC5"/>
    <w:rsid w:val="00036544"/>
    <w:rsid w:val="0003789B"/>
    <w:rsid w:val="00037D73"/>
    <w:rsid w:val="00040B23"/>
    <w:rsid w:val="00040B8E"/>
    <w:rsid w:val="000410E2"/>
    <w:rsid w:val="00041372"/>
    <w:rsid w:val="00041621"/>
    <w:rsid w:val="00041CA4"/>
    <w:rsid w:val="00041E13"/>
    <w:rsid w:val="00041EEA"/>
    <w:rsid w:val="0004271E"/>
    <w:rsid w:val="00042E4A"/>
    <w:rsid w:val="00043041"/>
    <w:rsid w:val="000432E8"/>
    <w:rsid w:val="0004371C"/>
    <w:rsid w:val="00044907"/>
    <w:rsid w:val="00044BE3"/>
    <w:rsid w:val="00044D1C"/>
    <w:rsid w:val="00045012"/>
    <w:rsid w:val="000452EC"/>
    <w:rsid w:val="0004553C"/>
    <w:rsid w:val="00045A14"/>
    <w:rsid w:val="00045AA0"/>
    <w:rsid w:val="00045EB2"/>
    <w:rsid w:val="00046E53"/>
    <w:rsid w:val="00046F0F"/>
    <w:rsid w:val="000470E8"/>
    <w:rsid w:val="00047160"/>
    <w:rsid w:val="0005011A"/>
    <w:rsid w:val="000501B5"/>
    <w:rsid w:val="0005030C"/>
    <w:rsid w:val="000506BF"/>
    <w:rsid w:val="00050906"/>
    <w:rsid w:val="0005108A"/>
    <w:rsid w:val="00051353"/>
    <w:rsid w:val="000524B7"/>
    <w:rsid w:val="0005327A"/>
    <w:rsid w:val="00053CFA"/>
    <w:rsid w:val="00053D2E"/>
    <w:rsid w:val="00053EE1"/>
    <w:rsid w:val="00053FCC"/>
    <w:rsid w:val="00054400"/>
    <w:rsid w:val="000544ED"/>
    <w:rsid w:val="0005457F"/>
    <w:rsid w:val="00054F9A"/>
    <w:rsid w:val="00055034"/>
    <w:rsid w:val="00055294"/>
    <w:rsid w:val="000554BC"/>
    <w:rsid w:val="000556D9"/>
    <w:rsid w:val="000557F4"/>
    <w:rsid w:val="000557FA"/>
    <w:rsid w:val="00055813"/>
    <w:rsid w:val="00055E33"/>
    <w:rsid w:val="00055F0E"/>
    <w:rsid w:val="000560B4"/>
    <w:rsid w:val="00056212"/>
    <w:rsid w:val="000562EA"/>
    <w:rsid w:val="0005654B"/>
    <w:rsid w:val="00056BC8"/>
    <w:rsid w:val="00056F3D"/>
    <w:rsid w:val="00056FD1"/>
    <w:rsid w:val="000575A2"/>
    <w:rsid w:val="000575EB"/>
    <w:rsid w:val="00060694"/>
    <w:rsid w:val="000608D5"/>
    <w:rsid w:val="00060AA2"/>
    <w:rsid w:val="00060DEE"/>
    <w:rsid w:val="00060FF9"/>
    <w:rsid w:val="00061104"/>
    <w:rsid w:val="0006158F"/>
    <w:rsid w:val="00061EAE"/>
    <w:rsid w:val="000622EC"/>
    <w:rsid w:val="00062563"/>
    <w:rsid w:val="00062583"/>
    <w:rsid w:val="0006282C"/>
    <w:rsid w:val="000628DB"/>
    <w:rsid w:val="00062A65"/>
    <w:rsid w:val="000641D8"/>
    <w:rsid w:val="00064491"/>
    <w:rsid w:val="000646E3"/>
    <w:rsid w:val="00065320"/>
    <w:rsid w:val="00065940"/>
    <w:rsid w:val="00065A60"/>
    <w:rsid w:val="00066B73"/>
    <w:rsid w:val="00067040"/>
    <w:rsid w:val="000674A1"/>
    <w:rsid w:val="0007019E"/>
    <w:rsid w:val="0007020B"/>
    <w:rsid w:val="00070414"/>
    <w:rsid w:val="0007084B"/>
    <w:rsid w:val="00070A61"/>
    <w:rsid w:val="000712CA"/>
    <w:rsid w:val="0007161D"/>
    <w:rsid w:val="000720EE"/>
    <w:rsid w:val="0007287F"/>
    <w:rsid w:val="00072D15"/>
    <w:rsid w:val="00072F48"/>
    <w:rsid w:val="000737E4"/>
    <w:rsid w:val="0007389D"/>
    <w:rsid w:val="00073E3D"/>
    <w:rsid w:val="000744CD"/>
    <w:rsid w:val="00074EC3"/>
    <w:rsid w:val="00074F6C"/>
    <w:rsid w:val="00075E46"/>
    <w:rsid w:val="00075FF9"/>
    <w:rsid w:val="0007613B"/>
    <w:rsid w:val="000770C0"/>
    <w:rsid w:val="00077245"/>
    <w:rsid w:val="0007743F"/>
    <w:rsid w:val="000774F8"/>
    <w:rsid w:val="0007776A"/>
    <w:rsid w:val="000779D9"/>
    <w:rsid w:val="00077A68"/>
    <w:rsid w:val="000806C7"/>
    <w:rsid w:val="0008098D"/>
    <w:rsid w:val="00080AD5"/>
    <w:rsid w:val="00081DB1"/>
    <w:rsid w:val="00082206"/>
    <w:rsid w:val="0008249C"/>
    <w:rsid w:val="000825E8"/>
    <w:rsid w:val="000827F5"/>
    <w:rsid w:val="00082D5C"/>
    <w:rsid w:val="000831B1"/>
    <w:rsid w:val="00083DEF"/>
    <w:rsid w:val="0008420C"/>
    <w:rsid w:val="00084429"/>
    <w:rsid w:val="00084623"/>
    <w:rsid w:val="000848E0"/>
    <w:rsid w:val="00084BCD"/>
    <w:rsid w:val="00084E86"/>
    <w:rsid w:val="00084F44"/>
    <w:rsid w:val="000851A8"/>
    <w:rsid w:val="00085638"/>
    <w:rsid w:val="000858B7"/>
    <w:rsid w:val="00085931"/>
    <w:rsid w:val="000862F8"/>
    <w:rsid w:val="000869FE"/>
    <w:rsid w:val="00086BDE"/>
    <w:rsid w:val="00086FFB"/>
    <w:rsid w:val="000875F1"/>
    <w:rsid w:val="00087865"/>
    <w:rsid w:val="00087A01"/>
    <w:rsid w:val="0009026C"/>
    <w:rsid w:val="00090BD6"/>
    <w:rsid w:val="00091837"/>
    <w:rsid w:val="00091ACE"/>
    <w:rsid w:val="00091FAA"/>
    <w:rsid w:val="00092522"/>
    <w:rsid w:val="00092601"/>
    <w:rsid w:val="00092790"/>
    <w:rsid w:val="000928E2"/>
    <w:rsid w:val="00092A5C"/>
    <w:rsid w:val="000936D0"/>
    <w:rsid w:val="0009377D"/>
    <w:rsid w:val="0009406C"/>
    <w:rsid w:val="000942EC"/>
    <w:rsid w:val="000949E6"/>
    <w:rsid w:val="00095676"/>
    <w:rsid w:val="00095683"/>
    <w:rsid w:val="00095DED"/>
    <w:rsid w:val="0009600B"/>
    <w:rsid w:val="0009605C"/>
    <w:rsid w:val="00096319"/>
    <w:rsid w:val="000965A1"/>
    <w:rsid w:val="0009667D"/>
    <w:rsid w:val="00096743"/>
    <w:rsid w:val="00096A74"/>
    <w:rsid w:val="00096FB7"/>
    <w:rsid w:val="0009700B"/>
    <w:rsid w:val="00097033"/>
    <w:rsid w:val="0009707C"/>
    <w:rsid w:val="000970A9"/>
    <w:rsid w:val="0009729A"/>
    <w:rsid w:val="00097514"/>
    <w:rsid w:val="00097585"/>
    <w:rsid w:val="0009759C"/>
    <w:rsid w:val="00097619"/>
    <w:rsid w:val="0009781A"/>
    <w:rsid w:val="000A0397"/>
    <w:rsid w:val="000A0CE7"/>
    <w:rsid w:val="000A11B0"/>
    <w:rsid w:val="000A13B4"/>
    <w:rsid w:val="000A147A"/>
    <w:rsid w:val="000A1A1B"/>
    <w:rsid w:val="000A1C86"/>
    <w:rsid w:val="000A2714"/>
    <w:rsid w:val="000A28E7"/>
    <w:rsid w:val="000A2F8C"/>
    <w:rsid w:val="000A2FF8"/>
    <w:rsid w:val="000A3686"/>
    <w:rsid w:val="000A376E"/>
    <w:rsid w:val="000A38E5"/>
    <w:rsid w:val="000A4125"/>
    <w:rsid w:val="000A4481"/>
    <w:rsid w:val="000A5509"/>
    <w:rsid w:val="000A5AFA"/>
    <w:rsid w:val="000A7629"/>
    <w:rsid w:val="000A76FB"/>
    <w:rsid w:val="000A78B9"/>
    <w:rsid w:val="000A7B0B"/>
    <w:rsid w:val="000B0302"/>
    <w:rsid w:val="000B09D2"/>
    <w:rsid w:val="000B0E77"/>
    <w:rsid w:val="000B0E93"/>
    <w:rsid w:val="000B164E"/>
    <w:rsid w:val="000B1B8D"/>
    <w:rsid w:val="000B1C9E"/>
    <w:rsid w:val="000B1D50"/>
    <w:rsid w:val="000B273A"/>
    <w:rsid w:val="000B2B99"/>
    <w:rsid w:val="000B334F"/>
    <w:rsid w:val="000B3876"/>
    <w:rsid w:val="000B392C"/>
    <w:rsid w:val="000B3A2F"/>
    <w:rsid w:val="000B457D"/>
    <w:rsid w:val="000B5893"/>
    <w:rsid w:val="000B58E7"/>
    <w:rsid w:val="000B6250"/>
    <w:rsid w:val="000B6285"/>
    <w:rsid w:val="000B65A6"/>
    <w:rsid w:val="000B696A"/>
    <w:rsid w:val="000B6B42"/>
    <w:rsid w:val="000B6F5A"/>
    <w:rsid w:val="000B7AA1"/>
    <w:rsid w:val="000C0BC9"/>
    <w:rsid w:val="000C16E8"/>
    <w:rsid w:val="000C173B"/>
    <w:rsid w:val="000C19C0"/>
    <w:rsid w:val="000C228E"/>
    <w:rsid w:val="000C2654"/>
    <w:rsid w:val="000C29CF"/>
    <w:rsid w:val="000C3224"/>
    <w:rsid w:val="000C33EB"/>
    <w:rsid w:val="000C3B46"/>
    <w:rsid w:val="000C3C31"/>
    <w:rsid w:val="000C4131"/>
    <w:rsid w:val="000C42A4"/>
    <w:rsid w:val="000C4598"/>
    <w:rsid w:val="000C4A60"/>
    <w:rsid w:val="000C4AD3"/>
    <w:rsid w:val="000C4B64"/>
    <w:rsid w:val="000C4F7A"/>
    <w:rsid w:val="000C551D"/>
    <w:rsid w:val="000C5BBA"/>
    <w:rsid w:val="000C5D88"/>
    <w:rsid w:val="000C5FE2"/>
    <w:rsid w:val="000C614A"/>
    <w:rsid w:val="000C66D9"/>
    <w:rsid w:val="000C673B"/>
    <w:rsid w:val="000C6AD5"/>
    <w:rsid w:val="000C6AFD"/>
    <w:rsid w:val="000C6BF5"/>
    <w:rsid w:val="000C6E73"/>
    <w:rsid w:val="000C73C2"/>
    <w:rsid w:val="000C7493"/>
    <w:rsid w:val="000C7A34"/>
    <w:rsid w:val="000C7A45"/>
    <w:rsid w:val="000C7D50"/>
    <w:rsid w:val="000D0129"/>
    <w:rsid w:val="000D0161"/>
    <w:rsid w:val="000D0E59"/>
    <w:rsid w:val="000D11A4"/>
    <w:rsid w:val="000D1516"/>
    <w:rsid w:val="000D1666"/>
    <w:rsid w:val="000D1AC0"/>
    <w:rsid w:val="000D1E07"/>
    <w:rsid w:val="000D1ECF"/>
    <w:rsid w:val="000D258B"/>
    <w:rsid w:val="000D2B50"/>
    <w:rsid w:val="000D3661"/>
    <w:rsid w:val="000D3AD7"/>
    <w:rsid w:val="000D3BFB"/>
    <w:rsid w:val="000D423E"/>
    <w:rsid w:val="000D4C71"/>
    <w:rsid w:val="000D4DDB"/>
    <w:rsid w:val="000D5263"/>
    <w:rsid w:val="000D6D44"/>
    <w:rsid w:val="000D73E2"/>
    <w:rsid w:val="000D75C3"/>
    <w:rsid w:val="000D771C"/>
    <w:rsid w:val="000D77FE"/>
    <w:rsid w:val="000D7FCD"/>
    <w:rsid w:val="000E04D7"/>
    <w:rsid w:val="000E09C3"/>
    <w:rsid w:val="000E0C66"/>
    <w:rsid w:val="000E11DD"/>
    <w:rsid w:val="000E1B28"/>
    <w:rsid w:val="000E20E5"/>
    <w:rsid w:val="000E22EE"/>
    <w:rsid w:val="000E284B"/>
    <w:rsid w:val="000E31E1"/>
    <w:rsid w:val="000E3865"/>
    <w:rsid w:val="000E38BB"/>
    <w:rsid w:val="000E41BE"/>
    <w:rsid w:val="000E4DA6"/>
    <w:rsid w:val="000E4DF1"/>
    <w:rsid w:val="000E6F3D"/>
    <w:rsid w:val="000E741A"/>
    <w:rsid w:val="000E7DC3"/>
    <w:rsid w:val="000F0075"/>
    <w:rsid w:val="000F0519"/>
    <w:rsid w:val="000F0B40"/>
    <w:rsid w:val="000F11E8"/>
    <w:rsid w:val="000F14B8"/>
    <w:rsid w:val="000F25D1"/>
    <w:rsid w:val="000F2CAA"/>
    <w:rsid w:val="000F2DE5"/>
    <w:rsid w:val="000F304E"/>
    <w:rsid w:val="000F31BE"/>
    <w:rsid w:val="000F32A7"/>
    <w:rsid w:val="000F37F3"/>
    <w:rsid w:val="000F38FC"/>
    <w:rsid w:val="000F3B2F"/>
    <w:rsid w:val="000F3D2F"/>
    <w:rsid w:val="000F4256"/>
    <w:rsid w:val="000F4675"/>
    <w:rsid w:val="000F49DB"/>
    <w:rsid w:val="000F4FBF"/>
    <w:rsid w:val="000F4FEC"/>
    <w:rsid w:val="000F5092"/>
    <w:rsid w:val="000F5245"/>
    <w:rsid w:val="000F5555"/>
    <w:rsid w:val="000F566F"/>
    <w:rsid w:val="000F56E0"/>
    <w:rsid w:val="000F5A28"/>
    <w:rsid w:val="000F5B5D"/>
    <w:rsid w:val="000F5CD5"/>
    <w:rsid w:val="000F6466"/>
    <w:rsid w:val="000F6CF2"/>
    <w:rsid w:val="000F6E9C"/>
    <w:rsid w:val="000F6F48"/>
    <w:rsid w:val="000F707C"/>
    <w:rsid w:val="000F70FA"/>
    <w:rsid w:val="000F715A"/>
    <w:rsid w:val="000F72F6"/>
    <w:rsid w:val="000F7A1F"/>
    <w:rsid w:val="0010095C"/>
    <w:rsid w:val="00100A7D"/>
    <w:rsid w:val="001011B7"/>
    <w:rsid w:val="001012AC"/>
    <w:rsid w:val="0010198D"/>
    <w:rsid w:val="00101C2C"/>
    <w:rsid w:val="0010252F"/>
    <w:rsid w:val="001026AB"/>
    <w:rsid w:val="001027C0"/>
    <w:rsid w:val="00102ABD"/>
    <w:rsid w:val="00102CDA"/>
    <w:rsid w:val="00102DA1"/>
    <w:rsid w:val="00102DAB"/>
    <w:rsid w:val="001031FC"/>
    <w:rsid w:val="001033F6"/>
    <w:rsid w:val="0010407C"/>
    <w:rsid w:val="0010449F"/>
    <w:rsid w:val="0010457F"/>
    <w:rsid w:val="001046A5"/>
    <w:rsid w:val="001046AE"/>
    <w:rsid w:val="00104FE9"/>
    <w:rsid w:val="00105429"/>
    <w:rsid w:val="0010626B"/>
    <w:rsid w:val="00106316"/>
    <w:rsid w:val="00106F35"/>
    <w:rsid w:val="00107208"/>
    <w:rsid w:val="00107225"/>
    <w:rsid w:val="0010722C"/>
    <w:rsid w:val="001075DF"/>
    <w:rsid w:val="00107765"/>
    <w:rsid w:val="00107961"/>
    <w:rsid w:val="00107A29"/>
    <w:rsid w:val="00107C33"/>
    <w:rsid w:val="001100CB"/>
    <w:rsid w:val="001100EC"/>
    <w:rsid w:val="001105DC"/>
    <w:rsid w:val="001113E8"/>
    <w:rsid w:val="00111913"/>
    <w:rsid w:val="00111936"/>
    <w:rsid w:val="00111A49"/>
    <w:rsid w:val="00111DBF"/>
    <w:rsid w:val="00112107"/>
    <w:rsid w:val="001121BD"/>
    <w:rsid w:val="0011246B"/>
    <w:rsid w:val="001129E3"/>
    <w:rsid w:val="00112A40"/>
    <w:rsid w:val="00112A8C"/>
    <w:rsid w:val="00112BA5"/>
    <w:rsid w:val="00113480"/>
    <w:rsid w:val="001137CB"/>
    <w:rsid w:val="00113E07"/>
    <w:rsid w:val="001141F6"/>
    <w:rsid w:val="0011461F"/>
    <w:rsid w:val="00115443"/>
    <w:rsid w:val="00115C0D"/>
    <w:rsid w:val="00115CB4"/>
    <w:rsid w:val="00115D15"/>
    <w:rsid w:val="00115E33"/>
    <w:rsid w:val="00116230"/>
    <w:rsid w:val="0011633E"/>
    <w:rsid w:val="00116D96"/>
    <w:rsid w:val="001174B3"/>
    <w:rsid w:val="00117B19"/>
    <w:rsid w:val="00117D24"/>
    <w:rsid w:val="00117DC9"/>
    <w:rsid w:val="00117F5B"/>
    <w:rsid w:val="00120314"/>
    <w:rsid w:val="00120350"/>
    <w:rsid w:val="00120A4C"/>
    <w:rsid w:val="00120A73"/>
    <w:rsid w:val="00120FEB"/>
    <w:rsid w:val="00121304"/>
    <w:rsid w:val="00121750"/>
    <w:rsid w:val="00121B93"/>
    <w:rsid w:val="00121CAB"/>
    <w:rsid w:val="00121D9F"/>
    <w:rsid w:val="00121E24"/>
    <w:rsid w:val="001225BA"/>
    <w:rsid w:val="001225CE"/>
    <w:rsid w:val="00122629"/>
    <w:rsid w:val="00123F9D"/>
    <w:rsid w:val="00124190"/>
    <w:rsid w:val="00124C46"/>
    <w:rsid w:val="00124D51"/>
    <w:rsid w:val="00124E46"/>
    <w:rsid w:val="0012506A"/>
    <w:rsid w:val="00125560"/>
    <w:rsid w:val="00125746"/>
    <w:rsid w:val="00125A28"/>
    <w:rsid w:val="001260A2"/>
    <w:rsid w:val="001260B1"/>
    <w:rsid w:val="00126C2D"/>
    <w:rsid w:val="00126E08"/>
    <w:rsid w:val="0012745F"/>
    <w:rsid w:val="00127555"/>
    <w:rsid w:val="00127684"/>
    <w:rsid w:val="00127A7C"/>
    <w:rsid w:val="001302D8"/>
    <w:rsid w:val="00130D0C"/>
    <w:rsid w:val="00131390"/>
    <w:rsid w:val="0013216B"/>
    <w:rsid w:val="0013233C"/>
    <w:rsid w:val="00132A43"/>
    <w:rsid w:val="001331D8"/>
    <w:rsid w:val="001333A8"/>
    <w:rsid w:val="00133573"/>
    <w:rsid w:val="00133A82"/>
    <w:rsid w:val="00135371"/>
    <w:rsid w:val="001358E5"/>
    <w:rsid w:val="00135C4E"/>
    <w:rsid w:val="00135F9B"/>
    <w:rsid w:val="001362C8"/>
    <w:rsid w:val="001363D8"/>
    <w:rsid w:val="001364B2"/>
    <w:rsid w:val="00136E1C"/>
    <w:rsid w:val="001375A7"/>
    <w:rsid w:val="0013783D"/>
    <w:rsid w:val="00137B7B"/>
    <w:rsid w:val="00137DCC"/>
    <w:rsid w:val="00137E65"/>
    <w:rsid w:val="00140176"/>
    <w:rsid w:val="0014017F"/>
    <w:rsid w:val="0014099B"/>
    <w:rsid w:val="00140A09"/>
    <w:rsid w:val="00140CCF"/>
    <w:rsid w:val="00141A90"/>
    <w:rsid w:val="00141DDC"/>
    <w:rsid w:val="00141EF9"/>
    <w:rsid w:val="00142478"/>
    <w:rsid w:val="00142583"/>
    <w:rsid w:val="001428B1"/>
    <w:rsid w:val="00142A42"/>
    <w:rsid w:val="00142CD9"/>
    <w:rsid w:val="001431C1"/>
    <w:rsid w:val="00143247"/>
    <w:rsid w:val="0014333D"/>
    <w:rsid w:val="0014361B"/>
    <w:rsid w:val="00143832"/>
    <w:rsid w:val="0014397B"/>
    <w:rsid w:val="00143AE8"/>
    <w:rsid w:val="00143D2D"/>
    <w:rsid w:val="00144501"/>
    <w:rsid w:val="0014480F"/>
    <w:rsid w:val="0014500D"/>
    <w:rsid w:val="00145869"/>
    <w:rsid w:val="00145EC0"/>
    <w:rsid w:val="00145F97"/>
    <w:rsid w:val="00146663"/>
    <w:rsid w:val="00146735"/>
    <w:rsid w:val="00146A85"/>
    <w:rsid w:val="00146E51"/>
    <w:rsid w:val="00146F0C"/>
    <w:rsid w:val="001500FE"/>
    <w:rsid w:val="001502C7"/>
    <w:rsid w:val="001504CF"/>
    <w:rsid w:val="00150553"/>
    <w:rsid w:val="001506A6"/>
    <w:rsid w:val="00150795"/>
    <w:rsid w:val="001507F8"/>
    <w:rsid w:val="001509DA"/>
    <w:rsid w:val="00150E8E"/>
    <w:rsid w:val="00150EB6"/>
    <w:rsid w:val="00151502"/>
    <w:rsid w:val="0015213E"/>
    <w:rsid w:val="001523D3"/>
    <w:rsid w:val="00153207"/>
    <w:rsid w:val="00153947"/>
    <w:rsid w:val="00153B8F"/>
    <w:rsid w:val="00153C49"/>
    <w:rsid w:val="00153DD0"/>
    <w:rsid w:val="00154076"/>
    <w:rsid w:val="0015448C"/>
    <w:rsid w:val="0015570A"/>
    <w:rsid w:val="001558E3"/>
    <w:rsid w:val="00155B84"/>
    <w:rsid w:val="00156BFA"/>
    <w:rsid w:val="00156D25"/>
    <w:rsid w:val="00157209"/>
    <w:rsid w:val="001573F6"/>
    <w:rsid w:val="0015767F"/>
    <w:rsid w:val="00157B8B"/>
    <w:rsid w:val="00157C97"/>
    <w:rsid w:val="001601A4"/>
    <w:rsid w:val="001606F9"/>
    <w:rsid w:val="00160C19"/>
    <w:rsid w:val="00160CFC"/>
    <w:rsid w:val="00160F62"/>
    <w:rsid w:val="00161309"/>
    <w:rsid w:val="00161DFA"/>
    <w:rsid w:val="00162428"/>
    <w:rsid w:val="001624A4"/>
    <w:rsid w:val="00162595"/>
    <w:rsid w:val="00162630"/>
    <w:rsid w:val="00162997"/>
    <w:rsid w:val="00162B9B"/>
    <w:rsid w:val="00162E35"/>
    <w:rsid w:val="00163074"/>
    <w:rsid w:val="00163987"/>
    <w:rsid w:val="0016419E"/>
    <w:rsid w:val="001641AE"/>
    <w:rsid w:val="001646CF"/>
    <w:rsid w:val="00164815"/>
    <w:rsid w:val="00164A2E"/>
    <w:rsid w:val="001650D8"/>
    <w:rsid w:val="00165426"/>
    <w:rsid w:val="0016564E"/>
    <w:rsid w:val="0016588B"/>
    <w:rsid w:val="00165E9D"/>
    <w:rsid w:val="00166402"/>
    <w:rsid w:val="00166427"/>
    <w:rsid w:val="0016699D"/>
    <w:rsid w:val="00166F0F"/>
    <w:rsid w:val="00167235"/>
    <w:rsid w:val="00167CC4"/>
    <w:rsid w:val="0017044B"/>
    <w:rsid w:val="00170A57"/>
    <w:rsid w:val="00170E44"/>
    <w:rsid w:val="001712FB"/>
    <w:rsid w:val="0017192A"/>
    <w:rsid w:val="00171FA3"/>
    <w:rsid w:val="001726F8"/>
    <w:rsid w:val="00172840"/>
    <w:rsid w:val="001728AA"/>
    <w:rsid w:val="001728BC"/>
    <w:rsid w:val="001729BA"/>
    <w:rsid w:val="00172CFD"/>
    <w:rsid w:val="001730B4"/>
    <w:rsid w:val="0017373B"/>
    <w:rsid w:val="00173A76"/>
    <w:rsid w:val="001740F4"/>
    <w:rsid w:val="00174A14"/>
    <w:rsid w:val="00174D6B"/>
    <w:rsid w:val="00174F5F"/>
    <w:rsid w:val="0017520F"/>
    <w:rsid w:val="00175437"/>
    <w:rsid w:val="0017595E"/>
    <w:rsid w:val="001759A2"/>
    <w:rsid w:val="00175AA6"/>
    <w:rsid w:val="00175B1C"/>
    <w:rsid w:val="00175C90"/>
    <w:rsid w:val="001767C2"/>
    <w:rsid w:val="00176888"/>
    <w:rsid w:val="00176E43"/>
    <w:rsid w:val="00177468"/>
    <w:rsid w:val="001775C4"/>
    <w:rsid w:val="001778F5"/>
    <w:rsid w:val="001779B2"/>
    <w:rsid w:val="00177A8C"/>
    <w:rsid w:val="00177D9E"/>
    <w:rsid w:val="00177E0B"/>
    <w:rsid w:val="00180159"/>
    <w:rsid w:val="001806B3"/>
    <w:rsid w:val="001814C4"/>
    <w:rsid w:val="00181A6A"/>
    <w:rsid w:val="00181EB1"/>
    <w:rsid w:val="00182350"/>
    <w:rsid w:val="00182E6A"/>
    <w:rsid w:val="00182F30"/>
    <w:rsid w:val="001830A0"/>
    <w:rsid w:val="0018319B"/>
    <w:rsid w:val="00183897"/>
    <w:rsid w:val="00183E0C"/>
    <w:rsid w:val="00183FAE"/>
    <w:rsid w:val="001841E1"/>
    <w:rsid w:val="001842E6"/>
    <w:rsid w:val="001845AF"/>
    <w:rsid w:val="00184901"/>
    <w:rsid w:val="0018504B"/>
    <w:rsid w:val="001852E0"/>
    <w:rsid w:val="00185422"/>
    <w:rsid w:val="001856BA"/>
    <w:rsid w:val="00185EB0"/>
    <w:rsid w:val="00185EFB"/>
    <w:rsid w:val="001862C5"/>
    <w:rsid w:val="001866D6"/>
    <w:rsid w:val="00186732"/>
    <w:rsid w:val="00186835"/>
    <w:rsid w:val="001870C4"/>
    <w:rsid w:val="001877EA"/>
    <w:rsid w:val="001879D5"/>
    <w:rsid w:val="00187D6E"/>
    <w:rsid w:val="00187F6D"/>
    <w:rsid w:val="00190227"/>
    <w:rsid w:val="00190294"/>
    <w:rsid w:val="001903E2"/>
    <w:rsid w:val="001905C3"/>
    <w:rsid w:val="001912DD"/>
    <w:rsid w:val="00191759"/>
    <w:rsid w:val="00192525"/>
    <w:rsid w:val="00192D21"/>
    <w:rsid w:val="00192D63"/>
    <w:rsid w:val="0019315C"/>
    <w:rsid w:val="00193555"/>
    <w:rsid w:val="0019360B"/>
    <w:rsid w:val="001936E2"/>
    <w:rsid w:val="00193E0C"/>
    <w:rsid w:val="00194506"/>
    <w:rsid w:val="001947B0"/>
    <w:rsid w:val="001947EE"/>
    <w:rsid w:val="00194AD3"/>
    <w:rsid w:val="0019517A"/>
    <w:rsid w:val="0019521D"/>
    <w:rsid w:val="00195BEC"/>
    <w:rsid w:val="00195FFD"/>
    <w:rsid w:val="00196478"/>
    <w:rsid w:val="00196EA9"/>
    <w:rsid w:val="00196F50"/>
    <w:rsid w:val="001973F4"/>
    <w:rsid w:val="00197E72"/>
    <w:rsid w:val="001A002E"/>
    <w:rsid w:val="001A0295"/>
    <w:rsid w:val="001A04BC"/>
    <w:rsid w:val="001A0850"/>
    <w:rsid w:val="001A09EE"/>
    <w:rsid w:val="001A0B02"/>
    <w:rsid w:val="001A10BC"/>
    <w:rsid w:val="001A12DC"/>
    <w:rsid w:val="001A14F1"/>
    <w:rsid w:val="001A18B9"/>
    <w:rsid w:val="001A1BDC"/>
    <w:rsid w:val="001A1CC6"/>
    <w:rsid w:val="001A1DF8"/>
    <w:rsid w:val="001A1E8C"/>
    <w:rsid w:val="001A2A37"/>
    <w:rsid w:val="001A2ADD"/>
    <w:rsid w:val="001A2F5F"/>
    <w:rsid w:val="001A309B"/>
    <w:rsid w:val="001A3226"/>
    <w:rsid w:val="001A3B83"/>
    <w:rsid w:val="001A3E34"/>
    <w:rsid w:val="001A418A"/>
    <w:rsid w:val="001A484C"/>
    <w:rsid w:val="001A4ADC"/>
    <w:rsid w:val="001A4C43"/>
    <w:rsid w:val="001A4CAD"/>
    <w:rsid w:val="001A5007"/>
    <w:rsid w:val="001A5373"/>
    <w:rsid w:val="001A5483"/>
    <w:rsid w:val="001A586D"/>
    <w:rsid w:val="001A5BFC"/>
    <w:rsid w:val="001A5C3F"/>
    <w:rsid w:val="001A5CA7"/>
    <w:rsid w:val="001A5E6A"/>
    <w:rsid w:val="001A5F0D"/>
    <w:rsid w:val="001A6596"/>
    <w:rsid w:val="001A76F9"/>
    <w:rsid w:val="001A7B4F"/>
    <w:rsid w:val="001A7E17"/>
    <w:rsid w:val="001A7E9D"/>
    <w:rsid w:val="001A7F25"/>
    <w:rsid w:val="001B03EB"/>
    <w:rsid w:val="001B0483"/>
    <w:rsid w:val="001B0BAE"/>
    <w:rsid w:val="001B0F1D"/>
    <w:rsid w:val="001B0FBF"/>
    <w:rsid w:val="001B1B5B"/>
    <w:rsid w:val="001B1D9C"/>
    <w:rsid w:val="001B20BD"/>
    <w:rsid w:val="001B24CE"/>
    <w:rsid w:val="001B2719"/>
    <w:rsid w:val="001B2E5A"/>
    <w:rsid w:val="001B3E73"/>
    <w:rsid w:val="001B4DF4"/>
    <w:rsid w:val="001B56EC"/>
    <w:rsid w:val="001B5974"/>
    <w:rsid w:val="001B5B8F"/>
    <w:rsid w:val="001B5EC6"/>
    <w:rsid w:val="001B61C1"/>
    <w:rsid w:val="001B6A47"/>
    <w:rsid w:val="001B6C45"/>
    <w:rsid w:val="001B6CC8"/>
    <w:rsid w:val="001B73B5"/>
    <w:rsid w:val="001C06E6"/>
    <w:rsid w:val="001C0BF2"/>
    <w:rsid w:val="001C0CA8"/>
    <w:rsid w:val="001C1319"/>
    <w:rsid w:val="001C14D8"/>
    <w:rsid w:val="001C1572"/>
    <w:rsid w:val="001C1646"/>
    <w:rsid w:val="001C197E"/>
    <w:rsid w:val="001C1B64"/>
    <w:rsid w:val="001C1C79"/>
    <w:rsid w:val="001C1DBB"/>
    <w:rsid w:val="001C1F9A"/>
    <w:rsid w:val="001C2441"/>
    <w:rsid w:val="001C256B"/>
    <w:rsid w:val="001C2B7B"/>
    <w:rsid w:val="001C2FDE"/>
    <w:rsid w:val="001C31A1"/>
    <w:rsid w:val="001C3930"/>
    <w:rsid w:val="001C3C4C"/>
    <w:rsid w:val="001C3C6E"/>
    <w:rsid w:val="001C3CED"/>
    <w:rsid w:val="001C3D2F"/>
    <w:rsid w:val="001C3DA8"/>
    <w:rsid w:val="001C441A"/>
    <w:rsid w:val="001C50B7"/>
    <w:rsid w:val="001C5DAF"/>
    <w:rsid w:val="001C600F"/>
    <w:rsid w:val="001C6494"/>
    <w:rsid w:val="001C653B"/>
    <w:rsid w:val="001C6EB7"/>
    <w:rsid w:val="001C71DB"/>
    <w:rsid w:val="001C7200"/>
    <w:rsid w:val="001C7415"/>
    <w:rsid w:val="001C7B01"/>
    <w:rsid w:val="001C7C35"/>
    <w:rsid w:val="001D04EF"/>
    <w:rsid w:val="001D0807"/>
    <w:rsid w:val="001D08AB"/>
    <w:rsid w:val="001D0A8C"/>
    <w:rsid w:val="001D0D0B"/>
    <w:rsid w:val="001D0DA8"/>
    <w:rsid w:val="001D100F"/>
    <w:rsid w:val="001D12A9"/>
    <w:rsid w:val="001D17B8"/>
    <w:rsid w:val="001D17CD"/>
    <w:rsid w:val="001D1F59"/>
    <w:rsid w:val="001D202B"/>
    <w:rsid w:val="001D2814"/>
    <w:rsid w:val="001D2966"/>
    <w:rsid w:val="001D2A2B"/>
    <w:rsid w:val="001D2AF8"/>
    <w:rsid w:val="001D30A3"/>
    <w:rsid w:val="001D32B4"/>
    <w:rsid w:val="001D376D"/>
    <w:rsid w:val="001D3AFC"/>
    <w:rsid w:val="001D3C0B"/>
    <w:rsid w:val="001D3C3E"/>
    <w:rsid w:val="001D3ECE"/>
    <w:rsid w:val="001D3FF6"/>
    <w:rsid w:val="001D405B"/>
    <w:rsid w:val="001D4D26"/>
    <w:rsid w:val="001D4D4B"/>
    <w:rsid w:val="001D4D6D"/>
    <w:rsid w:val="001D507E"/>
    <w:rsid w:val="001D5181"/>
    <w:rsid w:val="001D529B"/>
    <w:rsid w:val="001D5C49"/>
    <w:rsid w:val="001D60AA"/>
    <w:rsid w:val="001D6309"/>
    <w:rsid w:val="001D65C7"/>
    <w:rsid w:val="001D65ED"/>
    <w:rsid w:val="001D6886"/>
    <w:rsid w:val="001D703F"/>
    <w:rsid w:val="001D7186"/>
    <w:rsid w:val="001D7209"/>
    <w:rsid w:val="001D7449"/>
    <w:rsid w:val="001D7D56"/>
    <w:rsid w:val="001D7DB4"/>
    <w:rsid w:val="001E0B28"/>
    <w:rsid w:val="001E1342"/>
    <w:rsid w:val="001E14B4"/>
    <w:rsid w:val="001E296B"/>
    <w:rsid w:val="001E2CA0"/>
    <w:rsid w:val="001E2CF3"/>
    <w:rsid w:val="001E2FD6"/>
    <w:rsid w:val="001E300B"/>
    <w:rsid w:val="001E3C5E"/>
    <w:rsid w:val="001E46ED"/>
    <w:rsid w:val="001E48DE"/>
    <w:rsid w:val="001E55D4"/>
    <w:rsid w:val="001E5DF2"/>
    <w:rsid w:val="001E654D"/>
    <w:rsid w:val="001E6690"/>
    <w:rsid w:val="001E6C8E"/>
    <w:rsid w:val="001E6C99"/>
    <w:rsid w:val="001E6D7C"/>
    <w:rsid w:val="001E6E34"/>
    <w:rsid w:val="001E6F18"/>
    <w:rsid w:val="001E7392"/>
    <w:rsid w:val="001F0105"/>
    <w:rsid w:val="001F113F"/>
    <w:rsid w:val="001F1401"/>
    <w:rsid w:val="001F143D"/>
    <w:rsid w:val="001F1734"/>
    <w:rsid w:val="001F1EC5"/>
    <w:rsid w:val="001F2302"/>
    <w:rsid w:val="001F2568"/>
    <w:rsid w:val="001F2A61"/>
    <w:rsid w:val="001F2AEF"/>
    <w:rsid w:val="001F2D2C"/>
    <w:rsid w:val="001F3009"/>
    <w:rsid w:val="001F31A2"/>
    <w:rsid w:val="001F330B"/>
    <w:rsid w:val="001F333E"/>
    <w:rsid w:val="001F36D0"/>
    <w:rsid w:val="001F3879"/>
    <w:rsid w:val="001F39EC"/>
    <w:rsid w:val="001F3E28"/>
    <w:rsid w:val="001F4B44"/>
    <w:rsid w:val="001F61E8"/>
    <w:rsid w:val="001F6370"/>
    <w:rsid w:val="001F690C"/>
    <w:rsid w:val="001F6CFC"/>
    <w:rsid w:val="001F71CA"/>
    <w:rsid w:val="001F74E1"/>
    <w:rsid w:val="001F7B1E"/>
    <w:rsid w:val="001F7B70"/>
    <w:rsid w:val="00201498"/>
    <w:rsid w:val="0020156C"/>
    <w:rsid w:val="00201D55"/>
    <w:rsid w:val="00201E1E"/>
    <w:rsid w:val="002021E4"/>
    <w:rsid w:val="0020260A"/>
    <w:rsid w:val="002027BD"/>
    <w:rsid w:val="00202B02"/>
    <w:rsid w:val="00202B54"/>
    <w:rsid w:val="00202C18"/>
    <w:rsid w:val="00202F48"/>
    <w:rsid w:val="00202F8D"/>
    <w:rsid w:val="002030A2"/>
    <w:rsid w:val="002030F6"/>
    <w:rsid w:val="00203141"/>
    <w:rsid w:val="00203AB8"/>
    <w:rsid w:val="002045A0"/>
    <w:rsid w:val="00205384"/>
    <w:rsid w:val="0020547E"/>
    <w:rsid w:val="00205AFD"/>
    <w:rsid w:val="0020703A"/>
    <w:rsid w:val="00207160"/>
    <w:rsid w:val="00207182"/>
    <w:rsid w:val="002078FA"/>
    <w:rsid w:val="00207A99"/>
    <w:rsid w:val="00207E3F"/>
    <w:rsid w:val="00210036"/>
    <w:rsid w:val="00210C60"/>
    <w:rsid w:val="002112FB"/>
    <w:rsid w:val="002113F7"/>
    <w:rsid w:val="0021151C"/>
    <w:rsid w:val="002124DB"/>
    <w:rsid w:val="00212CFA"/>
    <w:rsid w:val="00212EBE"/>
    <w:rsid w:val="0021353C"/>
    <w:rsid w:val="002139DA"/>
    <w:rsid w:val="002144ED"/>
    <w:rsid w:val="002146A6"/>
    <w:rsid w:val="00214775"/>
    <w:rsid w:val="00214DE4"/>
    <w:rsid w:val="002153B6"/>
    <w:rsid w:val="0021542C"/>
    <w:rsid w:val="0021546A"/>
    <w:rsid w:val="0021602A"/>
    <w:rsid w:val="00216376"/>
    <w:rsid w:val="002167C0"/>
    <w:rsid w:val="002169B3"/>
    <w:rsid w:val="0021748A"/>
    <w:rsid w:val="00217A47"/>
    <w:rsid w:val="00217D51"/>
    <w:rsid w:val="00217F6B"/>
    <w:rsid w:val="00220270"/>
    <w:rsid w:val="0022031E"/>
    <w:rsid w:val="00220322"/>
    <w:rsid w:val="00220731"/>
    <w:rsid w:val="00220C48"/>
    <w:rsid w:val="00220DC3"/>
    <w:rsid w:val="002210A5"/>
    <w:rsid w:val="0022122D"/>
    <w:rsid w:val="00221D02"/>
    <w:rsid w:val="00221D74"/>
    <w:rsid w:val="00222290"/>
    <w:rsid w:val="00222452"/>
    <w:rsid w:val="00222B5F"/>
    <w:rsid w:val="00223BAD"/>
    <w:rsid w:val="00223DEF"/>
    <w:rsid w:val="00223ED4"/>
    <w:rsid w:val="00223EFE"/>
    <w:rsid w:val="00224577"/>
    <w:rsid w:val="00224ADF"/>
    <w:rsid w:val="00224CD3"/>
    <w:rsid w:val="00225006"/>
    <w:rsid w:val="0022511D"/>
    <w:rsid w:val="0022534A"/>
    <w:rsid w:val="002256CE"/>
    <w:rsid w:val="00225A54"/>
    <w:rsid w:val="00225B2F"/>
    <w:rsid w:val="00225DE6"/>
    <w:rsid w:val="00225F2B"/>
    <w:rsid w:val="00225F73"/>
    <w:rsid w:val="002260B9"/>
    <w:rsid w:val="002261BD"/>
    <w:rsid w:val="00226933"/>
    <w:rsid w:val="00226C47"/>
    <w:rsid w:val="00226E80"/>
    <w:rsid w:val="00227029"/>
    <w:rsid w:val="00227AC1"/>
    <w:rsid w:val="00227D3B"/>
    <w:rsid w:val="00227E7E"/>
    <w:rsid w:val="00230182"/>
    <w:rsid w:val="0023021B"/>
    <w:rsid w:val="00230307"/>
    <w:rsid w:val="0023072D"/>
    <w:rsid w:val="002309F6"/>
    <w:rsid w:val="00230C53"/>
    <w:rsid w:val="00230E03"/>
    <w:rsid w:val="00230F8A"/>
    <w:rsid w:val="0023118B"/>
    <w:rsid w:val="0023228A"/>
    <w:rsid w:val="002326D3"/>
    <w:rsid w:val="00232900"/>
    <w:rsid w:val="00232D57"/>
    <w:rsid w:val="00233096"/>
    <w:rsid w:val="0023311A"/>
    <w:rsid w:val="00233192"/>
    <w:rsid w:val="00233265"/>
    <w:rsid w:val="00233E43"/>
    <w:rsid w:val="00233F75"/>
    <w:rsid w:val="002340AB"/>
    <w:rsid w:val="0023438C"/>
    <w:rsid w:val="0023441B"/>
    <w:rsid w:val="002344ED"/>
    <w:rsid w:val="00234656"/>
    <w:rsid w:val="002348A4"/>
    <w:rsid w:val="00234AE9"/>
    <w:rsid w:val="00234E44"/>
    <w:rsid w:val="00235178"/>
    <w:rsid w:val="00235574"/>
    <w:rsid w:val="002358F9"/>
    <w:rsid w:val="00235933"/>
    <w:rsid w:val="00235C32"/>
    <w:rsid w:val="0023698C"/>
    <w:rsid w:val="00236C3B"/>
    <w:rsid w:val="00236E57"/>
    <w:rsid w:val="0023732C"/>
    <w:rsid w:val="002378D8"/>
    <w:rsid w:val="00237B9E"/>
    <w:rsid w:val="00237E55"/>
    <w:rsid w:val="002400FB"/>
    <w:rsid w:val="00240C52"/>
    <w:rsid w:val="00240CDA"/>
    <w:rsid w:val="002419AB"/>
    <w:rsid w:val="00241E8D"/>
    <w:rsid w:val="00241FC2"/>
    <w:rsid w:val="00242BD3"/>
    <w:rsid w:val="00242E46"/>
    <w:rsid w:val="00243104"/>
    <w:rsid w:val="00243837"/>
    <w:rsid w:val="00243D2F"/>
    <w:rsid w:val="00243D47"/>
    <w:rsid w:val="0024464A"/>
    <w:rsid w:val="002446A2"/>
    <w:rsid w:val="00244DD1"/>
    <w:rsid w:val="00245287"/>
    <w:rsid w:val="00245569"/>
    <w:rsid w:val="002455AA"/>
    <w:rsid w:val="002457D4"/>
    <w:rsid w:val="0024586D"/>
    <w:rsid w:val="002464E1"/>
    <w:rsid w:val="002466CF"/>
    <w:rsid w:val="0024774B"/>
    <w:rsid w:val="00247787"/>
    <w:rsid w:val="002479C3"/>
    <w:rsid w:val="00247E6D"/>
    <w:rsid w:val="0025028B"/>
    <w:rsid w:val="002506B7"/>
    <w:rsid w:val="00250ABF"/>
    <w:rsid w:val="00250BA3"/>
    <w:rsid w:val="00250CFA"/>
    <w:rsid w:val="00250FFC"/>
    <w:rsid w:val="00251C58"/>
    <w:rsid w:val="002520BA"/>
    <w:rsid w:val="00252159"/>
    <w:rsid w:val="002521E2"/>
    <w:rsid w:val="002523AA"/>
    <w:rsid w:val="0025263D"/>
    <w:rsid w:val="00252BBD"/>
    <w:rsid w:val="002531AE"/>
    <w:rsid w:val="0025360B"/>
    <w:rsid w:val="0025382E"/>
    <w:rsid w:val="00254270"/>
    <w:rsid w:val="00254A76"/>
    <w:rsid w:val="00255278"/>
    <w:rsid w:val="002555CB"/>
    <w:rsid w:val="0025565D"/>
    <w:rsid w:val="002557FE"/>
    <w:rsid w:val="002559B9"/>
    <w:rsid w:val="00255DA1"/>
    <w:rsid w:val="00255DAC"/>
    <w:rsid w:val="00255EF5"/>
    <w:rsid w:val="0025611A"/>
    <w:rsid w:val="002565CB"/>
    <w:rsid w:val="00256AF4"/>
    <w:rsid w:val="00256C2D"/>
    <w:rsid w:val="00257163"/>
    <w:rsid w:val="00257246"/>
    <w:rsid w:val="00257366"/>
    <w:rsid w:val="00257382"/>
    <w:rsid w:val="0025746A"/>
    <w:rsid w:val="002604C7"/>
    <w:rsid w:val="00260E1A"/>
    <w:rsid w:val="00261019"/>
    <w:rsid w:val="002613A3"/>
    <w:rsid w:val="00261991"/>
    <w:rsid w:val="002619ED"/>
    <w:rsid w:val="00261E66"/>
    <w:rsid w:val="0026218F"/>
    <w:rsid w:val="00262402"/>
    <w:rsid w:val="00262BA3"/>
    <w:rsid w:val="002638A1"/>
    <w:rsid w:val="002638FF"/>
    <w:rsid w:val="00263BC8"/>
    <w:rsid w:val="00264088"/>
    <w:rsid w:val="002644DE"/>
    <w:rsid w:val="0026463F"/>
    <w:rsid w:val="00264AEF"/>
    <w:rsid w:val="00264D12"/>
    <w:rsid w:val="00265497"/>
    <w:rsid w:val="0026593C"/>
    <w:rsid w:val="00265D6C"/>
    <w:rsid w:val="00265E88"/>
    <w:rsid w:val="00265F73"/>
    <w:rsid w:val="00266ACE"/>
    <w:rsid w:val="00266F0B"/>
    <w:rsid w:val="00267202"/>
    <w:rsid w:val="00267518"/>
    <w:rsid w:val="00270405"/>
    <w:rsid w:val="00270473"/>
    <w:rsid w:val="002704EE"/>
    <w:rsid w:val="002707FD"/>
    <w:rsid w:val="00270A0D"/>
    <w:rsid w:val="00270A60"/>
    <w:rsid w:val="00270DED"/>
    <w:rsid w:val="00270ED6"/>
    <w:rsid w:val="00271127"/>
    <w:rsid w:val="00271535"/>
    <w:rsid w:val="00271E9A"/>
    <w:rsid w:val="00271F3C"/>
    <w:rsid w:val="00272517"/>
    <w:rsid w:val="002725AF"/>
    <w:rsid w:val="00272B2B"/>
    <w:rsid w:val="00272EEE"/>
    <w:rsid w:val="002731E6"/>
    <w:rsid w:val="00273620"/>
    <w:rsid w:val="00273C9E"/>
    <w:rsid w:val="00273E64"/>
    <w:rsid w:val="00273EBE"/>
    <w:rsid w:val="00274C8C"/>
    <w:rsid w:val="00274DE7"/>
    <w:rsid w:val="00274F0E"/>
    <w:rsid w:val="00275212"/>
    <w:rsid w:val="00275247"/>
    <w:rsid w:val="002752B1"/>
    <w:rsid w:val="00275635"/>
    <w:rsid w:val="002758DD"/>
    <w:rsid w:val="002759A4"/>
    <w:rsid w:val="00275B4E"/>
    <w:rsid w:val="0027615E"/>
    <w:rsid w:val="002767C3"/>
    <w:rsid w:val="00276A0A"/>
    <w:rsid w:val="00277637"/>
    <w:rsid w:val="00277A0B"/>
    <w:rsid w:val="00277BBD"/>
    <w:rsid w:val="00280460"/>
    <w:rsid w:val="00280F2A"/>
    <w:rsid w:val="0028156B"/>
    <w:rsid w:val="00281691"/>
    <w:rsid w:val="00281787"/>
    <w:rsid w:val="00281E67"/>
    <w:rsid w:val="00281FB0"/>
    <w:rsid w:val="00282429"/>
    <w:rsid w:val="002826FF"/>
    <w:rsid w:val="002828FF"/>
    <w:rsid w:val="00282B9D"/>
    <w:rsid w:val="00282D96"/>
    <w:rsid w:val="0028304D"/>
    <w:rsid w:val="00283140"/>
    <w:rsid w:val="00283352"/>
    <w:rsid w:val="0028365F"/>
    <w:rsid w:val="00283E05"/>
    <w:rsid w:val="00283E20"/>
    <w:rsid w:val="00283FAC"/>
    <w:rsid w:val="00284ACE"/>
    <w:rsid w:val="002850D1"/>
    <w:rsid w:val="0028547E"/>
    <w:rsid w:val="002855E1"/>
    <w:rsid w:val="00285678"/>
    <w:rsid w:val="00285BF0"/>
    <w:rsid w:val="00286559"/>
    <w:rsid w:val="00286FB5"/>
    <w:rsid w:val="00287301"/>
    <w:rsid w:val="0028731F"/>
    <w:rsid w:val="0028789E"/>
    <w:rsid w:val="002878CB"/>
    <w:rsid w:val="00287A74"/>
    <w:rsid w:val="00290B98"/>
    <w:rsid w:val="0029102A"/>
    <w:rsid w:val="00291158"/>
    <w:rsid w:val="002911AF"/>
    <w:rsid w:val="00291284"/>
    <w:rsid w:val="0029130F"/>
    <w:rsid w:val="0029179E"/>
    <w:rsid w:val="0029196D"/>
    <w:rsid w:val="00292378"/>
    <w:rsid w:val="002924F1"/>
    <w:rsid w:val="002927C8"/>
    <w:rsid w:val="002933F7"/>
    <w:rsid w:val="002938E5"/>
    <w:rsid w:val="00293954"/>
    <w:rsid w:val="00293E09"/>
    <w:rsid w:val="00293F1A"/>
    <w:rsid w:val="002943A5"/>
    <w:rsid w:val="002945B3"/>
    <w:rsid w:val="002954D6"/>
    <w:rsid w:val="0029573E"/>
    <w:rsid w:val="0029578D"/>
    <w:rsid w:val="00295FBA"/>
    <w:rsid w:val="0029604D"/>
    <w:rsid w:val="00296A1D"/>
    <w:rsid w:val="00296A89"/>
    <w:rsid w:val="002972B3"/>
    <w:rsid w:val="002974EF"/>
    <w:rsid w:val="002976C6"/>
    <w:rsid w:val="002A0C23"/>
    <w:rsid w:val="002A12E7"/>
    <w:rsid w:val="002A1C89"/>
    <w:rsid w:val="002A1EAF"/>
    <w:rsid w:val="002A2040"/>
    <w:rsid w:val="002A2552"/>
    <w:rsid w:val="002A2579"/>
    <w:rsid w:val="002A2CFC"/>
    <w:rsid w:val="002A2FF4"/>
    <w:rsid w:val="002A32A9"/>
    <w:rsid w:val="002A4F4A"/>
    <w:rsid w:val="002A54A2"/>
    <w:rsid w:val="002A5A1A"/>
    <w:rsid w:val="002A5C61"/>
    <w:rsid w:val="002A5C91"/>
    <w:rsid w:val="002A5DB7"/>
    <w:rsid w:val="002A62A3"/>
    <w:rsid w:val="002A6AFE"/>
    <w:rsid w:val="002A702C"/>
    <w:rsid w:val="002A70DE"/>
    <w:rsid w:val="002A7C2C"/>
    <w:rsid w:val="002A7EB7"/>
    <w:rsid w:val="002B061F"/>
    <w:rsid w:val="002B0841"/>
    <w:rsid w:val="002B0BA0"/>
    <w:rsid w:val="002B0C4B"/>
    <w:rsid w:val="002B1A77"/>
    <w:rsid w:val="002B1FB9"/>
    <w:rsid w:val="002B2207"/>
    <w:rsid w:val="002B24B4"/>
    <w:rsid w:val="002B25B5"/>
    <w:rsid w:val="002B2B84"/>
    <w:rsid w:val="002B2E04"/>
    <w:rsid w:val="002B31E3"/>
    <w:rsid w:val="002B3612"/>
    <w:rsid w:val="002B399C"/>
    <w:rsid w:val="002B3CCD"/>
    <w:rsid w:val="002B3D8E"/>
    <w:rsid w:val="002B4D23"/>
    <w:rsid w:val="002B53D0"/>
    <w:rsid w:val="002B5D5A"/>
    <w:rsid w:val="002B5F69"/>
    <w:rsid w:val="002B6192"/>
    <w:rsid w:val="002B6654"/>
    <w:rsid w:val="002B66DA"/>
    <w:rsid w:val="002B6AC4"/>
    <w:rsid w:val="002B7291"/>
    <w:rsid w:val="002B7943"/>
    <w:rsid w:val="002B7C10"/>
    <w:rsid w:val="002B7DA3"/>
    <w:rsid w:val="002C0414"/>
    <w:rsid w:val="002C04D8"/>
    <w:rsid w:val="002C0E6A"/>
    <w:rsid w:val="002C1973"/>
    <w:rsid w:val="002C25C1"/>
    <w:rsid w:val="002C28C3"/>
    <w:rsid w:val="002C2F24"/>
    <w:rsid w:val="002C368D"/>
    <w:rsid w:val="002C37C8"/>
    <w:rsid w:val="002C40D1"/>
    <w:rsid w:val="002C416A"/>
    <w:rsid w:val="002C48AC"/>
    <w:rsid w:val="002C4BE5"/>
    <w:rsid w:val="002C558C"/>
    <w:rsid w:val="002C5A55"/>
    <w:rsid w:val="002C5FD8"/>
    <w:rsid w:val="002C64D4"/>
    <w:rsid w:val="002C68BD"/>
    <w:rsid w:val="002C7824"/>
    <w:rsid w:val="002C7D20"/>
    <w:rsid w:val="002C7F4F"/>
    <w:rsid w:val="002D00B4"/>
    <w:rsid w:val="002D0453"/>
    <w:rsid w:val="002D07D3"/>
    <w:rsid w:val="002D0852"/>
    <w:rsid w:val="002D08E0"/>
    <w:rsid w:val="002D0986"/>
    <w:rsid w:val="002D1696"/>
    <w:rsid w:val="002D1B49"/>
    <w:rsid w:val="002D1CC0"/>
    <w:rsid w:val="002D1F72"/>
    <w:rsid w:val="002D20AC"/>
    <w:rsid w:val="002D26F8"/>
    <w:rsid w:val="002D293F"/>
    <w:rsid w:val="002D2978"/>
    <w:rsid w:val="002D29D2"/>
    <w:rsid w:val="002D2A73"/>
    <w:rsid w:val="002D2E87"/>
    <w:rsid w:val="002D308D"/>
    <w:rsid w:val="002D34CB"/>
    <w:rsid w:val="002D34F8"/>
    <w:rsid w:val="002D385A"/>
    <w:rsid w:val="002D3909"/>
    <w:rsid w:val="002D3D79"/>
    <w:rsid w:val="002D3DF5"/>
    <w:rsid w:val="002D409A"/>
    <w:rsid w:val="002D40A8"/>
    <w:rsid w:val="002D40C4"/>
    <w:rsid w:val="002D4234"/>
    <w:rsid w:val="002D4874"/>
    <w:rsid w:val="002D4B05"/>
    <w:rsid w:val="002D4BDF"/>
    <w:rsid w:val="002D4D18"/>
    <w:rsid w:val="002D5B23"/>
    <w:rsid w:val="002D5C2F"/>
    <w:rsid w:val="002D5C89"/>
    <w:rsid w:val="002D6244"/>
    <w:rsid w:val="002D68C0"/>
    <w:rsid w:val="002D6940"/>
    <w:rsid w:val="002D6B08"/>
    <w:rsid w:val="002D74F6"/>
    <w:rsid w:val="002D786C"/>
    <w:rsid w:val="002D7AAE"/>
    <w:rsid w:val="002D7ED9"/>
    <w:rsid w:val="002D7FAB"/>
    <w:rsid w:val="002E017C"/>
    <w:rsid w:val="002E018C"/>
    <w:rsid w:val="002E070B"/>
    <w:rsid w:val="002E11EA"/>
    <w:rsid w:val="002E16B9"/>
    <w:rsid w:val="002E1BCF"/>
    <w:rsid w:val="002E1D25"/>
    <w:rsid w:val="002E1FBC"/>
    <w:rsid w:val="002E2CEE"/>
    <w:rsid w:val="002E2FDE"/>
    <w:rsid w:val="002E3722"/>
    <w:rsid w:val="002E451C"/>
    <w:rsid w:val="002E4830"/>
    <w:rsid w:val="002E49E9"/>
    <w:rsid w:val="002E4DD4"/>
    <w:rsid w:val="002E50E3"/>
    <w:rsid w:val="002E5451"/>
    <w:rsid w:val="002E6584"/>
    <w:rsid w:val="002E74DA"/>
    <w:rsid w:val="002E7B65"/>
    <w:rsid w:val="002E7D71"/>
    <w:rsid w:val="002F0137"/>
    <w:rsid w:val="002F0C27"/>
    <w:rsid w:val="002F0D57"/>
    <w:rsid w:val="002F104E"/>
    <w:rsid w:val="002F10E9"/>
    <w:rsid w:val="002F117E"/>
    <w:rsid w:val="002F11F0"/>
    <w:rsid w:val="002F130A"/>
    <w:rsid w:val="002F15A9"/>
    <w:rsid w:val="002F1D01"/>
    <w:rsid w:val="002F1D2A"/>
    <w:rsid w:val="002F1DFE"/>
    <w:rsid w:val="002F22A7"/>
    <w:rsid w:val="002F256B"/>
    <w:rsid w:val="002F3C9A"/>
    <w:rsid w:val="002F4357"/>
    <w:rsid w:val="002F44A6"/>
    <w:rsid w:val="002F4AA8"/>
    <w:rsid w:val="002F5078"/>
    <w:rsid w:val="002F51AD"/>
    <w:rsid w:val="002F541B"/>
    <w:rsid w:val="002F545E"/>
    <w:rsid w:val="002F54FA"/>
    <w:rsid w:val="002F6A68"/>
    <w:rsid w:val="002F6B04"/>
    <w:rsid w:val="002F6C9D"/>
    <w:rsid w:val="002F6CC8"/>
    <w:rsid w:val="002F6DC4"/>
    <w:rsid w:val="002F6F8C"/>
    <w:rsid w:val="002F7084"/>
    <w:rsid w:val="002F7776"/>
    <w:rsid w:val="002F77A1"/>
    <w:rsid w:val="002F7B67"/>
    <w:rsid w:val="002F7C69"/>
    <w:rsid w:val="002F7D5F"/>
    <w:rsid w:val="00300CCA"/>
    <w:rsid w:val="003012DB"/>
    <w:rsid w:val="00301914"/>
    <w:rsid w:val="00301C14"/>
    <w:rsid w:val="00301DD9"/>
    <w:rsid w:val="00302102"/>
    <w:rsid w:val="00302448"/>
    <w:rsid w:val="00302795"/>
    <w:rsid w:val="00302B4D"/>
    <w:rsid w:val="00303C61"/>
    <w:rsid w:val="00303CA7"/>
    <w:rsid w:val="00304C3B"/>
    <w:rsid w:val="003051F1"/>
    <w:rsid w:val="0030569D"/>
    <w:rsid w:val="003059FD"/>
    <w:rsid w:val="00305E16"/>
    <w:rsid w:val="003068B7"/>
    <w:rsid w:val="0030697B"/>
    <w:rsid w:val="00306DCD"/>
    <w:rsid w:val="00306DDF"/>
    <w:rsid w:val="003073A0"/>
    <w:rsid w:val="0030743D"/>
    <w:rsid w:val="00307884"/>
    <w:rsid w:val="00307ADA"/>
    <w:rsid w:val="00307D21"/>
    <w:rsid w:val="00307E9D"/>
    <w:rsid w:val="0031050D"/>
    <w:rsid w:val="003108F1"/>
    <w:rsid w:val="00310C14"/>
    <w:rsid w:val="00310D43"/>
    <w:rsid w:val="0031141E"/>
    <w:rsid w:val="00311475"/>
    <w:rsid w:val="00311F63"/>
    <w:rsid w:val="0031200A"/>
    <w:rsid w:val="003127D1"/>
    <w:rsid w:val="00312845"/>
    <w:rsid w:val="00312E53"/>
    <w:rsid w:val="0031310C"/>
    <w:rsid w:val="0031310F"/>
    <w:rsid w:val="00313D31"/>
    <w:rsid w:val="003141A3"/>
    <w:rsid w:val="003144C9"/>
    <w:rsid w:val="00315121"/>
    <w:rsid w:val="00315354"/>
    <w:rsid w:val="00315749"/>
    <w:rsid w:val="00315DE2"/>
    <w:rsid w:val="00315F0C"/>
    <w:rsid w:val="00316362"/>
    <w:rsid w:val="00316392"/>
    <w:rsid w:val="003164C9"/>
    <w:rsid w:val="00316B1D"/>
    <w:rsid w:val="00317063"/>
    <w:rsid w:val="00317673"/>
    <w:rsid w:val="0031778F"/>
    <w:rsid w:val="00317795"/>
    <w:rsid w:val="00317B80"/>
    <w:rsid w:val="00317BDE"/>
    <w:rsid w:val="00317C1C"/>
    <w:rsid w:val="00317CF1"/>
    <w:rsid w:val="00320A3A"/>
    <w:rsid w:val="00320B98"/>
    <w:rsid w:val="00320E01"/>
    <w:rsid w:val="00320FA2"/>
    <w:rsid w:val="003210F6"/>
    <w:rsid w:val="003214D0"/>
    <w:rsid w:val="0032193A"/>
    <w:rsid w:val="003219E8"/>
    <w:rsid w:val="00321A80"/>
    <w:rsid w:val="00321B8E"/>
    <w:rsid w:val="00321FD7"/>
    <w:rsid w:val="00322117"/>
    <w:rsid w:val="0032236B"/>
    <w:rsid w:val="00323030"/>
    <w:rsid w:val="003231DD"/>
    <w:rsid w:val="00323428"/>
    <w:rsid w:val="00323F74"/>
    <w:rsid w:val="003242D4"/>
    <w:rsid w:val="00324532"/>
    <w:rsid w:val="00324547"/>
    <w:rsid w:val="003246AF"/>
    <w:rsid w:val="00324897"/>
    <w:rsid w:val="00324B5C"/>
    <w:rsid w:val="00325407"/>
    <w:rsid w:val="0032543A"/>
    <w:rsid w:val="00325618"/>
    <w:rsid w:val="0032580D"/>
    <w:rsid w:val="00325B5B"/>
    <w:rsid w:val="00325E42"/>
    <w:rsid w:val="003266DC"/>
    <w:rsid w:val="0032682B"/>
    <w:rsid w:val="0032695F"/>
    <w:rsid w:val="003269F4"/>
    <w:rsid w:val="00326D6D"/>
    <w:rsid w:val="003270D6"/>
    <w:rsid w:val="003271CD"/>
    <w:rsid w:val="00327254"/>
    <w:rsid w:val="0032771D"/>
    <w:rsid w:val="00327797"/>
    <w:rsid w:val="00327893"/>
    <w:rsid w:val="00327A6D"/>
    <w:rsid w:val="00327DCB"/>
    <w:rsid w:val="003304E0"/>
    <w:rsid w:val="00330A2D"/>
    <w:rsid w:val="00330EF5"/>
    <w:rsid w:val="00330F20"/>
    <w:rsid w:val="003310DA"/>
    <w:rsid w:val="00331230"/>
    <w:rsid w:val="003313F8"/>
    <w:rsid w:val="00331531"/>
    <w:rsid w:val="003317F8"/>
    <w:rsid w:val="00331912"/>
    <w:rsid w:val="00331D51"/>
    <w:rsid w:val="00332017"/>
    <w:rsid w:val="0033257F"/>
    <w:rsid w:val="00332C73"/>
    <w:rsid w:val="003330CE"/>
    <w:rsid w:val="0033339F"/>
    <w:rsid w:val="00333783"/>
    <w:rsid w:val="00333C3D"/>
    <w:rsid w:val="003341B2"/>
    <w:rsid w:val="00334AEC"/>
    <w:rsid w:val="00334B54"/>
    <w:rsid w:val="00335160"/>
    <w:rsid w:val="00335240"/>
    <w:rsid w:val="003355E6"/>
    <w:rsid w:val="00335AAE"/>
    <w:rsid w:val="00336B6D"/>
    <w:rsid w:val="00336C34"/>
    <w:rsid w:val="00336D0F"/>
    <w:rsid w:val="0033760D"/>
    <w:rsid w:val="0033785B"/>
    <w:rsid w:val="00337F59"/>
    <w:rsid w:val="003402C7"/>
    <w:rsid w:val="00340782"/>
    <w:rsid w:val="00340CA2"/>
    <w:rsid w:val="00340CC1"/>
    <w:rsid w:val="00341151"/>
    <w:rsid w:val="003411B0"/>
    <w:rsid w:val="003411F8"/>
    <w:rsid w:val="0034199D"/>
    <w:rsid w:val="00341C97"/>
    <w:rsid w:val="00341ECF"/>
    <w:rsid w:val="003421E7"/>
    <w:rsid w:val="00342B04"/>
    <w:rsid w:val="0034306D"/>
    <w:rsid w:val="003434F8"/>
    <w:rsid w:val="003439FE"/>
    <w:rsid w:val="00343FF2"/>
    <w:rsid w:val="0034452F"/>
    <w:rsid w:val="00344980"/>
    <w:rsid w:val="00344FA6"/>
    <w:rsid w:val="003450DB"/>
    <w:rsid w:val="00345372"/>
    <w:rsid w:val="00345667"/>
    <w:rsid w:val="00345B77"/>
    <w:rsid w:val="00345BF5"/>
    <w:rsid w:val="00345FBC"/>
    <w:rsid w:val="003464F5"/>
    <w:rsid w:val="003465B1"/>
    <w:rsid w:val="0034660B"/>
    <w:rsid w:val="00346816"/>
    <w:rsid w:val="0034735A"/>
    <w:rsid w:val="00347AA5"/>
    <w:rsid w:val="00350140"/>
    <w:rsid w:val="00350B94"/>
    <w:rsid w:val="00351375"/>
    <w:rsid w:val="00352060"/>
    <w:rsid w:val="00352285"/>
    <w:rsid w:val="003523A4"/>
    <w:rsid w:val="0035267D"/>
    <w:rsid w:val="00352761"/>
    <w:rsid w:val="00352943"/>
    <w:rsid w:val="00352945"/>
    <w:rsid w:val="00353351"/>
    <w:rsid w:val="003538D8"/>
    <w:rsid w:val="00353DBA"/>
    <w:rsid w:val="003545D1"/>
    <w:rsid w:val="00354FEB"/>
    <w:rsid w:val="003554A4"/>
    <w:rsid w:val="00355620"/>
    <w:rsid w:val="00355DB5"/>
    <w:rsid w:val="00355FD1"/>
    <w:rsid w:val="0035638D"/>
    <w:rsid w:val="003568A9"/>
    <w:rsid w:val="00356B89"/>
    <w:rsid w:val="00356C9C"/>
    <w:rsid w:val="00357497"/>
    <w:rsid w:val="0035775F"/>
    <w:rsid w:val="00360246"/>
    <w:rsid w:val="00360703"/>
    <w:rsid w:val="00360E57"/>
    <w:rsid w:val="00360F19"/>
    <w:rsid w:val="0036107E"/>
    <w:rsid w:val="00361989"/>
    <w:rsid w:val="00361D3A"/>
    <w:rsid w:val="00361D87"/>
    <w:rsid w:val="0036200B"/>
    <w:rsid w:val="003620C6"/>
    <w:rsid w:val="0036215A"/>
    <w:rsid w:val="00362341"/>
    <w:rsid w:val="0036236F"/>
    <w:rsid w:val="0036285B"/>
    <w:rsid w:val="00362E92"/>
    <w:rsid w:val="003630A3"/>
    <w:rsid w:val="00363CB5"/>
    <w:rsid w:val="00363E32"/>
    <w:rsid w:val="003647F9"/>
    <w:rsid w:val="003648C4"/>
    <w:rsid w:val="00364CA6"/>
    <w:rsid w:val="00365048"/>
    <w:rsid w:val="00365289"/>
    <w:rsid w:val="0036529A"/>
    <w:rsid w:val="0036534E"/>
    <w:rsid w:val="0036578E"/>
    <w:rsid w:val="00365B2C"/>
    <w:rsid w:val="00365CE1"/>
    <w:rsid w:val="0036621E"/>
    <w:rsid w:val="0036697F"/>
    <w:rsid w:val="00367181"/>
    <w:rsid w:val="00367348"/>
    <w:rsid w:val="003676C8"/>
    <w:rsid w:val="003676D3"/>
    <w:rsid w:val="0037005D"/>
    <w:rsid w:val="003701AB"/>
    <w:rsid w:val="00370543"/>
    <w:rsid w:val="00370692"/>
    <w:rsid w:val="003706AD"/>
    <w:rsid w:val="003708AE"/>
    <w:rsid w:val="003708C9"/>
    <w:rsid w:val="003709B9"/>
    <w:rsid w:val="00370CF4"/>
    <w:rsid w:val="00370E48"/>
    <w:rsid w:val="00371265"/>
    <w:rsid w:val="00372D7E"/>
    <w:rsid w:val="00372E85"/>
    <w:rsid w:val="00373123"/>
    <w:rsid w:val="003733F3"/>
    <w:rsid w:val="00373DCB"/>
    <w:rsid w:val="00373F5D"/>
    <w:rsid w:val="00374512"/>
    <w:rsid w:val="00374803"/>
    <w:rsid w:val="00374B5F"/>
    <w:rsid w:val="00374C86"/>
    <w:rsid w:val="00374D64"/>
    <w:rsid w:val="00375175"/>
    <w:rsid w:val="0037519D"/>
    <w:rsid w:val="0037563A"/>
    <w:rsid w:val="0037580A"/>
    <w:rsid w:val="00375BDF"/>
    <w:rsid w:val="003767D2"/>
    <w:rsid w:val="00376AF1"/>
    <w:rsid w:val="00376DD6"/>
    <w:rsid w:val="0037799C"/>
    <w:rsid w:val="00377DFD"/>
    <w:rsid w:val="00380D19"/>
    <w:rsid w:val="00380F08"/>
    <w:rsid w:val="00381169"/>
    <w:rsid w:val="00381829"/>
    <w:rsid w:val="003821E1"/>
    <w:rsid w:val="00382208"/>
    <w:rsid w:val="00382749"/>
    <w:rsid w:val="0038278E"/>
    <w:rsid w:val="00382893"/>
    <w:rsid w:val="00382AE8"/>
    <w:rsid w:val="00382B5C"/>
    <w:rsid w:val="00382BCB"/>
    <w:rsid w:val="003838FA"/>
    <w:rsid w:val="00383D5D"/>
    <w:rsid w:val="0038414A"/>
    <w:rsid w:val="00384218"/>
    <w:rsid w:val="0038442F"/>
    <w:rsid w:val="00384EA6"/>
    <w:rsid w:val="00384F43"/>
    <w:rsid w:val="003853FC"/>
    <w:rsid w:val="00385791"/>
    <w:rsid w:val="003858E3"/>
    <w:rsid w:val="00385B6A"/>
    <w:rsid w:val="003860CE"/>
    <w:rsid w:val="0038636C"/>
    <w:rsid w:val="003867B6"/>
    <w:rsid w:val="0038681C"/>
    <w:rsid w:val="003872B2"/>
    <w:rsid w:val="003875C2"/>
    <w:rsid w:val="003877B6"/>
    <w:rsid w:val="003878B3"/>
    <w:rsid w:val="0038796A"/>
    <w:rsid w:val="00387C33"/>
    <w:rsid w:val="00390479"/>
    <w:rsid w:val="00390ADE"/>
    <w:rsid w:val="0039129E"/>
    <w:rsid w:val="0039131E"/>
    <w:rsid w:val="00391650"/>
    <w:rsid w:val="0039175E"/>
    <w:rsid w:val="0039246F"/>
    <w:rsid w:val="00392D4E"/>
    <w:rsid w:val="00392DCB"/>
    <w:rsid w:val="00393463"/>
    <w:rsid w:val="0039469D"/>
    <w:rsid w:val="003950AD"/>
    <w:rsid w:val="00395624"/>
    <w:rsid w:val="0039698F"/>
    <w:rsid w:val="00397421"/>
    <w:rsid w:val="003975A0"/>
    <w:rsid w:val="0039769D"/>
    <w:rsid w:val="00397975"/>
    <w:rsid w:val="00397E01"/>
    <w:rsid w:val="003A0089"/>
    <w:rsid w:val="003A017B"/>
    <w:rsid w:val="003A0B26"/>
    <w:rsid w:val="003A126C"/>
    <w:rsid w:val="003A1790"/>
    <w:rsid w:val="003A18EC"/>
    <w:rsid w:val="003A19E6"/>
    <w:rsid w:val="003A21A7"/>
    <w:rsid w:val="003A2314"/>
    <w:rsid w:val="003A277D"/>
    <w:rsid w:val="003A2B42"/>
    <w:rsid w:val="003A2C0E"/>
    <w:rsid w:val="003A2D08"/>
    <w:rsid w:val="003A2DCD"/>
    <w:rsid w:val="003A334B"/>
    <w:rsid w:val="003A3370"/>
    <w:rsid w:val="003A389E"/>
    <w:rsid w:val="003A3D29"/>
    <w:rsid w:val="003A4791"/>
    <w:rsid w:val="003A4DC5"/>
    <w:rsid w:val="003A5261"/>
    <w:rsid w:val="003A56FC"/>
    <w:rsid w:val="003A5D8C"/>
    <w:rsid w:val="003A5DD5"/>
    <w:rsid w:val="003A63A3"/>
    <w:rsid w:val="003A647D"/>
    <w:rsid w:val="003A7176"/>
    <w:rsid w:val="003A7A4D"/>
    <w:rsid w:val="003B0300"/>
    <w:rsid w:val="003B0976"/>
    <w:rsid w:val="003B130C"/>
    <w:rsid w:val="003B130D"/>
    <w:rsid w:val="003B1878"/>
    <w:rsid w:val="003B1CDE"/>
    <w:rsid w:val="003B2007"/>
    <w:rsid w:val="003B296D"/>
    <w:rsid w:val="003B37FE"/>
    <w:rsid w:val="003B3B23"/>
    <w:rsid w:val="003B3F05"/>
    <w:rsid w:val="003B40DB"/>
    <w:rsid w:val="003B44B1"/>
    <w:rsid w:val="003B4549"/>
    <w:rsid w:val="003B480B"/>
    <w:rsid w:val="003B4883"/>
    <w:rsid w:val="003B48E1"/>
    <w:rsid w:val="003B5049"/>
    <w:rsid w:val="003B60E8"/>
    <w:rsid w:val="003B612E"/>
    <w:rsid w:val="003B6170"/>
    <w:rsid w:val="003B6253"/>
    <w:rsid w:val="003B638A"/>
    <w:rsid w:val="003B7266"/>
    <w:rsid w:val="003B72E2"/>
    <w:rsid w:val="003B731B"/>
    <w:rsid w:val="003B76AF"/>
    <w:rsid w:val="003C0171"/>
    <w:rsid w:val="003C064E"/>
    <w:rsid w:val="003C0913"/>
    <w:rsid w:val="003C0A95"/>
    <w:rsid w:val="003C0AC7"/>
    <w:rsid w:val="003C0EC0"/>
    <w:rsid w:val="003C0FAB"/>
    <w:rsid w:val="003C155F"/>
    <w:rsid w:val="003C1961"/>
    <w:rsid w:val="003C1A17"/>
    <w:rsid w:val="003C1A3E"/>
    <w:rsid w:val="003C1F8F"/>
    <w:rsid w:val="003C2054"/>
    <w:rsid w:val="003C2853"/>
    <w:rsid w:val="003C2B5C"/>
    <w:rsid w:val="003C3036"/>
    <w:rsid w:val="003C3179"/>
    <w:rsid w:val="003C31A8"/>
    <w:rsid w:val="003C3B3F"/>
    <w:rsid w:val="003C3C9B"/>
    <w:rsid w:val="003C3CF9"/>
    <w:rsid w:val="003C4166"/>
    <w:rsid w:val="003C4C28"/>
    <w:rsid w:val="003C58E6"/>
    <w:rsid w:val="003C5BB0"/>
    <w:rsid w:val="003C5C85"/>
    <w:rsid w:val="003C5DA2"/>
    <w:rsid w:val="003C662F"/>
    <w:rsid w:val="003C6D7C"/>
    <w:rsid w:val="003C749C"/>
    <w:rsid w:val="003C7665"/>
    <w:rsid w:val="003C76F3"/>
    <w:rsid w:val="003C7843"/>
    <w:rsid w:val="003C7EFC"/>
    <w:rsid w:val="003D0758"/>
    <w:rsid w:val="003D0C46"/>
    <w:rsid w:val="003D0D20"/>
    <w:rsid w:val="003D0F4F"/>
    <w:rsid w:val="003D1718"/>
    <w:rsid w:val="003D1BFD"/>
    <w:rsid w:val="003D2DE2"/>
    <w:rsid w:val="003D304B"/>
    <w:rsid w:val="003D322E"/>
    <w:rsid w:val="003D3BEF"/>
    <w:rsid w:val="003D3F0B"/>
    <w:rsid w:val="003D496E"/>
    <w:rsid w:val="003D5007"/>
    <w:rsid w:val="003D6098"/>
    <w:rsid w:val="003D66DA"/>
    <w:rsid w:val="003D6DEA"/>
    <w:rsid w:val="003D71ED"/>
    <w:rsid w:val="003D72F2"/>
    <w:rsid w:val="003D79F3"/>
    <w:rsid w:val="003E00C7"/>
    <w:rsid w:val="003E048D"/>
    <w:rsid w:val="003E1071"/>
    <w:rsid w:val="003E1099"/>
    <w:rsid w:val="003E119C"/>
    <w:rsid w:val="003E13ED"/>
    <w:rsid w:val="003E1893"/>
    <w:rsid w:val="003E1902"/>
    <w:rsid w:val="003E211F"/>
    <w:rsid w:val="003E25D3"/>
    <w:rsid w:val="003E2C92"/>
    <w:rsid w:val="003E2CE5"/>
    <w:rsid w:val="003E2EEC"/>
    <w:rsid w:val="003E32A3"/>
    <w:rsid w:val="003E394F"/>
    <w:rsid w:val="003E3D55"/>
    <w:rsid w:val="003E418E"/>
    <w:rsid w:val="003E426D"/>
    <w:rsid w:val="003E4303"/>
    <w:rsid w:val="003E431A"/>
    <w:rsid w:val="003E4A08"/>
    <w:rsid w:val="003E4A7F"/>
    <w:rsid w:val="003E4BFF"/>
    <w:rsid w:val="003E4FA1"/>
    <w:rsid w:val="003E5435"/>
    <w:rsid w:val="003E5764"/>
    <w:rsid w:val="003E58CD"/>
    <w:rsid w:val="003E5FCD"/>
    <w:rsid w:val="003E60B3"/>
    <w:rsid w:val="003E66F3"/>
    <w:rsid w:val="003E6988"/>
    <w:rsid w:val="003E6A7A"/>
    <w:rsid w:val="003E6B38"/>
    <w:rsid w:val="003E792B"/>
    <w:rsid w:val="003E7D9E"/>
    <w:rsid w:val="003E7FA1"/>
    <w:rsid w:val="003F0E8E"/>
    <w:rsid w:val="003F13BD"/>
    <w:rsid w:val="003F1475"/>
    <w:rsid w:val="003F17AB"/>
    <w:rsid w:val="003F1925"/>
    <w:rsid w:val="003F1DCB"/>
    <w:rsid w:val="003F21D5"/>
    <w:rsid w:val="003F2497"/>
    <w:rsid w:val="003F2B43"/>
    <w:rsid w:val="003F2FC8"/>
    <w:rsid w:val="003F482D"/>
    <w:rsid w:val="003F491C"/>
    <w:rsid w:val="003F4BA5"/>
    <w:rsid w:val="003F4C8D"/>
    <w:rsid w:val="003F5A3B"/>
    <w:rsid w:val="003F5C01"/>
    <w:rsid w:val="003F5C5B"/>
    <w:rsid w:val="003F61C4"/>
    <w:rsid w:val="003F6412"/>
    <w:rsid w:val="003F6AB1"/>
    <w:rsid w:val="003F6E96"/>
    <w:rsid w:val="004005D5"/>
    <w:rsid w:val="00400779"/>
    <w:rsid w:val="00400AC5"/>
    <w:rsid w:val="004012C9"/>
    <w:rsid w:val="0040145A"/>
    <w:rsid w:val="004015DC"/>
    <w:rsid w:val="00401804"/>
    <w:rsid w:val="00401C6D"/>
    <w:rsid w:val="00401D0C"/>
    <w:rsid w:val="0040259A"/>
    <w:rsid w:val="00402A75"/>
    <w:rsid w:val="00402AA4"/>
    <w:rsid w:val="004031A0"/>
    <w:rsid w:val="004033E8"/>
    <w:rsid w:val="004043BB"/>
    <w:rsid w:val="004044C2"/>
    <w:rsid w:val="00404CAD"/>
    <w:rsid w:val="00404D1D"/>
    <w:rsid w:val="00404F75"/>
    <w:rsid w:val="0040555A"/>
    <w:rsid w:val="004055F6"/>
    <w:rsid w:val="004066D5"/>
    <w:rsid w:val="00406800"/>
    <w:rsid w:val="00407157"/>
    <w:rsid w:val="004078C9"/>
    <w:rsid w:val="00407B39"/>
    <w:rsid w:val="00407F02"/>
    <w:rsid w:val="0041005F"/>
    <w:rsid w:val="00410543"/>
    <w:rsid w:val="00410A86"/>
    <w:rsid w:val="00410FC2"/>
    <w:rsid w:val="0041100D"/>
    <w:rsid w:val="0041113D"/>
    <w:rsid w:val="0041167A"/>
    <w:rsid w:val="00411A86"/>
    <w:rsid w:val="00411B12"/>
    <w:rsid w:val="00411E68"/>
    <w:rsid w:val="0041279F"/>
    <w:rsid w:val="004128F3"/>
    <w:rsid w:val="00412A6C"/>
    <w:rsid w:val="00412E2A"/>
    <w:rsid w:val="00412E6E"/>
    <w:rsid w:val="00412F12"/>
    <w:rsid w:val="00412FA8"/>
    <w:rsid w:val="00413CD4"/>
    <w:rsid w:val="00413D48"/>
    <w:rsid w:val="00413E69"/>
    <w:rsid w:val="004141C0"/>
    <w:rsid w:val="004145F5"/>
    <w:rsid w:val="004147AC"/>
    <w:rsid w:val="004156C3"/>
    <w:rsid w:val="00415B52"/>
    <w:rsid w:val="00415CDF"/>
    <w:rsid w:val="00415D40"/>
    <w:rsid w:val="00415ECC"/>
    <w:rsid w:val="00416E9D"/>
    <w:rsid w:val="004175A1"/>
    <w:rsid w:val="00417E55"/>
    <w:rsid w:val="00420209"/>
    <w:rsid w:val="0042074E"/>
    <w:rsid w:val="00420F30"/>
    <w:rsid w:val="004213D3"/>
    <w:rsid w:val="00421460"/>
    <w:rsid w:val="00421E9E"/>
    <w:rsid w:val="004228C0"/>
    <w:rsid w:val="0042298F"/>
    <w:rsid w:val="00422D4C"/>
    <w:rsid w:val="00423239"/>
    <w:rsid w:val="004238BE"/>
    <w:rsid w:val="0042412E"/>
    <w:rsid w:val="00424230"/>
    <w:rsid w:val="00425085"/>
    <w:rsid w:val="004257B7"/>
    <w:rsid w:val="004259CD"/>
    <w:rsid w:val="00425D8D"/>
    <w:rsid w:val="00425EC5"/>
    <w:rsid w:val="004263AE"/>
    <w:rsid w:val="004268C0"/>
    <w:rsid w:val="00426D9C"/>
    <w:rsid w:val="00426E1D"/>
    <w:rsid w:val="0042716B"/>
    <w:rsid w:val="004271EF"/>
    <w:rsid w:val="0042731C"/>
    <w:rsid w:val="00427857"/>
    <w:rsid w:val="00427960"/>
    <w:rsid w:val="00427C87"/>
    <w:rsid w:val="0043013B"/>
    <w:rsid w:val="004301DB"/>
    <w:rsid w:val="00430390"/>
    <w:rsid w:val="00430867"/>
    <w:rsid w:val="00430A8D"/>
    <w:rsid w:val="00430E69"/>
    <w:rsid w:val="004312CF"/>
    <w:rsid w:val="0043143C"/>
    <w:rsid w:val="004316E3"/>
    <w:rsid w:val="00432174"/>
    <w:rsid w:val="0043223B"/>
    <w:rsid w:val="004326B4"/>
    <w:rsid w:val="00432830"/>
    <w:rsid w:val="00432A23"/>
    <w:rsid w:val="00432B4D"/>
    <w:rsid w:val="00432B9F"/>
    <w:rsid w:val="00432E2F"/>
    <w:rsid w:val="00433166"/>
    <w:rsid w:val="00433BDF"/>
    <w:rsid w:val="00433D3F"/>
    <w:rsid w:val="00433DE8"/>
    <w:rsid w:val="0043475B"/>
    <w:rsid w:val="0043486A"/>
    <w:rsid w:val="004356C2"/>
    <w:rsid w:val="00435D60"/>
    <w:rsid w:val="00436056"/>
    <w:rsid w:val="0043687E"/>
    <w:rsid w:val="004369DD"/>
    <w:rsid w:val="00436D44"/>
    <w:rsid w:val="00436ECF"/>
    <w:rsid w:val="00436FE0"/>
    <w:rsid w:val="004370D4"/>
    <w:rsid w:val="004375A2"/>
    <w:rsid w:val="00437837"/>
    <w:rsid w:val="00437910"/>
    <w:rsid w:val="00437CAC"/>
    <w:rsid w:val="00437E92"/>
    <w:rsid w:val="00440655"/>
    <w:rsid w:val="00440F7C"/>
    <w:rsid w:val="004421D3"/>
    <w:rsid w:val="00442695"/>
    <w:rsid w:val="0044292A"/>
    <w:rsid w:val="00442D92"/>
    <w:rsid w:val="0044320B"/>
    <w:rsid w:val="00443609"/>
    <w:rsid w:val="004438A2"/>
    <w:rsid w:val="00443A53"/>
    <w:rsid w:val="00443B86"/>
    <w:rsid w:val="00444035"/>
    <w:rsid w:val="00444D35"/>
    <w:rsid w:val="004450CD"/>
    <w:rsid w:val="0044535B"/>
    <w:rsid w:val="00445860"/>
    <w:rsid w:val="00445D39"/>
    <w:rsid w:val="004460C6"/>
    <w:rsid w:val="00446558"/>
    <w:rsid w:val="004465A2"/>
    <w:rsid w:val="004465BD"/>
    <w:rsid w:val="004467E0"/>
    <w:rsid w:val="004468D6"/>
    <w:rsid w:val="0044699A"/>
    <w:rsid w:val="00446BB3"/>
    <w:rsid w:val="00446E72"/>
    <w:rsid w:val="004471CC"/>
    <w:rsid w:val="004475E8"/>
    <w:rsid w:val="004478C0"/>
    <w:rsid w:val="004479A2"/>
    <w:rsid w:val="00447BEC"/>
    <w:rsid w:val="00447C04"/>
    <w:rsid w:val="00447DAE"/>
    <w:rsid w:val="00447E52"/>
    <w:rsid w:val="004509A0"/>
    <w:rsid w:val="00451274"/>
    <w:rsid w:val="004519B4"/>
    <w:rsid w:val="00451C5D"/>
    <w:rsid w:val="00451E51"/>
    <w:rsid w:val="0045277F"/>
    <w:rsid w:val="00452BA0"/>
    <w:rsid w:val="00452C92"/>
    <w:rsid w:val="00452D9F"/>
    <w:rsid w:val="00453024"/>
    <w:rsid w:val="00453522"/>
    <w:rsid w:val="0045382E"/>
    <w:rsid w:val="00453A7A"/>
    <w:rsid w:val="0045444F"/>
    <w:rsid w:val="00454504"/>
    <w:rsid w:val="0045485F"/>
    <w:rsid w:val="004555C8"/>
    <w:rsid w:val="0045665E"/>
    <w:rsid w:val="0045686D"/>
    <w:rsid w:val="00456F76"/>
    <w:rsid w:val="00456FBC"/>
    <w:rsid w:val="00460B6B"/>
    <w:rsid w:val="00461365"/>
    <w:rsid w:val="004617D0"/>
    <w:rsid w:val="00461BA6"/>
    <w:rsid w:val="004624FF"/>
    <w:rsid w:val="0046289B"/>
    <w:rsid w:val="0046294C"/>
    <w:rsid w:val="0046303D"/>
    <w:rsid w:val="004631AA"/>
    <w:rsid w:val="004631DD"/>
    <w:rsid w:val="00463689"/>
    <w:rsid w:val="00463859"/>
    <w:rsid w:val="004639B6"/>
    <w:rsid w:val="004639E3"/>
    <w:rsid w:val="00463E5E"/>
    <w:rsid w:val="0046418C"/>
    <w:rsid w:val="00464690"/>
    <w:rsid w:val="00464925"/>
    <w:rsid w:val="004650CB"/>
    <w:rsid w:val="00465449"/>
    <w:rsid w:val="00465696"/>
    <w:rsid w:val="00465F96"/>
    <w:rsid w:val="0046639C"/>
    <w:rsid w:val="004669DB"/>
    <w:rsid w:val="00466C1E"/>
    <w:rsid w:val="00466FAA"/>
    <w:rsid w:val="00467761"/>
    <w:rsid w:val="00467C62"/>
    <w:rsid w:val="00467E03"/>
    <w:rsid w:val="004703FD"/>
    <w:rsid w:val="00470E99"/>
    <w:rsid w:val="004711AD"/>
    <w:rsid w:val="00471EF2"/>
    <w:rsid w:val="00472139"/>
    <w:rsid w:val="0047223B"/>
    <w:rsid w:val="00472319"/>
    <w:rsid w:val="00472FEF"/>
    <w:rsid w:val="0047312B"/>
    <w:rsid w:val="00473744"/>
    <w:rsid w:val="00473E08"/>
    <w:rsid w:val="00474162"/>
    <w:rsid w:val="00474853"/>
    <w:rsid w:val="0047509A"/>
    <w:rsid w:val="00475302"/>
    <w:rsid w:val="0047543A"/>
    <w:rsid w:val="00475619"/>
    <w:rsid w:val="00475664"/>
    <w:rsid w:val="0047595B"/>
    <w:rsid w:val="004759DA"/>
    <w:rsid w:val="00475F2A"/>
    <w:rsid w:val="00476348"/>
    <w:rsid w:val="004764A3"/>
    <w:rsid w:val="004772F6"/>
    <w:rsid w:val="00477C92"/>
    <w:rsid w:val="00477CD8"/>
    <w:rsid w:val="00480853"/>
    <w:rsid w:val="00480A24"/>
    <w:rsid w:val="00480A44"/>
    <w:rsid w:val="00481409"/>
    <w:rsid w:val="0048155A"/>
    <w:rsid w:val="004816C5"/>
    <w:rsid w:val="00481E87"/>
    <w:rsid w:val="00481F1F"/>
    <w:rsid w:val="00482356"/>
    <w:rsid w:val="004824F6"/>
    <w:rsid w:val="00482AA7"/>
    <w:rsid w:val="00483249"/>
    <w:rsid w:val="004836A8"/>
    <w:rsid w:val="004839E5"/>
    <w:rsid w:val="0048414C"/>
    <w:rsid w:val="004842B2"/>
    <w:rsid w:val="00484799"/>
    <w:rsid w:val="00484C10"/>
    <w:rsid w:val="00484EBF"/>
    <w:rsid w:val="00484F66"/>
    <w:rsid w:val="00485110"/>
    <w:rsid w:val="00485195"/>
    <w:rsid w:val="00485837"/>
    <w:rsid w:val="004858AC"/>
    <w:rsid w:val="00485BDE"/>
    <w:rsid w:val="00486663"/>
    <w:rsid w:val="0048693E"/>
    <w:rsid w:val="00486B1F"/>
    <w:rsid w:val="00486DBF"/>
    <w:rsid w:val="0048706E"/>
    <w:rsid w:val="0048787F"/>
    <w:rsid w:val="00487AF6"/>
    <w:rsid w:val="00487E0A"/>
    <w:rsid w:val="00490592"/>
    <w:rsid w:val="00490A3C"/>
    <w:rsid w:val="004910A1"/>
    <w:rsid w:val="00491127"/>
    <w:rsid w:val="0049119C"/>
    <w:rsid w:val="004912DA"/>
    <w:rsid w:val="004913C8"/>
    <w:rsid w:val="004913F4"/>
    <w:rsid w:val="0049185E"/>
    <w:rsid w:val="00491CE0"/>
    <w:rsid w:val="00491F50"/>
    <w:rsid w:val="0049222C"/>
    <w:rsid w:val="0049224F"/>
    <w:rsid w:val="004924D1"/>
    <w:rsid w:val="00492591"/>
    <w:rsid w:val="00492A44"/>
    <w:rsid w:val="00492D15"/>
    <w:rsid w:val="00492DF7"/>
    <w:rsid w:val="00493646"/>
    <w:rsid w:val="004936CB"/>
    <w:rsid w:val="0049371A"/>
    <w:rsid w:val="00493E33"/>
    <w:rsid w:val="004945BF"/>
    <w:rsid w:val="00494BF5"/>
    <w:rsid w:val="00494E4E"/>
    <w:rsid w:val="004953B3"/>
    <w:rsid w:val="00495D6A"/>
    <w:rsid w:val="00496198"/>
    <w:rsid w:val="0049657D"/>
    <w:rsid w:val="0049683A"/>
    <w:rsid w:val="004975FB"/>
    <w:rsid w:val="004976B2"/>
    <w:rsid w:val="004977D8"/>
    <w:rsid w:val="00497FBE"/>
    <w:rsid w:val="004A105B"/>
    <w:rsid w:val="004A10A2"/>
    <w:rsid w:val="004A1155"/>
    <w:rsid w:val="004A198A"/>
    <w:rsid w:val="004A1A13"/>
    <w:rsid w:val="004A1C45"/>
    <w:rsid w:val="004A1CF9"/>
    <w:rsid w:val="004A1F50"/>
    <w:rsid w:val="004A2268"/>
    <w:rsid w:val="004A25A3"/>
    <w:rsid w:val="004A2622"/>
    <w:rsid w:val="004A2C73"/>
    <w:rsid w:val="004A30D5"/>
    <w:rsid w:val="004A3253"/>
    <w:rsid w:val="004A349C"/>
    <w:rsid w:val="004A3968"/>
    <w:rsid w:val="004A3B0C"/>
    <w:rsid w:val="004A3B38"/>
    <w:rsid w:val="004A3C56"/>
    <w:rsid w:val="004A3DF4"/>
    <w:rsid w:val="004A42E9"/>
    <w:rsid w:val="004A44DA"/>
    <w:rsid w:val="004A4693"/>
    <w:rsid w:val="004A4B13"/>
    <w:rsid w:val="004A4ED1"/>
    <w:rsid w:val="004A5009"/>
    <w:rsid w:val="004A56CF"/>
    <w:rsid w:val="004A5C86"/>
    <w:rsid w:val="004A6037"/>
    <w:rsid w:val="004A609C"/>
    <w:rsid w:val="004A6684"/>
    <w:rsid w:val="004A6B87"/>
    <w:rsid w:val="004A735C"/>
    <w:rsid w:val="004A7678"/>
    <w:rsid w:val="004A7DF3"/>
    <w:rsid w:val="004A7E27"/>
    <w:rsid w:val="004B0747"/>
    <w:rsid w:val="004B0AB0"/>
    <w:rsid w:val="004B1C95"/>
    <w:rsid w:val="004B24F8"/>
    <w:rsid w:val="004B2C53"/>
    <w:rsid w:val="004B2EC9"/>
    <w:rsid w:val="004B3237"/>
    <w:rsid w:val="004B34B5"/>
    <w:rsid w:val="004B38DE"/>
    <w:rsid w:val="004B45CA"/>
    <w:rsid w:val="004B4F0A"/>
    <w:rsid w:val="004B523B"/>
    <w:rsid w:val="004B53B9"/>
    <w:rsid w:val="004B549A"/>
    <w:rsid w:val="004B54C5"/>
    <w:rsid w:val="004B5A1B"/>
    <w:rsid w:val="004B5EFA"/>
    <w:rsid w:val="004B6113"/>
    <w:rsid w:val="004B682D"/>
    <w:rsid w:val="004B68E9"/>
    <w:rsid w:val="004B69BF"/>
    <w:rsid w:val="004B6EC6"/>
    <w:rsid w:val="004B765F"/>
    <w:rsid w:val="004B76F4"/>
    <w:rsid w:val="004B7BC6"/>
    <w:rsid w:val="004B7FC9"/>
    <w:rsid w:val="004C1013"/>
    <w:rsid w:val="004C165A"/>
    <w:rsid w:val="004C2F80"/>
    <w:rsid w:val="004C3239"/>
    <w:rsid w:val="004C3284"/>
    <w:rsid w:val="004C3A90"/>
    <w:rsid w:val="004C3C1D"/>
    <w:rsid w:val="004C3E34"/>
    <w:rsid w:val="004C40DD"/>
    <w:rsid w:val="004C48EE"/>
    <w:rsid w:val="004C4DDA"/>
    <w:rsid w:val="004C52D3"/>
    <w:rsid w:val="004C570F"/>
    <w:rsid w:val="004C57B5"/>
    <w:rsid w:val="004C5965"/>
    <w:rsid w:val="004C5CF0"/>
    <w:rsid w:val="004C5DE4"/>
    <w:rsid w:val="004C5DEA"/>
    <w:rsid w:val="004C5F2A"/>
    <w:rsid w:val="004C618C"/>
    <w:rsid w:val="004C6794"/>
    <w:rsid w:val="004C6D97"/>
    <w:rsid w:val="004C6E19"/>
    <w:rsid w:val="004C6F39"/>
    <w:rsid w:val="004C7111"/>
    <w:rsid w:val="004C73AC"/>
    <w:rsid w:val="004C7A0F"/>
    <w:rsid w:val="004C7EAD"/>
    <w:rsid w:val="004D0459"/>
    <w:rsid w:val="004D05C4"/>
    <w:rsid w:val="004D060E"/>
    <w:rsid w:val="004D0A6B"/>
    <w:rsid w:val="004D0B52"/>
    <w:rsid w:val="004D1520"/>
    <w:rsid w:val="004D1AE5"/>
    <w:rsid w:val="004D229F"/>
    <w:rsid w:val="004D23E6"/>
    <w:rsid w:val="004D26F1"/>
    <w:rsid w:val="004D287F"/>
    <w:rsid w:val="004D298D"/>
    <w:rsid w:val="004D2EC4"/>
    <w:rsid w:val="004D3008"/>
    <w:rsid w:val="004D3172"/>
    <w:rsid w:val="004D3619"/>
    <w:rsid w:val="004D3743"/>
    <w:rsid w:val="004D3803"/>
    <w:rsid w:val="004D3F2E"/>
    <w:rsid w:val="004D3F2F"/>
    <w:rsid w:val="004D4BFE"/>
    <w:rsid w:val="004D4E37"/>
    <w:rsid w:val="004D4E98"/>
    <w:rsid w:val="004D4EF2"/>
    <w:rsid w:val="004D5033"/>
    <w:rsid w:val="004D5052"/>
    <w:rsid w:val="004D523D"/>
    <w:rsid w:val="004D5277"/>
    <w:rsid w:val="004D5C8D"/>
    <w:rsid w:val="004D5FEA"/>
    <w:rsid w:val="004D63D1"/>
    <w:rsid w:val="004D6767"/>
    <w:rsid w:val="004D6A24"/>
    <w:rsid w:val="004D6A3B"/>
    <w:rsid w:val="004D6E69"/>
    <w:rsid w:val="004D72F6"/>
    <w:rsid w:val="004D7B1D"/>
    <w:rsid w:val="004D7BFD"/>
    <w:rsid w:val="004D7C62"/>
    <w:rsid w:val="004E0574"/>
    <w:rsid w:val="004E0661"/>
    <w:rsid w:val="004E06FA"/>
    <w:rsid w:val="004E0E49"/>
    <w:rsid w:val="004E0FFC"/>
    <w:rsid w:val="004E1361"/>
    <w:rsid w:val="004E1633"/>
    <w:rsid w:val="004E1F21"/>
    <w:rsid w:val="004E2C3B"/>
    <w:rsid w:val="004E2EE8"/>
    <w:rsid w:val="004E2F33"/>
    <w:rsid w:val="004E30C6"/>
    <w:rsid w:val="004E36B5"/>
    <w:rsid w:val="004E4FD1"/>
    <w:rsid w:val="004E500B"/>
    <w:rsid w:val="004E51A6"/>
    <w:rsid w:val="004E5873"/>
    <w:rsid w:val="004E58AB"/>
    <w:rsid w:val="004E649E"/>
    <w:rsid w:val="004E6807"/>
    <w:rsid w:val="004E6A9F"/>
    <w:rsid w:val="004E6E25"/>
    <w:rsid w:val="004E6ED7"/>
    <w:rsid w:val="004E77FE"/>
    <w:rsid w:val="004E7858"/>
    <w:rsid w:val="004E7B4A"/>
    <w:rsid w:val="004F00E7"/>
    <w:rsid w:val="004F095E"/>
    <w:rsid w:val="004F0A2C"/>
    <w:rsid w:val="004F0F19"/>
    <w:rsid w:val="004F1C68"/>
    <w:rsid w:val="004F1DF0"/>
    <w:rsid w:val="004F1F8F"/>
    <w:rsid w:val="004F20B9"/>
    <w:rsid w:val="004F23CE"/>
    <w:rsid w:val="004F2453"/>
    <w:rsid w:val="004F2544"/>
    <w:rsid w:val="004F2CF7"/>
    <w:rsid w:val="004F30E8"/>
    <w:rsid w:val="004F31EB"/>
    <w:rsid w:val="004F36DB"/>
    <w:rsid w:val="004F430B"/>
    <w:rsid w:val="004F4768"/>
    <w:rsid w:val="004F48A7"/>
    <w:rsid w:val="004F5244"/>
    <w:rsid w:val="004F535D"/>
    <w:rsid w:val="004F5832"/>
    <w:rsid w:val="004F5A51"/>
    <w:rsid w:val="004F5BCB"/>
    <w:rsid w:val="004F6292"/>
    <w:rsid w:val="004F6963"/>
    <w:rsid w:val="004F6C96"/>
    <w:rsid w:val="004F733B"/>
    <w:rsid w:val="004F7597"/>
    <w:rsid w:val="004F7F8E"/>
    <w:rsid w:val="00500496"/>
    <w:rsid w:val="00500ED7"/>
    <w:rsid w:val="0050105B"/>
    <w:rsid w:val="005011DA"/>
    <w:rsid w:val="0050129F"/>
    <w:rsid w:val="00501493"/>
    <w:rsid w:val="00501931"/>
    <w:rsid w:val="00501D6B"/>
    <w:rsid w:val="00502804"/>
    <w:rsid w:val="00502E68"/>
    <w:rsid w:val="0050318D"/>
    <w:rsid w:val="00503F3D"/>
    <w:rsid w:val="005040A0"/>
    <w:rsid w:val="00504989"/>
    <w:rsid w:val="00504A71"/>
    <w:rsid w:val="00504B91"/>
    <w:rsid w:val="00505169"/>
    <w:rsid w:val="00505208"/>
    <w:rsid w:val="005052D0"/>
    <w:rsid w:val="00505413"/>
    <w:rsid w:val="00505B76"/>
    <w:rsid w:val="00505D55"/>
    <w:rsid w:val="00507967"/>
    <w:rsid w:val="00510B96"/>
    <w:rsid w:val="00510C77"/>
    <w:rsid w:val="005110EF"/>
    <w:rsid w:val="0051186F"/>
    <w:rsid w:val="00511EDF"/>
    <w:rsid w:val="00511FBC"/>
    <w:rsid w:val="005126F8"/>
    <w:rsid w:val="0051274E"/>
    <w:rsid w:val="00512824"/>
    <w:rsid w:val="00512C77"/>
    <w:rsid w:val="00512CED"/>
    <w:rsid w:val="00513070"/>
    <w:rsid w:val="0051314F"/>
    <w:rsid w:val="0051344B"/>
    <w:rsid w:val="00513A70"/>
    <w:rsid w:val="00513ABD"/>
    <w:rsid w:val="005145EF"/>
    <w:rsid w:val="005146F8"/>
    <w:rsid w:val="00514777"/>
    <w:rsid w:val="00514797"/>
    <w:rsid w:val="0051480C"/>
    <w:rsid w:val="005150FE"/>
    <w:rsid w:val="005156F1"/>
    <w:rsid w:val="00515981"/>
    <w:rsid w:val="005159C9"/>
    <w:rsid w:val="00515D11"/>
    <w:rsid w:val="00515E95"/>
    <w:rsid w:val="00516258"/>
    <w:rsid w:val="00516A7A"/>
    <w:rsid w:val="005172E4"/>
    <w:rsid w:val="00517953"/>
    <w:rsid w:val="00517972"/>
    <w:rsid w:val="005204EB"/>
    <w:rsid w:val="00520B08"/>
    <w:rsid w:val="00520B19"/>
    <w:rsid w:val="0052128A"/>
    <w:rsid w:val="005216DE"/>
    <w:rsid w:val="00521C28"/>
    <w:rsid w:val="00521ED1"/>
    <w:rsid w:val="00522555"/>
    <w:rsid w:val="0052273A"/>
    <w:rsid w:val="00522803"/>
    <w:rsid w:val="005229D2"/>
    <w:rsid w:val="00523CF5"/>
    <w:rsid w:val="0052457A"/>
    <w:rsid w:val="005245BF"/>
    <w:rsid w:val="005245D5"/>
    <w:rsid w:val="00524C16"/>
    <w:rsid w:val="00524DC3"/>
    <w:rsid w:val="00526141"/>
    <w:rsid w:val="0052650D"/>
    <w:rsid w:val="005266A1"/>
    <w:rsid w:val="00526748"/>
    <w:rsid w:val="00526C2E"/>
    <w:rsid w:val="00526D42"/>
    <w:rsid w:val="00527602"/>
    <w:rsid w:val="0052782F"/>
    <w:rsid w:val="0052797E"/>
    <w:rsid w:val="00527AE0"/>
    <w:rsid w:val="00527B81"/>
    <w:rsid w:val="0053044C"/>
    <w:rsid w:val="005305C6"/>
    <w:rsid w:val="00530868"/>
    <w:rsid w:val="005310C3"/>
    <w:rsid w:val="005312C7"/>
    <w:rsid w:val="00531949"/>
    <w:rsid w:val="00531D7F"/>
    <w:rsid w:val="00531EEE"/>
    <w:rsid w:val="005321A4"/>
    <w:rsid w:val="005321C9"/>
    <w:rsid w:val="00532CE4"/>
    <w:rsid w:val="00533272"/>
    <w:rsid w:val="00533A68"/>
    <w:rsid w:val="00533F8B"/>
    <w:rsid w:val="0053445F"/>
    <w:rsid w:val="0053456B"/>
    <w:rsid w:val="005348FD"/>
    <w:rsid w:val="00534998"/>
    <w:rsid w:val="00534B82"/>
    <w:rsid w:val="00534F1F"/>
    <w:rsid w:val="0053549E"/>
    <w:rsid w:val="00535681"/>
    <w:rsid w:val="0053661F"/>
    <w:rsid w:val="00537825"/>
    <w:rsid w:val="005379F7"/>
    <w:rsid w:val="00537AFA"/>
    <w:rsid w:val="00537F7A"/>
    <w:rsid w:val="00537F8C"/>
    <w:rsid w:val="00540027"/>
    <w:rsid w:val="00540361"/>
    <w:rsid w:val="00540D97"/>
    <w:rsid w:val="005410D9"/>
    <w:rsid w:val="00541D97"/>
    <w:rsid w:val="00541EA4"/>
    <w:rsid w:val="00541F58"/>
    <w:rsid w:val="005421BA"/>
    <w:rsid w:val="00542527"/>
    <w:rsid w:val="0054257B"/>
    <w:rsid w:val="00542B68"/>
    <w:rsid w:val="00542BDB"/>
    <w:rsid w:val="00542CE3"/>
    <w:rsid w:val="00542E26"/>
    <w:rsid w:val="005431D1"/>
    <w:rsid w:val="00543CBB"/>
    <w:rsid w:val="00543F87"/>
    <w:rsid w:val="005440D5"/>
    <w:rsid w:val="00544248"/>
    <w:rsid w:val="005449CA"/>
    <w:rsid w:val="00544BEC"/>
    <w:rsid w:val="00544C3D"/>
    <w:rsid w:val="005451CA"/>
    <w:rsid w:val="005453F8"/>
    <w:rsid w:val="0054553A"/>
    <w:rsid w:val="0054622E"/>
    <w:rsid w:val="0054651B"/>
    <w:rsid w:val="00546C14"/>
    <w:rsid w:val="00546DB5"/>
    <w:rsid w:val="005473BD"/>
    <w:rsid w:val="00547B18"/>
    <w:rsid w:val="005504C2"/>
    <w:rsid w:val="00550555"/>
    <w:rsid w:val="00550E40"/>
    <w:rsid w:val="00550E81"/>
    <w:rsid w:val="005510A3"/>
    <w:rsid w:val="005512C6"/>
    <w:rsid w:val="005518E0"/>
    <w:rsid w:val="00552322"/>
    <w:rsid w:val="005528B2"/>
    <w:rsid w:val="0055324C"/>
    <w:rsid w:val="005533D7"/>
    <w:rsid w:val="005536D8"/>
    <w:rsid w:val="00553856"/>
    <w:rsid w:val="0055392B"/>
    <w:rsid w:val="005539CF"/>
    <w:rsid w:val="00553AFF"/>
    <w:rsid w:val="00553EAF"/>
    <w:rsid w:val="00553F69"/>
    <w:rsid w:val="005542A4"/>
    <w:rsid w:val="0055452E"/>
    <w:rsid w:val="00554C6E"/>
    <w:rsid w:val="005552A7"/>
    <w:rsid w:val="0055539F"/>
    <w:rsid w:val="0055546A"/>
    <w:rsid w:val="005555F4"/>
    <w:rsid w:val="00556478"/>
    <w:rsid w:val="005566C6"/>
    <w:rsid w:val="00556A9A"/>
    <w:rsid w:val="00556B10"/>
    <w:rsid w:val="00556BA4"/>
    <w:rsid w:val="00556C91"/>
    <w:rsid w:val="00556D45"/>
    <w:rsid w:val="00557868"/>
    <w:rsid w:val="0056055C"/>
    <w:rsid w:val="0056153C"/>
    <w:rsid w:val="0056167C"/>
    <w:rsid w:val="00561773"/>
    <w:rsid w:val="00561894"/>
    <w:rsid w:val="0056191C"/>
    <w:rsid w:val="00561B8C"/>
    <w:rsid w:val="00562087"/>
    <w:rsid w:val="005625DE"/>
    <w:rsid w:val="005626D5"/>
    <w:rsid w:val="005626FE"/>
    <w:rsid w:val="00562A3B"/>
    <w:rsid w:val="00562C6F"/>
    <w:rsid w:val="00562D43"/>
    <w:rsid w:val="00562E3D"/>
    <w:rsid w:val="00564684"/>
    <w:rsid w:val="00564C61"/>
    <w:rsid w:val="0056523A"/>
    <w:rsid w:val="00565272"/>
    <w:rsid w:val="00565324"/>
    <w:rsid w:val="005659C4"/>
    <w:rsid w:val="00565D65"/>
    <w:rsid w:val="00566363"/>
    <w:rsid w:val="00566F2D"/>
    <w:rsid w:val="005679C4"/>
    <w:rsid w:val="00567AF1"/>
    <w:rsid w:val="00567C4C"/>
    <w:rsid w:val="0057000E"/>
    <w:rsid w:val="00570123"/>
    <w:rsid w:val="00570540"/>
    <w:rsid w:val="00570585"/>
    <w:rsid w:val="00570A57"/>
    <w:rsid w:val="00571926"/>
    <w:rsid w:val="005719D8"/>
    <w:rsid w:val="00571E6C"/>
    <w:rsid w:val="00571FBA"/>
    <w:rsid w:val="00572200"/>
    <w:rsid w:val="005724D4"/>
    <w:rsid w:val="0057275A"/>
    <w:rsid w:val="00573060"/>
    <w:rsid w:val="00573286"/>
    <w:rsid w:val="00573553"/>
    <w:rsid w:val="00573B08"/>
    <w:rsid w:val="00574001"/>
    <w:rsid w:val="00574244"/>
    <w:rsid w:val="005745F1"/>
    <w:rsid w:val="005748E7"/>
    <w:rsid w:val="00575043"/>
    <w:rsid w:val="00575981"/>
    <w:rsid w:val="005759C4"/>
    <w:rsid w:val="005761A9"/>
    <w:rsid w:val="005761EE"/>
    <w:rsid w:val="005768A9"/>
    <w:rsid w:val="00576A5A"/>
    <w:rsid w:val="00576D7E"/>
    <w:rsid w:val="005774A5"/>
    <w:rsid w:val="00577D06"/>
    <w:rsid w:val="005801F4"/>
    <w:rsid w:val="0058158D"/>
    <w:rsid w:val="00581A1F"/>
    <w:rsid w:val="005824B2"/>
    <w:rsid w:val="00583A53"/>
    <w:rsid w:val="00583B39"/>
    <w:rsid w:val="00583C1C"/>
    <w:rsid w:val="00583CD4"/>
    <w:rsid w:val="00583D4C"/>
    <w:rsid w:val="005841F5"/>
    <w:rsid w:val="00584AEB"/>
    <w:rsid w:val="0058524B"/>
    <w:rsid w:val="005857A8"/>
    <w:rsid w:val="00585907"/>
    <w:rsid w:val="00587323"/>
    <w:rsid w:val="005873D5"/>
    <w:rsid w:val="0058774F"/>
    <w:rsid w:val="00587BB4"/>
    <w:rsid w:val="00590644"/>
    <w:rsid w:val="00591643"/>
    <w:rsid w:val="0059173C"/>
    <w:rsid w:val="00591AB9"/>
    <w:rsid w:val="00591F07"/>
    <w:rsid w:val="005921EE"/>
    <w:rsid w:val="00593160"/>
    <w:rsid w:val="00593454"/>
    <w:rsid w:val="0059384A"/>
    <w:rsid w:val="0059397D"/>
    <w:rsid w:val="00593F32"/>
    <w:rsid w:val="00594A93"/>
    <w:rsid w:val="00594F78"/>
    <w:rsid w:val="005950D1"/>
    <w:rsid w:val="0059659B"/>
    <w:rsid w:val="00596CB4"/>
    <w:rsid w:val="005970B3"/>
    <w:rsid w:val="005971CD"/>
    <w:rsid w:val="00597E77"/>
    <w:rsid w:val="005A0135"/>
    <w:rsid w:val="005A1AB7"/>
    <w:rsid w:val="005A1ACE"/>
    <w:rsid w:val="005A1D5C"/>
    <w:rsid w:val="005A21D3"/>
    <w:rsid w:val="005A22FD"/>
    <w:rsid w:val="005A2578"/>
    <w:rsid w:val="005A27D0"/>
    <w:rsid w:val="005A3085"/>
    <w:rsid w:val="005A3095"/>
    <w:rsid w:val="005A31A7"/>
    <w:rsid w:val="005A3204"/>
    <w:rsid w:val="005A32B8"/>
    <w:rsid w:val="005A3851"/>
    <w:rsid w:val="005A402F"/>
    <w:rsid w:val="005A40D9"/>
    <w:rsid w:val="005A40FD"/>
    <w:rsid w:val="005A4B65"/>
    <w:rsid w:val="005A57A9"/>
    <w:rsid w:val="005A5824"/>
    <w:rsid w:val="005A5A4D"/>
    <w:rsid w:val="005A5DB8"/>
    <w:rsid w:val="005A5F39"/>
    <w:rsid w:val="005A6CFE"/>
    <w:rsid w:val="005A731E"/>
    <w:rsid w:val="005A7374"/>
    <w:rsid w:val="005A7627"/>
    <w:rsid w:val="005A79D6"/>
    <w:rsid w:val="005A7DA7"/>
    <w:rsid w:val="005B0060"/>
    <w:rsid w:val="005B0408"/>
    <w:rsid w:val="005B04B4"/>
    <w:rsid w:val="005B0679"/>
    <w:rsid w:val="005B0A70"/>
    <w:rsid w:val="005B0DFC"/>
    <w:rsid w:val="005B16BF"/>
    <w:rsid w:val="005B1865"/>
    <w:rsid w:val="005B19B5"/>
    <w:rsid w:val="005B2059"/>
    <w:rsid w:val="005B2308"/>
    <w:rsid w:val="005B27AF"/>
    <w:rsid w:val="005B2AC3"/>
    <w:rsid w:val="005B2AEA"/>
    <w:rsid w:val="005B2AF3"/>
    <w:rsid w:val="005B2B25"/>
    <w:rsid w:val="005B2ECD"/>
    <w:rsid w:val="005B30AC"/>
    <w:rsid w:val="005B34D6"/>
    <w:rsid w:val="005B4003"/>
    <w:rsid w:val="005B4100"/>
    <w:rsid w:val="005B443F"/>
    <w:rsid w:val="005B461F"/>
    <w:rsid w:val="005B4A3F"/>
    <w:rsid w:val="005B53DD"/>
    <w:rsid w:val="005B578D"/>
    <w:rsid w:val="005B5BAE"/>
    <w:rsid w:val="005B6526"/>
    <w:rsid w:val="005B65C0"/>
    <w:rsid w:val="005B7201"/>
    <w:rsid w:val="005B77B6"/>
    <w:rsid w:val="005B7B22"/>
    <w:rsid w:val="005B7D21"/>
    <w:rsid w:val="005B7DFE"/>
    <w:rsid w:val="005B7F05"/>
    <w:rsid w:val="005B7F2C"/>
    <w:rsid w:val="005C078C"/>
    <w:rsid w:val="005C0FA9"/>
    <w:rsid w:val="005C2217"/>
    <w:rsid w:val="005C2605"/>
    <w:rsid w:val="005C2C14"/>
    <w:rsid w:val="005C2F33"/>
    <w:rsid w:val="005C2FF1"/>
    <w:rsid w:val="005C31CE"/>
    <w:rsid w:val="005C35FB"/>
    <w:rsid w:val="005C38C1"/>
    <w:rsid w:val="005C3F2B"/>
    <w:rsid w:val="005C472E"/>
    <w:rsid w:val="005C4D31"/>
    <w:rsid w:val="005C52F5"/>
    <w:rsid w:val="005C5A42"/>
    <w:rsid w:val="005C5AA2"/>
    <w:rsid w:val="005C5F4D"/>
    <w:rsid w:val="005C5FE0"/>
    <w:rsid w:val="005C672A"/>
    <w:rsid w:val="005C6858"/>
    <w:rsid w:val="005C6B15"/>
    <w:rsid w:val="005C6B9E"/>
    <w:rsid w:val="005C7889"/>
    <w:rsid w:val="005D0524"/>
    <w:rsid w:val="005D0687"/>
    <w:rsid w:val="005D07D7"/>
    <w:rsid w:val="005D0AC5"/>
    <w:rsid w:val="005D0BEF"/>
    <w:rsid w:val="005D0C3A"/>
    <w:rsid w:val="005D0D0B"/>
    <w:rsid w:val="005D10DB"/>
    <w:rsid w:val="005D17BB"/>
    <w:rsid w:val="005D1E24"/>
    <w:rsid w:val="005D1E6C"/>
    <w:rsid w:val="005D1FA0"/>
    <w:rsid w:val="005D24EC"/>
    <w:rsid w:val="005D29C2"/>
    <w:rsid w:val="005D3653"/>
    <w:rsid w:val="005D36D6"/>
    <w:rsid w:val="005D38AA"/>
    <w:rsid w:val="005D3CF8"/>
    <w:rsid w:val="005D3E19"/>
    <w:rsid w:val="005D40FF"/>
    <w:rsid w:val="005D478E"/>
    <w:rsid w:val="005D4832"/>
    <w:rsid w:val="005D5196"/>
    <w:rsid w:val="005D55F1"/>
    <w:rsid w:val="005D57AC"/>
    <w:rsid w:val="005D57E4"/>
    <w:rsid w:val="005D5EBA"/>
    <w:rsid w:val="005D6105"/>
    <w:rsid w:val="005D69B7"/>
    <w:rsid w:val="005D6CA8"/>
    <w:rsid w:val="005D6E4F"/>
    <w:rsid w:val="005D6F96"/>
    <w:rsid w:val="005D7866"/>
    <w:rsid w:val="005D7D22"/>
    <w:rsid w:val="005E06F5"/>
    <w:rsid w:val="005E0819"/>
    <w:rsid w:val="005E09F7"/>
    <w:rsid w:val="005E0D1D"/>
    <w:rsid w:val="005E14B7"/>
    <w:rsid w:val="005E2127"/>
    <w:rsid w:val="005E275A"/>
    <w:rsid w:val="005E2B4E"/>
    <w:rsid w:val="005E38EA"/>
    <w:rsid w:val="005E3C7A"/>
    <w:rsid w:val="005E3D15"/>
    <w:rsid w:val="005E3DF5"/>
    <w:rsid w:val="005E40D4"/>
    <w:rsid w:val="005E4966"/>
    <w:rsid w:val="005E4A2B"/>
    <w:rsid w:val="005E58A0"/>
    <w:rsid w:val="005E5EBA"/>
    <w:rsid w:val="005E6506"/>
    <w:rsid w:val="005E73B5"/>
    <w:rsid w:val="005E77CE"/>
    <w:rsid w:val="005E7E07"/>
    <w:rsid w:val="005F0351"/>
    <w:rsid w:val="005F03CC"/>
    <w:rsid w:val="005F0479"/>
    <w:rsid w:val="005F1010"/>
    <w:rsid w:val="005F1345"/>
    <w:rsid w:val="005F1BF7"/>
    <w:rsid w:val="005F2045"/>
    <w:rsid w:val="005F2386"/>
    <w:rsid w:val="005F279E"/>
    <w:rsid w:val="005F2C91"/>
    <w:rsid w:val="005F2DE3"/>
    <w:rsid w:val="005F2EB1"/>
    <w:rsid w:val="005F2F28"/>
    <w:rsid w:val="005F2FB2"/>
    <w:rsid w:val="005F3125"/>
    <w:rsid w:val="005F36E1"/>
    <w:rsid w:val="005F3F7B"/>
    <w:rsid w:val="005F44CF"/>
    <w:rsid w:val="005F4922"/>
    <w:rsid w:val="005F4AE5"/>
    <w:rsid w:val="005F5072"/>
    <w:rsid w:val="005F5196"/>
    <w:rsid w:val="005F5B61"/>
    <w:rsid w:val="005F5E41"/>
    <w:rsid w:val="005F66DE"/>
    <w:rsid w:val="005F73D6"/>
    <w:rsid w:val="005F78BF"/>
    <w:rsid w:val="005F7C01"/>
    <w:rsid w:val="005F7F09"/>
    <w:rsid w:val="00600233"/>
    <w:rsid w:val="006005E3"/>
    <w:rsid w:val="00601284"/>
    <w:rsid w:val="00601A27"/>
    <w:rsid w:val="00601B13"/>
    <w:rsid w:val="0060243D"/>
    <w:rsid w:val="00602936"/>
    <w:rsid w:val="00602C2B"/>
    <w:rsid w:val="00602D41"/>
    <w:rsid w:val="00602F6C"/>
    <w:rsid w:val="00603140"/>
    <w:rsid w:val="00603845"/>
    <w:rsid w:val="006038CF"/>
    <w:rsid w:val="006038FD"/>
    <w:rsid w:val="00604115"/>
    <w:rsid w:val="00604204"/>
    <w:rsid w:val="00604BDE"/>
    <w:rsid w:val="0060526D"/>
    <w:rsid w:val="006052F5"/>
    <w:rsid w:val="0060550C"/>
    <w:rsid w:val="00605F19"/>
    <w:rsid w:val="00605F76"/>
    <w:rsid w:val="0060646E"/>
    <w:rsid w:val="00606477"/>
    <w:rsid w:val="006065C7"/>
    <w:rsid w:val="00606BC5"/>
    <w:rsid w:val="006077AC"/>
    <w:rsid w:val="0060780C"/>
    <w:rsid w:val="00610016"/>
    <w:rsid w:val="00610434"/>
    <w:rsid w:val="00610482"/>
    <w:rsid w:val="006104F8"/>
    <w:rsid w:val="0061056E"/>
    <w:rsid w:val="00610624"/>
    <w:rsid w:val="00611076"/>
    <w:rsid w:val="0061139D"/>
    <w:rsid w:val="00611FDB"/>
    <w:rsid w:val="0061200A"/>
    <w:rsid w:val="006122B7"/>
    <w:rsid w:val="00612895"/>
    <w:rsid w:val="0061299C"/>
    <w:rsid w:val="00612B7F"/>
    <w:rsid w:val="00612DB9"/>
    <w:rsid w:val="00613ECB"/>
    <w:rsid w:val="00613F04"/>
    <w:rsid w:val="00614221"/>
    <w:rsid w:val="00614348"/>
    <w:rsid w:val="00614603"/>
    <w:rsid w:val="0061479A"/>
    <w:rsid w:val="0061594E"/>
    <w:rsid w:val="00615A05"/>
    <w:rsid w:val="00615BBE"/>
    <w:rsid w:val="00615BE9"/>
    <w:rsid w:val="00615CEA"/>
    <w:rsid w:val="00615DA6"/>
    <w:rsid w:val="00615F5E"/>
    <w:rsid w:val="00615FA1"/>
    <w:rsid w:val="00616AFC"/>
    <w:rsid w:val="00617246"/>
    <w:rsid w:val="0061788F"/>
    <w:rsid w:val="00617F58"/>
    <w:rsid w:val="0062082A"/>
    <w:rsid w:val="00620876"/>
    <w:rsid w:val="00620C4B"/>
    <w:rsid w:val="00620CE0"/>
    <w:rsid w:val="00620D05"/>
    <w:rsid w:val="00620E05"/>
    <w:rsid w:val="00620EA9"/>
    <w:rsid w:val="0062127C"/>
    <w:rsid w:val="00621366"/>
    <w:rsid w:val="00621FEC"/>
    <w:rsid w:val="0062249F"/>
    <w:rsid w:val="006225EC"/>
    <w:rsid w:val="0062292B"/>
    <w:rsid w:val="00622A67"/>
    <w:rsid w:val="00622BF6"/>
    <w:rsid w:val="00622F5D"/>
    <w:rsid w:val="00623023"/>
    <w:rsid w:val="00623925"/>
    <w:rsid w:val="00623AE3"/>
    <w:rsid w:val="00623C0E"/>
    <w:rsid w:val="00623ED8"/>
    <w:rsid w:val="00623F4D"/>
    <w:rsid w:val="0062411D"/>
    <w:rsid w:val="00624C49"/>
    <w:rsid w:val="00624C72"/>
    <w:rsid w:val="00624C87"/>
    <w:rsid w:val="00625939"/>
    <w:rsid w:val="00625F80"/>
    <w:rsid w:val="00626285"/>
    <w:rsid w:val="0062698B"/>
    <w:rsid w:val="006275DF"/>
    <w:rsid w:val="0063034D"/>
    <w:rsid w:val="00630BD9"/>
    <w:rsid w:val="00630CE9"/>
    <w:rsid w:val="00630F85"/>
    <w:rsid w:val="006310A1"/>
    <w:rsid w:val="00631181"/>
    <w:rsid w:val="0063175B"/>
    <w:rsid w:val="006317A2"/>
    <w:rsid w:val="00631A1E"/>
    <w:rsid w:val="0063275A"/>
    <w:rsid w:val="006327E6"/>
    <w:rsid w:val="006328FC"/>
    <w:rsid w:val="006329F7"/>
    <w:rsid w:val="00632D0B"/>
    <w:rsid w:val="00632D48"/>
    <w:rsid w:val="00632FBD"/>
    <w:rsid w:val="00633125"/>
    <w:rsid w:val="00633C13"/>
    <w:rsid w:val="006345FC"/>
    <w:rsid w:val="006347ED"/>
    <w:rsid w:val="00634BA7"/>
    <w:rsid w:val="00634F58"/>
    <w:rsid w:val="00635170"/>
    <w:rsid w:val="006355AF"/>
    <w:rsid w:val="00635696"/>
    <w:rsid w:val="006356AA"/>
    <w:rsid w:val="00635763"/>
    <w:rsid w:val="0063671D"/>
    <w:rsid w:val="00636829"/>
    <w:rsid w:val="00636B58"/>
    <w:rsid w:val="00636FF3"/>
    <w:rsid w:val="0063788C"/>
    <w:rsid w:val="00637BC1"/>
    <w:rsid w:val="00637D02"/>
    <w:rsid w:val="006408B0"/>
    <w:rsid w:val="00640F61"/>
    <w:rsid w:val="00640FD0"/>
    <w:rsid w:val="00641562"/>
    <w:rsid w:val="0064175B"/>
    <w:rsid w:val="006417C5"/>
    <w:rsid w:val="006422AF"/>
    <w:rsid w:val="006423E0"/>
    <w:rsid w:val="00642408"/>
    <w:rsid w:val="00642539"/>
    <w:rsid w:val="006425C6"/>
    <w:rsid w:val="00642676"/>
    <w:rsid w:val="006427A6"/>
    <w:rsid w:val="006429C9"/>
    <w:rsid w:val="00643AE9"/>
    <w:rsid w:val="00644091"/>
    <w:rsid w:val="006440A4"/>
    <w:rsid w:val="00644A8B"/>
    <w:rsid w:val="00644E64"/>
    <w:rsid w:val="0064520D"/>
    <w:rsid w:val="0064559B"/>
    <w:rsid w:val="006455F9"/>
    <w:rsid w:val="00645703"/>
    <w:rsid w:val="00645866"/>
    <w:rsid w:val="00645DAC"/>
    <w:rsid w:val="00646C39"/>
    <w:rsid w:val="006476FA"/>
    <w:rsid w:val="0065002D"/>
    <w:rsid w:val="006504AE"/>
    <w:rsid w:val="00650619"/>
    <w:rsid w:val="00650DDD"/>
    <w:rsid w:val="00650E51"/>
    <w:rsid w:val="00651007"/>
    <w:rsid w:val="006510C1"/>
    <w:rsid w:val="0065129B"/>
    <w:rsid w:val="0065172F"/>
    <w:rsid w:val="00651B11"/>
    <w:rsid w:val="00652298"/>
    <w:rsid w:val="00652E6D"/>
    <w:rsid w:val="006534BB"/>
    <w:rsid w:val="006535D4"/>
    <w:rsid w:val="006537A8"/>
    <w:rsid w:val="00653EB1"/>
    <w:rsid w:val="00654373"/>
    <w:rsid w:val="00654988"/>
    <w:rsid w:val="0065498F"/>
    <w:rsid w:val="0065549C"/>
    <w:rsid w:val="00655658"/>
    <w:rsid w:val="00655A27"/>
    <w:rsid w:val="00655B78"/>
    <w:rsid w:val="00655BAB"/>
    <w:rsid w:val="00656300"/>
    <w:rsid w:val="00656650"/>
    <w:rsid w:val="0065666A"/>
    <w:rsid w:val="00656679"/>
    <w:rsid w:val="00656986"/>
    <w:rsid w:val="006574F7"/>
    <w:rsid w:val="00657594"/>
    <w:rsid w:val="00657987"/>
    <w:rsid w:val="00657EC0"/>
    <w:rsid w:val="00660246"/>
    <w:rsid w:val="006603A8"/>
    <w:rsid w:val="00660430"/>
    <w:rsid w:val="00660ABC"/>
    <w:rsid w:val="00660C79"/>
    <w:rsid w:val="00660E64"/>
    <w:rsid w:val="006611DB"/>
    <w:rsid w:val="00661259"/>
    <w:rsid w:val="006614FA"/>
    <w:rsid w:val="0066178C"/>
    <w:rsid w:val="00661F3D"/>
    <w:rsid w:val="0066245F"/>
    <w:rsid w:val="00662ED4"/>
    <w:rsid w:val="00663068"/>
    <w:rsid w:val="0066316A"/>
    <w:rsid w:val="0066363D"/>
    <w:rsid w:val="00663954"/>
    <w:rsid w:val="00663D8D"/>
    <w:rsid w:val="006642C9"/>
    <w:rsid w:val="006643C4"/>
    <w:rsid w:val="00664CD5"/>
    <w:rsid w:val="00664E00"/>
    <w:rsid w:val="00664E37"/>
    <w:rsid w:val="006652DE"/>
    <w:rsid w:val="00665569"/>
    <w:rsid w:val="006659C8"/>
    <w:rsid w:val="00665AF8"/>
    <w:rsid w:val="00665B92"/>
    <w:rsid w:val="00665BBB"/>
    <w:rsid w:val="0066615A"/>
    <w:rsid w:val="0066621F"/>
    <w:rsid w:val="00666715"/>
    <w:rsid w:val="006669A4"/>
    <w:rsid w:val="00666CF8"/>
    <w:rsid w:val="00667594"/>
    <w:rsid w:val="006677D2"/>
    <w:rsid w:val="00667937"/>
    <w:rsid w:val="00667CDE"/>
    <w:rsid w:val="00670EC9"/>
    <w:rsid w:val="00672657"/>
    <w:rsid w:val="006728C1"/>
    <w:rsid w:val="00672D8D"/>
    <w:rsid w:val="00673322"/>
    <w:rsid w:val="006734A1"/>
    <w:rsid w:val="006738B2"/>
    <w:rsid w:val="00673CE8"/>
    <w:rsid w:val="00674195"/>
    <w:rsid w:val="00674957"/>
    <w:rsid w:val="00675336"/>
    <w:rsid w:val="006754DA"/>
    <w:rsid w:val="00675AD5"/>
    <w:rsid w:val="006763C9"/>
    <w:rsid w:val="006764D0"/>
    <w:rsid w:val="00676849"/>
    <w:rsid w:val="00676DCE"/>
    <w:rsid w:val="00677185"/>
    <w:rsid w:val="006771D3"/>
    <w:rsid w:val="00677AA7"/>
    <w:rsid w:val="00677F7F"/>
    <w:rsid w:val="00680606"/>
    <w:rsid w:val="00680D63"/>
    <w:rsid w:val="00681031"/>
    <w:rsid w:val="0068197C"/>
    <w:rsid w:val="00681BF7"/>
    <w:rsid w:val="0068220F"/>
    <w:rsid w:val="006827B5"/>
    <w:rsid w:val="00682935"/>
    <w:rsid w:val="006829A4"/>
    <w:rsid w:val="00682B2D"/>
    <w:rsid w:val="00682D79"/>
    <w:rsid w:val="006838F9"/>
    <w:rsid w:val="00683C86"/>
    <w:rsid w:val="0068448C"/>
    <w:rsid w:val="0068463A"/>
    <w:rsid w:val="00684759"/>
    <w:rsid w:val="0068607F"/>
    <w:rsid w:val="00686384"/>
    <w:rsid w:val="006866DB"/>
    <w:rsid w:val="00686910"/>
    <w:rsid w:val="00686A92"/>
    <w:rsid w:val="00686F19"/>
    <w:rsid w:val="00687773"/>
    <w:rsid w:val="00687CB7"/>
    <w:rsid w:val="00690177"/>
    <w:rsid w:val="0069044C"/>
    <w:rsid w:val="00690563"/>
    <w:rsid w:val="006908BA"/>
    <w:rsid w:val="00690C12"/>
    <w:rsid w:val="00690FFB"/>
    <w:rsid w:val="00691328"/>
    <w:rsid w:val="00691ECD"/>
    <w:rsid w:val="00691FF2"/>
    <w:rsid w:val="00692053"/>
    <w:rsid w:val="0069222B"/>
    <w:rsid w:val="00692382"/>
    <w:rsid w:val="006936AE"/>
    <w:rsid w:val="00693749"/>
    <w:rsid w:val="00693885"/>
    <w:rsid w:val="00693E77"/>
    <w:rsid w:val="00694B89"/>
    <w:rsid w:val="006950FA"/>
    <w:rsid w:val="0069520D"/>
    <w:rsid w:val="006957A3"/>
    <w:rsid w:val="00695821"/>
    <w:rsid w:val="006962C3"/>
    <w:rsid w:val="006968E5"/>
    <w:rsid w:val="0069698C"/>
    <w:rsid w:val="00696BCF"/>
    <w:rsid w:val="00697774"/>
    <w:rsid w:val="006A0337"/>
    <w:rsid w:val="006A07F0"/>
    <w:rsid w:val="006A1544"/>
    <w:rsid w:val="006A1743"/>
    <w:rsid w:val="006A18F6"/>
    <w:rsid w:val="006A1BA5"/>
    <w:rsid w:val="006A1C6E"/>
    <w:rsid w:val="006A1DBF"/>
    <w:rsid w:val="006A1EE6"/>
    <w:rsid w:val="006A2602"/>
    <w:rsid w:val="006A262A"/>
    <w:rsid w:val="006A2E88"/>
    <w:rsid w:val="006A3150"/>
    <w:rsid w:val="006A34B6"/>
    <w:rsid w:val="006A3656"/>
    <w:rsid w:val="006A37B2"/>
    <w:rsid w:val="006A3BA1"/>
    <w:rsid w:val="006A42A6"/>
    <w:rsid w:val="006A43B3"/>
    <w:rsid w:val="006A46D6"/>
    <w:rsid w:val="006A4A0D"/>
    <w:rsid w:val="006A4B06"/>
    <w:rsid w:val="006A4B7D"/>
    <w:rsid w:val="006A4ED8"/>
    <w:rsid w:val="006A53BF"/>
    <w:rsid w:val="006A5A1B"/>
    <w:rsid w:val="006A65BD"/>
    <w:rsid w:val="006A7291"/>
    <w:rsid w:val="006A73F4"/>
    <w:rsid w:val="006A756A"/>
    <w:rsid w:val="006A77B0"/>
    <w:rsid w:val="006A7828"/>
    <w:rsid w:val="006A7A1F"/>
    <w:rsid w:val="006A7A59"/>
    <w:rsid w:val="006B01B5"/>
    <w:rsid w:val="006B0791"/>
    <w:rsid w:val="006B09A3"/>
    <w:rsid w:val="006B1062"/>
    <w:rsid w:val="006B1280"/>
    <w:rsid w:val="006B130E"/>
    <w:rsid w:val="006B1366"/>
    <w:rsid w:val="006B1753"/>
    <w:rsid w:val="006B1952"/>
    <w:rsid w:val="006B205D"/>
    <w:rsid w:val="006B2074"/>
    <w:rsid w:val="006B211F"/>
    <w:rsid w:val="006B2130"/>
    <w:rsid w:val="006B22D6"/>
    <w:rsid w:val="006B28E4"/>
    <w:rsid w:val="006B2CAA"/>
    <w:rsid w:val="006B2EDB"/>
    <w:rsid w:val="006B3229"/>
    <w:rsid w:val="006B33E2"/>
    <w:rsid w:val="006B3525"/>
    <w:rsid w:val="006B38E5"/>
    <w:rsid w:val="006B39C5"/>
    <w:rsid w:val="006B40D7"/>
    <w:rsid w:val="006B40E4"/>
    <w:rsid w:val="006B4189"/>
    <w:rsid w:val="006B4551"/>
    <w:rsid w:val="006B481C"/>
    <w:rsid w:val="006B4A19"/>
    <w:rsid w:val="006B4C41"/>
    <w:rsid w:val="006B4DCB"/>
    <w:rsid w:val="006B4EF2"/>
    <w:rsid w:val="006B521C"/>
    <w:rsid w:val="006B58C4"/>
    <w:rsid w:val="006B6BC9"/>
    <w:rsid w:val="006B6BFA"/>
    <w:rsid w:val="006B731F"/>
    <w:rsid w:val="006B753D"/>
    <w:rsid w:val="006B7B02"/>
    <w:rsid w:val="006C0281"/>
    <w:rsid w:val="006C0448"/>
    <w:rsid w:val="006C19A9"/>
    <w:rsid w:val="006C1FE5"/>
    <w:rsid w:val="006C22BE"/>
    <w:rsid w:val="006C25BF"/>
    <w:rsid w:val="006C2816"/>
    <w:rsid w:val="006C28E5"/>
    <w:rsid w:val="006C32AF"/>
    <w:rsid w:val="006C343A"/>
    <w:rsid w:val="006C349E"/>
    <w:rsid w:val="006C35EE"/>
    <w:rsid w:val="006C36D7"/>
    <w:rsid w:val="006C4168"/>
    <w:rsid w:val="006C44F9"/>
    <w:rsid w:val="006C479A"/>
    <w:rsid w:val="006C4A8C"/>
    <w:rsid w:val="006C4F77"/>
    <w:rsid w:val="006C4FCA"/>
    <w:rsid w:val="006C5539"/>
    <w:rsid w:val="006C63DB"/>
    <w:rsid w:val="006C688D"/>
    <w:rsid w:val="006C69BC"/>
    <w:rsid w:val="006C6A03"/>
    <w:rsid w:val="006C6A9B"/>
    <w:rsid w:val="006C6D3A"/>
    <w:rsid w:val="006C7062"/>
    <w:rsid w:val="006C7111"/>
    <w:rsid w:val="006C747F"/>
    <w:rsid w:val="006D0598"/>
    <w:rsid w:val="006D066B"/>
    <w:rsid w:val="006D0800"/>
    <w:rsid w:val="006D0B9D"/>
    <w:rsid w:val="006D1397"/>
    <w:rsid w:val="006D1783"/>
    <w:rsid w:val="006D1844"/>
    <w:rsid w:val="006D196E"/>
    <w:rsid w:val="006D1CB4"/>
    <w:rsid w:val="006D211E"/>
    <w:rsid w:val="006D24E9"/>
    <w:rsid w:val="006D285E"/>
    <w:rsid w:val="006D333B"/>
    <w:rsid w:val="006D3628"/>
    <w:rsid w:val="006D396E"/>
    <w:rsid w:val="006D3F15"/>
    <w:rsid w:val="006D4940"/>
    <w:rsid w:val="006D4C2D"/>
    <w:rsid w:val="006D4F5C"/>
    <w:rsid w:val="006D50F1"/>
    <w:rsid w:val="006D5495"/>
    <w:rsid w:val="006D564F"/>
    <w:rsid w:val="006D5793"/>
    <w:rsid w:val="006D5B01"/>
    <w:rsid w:val="006D5B88"/>
    <w:rsid w:val="006D67E5"/>
    <w:rsid w:val="006D699F"/>
    <w:rsid w:val="006D6D5E"/>
    <w:rsid w:val="006D76F0"/>
    <w:rsid w:val="006D7BD6"/>
    <w:rsid w:val="006E0550"/>
    <w:rsid w:val="006E0E32"/>
    <w:rsid w:val="006E1115"/>
    <w:rsid w:val="006E12C0"/>
    <w:rsid w:val="006E14EB"/>
    <w:rsid w:val="006E17D9"/>
    <w:rsid w:val="006E1D2F"/>
    <w:rsid w:val="006E1DFD"/>
    <w:rsid w:val="006E227C"/>
    <w:rsid w:val="006E2AD5"/>
    <w:rsid w:val="006E2DD0"/>
    <w:rsid w:val="006E35F6"/>
    <w:rsid w:val="006E397A"/>
    <w:rsid w:val="006E3E54"/>
    <w:rsid w:val="006E4258"/>
    <w:rsid w:val="006E440A"/>
    <w:rsid w:val="006E4D62"/>
    <w:rsid w:val="006E53DB"/>
    <w:rsid w:val="006E55D3"/>
    <w:rsid w:val="006E5D25"/>
    <w:rsid w:val="006E73FC"/>
    <w:rsid w:val="006E7483"/>
    <w:rsid w:val="006E7875"/>
    <w:rsid w:val="006E7D2E"/>
    <w:rsid w:val="006F00EB"/>
    <w:rsid w:val="006F01E0"/>
    <w:rsid w:val="006F031E"/>
    <w:rsid w:val="006F048A"/>
    <w:rsid w:val="006F18D3"/>
    <w:rsid w:val="006F1AFC"/>
    <w:rsid w:val="006F1BEA"/>
    <w:rsid w:val="006F1E4E"/>
    <w:rsid w:val="006F1EA6"/>
    <w:rsid w:val="006F2607"/>
    <w:rsid w:val="006F41B6"/>
    <w:rsid w:val="006F4218"/>
    <w:rsid w:val="006F42C9"/>
    <w:rsid w:val="006F446F"/>
    <w:rsid w:val="006F449F"/>
    <w:rsid w:val="006F44CE"/>
    <w:rsid w:val="006F4505"/>
    <w:rsid w:val="006F4B65"/>
    <w:rsid w:val="006F4E77"/>
    <w:rsid w:val="006F5440"/>
    <w:rsid w:val="006F5698"/>
    <w:rsid w:val="006F5AF4"/>
    <w:rsid w:val="006F6445"/>
    <w:rsid w:val="006F68F9"/>
    <w:rsid w:val="006F6D82"/>
    <w:rsid w:val="006F749B"/>
    <w:rsid w:val="006F7E39"/>
    <w:rsid w:val="006F7EB9"/>
    <w:rsid w:val="006F7FB0"/>
    <w:rsid w:val="00700146"/>
    <w:rsid w:val="00700A15"/>
    <w:rsid w:val="00700CCD"/>
    <w:rsid w:val="00700ECF"/>
    <w:rsid w:val="007010CA"/>
    <w:rsid w:val="007017B8"/>
    <w:rsid w:val="0070196E"/>
    <w:rsid w:val="00701DA0"/>
    <w:rsid w:val="007026D4"/>
    <w:rsid w:val="00702B6C"/>
    <w:rsid w:val="007036E4"/>
    <w:rsid w:val="0070389D"/>
    <w:rsid w:val="00703B27"/>
    <w:rsid w:val="00703E69"/>
    <w:rsid w:val="007043D8"/>
    <w:rsid w:val="00704A3B"/>
    <w:rsid w:val="00704CA4"/>
    <w:rsid w:val="00704CDB"/>
    <w:rsid w:val="00704D53"/>
    <w:rsid w:val="00705501"/>
    <w:rsid w:val="007055BF"/>
    <w:rsid w:val="00705825"/>
    <w:rsid w:val="00705D1D"/>
    <w:rsid w:val="00705EEA"/>
    <w:rsid w:val="0070663A"/>
    <w:rsid w:val="007066D2"/>
    <w:rsid w:val="007069DD"/>
    <w:rsid w:val="00706BAE"/>
    <w:rsid w:val="00707579"/>
    <w:rsid w:val="00707DE3"/>
    <w:rsid w:val="00707F4B"/>
    <w:rsid w:val="007106D6"/>
    <w:rsid w:val="00710A5D"/>
    <w:rsid w:val="00710BE5"/>
    <w:rsid w:val="00710ED4"/>
    <w:rsid w:val="00711625"/>
    <w:rsid w:val="0071199E"/>
    <w:rsid w:val="00712679"/>
    <w:rsid w:val="0071347B"/>
    <w:rsid w:val="0071460D"/>
    <w:rsid w:val="00714D5D"/>
    <w:rsid w:val="00715ABD"/>
    <w:rsid w:val="00715E17"/>
    <w:rsid w:val="00716163"/>
    <w:rsid w:val="007163BB"/>
    <w:rsid w:val="007167AD"/>
    <w:rsid w:val="007167B5"/>
    <w:rsid w:val="00716955"/>
    <w:rsid w:val="00716B84"/>
    <w:rsid w:val="00716EA0"/>
    <w:rsid w:val="0071768C"/>
    <w:rsid w:val="007205ED"/>
    <w:rsid w:val="007206F3"/>
    <w:rsid w:val="00720796"/>
    <w:rsid w:val="0072079B"/>
    <w:rsid w:val="00720B2B"/>
    <w:rsid w:val="00720B71"/>
    <w:rsid w:val="00720D30"/>
    <w:rsid w:val="0072121E"/>
    <w:rsid w:val="00721823"/>
    <w:rsid w:val="00721CAB"/>
    <w:rsid w:val="00721D8F"/>
    <w:rsid w:val="00722041"/>
    <w:rsid w:val="007222F7"/>
    <w:rsid w:val="007223AA"/>
    <w:rsid w:val="007223B1"/>
    <w:rsid w:val="00722467"/>
    <w:rsid w:val="00722871"/>
    <w:rsid w:val="0072344E"/>
    <w:rsid w:val="00723494"/>
    <w:rsid w:val="00723682"/>
    <w:rsid w:val="007236E2"/>
    <w:rsid w:val="00723772"/>
    <w:rsid w:val="00723812"/>
    <w:rsid w:val="00723ED7"/>
    <w:rsid w:val="007240DC"/>
    <w:rsid w:val="007245EB"/>
    <w:rsid w:val="00724ADE"/>
    <w:rsid w:val="00724BC2"/>
    <w:rsid w:val="00725DA5"/>
    <w:rsid w:val="00726071"/>
    <w:rsid w:val="00726CE3"/>
    <w:rsid w:val="00727317"/>
    <w:rsid w:val="007274FB"/>
    <w:rsid w:val="007277E3"/>
    <w:rsid w:val="007279DA"/>
    <w:rsid w:val="00727B14"/>
    <w:rsid w:val="00727BBA"/>
    <w:rsid w:val="00727DAB"/>
    <w:rsid w:val="00727FCC"/>
    <w:rsid w:val="007301EF"/>
    <w:rsid w:val="0073021A"/>
    <w:rsid w:val="007304B0"/>
    <w:rsid w:val="007308E6"/>
    <w:rsid w:val="00730D99"/>
    <w:rsid w:val="007310C3"/>
    <w:rsid w:val="00731248"/>
    <w:rsid w:val="00731678"/>
    <w:rsid w:val="007316C4"/>
    <w:rsid w:val="00731787"/>
    <w:rsid w:val="00731EAD"/>
    <w:rsid w:val="00733108"/>
    <w:rsid w:val="0073339D"/>
    <w:rsid w:val="00733577"/>
    <w:rsid w:val="0073465E"/>
    <w:rsid w:val="00734867"/>
    <w:rsid w:val="007350E0"/>
    <w:rsid w:val="00735773"/>
    <w:rsid w:val="00735C79"/>
    <w:rsid w:val="00736002"/>
    <w:rsid w:val="0073630C"/>
    <w:rsid w:val="00736323"/>
    <w:rsid w:val="007364C6"/>
    <w:rsid w:val="0073654B"/>
    <w:rsid w:val="007368C0"/>
    <w:rsid w:val="007370E4"/>
    <w:rsid w:val="00737541"/>
    <w:rsid w:val="007377E3"/>
    <w:rsid w:val="00737918"/>
    <w:rsid w:val="00737959"/>
    <w:rsid w:val="00737D13"/>
    <w:rsid w:val="00737F0B"/>
    <w:rsid w:val="0074010E"/>
    <w:rsid w:val="00740364"/>
    <w:rsid w:val="00740708"/>
    <w:rsid w:val="00740797"/>
    <w:rsid w:val="00740A60"/>
    <w:rsid w:val="00741F77"/>
    <w:rsid w:val="007423C0"/>
    <w:rsid w:val="00742EEF"/>
    <w:rsid w:val="0074303E"/>
    <w:rsid w:val="007433D4"/>
    <w:rsid w:val="00743869"/>
    <w:rsid w:val="0074474C"/>
    <w:rsid w:val="00745A59"/>
    <w:rsid w:val="007462AF"/>
    <w:rsid w:val="00747392"/>
    <w:rsid w:val="0074795F"/>
    <w:rsid w:val="00747A61"/>
    <w:rsid w:val="00750021"/>
    <w:rsid w:val="007505DB"/>
    <w:rsid w:val="00750683"/>
    <w:rsid w:val="007507DD"/>
    <w:rsid w:val="00750EAF"/>
    <w:rsid w:val="00751235"/>
    <w:rsid w:val="00751A87"/>
    <w:rsid w:val="00751DB8"/>
    <w:rsid w:val="007520F2"/>
    <w:rsid w:val="0075222F"/>
    <w:rsid w:val="0075230F"/>
    <w:rsid w:val="00752416"/>
    <w:rsid w:val="0075256E"/>
    <w:rsid w:val="007525B9"/>
    <w:rsid w:val="00753036"/>
    <w:rsid w:val="007538E3"/>
    <w:rsid w:val="00753B4D"/>
    <w:rsid w:val="00753EA9"/>
    <w:rsid w:val="00754222"/>
    <w:rsid w:val="00754730"/>
    <w:rsid w:val="007548F0"/>
    <w:rsid w:val="007549A2"/>
    <w:rsid w:val="007557D4"/>
    <w:rsid w:val="007561F7"/>
    <w:rsid w:val="00756202"/>
    <w:rsid w:val="0075630B"/>
    <w:rsid w:val="0075683B"/>
    <w:rsid w:val="00756A05"/>
    <w:rsid w:val="00756C99"/>
    <w:rsid w:val="00757082"/>
    <w:rsid w:val="0075730A"/>
    <w:rsid w:val="0075779A"/>
    <w:rsid w:val="00757D4E"/>
    <w:rsid w:val="0076001D"/>
    <w:rsid w:val="00760150"/>
    <w:rsid w:val="00760216"/>
    <w:rsid w:val="00760CD0"/>
    <w:rsid w:val="0076103D"/>
    <w:rsid w:val="00761355"/>
    <w:rsid w:val="007618B8"/>
    <w:rsid w:val="00761959"/>
    <w:rsid w:val="007619D5"/>
    <w:rsid w:val="00761D26"/>
    <w:rsid w:val="00761DE2"/>
    <w:rsid w:val="00761E6B"/>
    <w:rsid w:val="007628DB"/>
    <w:rsid w:val="00762B6D"/>
    <w:rsid w:val="007630E6"/>
    <w:rsid w:val="00763547"/>
    <w:rsid w:val="00763564"/>
    <w:rsid w:val="007640F0"/>
    <w:rsid w:val="00764D51"/>
    <w:rsid w:val="00764F8B"/>
    <w:rsid w:val="0076581D"/>
    <w:rsid w:val="007669B2"/>
    <w:rsid w:val="00766A33"/>
    <w:rsid w:val="007673C0"/>
    <w:rsid w:val="007701E5"/>
    <w:rsid w:val="0077083B"/>
    <w:rsid w:val="00770BFA"/>
    <w:rsid w:val="00770D2A"/>
    <w:rsid w:val="00770DA4"/>
    <w:rsid w:val="00770E73"/>
    <w:rsid w:val="00770F0E"/>
    <w:rsid w:val="0077135F"/>
    <w:rsid w:val="00772157"/>
    <w:rsid w:val="007723B6"/>
    <w:rsid w:val="00772D70"/>
    <w:rsid w:val="007730E4"/>
    <w:rsid w:val="0077391A"/>
    <w:rsid w:val="00773A37"/>
    <w:rsid w:val="00773DE5"/>
    <w:rsid w:val="00773F5C"/>
    <w:rsid w:val="00773F87"/>
    <w:rsid w:val="007744CA"/>
    <w:rsid w:val="00774522"/>
    <w:rsid w:val="007745FE"/>
    <w:rsid w:val="00774686"/>
    <w:rsid w:val="007749C9"/>
    <w:rsid w:val="00774B8D"/>
    <w:rsid w:val="00774C13"/>
    <w:rsid w:val="007752DA"/>
    <w:rsid w:val="007753A4"/>
    <w:rsid w:val="0077568E"/>
    <w:rsid w:val="00775C59"/>
    <w:rsid w:val="00776187"/>
    <w:rsid w:val="00776256"/>
    <w:rsid w:val="00776EC4"/>
    <w:rsid w:val="00777233"/>
    <w:rsid w:val="0077727F"/>
    <w:rsid w:val="007773F2"/>
    <w:rsid w:val="00777AE7"/>
    <w:rsid w:val="00777C32"/>
    <w:rsid w:val="00780232"/>
    <w:rsid w:val="00780384"/>
    <w:rsid w:val="00780700"/>
    <w:rsid w:val="007809A8"/>
    <w:rsid w:val="007809AC"/>
    <w:rsid w:val="00780BDE"/>
    <w:rsid w:val="00780C08"/>
    <w:rsid w:val="00780DBA"/>
    <w:rsid w:val="00781620"/>
    <w:rsid w:val="00781726"/>
    <w:rsid w:val="0078185A"/>
    <w:rsid w:val="00781A76"/>
    <w:rsid w:val="00781B4B"/>
    <w:rsid w:val="0078202F"/>
    <w:rsid w:val="0078239D"/>
    <w:rsid w:val="00782616"/>
    <w:rsid w:val="00782B18"/>
    <w:rsid w:val="00782C31"/>
    <w:rsid w:val="00782FE3"/>
    <w:rsid w:val="0078340A"/>
    <w:rsid w:val="00783BE4"/>
    <w:rsid w:val="00783C45"/>
    <w:rsid w:val="00783C53"/>
    <w:rsid w:val="00783F85"/>
    <w:rsid w:val="00783FDE"/>
    <w:rsid w:val="007840DD"/>
    <w:rsid w:val="00784D22"/>
    <w:rsid w:val="0078525D"/>
    <w:rsid w:val="00785EDC"/>
    <w:rsid w:val="00785FD5"/>
    <w:rsid w:val="00786119"/>
    <w:rsid w:val="00786526"/>
    <w:rsid w:val="007867FC"/>
    <w:rsid w:val="00786BC4"/>
    <w:rsid w:val="00786F92"/>
    <w:rsid w:val="00786FDC"/>
    <w:rsid w:val="00787106"/>
    <w:rsid w:val="00787255"/>
    <w:rsid w:val="00787935"/>
    <w:rsid w:val="00787B97"/>
    <w:rsid w:val="00787E71"/>
    <w:rsid w:val="00790EE3"/>
    <w:rsid w:val="007912D4"/>
    <w:rsid w:val="00791922"/>
    <w:rsid w:val="00791ACB"/>
    <w:rsid w:val="00791B23"/>
    <w:rsid w:val="00791E60"/>
    <w:rsid w:val="007921BB"/>
    <w:rsid w:val="0079249A"/>
    <w:rsid w:val="007925D4"/>
    <w:rsid w:val="0079265E"/>
    <w:rsid w:val="00793319"/>
    <w:rsid w:val="00793A53"/>
    <w:rsid w:val="007941E8"/>
    <w:rsid w:val="00794D2F"/>
    <w:rsid w:val="0079515D"/>
    <w:rsid w:val="0079518C"/>
    <w:rsid w:val="00795843"/>
    <w:rsid w:val="00795C91"/>
    <w:rsid w:val="00796144"/>
    <w:rsid w:val="00796CCE"/>
    <w:rsid w:val="00797340"/>
    <w:rsid w:val="007A0452"/>
    <w:rsid w:val="007A07D6"/>
    <w:rsid w:val="007A083C"/>
    <w:rsid w:val="007A0A89"/>
    <w:rsid w:val="007A0DB2"/>
    <w:rsid w:val="007A1414"/>
    <w:rsid w:val="007A1C54"/>
    <w:rsid w:val="007A2C21"/>
    <w:rsid w:val="007A3604"/>
    <w:rsid w:val="007A3BDB"/>
    <w:rsid w:val="007A435E"/>
    <w:rsid w:val="007A445C"/>
    <w:rsid w:val="007A4541"/>
    <w:rsid w:val="007A49AE"/>
    <w:rsid w:val="007A4A5A"/>
    <w:rsid w:val="007A5323"/>
    <w:rsid w:val="007A5414"/>
    <w:rsid w:val="007A6654"/>
    <w:rsid w:val="007A6A44"/>
    <w:rsid w:val="007A794C"/>
    <w:rsid w:val="007B010B"/>
    <w:rsid w:val="007B0777"/>
    <w:rsid w:val="007B080E"/>
    <w:rsid w:val="007B0AE4"/>
    <w:rsid w:val="007B108A"/>
    <w:rsid w:val="007B1423"/>
    <w:rsid w:val="007B15BB"/>
    <w:rsid w:val="007B1779"/>
    <w:rsid w:val="007B1BB0"/>
    <w:rsid w:val="007B1F02"/>
    <w:rsid w:val="007B21FF"/>
    <w:rsid w:val="007B2E75"/>
    <w:rsid w:val="007B3A7D"/>
    <w:rsid w:val="007B3A81"/>
    <w:rsid w:val="007B3AD7"/>
    <w:rsid w:val="007B3E57"/>
    <w:rsid w:val="007B5830"/>
    <w:rsid w:val="007B5992"/>
    <w:rsid w:val="007B5BBD"/>
    <w:rsid w:val="007B5CB6"/>
    <w:rsid w:val="007B5F66"/>
    <w:rsid w:val="007B7256"/>
    <w:rsid w:val="007B7326"/>
    <w:rsid w:val="007B7B31"/>
    <w:rsid w:val="007C03CB"/>
    <w:rsid w:val="007C0949"/>
    <w:rsid w:val="007C09C6"/>
    <w:rsid w:val="007C0C0E"/>
    <w:rsid w:val="007C1F48"/>
    <w:rsid w:val="007C259D"/>
    <w:rsid w:val="007C25D9"/>
    <w:rsid w:val="007C27EB"/>
    <w:rsid w:val="007C3848"/>
    <w:rsid w:val="007C38F3"/>
    <w:rsid w:val="007C3DD6"/>
    <w:rsid w:val="007C4345"/>
    <w:rsid w:val="007C46AA"/>
    <w:rsid w:val="007C48C3"/>
    <w:rsid w:val="007C4CFE"/>
    <w:rsid w:val="007C4D24"/>
    <w:rsid w:val="007C4DA9"/>
    <w:rsid w:val="007C4DC5"/>
    <w:rsid w:val="007C642B"/>
    <w:rsid w:val="007C6A13"/>
    <w:rsid w:val="007C7159"/>
    <w:rsid w:val="007C7D94"/>
    <w:rsid w:val="007D0A1A"/>
    <w:rsid w:val="007D1270"/>
    <w:rsid w:val="007D13FB"/>
    <w:rsid w:val="007D189C"/>
    <w:rsid w:val="007D1EF4"/>
    <w:rsid w:val="007D2708"/>
    <w:rsid w:val="007D2D70"/>
    <w:rsid w:val="007D3054"/>
    <w:rsid w:val="007D34D4"/>
    <w:rsid w:val="007D3880"/>
    <w:rsid w:val="007D3A77"/>
    <w:rsid w:val="007D3B79"/>
    <w:rsid w:val="007D3F73"/>
    <w:rsid w:val="007D4212"/>
    <w:rsid w:val="007D457C"/>
    <w:rsid w:val="007D4692"/>
    <w:rsid w:val="007D4893"/>
    <w:rsid w:val="007D4AA7"/>
    <w:rsid w:val="007D50C3"/>
    <w:rsid w:val="007D5802"/>
    <w:rsid w:val="007D58A4"/>
    <w:rsid w:val="007D5B08"/>
    <w:rsid w:val="007D5B17"/>
    <w:rsid w:val="007D5E15"/>
    <w:rsid w:val="007D7389"/>
    <w:rsid w:val="007D749E"/>
    <w:rsid w:val="007D75E1"/>
    <w:rsid w:val="007D7C49"/>
    <w:rsid w:val="007E03B5"/>
    <w:rsid w:val="007E08FB"/>
    <w:rsid w:val="007E1129"/>
    <w:rsid w:val="007E1394"/>
    <w:rsid w:val="007E150E"/>
    <w:rsid w:val="007E155F"/>
    <w:rsid w:val="007E190D"/>
    <w:rsid w:val="007E20BA"/>
    <w:rsid w:val="007E26EE"/>
    <w:rsid w:val="007E2BF5"/>
    <w:rsid w:val="007E2CD2"/>
    <w:rsid w:val="007E2E9A"/>
    <w:rsid w:val="007E2F9A"/>
    <w:rsid w:val="007E3498"/>
    <w:rsid w:val="007E3B8C"/>
    <w:rsid w:val="007E3F00"/>
    <w:rsid w:val="007E3F7A"/>
    <w:rsid w:val="007E4649"/>
    <w:rsid w:val="007E4DF7"/>
    <w:rsid w:val="007E4F3F"/>
    <w:rsid w:val="007E5030"/>
    <w:rsid w:val="007E50BF"/>
    <w:rsid w:val="007E53C9"/>
    <w:rsid w:val="007E5A83"/>
    <w:rsid w:val="007E5D84"/>
    <w:rsid w:val="007E5E52"/>
    <w:rsid w:val="007E5EFC"/>
    <w:rsid w:val="007E5F2F"/>
    <w:rsid w:val="007E6195"/>
    <w:rsid w:val="007E641B"/>
    <w:rsid w:val="007E6A30"/>
    <w:rsid w:val="007E703C"/>
    <w:rsid w:val="007E74F1"/>
    <w:rsid w:val="007E76A2"/>
    <w:rsid w:val="007E7B5A"/>
    <w:rsid w:val="007E7C3F"/>
    <w:rsid w:val="007F03B9"/>
    <w:rsid w:val="007F0714"/>
    <w:rsid w:val="007F0881"/>
    <w:rsid w:val="007F1123"/>
    <w:rsid w:val="007F127D"/>
    <w:rsid w:val="007F15B2"/>
    <w:rsid w:val="007F1CE6"/>
    <w:rsid w:val="007F2138"/>
    <w:rsid w:val="007F21EC"/>
    <w:rsid w:val="007F2274"/>
    <w:rsid w:val="007F22F0"/>
    <w:rsid w:val="007F260F"/>
    <w:rsid w:val="007F2B61"/>
    <w:rsid w:val="007F2D0B"/>
    <w:rsid w:val="007F2EE4"/>
    <w:rsid w:val="007F309A"/>
    <w:rsid w:val="007F32DD"/>
    <w:rsid w:val="007F33A7"/>
    <w:rsid w:val="007F3719"/>
    <w:rsid w:val="007F3A55"/>
    <w:rsid w:val="007F3CC4"/>
    <w:rsid w:val="007F43BF"/>
    <w:rsid w:val="007F472E"/>
    <w:rsid w:val="007F4A00"/>
    <w:rsid w:val="007F4DA1"/>
    <w:rsid w:val="007F4E3E"/>
    <w:rsid w:val="007F5266"/>
    <w:rsid w:val="007F53A0"/>
    <w:rsid w:val="007F5568"/>
    <w:rsid w:val="007F56DD"/>
    <w:rsid w:val="007F6141"/>
    <w:rsid w:val="007F6143"/>
    <w:rsid w:val="007F6D92"/>
    <w:rsid w:val="007F764C"/>
    <w:rsid w:val="007F77D6"/>
    <w:rsid w:val="007F7C35"/>
    <w:rsid w:val="007F7EFD"/>
    <w:rsid w:val="0080063B"/>
    <w:rsid w:val="008008CD"/>
    <w:rsid w:val="0080095C"/>
    <w:rsid w:val="00800B52"/>
    <w:rsid w:val="00800D3B"/>
    <w:rsid w:val="00800FB0"/>
    <w:rsid w:val="00801210"/>
    <w:rsid w:val="00802144"/>
    <w:rsid w:val="008022E8"/>
    <w:rsid w:val="00802748"/>
    <w:rsid w:val="00802BF1"/>
    <w:rsid w:val="00802E14"/>
    <w:rsid w:val="0080309E"/>
    <w:rsid w:val="0080386B"/>
    <w:rsid w:val="00804C34"/>
    <w:rsid w:val="00805D1F"/>
    <w:rsid w:val="00805E47"/>
    <w:rsid w:val="00806039"/>
    <w:rsid w:val="008062AF"/>
    <w:rsid w:val="00806E68"/>
    <w:rsid w:val="00807061"/>
    <w:rsid w:val="008076C9"/>
    <w:rsid w:val="0080777A"/>
    <w:rsid w:val="0080794F"/>
    <w:rsid w:val="008102FA"/>
    <w:rsid w:val="00810704"/>
    <w:rsid w:val="00810B9A"/>
    <w:rsid w:val="00810DFE"/>
    <w:rsid w:val="00810EEA"/>
    <w:rsid w:val="00810FDC"/>
    <w:rsid w:val="00811335"/>
    <w:rsid w:val="008118C0"/>
    <w:rsid w:val="00811A08"/>
    <w:rsid w:val="00811EBA"/>
    <w:rsid w:val="0081225F"/>
    <w:rsid w:val="008125F9"/>
    <w:rsid w:val="00812BF7"/>
    <w:rsid w:val="00813658"/>
    <w:rsid w:val="008136F3"/>
    <w:rsid w:val="00813AA0"/>
    <w:rsid w:val="00813CEC"/>
    <w:rsid w:val="00813DD1"/>
    <w:rsid w:val="0081435D"/>
    <w:rsid w:val="0081483E"/>
    <w:rsid w:val="00814C68"/>
    <w:rsid w:val="00814DF2"/>
    <w:rsid w:val="00814F5C"/>
    <w:rsid w:val="008151B2"/>
    <w:rsid w:val="008151FA"/>
    <w:rsid w:val="00815203"/>
    <w:rsid w:val="0081523B"/>
    <w:rsid w:val="0081572B"/>
    <w:rsid w:val="008159F4"/>
    <w:rsid w:val="00815A81"/>
    <w:rsid w:val="00815BB4"/>
    <w:rsid w:val="008161D8"/>
    <w:rsid w:val="008162B8"/>
    <w:rsid w:val="00816453"/>
    <w:rsid w:val="00816C94"/>
    <w:rsid w:val="00816DC0"/>
    <w:rsid w:val="0081702E"/>
    <w:rsid w:val="00817182"/>
    <w:rsid w:val="008177AF"/>
    <w:rsid w:val="008178D6"/>
    <w:rsid w:val="00817AA6"/>
    <w:rsid w:val="008200E2"/>
    <w:rsid w:val="0082097C"/>
    <w:rsid w:val="00820BFC"/>
    <w:rsid w:val="0082122D"/>
    <w:rsid w:val="0082141A"/>
    <w:rsid w:val="00821697"/>
    <w:rsid w:val="00821BBC"/>
    <w:rsid w:val="00821BC8"/>
    <w:rsid w:val="00822280"/>
    <w:rsid w:val="008225A0"/>
    <w:rsid w:val="00823035"/>
    <w:rsid w:val="00823336"/>
    <w:rsid w:val="00823404"/>
    <w:rsid w:val="008235C4"/>
    <w:rsid w:val="0082396C"/>
    <w:rsid w:val="00823B9E"/>
    <w:rsid w:val="008243D0"/>
    <w:rsid w:val="008247B6"/>
    <w:rsid w:val="00824B5C"/>
    <w:rsid w:val="00825163"/>
    <w:rsid w:val="008256E0"/>
    <w:rsid w:val="00825A42"/>
    <w:rsid w:val="008267C6"/>
    <w:rsid w:val="00826A91"/>
    <w:rsid w:val="00826E1B"/>
    <w:rsid w:val="00826FEC"/>
    <w:rsid w:val="00827F01"/>
    <w:rsid w:val="008307AA"/>
    <w:rsid w:val="00830812"/>
    <w:rsid w:val="00831455"/>
    <w:rsid w:val="008320F5"/>
    <w:rsid w:val="00832216"/>
    <w:rsid w:val="008324E4"/>
    <w:rsid w:val="008327F9"/>
    <w:rsid w:val="008328E9"/>
    <w:rsid w:val="00832BC7"/>
    <w:rsid w:val="00832C5E"/>
    <w:rsid w:val="00833108"/>
    <w:rsid w:val="0083374E"/>
    <w:rsid w:val="00833DA8"/>
    <w:rsid w:val="00833FE1"/>
    <w:rsid w:val="008348A6"/>
    <w:rsid w:val="00834A1C"/>
    <w:rsid w:val="00834AA6"/>
    <w:rsid w:val="008354ED"/>
    <w:rsid w:val="00835A1A"/>
    <w:rsid w:val="00835D14"/>
    <w:rsid w:val="00836081"/>
    <w:rsid w:val="008369F8"/>
    <w:rsid w:val="00836B8B"/>
    <w:rsid w:val="00836CFC"/>
    <w:rsid w:val="0083708C"/>
    <w:rsid w:val="00837260"/>
    <w:rsid w:val="00837343"/>
    <w:rsid w:val="0083741A"/>
    <w:rsid w:val="00837D41"/>
    <w:rsid w:val="00837F89"/>
    <w:rsid w:val="008401A9"/>
    <w:rsid w:val="00840532"/>
    <w:rsid w:val="00840A74"/>
    <w:rsid w:val="008414BD"/>
    <w:rsid w:val="0084172B"/>
    <w:rsid w:val="00841AF6"/>
    <w:rsid w:val="00841B11"/>
    <w:rsid w:val="00841B19"/>
    <w:rsid w:val="008428B8"/>
    <w:rsid w:val="00842A8B"/>
    <w:rsid w:val="00843097"/>
    <w:rsid w:val="008436F5"/>
    <w:rsid w:val="00843B53"/>
    <w:rsid w:val="00843D99"/>
    <w:rsid w:val="00844542"/>
    <w:rsid w:val="00844BEE"/>
    <w:rsid w:val="00845057"/>
    <w:rsid w:val="0084538F"/>
    <w:rsid w:val="00845777"/>
    <w:rsid w:val="0084632B"/>
    <w:rsid w:val="00846BA7"/>
    <w:rsid w:val="00846C64"/>
    <w:rsid w:val="0084715F"/>
    <w:rsid w:val="0084739A"/>
    <w:rsid w:val="008473D5"/>
    <w:rsid w:val="00847593"/>
    <w:rsid w:val="00850A84"/>
    <w:rsid w:val="00851341"/>
    <w:rsid w:val="008518CB"/>
    <w:rsid w:val="00851D18"/>
    <w:rsid w:val="00851FFA"/>
    <w:rsid w:val="008520D2"/>
    <w:rsid w:val="0085256B"/>
    <w:rsid w:val="00852A4D"/>
    <w:rsid w:val="00852D40"/>
    <w:rsid w:val="00852FE9"/>
    <w:rsid w:val="00853038"/>
    <w:rsid w:val="008531F7"/>
    <w:rsid w:val="00853405"/>
    <w:rsid w:val="00853B15"/>
    <w:rsid w:val="00853D1A"/>
    <w:rsid w:val="00853EA0"/>
    <w:rsid w:val="00854C27"/>
    <w:rsid w:val="00854F34"/>
    <w:rsid w:val="00854F89"/>
    <w:rsid w:val="0085522F"/>
    <w:rsid w:val="0085559C"/>
    <w:rsid w:val="00855E4F"/>
    <w:rsid w:val="00856192"/>
    <w:rsid w:val="00856B01"/>
    <w:rsid w:val="00856E07"/>
    <w:rsid w:val="00856E0F"/>
    <w:rsid w:val="00856E33"/>
    <w:rsid w:val="00857062"/>
    <w:rsid w:val="00857404"/>
    <w:rsid w:val="008575B2"/>
    <w:rsid w:val="0085767E"/>
    <w:rsid w:val="008576E5"/>
    <w:rsid w:val="008577BD"/>
    <w:rsid w:val="00860785"/>
    <w:rsid w:val="00860932"/>
    <w:rsid w:val="008609F7"/>
    <w:rsid w:val="00860C1B"/>
    <w:rsid w:val="00860C83"/>
    <w:rsid w:val="00860ECA"/>
    <w:rsid w:val="008613A1"/>
    <w:rsid w:val="00861854"/>
    <w:rsid w:val="00861B9F"/>
    <w:rsid w:val="00861F69"/>
    <w:rsid w:val="00862062"/>
    <w:rsid w:val="008622AD"/>
    <w:rsid w:val="008622DC"/>
    <w:rsid w:val="008626C0"/>
    <w:rsid w:val="00862F69"/>
    <w:rsid w:val="008637D6"/>
    <w:rsid w:val="00864642"/>
    <w:rsid w:val="0086482D"/>
    <w:rsid w:val="00864984"/>
    <w:rsid w:val="008652C5"/>
    <w:rsid w:val="00865615"/>
    <w:rsid w:val="00865A1A"/>
    <w:rsid w:val="00865CB4"/>
    <w:rsid w:val="00865E3D"/>
    <w:rsid w:val="00866094"/>
    <w:rsid w:val="00866437"/>
    <w:rsid w:val="00866473"/>
    <w:rsid w:val="008666B1"/>
    <w:rsid w:val="008669EC"/>
    <w:rsid w:val="0086709B"/>
    <w:rsid w:val="00867520"/>
    <w:rsid w:val="008679CD"/>
    <w:rsid w:val="008679FA"/>
    <w:rsid w:val="00867C2C"/>
    <w:rsid w:val="0087018D"/>
    <w:rsid w:val="00870621"/>
    <w:rsid w:val="00870682"/>
    <w:rsid w:val="00870903"/>
    <w:rsid w:val="00870D7B"/>
    <w:rsid w:val="00870E3A"/>
    <w:rsid w:val="00870F74"/>
    <w:rsid w:val="00871912"/>
    <w:rsid w:val="008726A3"/>
    <w:rsid w:val="008726C8"/>
    <w:rsid w:val="00872D0B"/>
    <w:rsid w:val="00873829"/>
    <w:rsid w:val="00873C45"/>
    <w:rsid w:val="00873F8F"/>
    <w:rsid w:val="008748FD"/>
    <w:rsid w:val="0087497E"/>
    <w:rsid w:val="00874CA4"/>
    <w:rsid w:val="00875A3E"/>
    <w:rsid w:val="00875BF5"/>
    <w:rsid w:val="0087645C"/>
    <w:rsid w:val="00876E75"/>
    <w:rsid w:val="00876F1B"/>
    <w:rsid w:val="008777C0"/>
    <w:rsid w:val="008779B6"/>
    <w:rsid w:val="00877B4E"/>
    <w:rsid w:val="00877BA6"/>
    <w:rsid w:val="00877CC8"/>
    <w:rsid w:val="00877E30"/>
    <w:rsid w:val="0088119D"/>
    <w:rsid w:val="008816A9"/>
    <w:rsid w:val="00881CD9"/>
    <w:rsid w:val="0088204C"/>
    <w:rsid w:val="008821AD"/>
    <w:rsid w:val="00882486"/>
    <w:rsid w:val="00882C26"/>
    <w:rsid w:val="00882D2B"/>
    <w:rsid w:val="00882D86"/>
    <w:rsid w:val="00883401"/>
    <w:rsid w:val="008839C3"/>
    <w:rsid w:val="00883A97"/>
    <w:rsid w:val="00883AD7"/>
    <w:rsid w:val="00883DBC"/>
    <w:rsid w:val="0088432E"/>
    <w:rsid w:val="00884504"/>
    <w:rsid w:val="00884816"/>
    <w:rsid w:val="008849E7"/>
    <w:rsid w:val="0088554B"/>
    <w:rsid w:val="008856B1"/>
    <w:rsid w:val="00885E05"/>
    <w:rsid w:val="0088615C"/>
    <w:rsid w:val="00886283"/>
    <w:rsid w:val="00886434"/>
    <w:rsid w:val="00886602"/>
    <w:rsid w:val="00886C3A"/>
    <w:rsid w:val="00886E8A"/>
    <w:rsid w:val="00887445"/>
    <w:rsid w:val="00887B35"/>
    <w:rsid w:val="00887FF9"/>
    <w:rsid w:val="008903F0"/>
    <w:rsid w:val="008906E4"/>
    <w:rsid w:val="00890BD1"/>
    <w:rsid w:val="008917C0"/>
    <w:rsid w:val="00892975"/>
    <w:rsid w:val="008929B1"/>
    <w:rsid w:val="00892AFC"/>
    <w:rsid w:val="0089305E"/>
    <w:rsid w:val="008939C6"/>
    <w:rsid w:val="00893FCC"/>
    <w:rsid w:val="00894A3B"/>
    <w:rsid w:val="00894B58"/>
    <w:rsid w:val="00894BE2"/>
    <w:rsid w:val="00895780"/>
    <w:rsid w:val="00895D45"/>
    <w:rsid w:val="00896724"/>
    <w:rsid w:val="008968E8"/>
    <w:rsid w:val="00896CDA"/>
    <w:rsid w:val="00896E6A"/>
    <w:rsid w:val="00896FD3"/>
    <w:rsid w:val="00897444"/>
    <w:rsid w:val="00897A28"/>
    <w:rsid w:val="00897C88"/>
    <w:rsid w:val="00897CDF"/>
    <w:rsid w:val="00897F8E"/>
    <w:rsid w:val="008A03AF"/>
    <w:rsid w:val="008A0C35"/>
    <w:rsid w:val="008A0C85"/>
    <w:rsid w:val="008A0EF1"/>
    <w:rsid w:val="008A11D6"/>
    <w:rsid w:val="008A1670"/>
    <w:rsid w:val="008A167F"/>
    <w:rsid w:val="008A2106"/>
    <w:rsid w:val="008A2108"/>
    <w:rsid w:val="008A2C8C"/>
    <w:rsid w:val="008A2F1A"/>
    <w:rsid w:val="008A2FB7"/>
    <w:rsid w:val="008A36A2"/>
    <w:rsid w:val="008A37F1"/>
    <w:rsid w:val="008A388B"/>
    <w:rsid w:val="008A3910"/>
    <w:rsid w:val="008A3DFC"/>
    <w:rsid w:val="008A400F"/>
    <w:rsid w:val="008A409D"/>
    <w:rsid w:val="008A465C"/>
    <w:rsid w:val="008A4AEB"/>
    <w:rsid w:val="008A4CC5"/>
    <w:rsid w:val="008A5072"/>
    <w:rsid w:val="008A5E52"/>
    <w:rsid w:val="008A652A"/>
    <w:rsid w:val="008A652F"/>
    <w:rsid w:val="008A6C7F"/>
    <w:rsid w:val="008A750B"/>
    <w:rsid w:val="008A772B"/>
    <w:rsid w:val="008A7821"/>
    <w:rsid w:val="008A7A62"/>
    <w:rsid w:val="008A7E53"/>
    <w:rsid w:val="008B003B"/>
    <w:rsid w:val="008B02B8"/>
    <w:rsid w:val="008B088B"/>
    <w:rsid w:val="008B0945"/>
    <w:rsid w:val="008B1104"/>
    <w:rsid w:val="008B115E"/>
    <w:rsid w:val="008B17C2"/>
    <w:rsid w:val="008B233F"/>
    <w:rsid w:val="008B447D"/>
    <w:rsid w:val="008B47D1"/>
    <w:rsid w:val="008B485B"/>
    <w:rsid w:val="008B4AAF"/>
    <w:rsid w:val="008B4CB6"/>
    <w:rsid w:val="008B4F4F"/>
    <w:rsid w:val="008B51DC"/>
    <w:rsid w:val="008B53C9"/>
    <w:rsid w:val="008B5441"/>
    <w:rsid w:val="008B558A"/>
    <w:rsid w:val="008B599D"/>
    <w:rsid w:val="008B5D29"/>
    <w:rsid w:val="008B60AA"/>
    <w:rsid w:val="008B60C8"/>
    <w:rsid w:val="008B6C16"/>
    <w:rsid w:val="008B6C72"/>
    <w:rsid w:val="008B6FFE"/>
    <w:rsid w:val="008B703A"/>
    <w:rsid w:val="008B7551"/>
    <w:rsid w:val="008B75F6"/>
    <w:rsid w:val="008B7D15"/>
    <w:rsid w:val="008C0160"/>
    <w:rsid w:val="008C01B3"/>
    <w:rsid w:val="008C05F6"/>
    <w:rsid w:val="008C0FAF"/>
    <w:rsid w:val="008C1424"/>
    <w:rsid w:val="008C164A"/>
    <w:rsid w:val="008C1AE4"/>
    <w:rsid w:val="008C2018"/>
    <w:rsid w:val="008C20F4"/>
    <w:rsid w:val="008C26D8"/>
    <w:rsid w:val="008C2978"/>
    <w:rsid w:val="008C2A4E"/>
    <w:rsid w:val="008C2A91"/>
    <w:rsid w:val="008C2F8F"/>
    <w:rsid w:val="008C2FF3"/>
    <w:rsid w:val="008C335B"/>
    <w:rsid w:val="008C353F"/>
    <w:rsid w:val="008C3832"/>
    <w:rsid w:val="008C3CE1"/>
    <w:rsid w:val="008C3E55"/>
    <w:rsid w:val="008C4309"/>
    <w:rsid w:val="008C476B"/>
    <w:rsid w:val="008C4844"/>
    <w:rsid w:val="008C53C4"/>
    <w:rsid w:val="008C5F72"/>
    <w:rsid w:val="008C5FDB"/>
    <w:rsid w:val="008C6225"/>
    <w:rsid w:val="008C672B"/>
    <w:rsid w:val="008C6E7C"/>
    <w:rsid w:val="008C70D4"/>
    <w:rsid w:val="008C778A"/>
    <w:rsid w:val="008C7F3A"/>
    <w:rsid w:val="008D08F8"/>
    <w:rsid w:val="008D0AA5"/>
    <w:rsid w:val="008D1433"/>
    <w:rsid w:val="008D196E"/>
    <w:rsid w:val="008D1F57"/>
    <w:rsid w:val="008D203F"/>
    <w:rsid w:val="008D20E5"/>
    <w:rsid w:val="008D22DE"/>
    <w:rsid w:val="008D2668"/>
    <w:rsid w:val="008D2BF6"/>
    <w:rsid w:val="008D328E"/>
    <w:rsid w:val="008D3543"/>
    <w:rsid w:val="008D3637"/>
    <w:rsid w:val="008D480B"/>
    <w:rsid w:val="008D51E0"/>
    <w:rsid w:val="008D5232"/>
    <w:rsid w:val="008D55CD"/>
    <w:rsid w:val="008D5AD5"/>
    <w:rsid w:val="008D683C"/>
    <w:rsid w:val="008D6968"/>
    <w:rsid w:val="008D7829"/>
    <w:rsid w:val="008D7C78"/>
    <w:rsid w:val="008D7D37"/>
    <w:rsid w:val="008E001A"/>
    <w:rsid w:val="008E01CB"/>
    <w:rsid w:val="008E01F0"/>
    <w:rsid w:val="008E02A0"/>
    <w:rsid w:val="008E09D0"/>
    <w:rsid w:val="008E0D24"/>
    <w:rsid w:val="008E0EA7"/>
    <w:rsid w:val="008E16FD"/>
    <w:rsid w:val="008E19AD"/>
    <w:rsid w:val="008E1EAD"/>
    <w:rsid w:val="008E24DD"/>
    <w:rsid w:val="008E2719"/>
    <w:rsid w:val="008E2720"/>
    <w:rsid w:val="008E2AD0"/>
    <w:rsid w:val="008E2F57"/>
    <w:rsid w:val="008E31C8"/>
    <w:rsid w:val="008E3445"/>
    <w:rsid w:val="008E35F5"/>
    <w:rsid w:val="008E3867"/>
    <w:rsid w:val="008E3FBA"/>
    <w:rsid w:val="008E465C"/>
    <w:rsid w:val="008E484F"/>
    <w:rsid w:val="008E4988"/>
    <w:rsid w:val="008E4AA7"/>
    <w:rsid w:val="008E4CE2"/>
    <w:rsid w:val="008E5389"/>
    <w:rsid w:val="008E54BB"/>
    <w:rsid w:val="008E56F0"/>
    <w:rsid w:val="008E576A"/>
    <w:rsid w:val="008E5809"/>
    <w:rsid w:val="008E615F"/>
    <w:rsid w:val="008E63F3"/>
    <w:rsid w:val="008E6990"/>
    <w:rsid w:val="008E6A60"/>
    <w:rsid w:val="008E6F14"/>
    <w:rsid w:val="008E7406"/>
    <w:rsid w:val="008E76BC"/>
    <w:rsid w:val="008E77E7"/>
    <w:rsid w:val="008E7A79"/>
    <w:rsid w:val="008E7F30"/>
    <w:rsid w:val="008F0310"/>
    <w:rsid w:val="008F0CBA"/>
    <w:rsid w:val="008F0F47"/>
    <w:rsid w:val="008F1611"/>
    <w:rsid w:val="008F1894"/>
    <w:rsid w:val="008F1CCF"/>
    <w:rsid w:val="008F1E6F"/>
    <w:rsid w:val="008F1E74"/>
    <w:rsid w:val="008F1ED8"/>
    <w:rsid w:val="008F2BD0"/>
    <w:rsid w:val="008F2E59"/>
    <w:rsid w:val="008F38C1"/>
    <w:rsid w:val="008F3977"/>
    <w:rsid w:val="008F3F89"/>
    <w:rsid w:val="008F438D"/>
    <w:rsid w:val="008F44DF"/>
    <w:rsid w:val="008F472F"/>
    <w:rsid w:val="008F4CDE"/>
    <w:rsid w:val="008F4E28"/>
    <w:rsid w:val="008F571B"/>
    <w:rsid w:val="008F60CB"/>
    <w:rsid w:val="008F6193"/>
    <w:rsid w:val="008F63D0"/>
    <w:rsid w:val="008F6A37"/>
    <w:rsid w:val="008F6B0C"/>
    <w:rsid w:val="008F6BAE"/>
    <w:rsid w:val="008F7215"/>
    <w:rsid w:val="008F721D"/>
    <w:rsid w:val="008F72B6"/>
    <w:rsid w:val="008F7311"/>
    <w:rsid w:val="008F7864"/>
    <w:rsid w:val="008F7A82"/>
    <w:rsid w:val="008F7AD3"/>
    <w:rsid w:val="008F7D48"/>
    <w:rsid w:val="0090057C"/>
    <w:rsid w:val="00900CF5"/>
    <w:rsid w:val="00900FB9"/>
    <w:rsid w:val="009012C0"/>
    <w:rsid w:val="009025B6"/>
    <w:rsid w:val="00902638"/>
    <w:rsid w:val="00902FDE"/>
    <w:rsid w:val="00903013"/>
    <w:rsid w:val="009031CE"/>
    <w:rsid w:val="009034D9"/>
    <w:rsid w:val="0090363C"/>
    <w:rsid w:val="00903661"/>
    <w:rsid w:val="0090407F"/>
    <w:rsid w:val="0090484A"/>
    <w:rsid w:val="00904A1D"/>
    <w:rsid w:val="00905446"/>
    <w:rsid w:val="00905514"/>
    <w:rsid w:val="00905538"/>
    <w:rsid w:val="009055B9"/>
    <w:rsid w:val="00905658"/>
    <w:rsid w:val="00905B1B"/>
    <w:rsid w:val="00905C3F"/>
    <w:rsid w:val="00906348"/>
    <w:rsid w:val="0090651B"/>
    <w:rsid w:val="00906AEC"/>
    <w:rsid w:val="00906B1A"/>
    <w:rsid w:val="0090726E"/>
    <w:rsid w:val="00907FCB"/>
    <w:rsid w:val="00907FDF"/>
    <w:rsid w:val="009105C0"/>
    <w:rsid w:val="00910E37"/>
    <w:rsid w:val="009112FE"/>
    <w:rsid w:val="00911F63"/>
    <w:rsid w:val="009121E8"/>
    <w:rsid w:val="00912A3F"/>
    <w:rsid w:val="00912E24"/>
    <w:rsid w:val="009133FA"/>
    <w:rsid w:val="009136B3"/>
    <w:rsid w:val="0091493B"/>
    <w:rsid w:val="00914E67"/>
    <w:rsid w:val="00914F3C"/>
    <w:rsid w:val="00915296"/>
    <w:rsid w:val="0091531D"/>
    <w:rsid w:val="00915678"/>
    <w:rsid w:val="009157BA"/>
    <w:rsid w:val="009161EC"/>
    <w:rsid w:val="0091626A"/>
    <w:rsid w:val="00916656"/>
    <w:rsid w:val="00916E28"/>
    <w:rsid w:val="00916F0E"/>
    <w:rsid w:val="0091798E"/>
    <w:rsid w:val="00917E5E"/>
    <w:rsid w:val="00920234"/>
    <w:rsid w:val="00920556"/>
    <w:rsid w:val="0092090C"/>
    <w:rsid w:val="00920B88"/>
    <w:rsid w:val="00920C8E"/>
    <w:rsid w:val="0092142D"/>
    <w:rsid w:val="00921576"/>
    <w:rsid w:val="00921693"/>
    <w:rsid w:val="00921C17"/>
    <w:rsid w:val="00921E43"/>
    <w:rsid w:val="009224B3"/>
    <w:rsid w:val="009224FF"/>
    <w:rsid w:val="00922BAD"/>
    <w:rsid w:val="00922BB0"/>
    <w:rsid w:val="00922BCA"/>
    <w:rsid w:val="009230D8"/>
    <w:rsid w:val="00923241"/>
    <w:rsid w:val="009237CE"/>
    <w:rsid w:val="00924B71"/>
    <w:rsid w:val="00924B7A"/>
    <w:rsid w:val="00924B9D"/>
    <w:rsid w:val="00925000"/>
    <w:rsid w:val="00925286"/>
    <w:rsid w:val="00925584"/>
    <w:rsid w:val="00925BAE"/>
    <w:rsid w:val="00925CAB"/>
    <w:rsid w:val="00926799"/>
    <w:rsid w:val="00926D58"/>
    <w:rsid w:val="00927443"/>
    <w:rsid w:val="009277C5"/>
    <w:rsid w:val="00927A45"/>
    <w:rsid w:val="00927F8A"/>
    <w:rsid w:val="009300B5"/>
    <w:rsid w:val="00930316"/>
    <w:rsid w:val="00930650"/>
    <w:rsid w:val="009306B7"/>
    <w:rsid w:val="00931387"/>
    <w:rsid w:val="00931468"/>
    <w:rsid w:val="0093147A"/>
    <w:rsid w:val="00931584"/>
    <w:rsid w:val="009315D0"/>
    <w:rsid w:val="00931648"/>
    <w:rsid w:val="00931811"/>
    <w:rsid w:val="0093190F"/>
    <w:rsid w:val="00932B46"/>
    <w:rsid w:val="00932F89"/>
    <w:rsid w:val="00933018"/>
    <w:rsid w:val="00933C9B"/>
    <w:rsid w:val="0093423F"/>
    <w:rsid w:val="00934560"/>
    <w:rsid w:val="00935032"/>
    <w:rsid w:val="009350D4"/>
    <w:rsid w:val="009350F7"/>
    <w:rsid w:val="00935A22"/>
    <w:rsid w:val="00935A30"/>
    <w:rsid w:val="00935BBE"/>
    <w:rsid w:val="00936209"/>
    <w:rsid w:val="009364DE"/>
    <w:rsid w:val="009367C4"/>
    <w:rsid w:val="00936C2D"/>
    <w:rsid w:val="00936CF8"/>
    <w:rsid w:val="00937719"/>
    <w:rsid w:val="00937930"/>
    <w:rsid w:val="00937C18"/>
    <w:rsid w:val="00940026"/>
    <w:rsid w:val="009402AE"/>
    <w:rsid w:val="00940A9D"/>
    <w:rsid w:val="00940C43"/>
    <w:rsid w:val="00941210"/>
    <w:rsid w:val="00941564"/>
    <w:rsid w:val="00941ED7"/>
    <w:rsid w:val="0094280F"/>
    <w:rsid w:val="0094289A"/>
    <w:rsid w:val="0094299B"/>
    <w:rsid w:val="00942BE1"/>
    <w:rsid w:val="00942F7A"/>
    <w:rsid w:val="009435E6"/>
    <w:rsid w:val="0094401F"/>
    <w:rsid w:val="00944342"/>
    <w:rsid w:val="009447CD"/>
    <w:rsid w:val="00944AF6"/>
    <w:rsid w:val="00944C90"/>
    <w:rsid w:val="009450BD"/>
    <w:rsid w:val="00945293"/>
    <w:rsid w:val="0094547F"/>
    <w:rsid w:val="00945793"/>
    <w:rsid w:val="00945B10"/>
    <w:rsid w:val="009461A6"/>
    <w:rsid w:val="00946B0F"/>
    <w:rsid w:val="00946FE1"/>
    <w:rsid w:val="0094706B"/>
    <w:rsid w:val="0094710C"/>
    <w:rsid w:val="009475B8"/>
    <w:rsid w:val="00947F35"/>
    <w:rsid w:val="00951359"/>
    <w:rsid w:val="00951D5B"/>
    <w:rsid w:val="009520C7"/>
    <w:rsid w:val="00952156"/>
    <w:rsid w:val="009525E5"/>
    <w:rsid w:val="00952B4C"/>
    <w:rsid w:val="00952BF4"/>
    <w:rsid w:val="00952C10"/>
    <w:rsid w:val="00953E31"/>
    <w:rsid w:val="00953F3B"/>
    <w:rsid w:val="009544DB"/>
    <w:rsid w:val="00954670"/>
    <w:rsid w:val="0095477B"/>
    <w:rsid w:val="009547E8"/>
    <w:rsid w:val="009548F8"/>
    <w:rsid w:val="009557A3"/>
    <w:rsid w:val="0095585C"/>
    <w:rsid w:val="00955CA0"/>
    <w:rsid w:val="009562F0"/>
    <w:rsid w:val="00956756"/>
    <w:rsid w:val="00956A9A"/>
    <w:rsid w:val="00956BE4"/>
    <w:rsid w:val="00957585"/>
    <w:rsid w:val="00957F50"/>
    <w:rsid w:val="009600BA"/>
    <w:rsid w:val="009603C2"/>
    <w:rsid w:val="009606F7"/>
    <w:rsid w:val="00960733"/>
    <w:rsid w:val="009607F1"/>
    <w:rsid w:val="00961102"/>
    <w:rsid w:val="00961524"/>
    <w:rsid w:val="009619AD"/>
    <w:rsid w:val="00961A6C"/>
    <w:rsid w:val="00961E47"/>
    <w:rsid w:val="0096246A"/>
    <w:rsid w:val="009629B3"/>
    <w:rsid w:val="00962A5C"/>
    <w:rsid w:val="0096312D"/>
    <w:rsid w:val="009632C0"/>
    <w:rsid w:val="00963897"/>
    <w:rsid w:val="009639E9"/>
    <w:rsid w:val="00963B4F"/>
    <w:rsid w:val="0096445A"/>
    <w:rsid w:val="00964748"/>
    <w:rsid w:val="009648D6"/>
    <w:rsid w:val="0096496C"/>
    <w:rsid w:val="00965777"/>
    <w:rsid w:val="009659CC"/>
    <w:rsid w:val="00965EFB"/>
    <w:rsid w:val="00966212"/>
    <w:rsid w:val="00966AEE"/>
    <w:rsid w:val="00966BAD"/>
    <w:rsid w:val="0096714F"/>
    <w:rsid w:val="0096745F"/>
    <w:rsid w:val="0096766A"/>
    <w:rsid w:val="00967A66"/>
    <w:rsid w:val="00967AAE"/>
    <w:rsid w:val="00967CBD"/>
    <w:rsid w:val="00967D9A"/>
    <w:rsid w:val="00967EC8"/>
    <w:rsid w:val="009707C2"/>
    <w:rsid w:val="00970E2A"/>
    <w:rsid w:val="00971452"/>
    <w:rsid w:val="00971566"/>
    <w:rsid w:val="009716AC"/>
    <w:rsid w:val="00971B91"/>
    <w:rsid w:val="00971C30"/>
    <w:rsid w:val="00971E13"/>
    <w:rsid w:val="00972077"/>
    <w:rsid w:val="009724F5"/>
    <w:rsid w:val="00972A77"/>
    <w:rsid w:val="00972A96"/>
    <w:rsid w:val="00973442"/>
    <w:rsid w:val="009739D3"/>
    <w:rsid w:val="00973A4F"/>
    <w:rsid w:val="00973D1D"/>
    <w:rsid w:val="00973E5E"/>
    <w:rsid w:val="00974003"/>
    <w:rsid w:val="00974031"/>
    <w:rsid w:val="00974A8C"/>
    <w:rsid w:val="00974AA2"/>
    <w:rsid w:val="00974BAE"/>
    <w:rsid w:val="00975671"/>
    <w:rsid w:val="0097599F"/>
    <w:rsid w:val="00975EEC"/>
    <w:rsid w:val="009760B6"/>
    <w:rsid w:val="009760E4"/>
    <w:rsid w:val="0097613B"/>
    <w:rsid w:val="009762CA"/>
    <w:rsid w:val="00976338"/>
    <w:rsid w:val="00976E5A"/>
    <w:rsid w:val="00977648"/>
    <w:rsid w:val="009778AC"/>
    <w:rsid w:val="00977BEA"/>
    <w:rsid w:val="00977C73"/>
    <w:rsid w:val="0098041B"/>
    <w:rsid w:val="009804A1"/>
    <w:rsid w:val="00980A4A"/>
    <w:rsid w:val="00980AEA"/>
    <w:rsid w:val="00980AFF"/>
    <w:rsid w:val="00981151"/>
    <w:rsid w:val="0098193B"/>
    <w:rsid w:val="00981A69"/>
    <w:rsid w:val="00982076"/>
    <w:rsid w:val="0098236A"/>
    <w:rsid w:val="009827D4"/>
    <w:rsid w:val="009827EA"/>
    <w:rsid w:val="00982BAA"/>
    <w:rsid w:val="0098369D"/>
    <w:rsid w:val="00983B29"/>
    <w:rsid w:val="00983E15"/>
    <w:rsid w:val="00984912"/>
    <w:rsid w:val="00984B75"/>
    <w:rsid w:val="00984D21"/>
    <w:rsid w:val="00984F9C"/>
    <w:rsid w:val="0098524D"/>
    <w:rsid w:val="00985522"/>
    <w:rsid w:val="00985624"/>
    <w:rsid w:val="00985FAD"/>
    <w:rsid w:val="00986117"/>
    <w:rsid w:val="00986952"/>
    <w:rsid w:val="00987086"/>
    <w:rsid w:val="0098722F"/>
    <w:rsid w:val="0098788C"/>
    <w:rsid w:val="009878D8"/>
    <w:rsid w:val="00987908"/>
    <w:rsid w:val="00990302"/>
    <w:rsid w:val="00991323"/>
    <w:rsid w:val="00991573"/>
    <w:rsid w:val="009917FE"/>
    <w:rsid w:val="00991939"/>
    <w:rsid w:val="00991FF8"/>
    <w:rsid w:val="0099202E"/>
    <w:rsid w:val="0099207E"/>
    <w:rsid w:val="0099292A"/>
    <w:rsid w:val="00992946"/>
    <w:rsid w:val="00992F4A"/>
    <w:rsid w:val="0099355C"/>
    <w:rsid w:val="00993BBD"/>
    <w:rsid w:val="00993C1E"/>
    <w:rsid w:val="00994086"/>
    <w:rsid w:val="0099478E"/>
    <w:rsid w:val="00994E30"/>
    <w:rsid w:val="00995215"/>
    <w:rsid w:val="00996519"/>
    <w:rsid w:val="00996D21"/>
    <w:rsid w:val="009970E2"/>
    <w:rsid w:val="0099798E"/>
    <w:rsid w:val="00997AFD"/>
    <w:rsid w:val="00997B54"/>
    <w:rsid w:val="009A07E4"/>
    <w:rsid w:val="009A0822"/>
    <w:rsid w:val="009A09E2"/>
    <w:rsid w:val="009A168C"/>
    <w:rsid w:val="009A1B0F"/>
    <w:rsid w:val="009A1D9B"/>
    <w:rsid w:val="009A1E0E"/>
    <w:rsid w:val="009A2043"/>
    <w:rsid w:val="009A2282"/>
    <w:rsid w:val="009A23D9"/>
    <w:rsid w:val="009A23E7"/>
    <w:rsid w:val="009A2584"/>
    <w:rsid w:val="009A25AE"/>
    <w:rsid w:val="009A2C61"/>
    <w:rsid w:val="009A331B"/>
    <w:rsid w:val="009A34B6"/>
    <w:rsid w:val="009A3995"/>
    <w:rsid w:val="009A3B10"/>
    <w:rsid w:val="009A3FCA"/>
    <w:rsid w:val="009A42B6"/>
    <w:rsid w:val="009A4447"/>
    <w:rsid w:val="009A4A38"/>
    <w:rsid w:val="009A543E"/>
    <w:rsid w:val="009A56FB"/>
    <w:rsid w:val="009A5803"/>
    <w:rsid w:val="009A6148"/>
    <w:rsid w:val="009A6738"/>
    <w:rsid w:val="009A69C6"/>
    <w:rsid w:val="009A6C31"/>
    <w:rsid w:val="009A6F1A"/>
    <w:rsid w:val="009A75EF"/>
    <w:rsid w:val="009A778B"/>
    <w:rsid w:val="009A7952"/>
    <w:rsid w:val="009A7999"/>
    <w:rsid w:val="009A7DD3"/>
    <w:rsid w:val="009A7F60"/>
    <w:rsid w:val="009B018D"/>
    <w:rsid w:val="009B0843"/>
    <w:rsid w:val="009B0A8C"/>
    <w:rsid w:val="009B0A94"/>
    <w:rsid w:val="009B1741"/>
    <w:rsid w:val="009B1748"/>
    <w:rsid w:val="009B1EF5"/>
    <w:rsid w:val="009B23A8"/>
    <w:rsid w:val="009B24DE"/>
    <w:rsid w:val="009B286B"/>
    <w:rsid w:val="009B2C33"/>
    <w:rsid w:val="009B2FF8"/>
    <w:rsid w:val="009B347E"/>
    <w:rsid w:val="009B3729"/>
    <w:rsid w:val="009B37EA"/>
    <w:rsid w:val="009B4230"/>
    <w:rsid w:val="009B454D"/>
    <w:rsid w:val="009B4901"/>
    <w:rsid w:val="009B4BA9"/>
    <w:rsid w:val="009B4BFB"/>
    <w:rsid w:val="009B50E4"/>
    <w:rsid w:val="009B5208"/>
    <w:rsid w:val="009B5F67"/>
    <w:rsid w:val="009B5F8A"/>
    <w:rsid w:val="009B62DF"/>
    <w:rsid w:val="009B6409"/>
    <w:rsid w:val="009B6BD6"/>
    <w:rsid w:val="009B6C31"/>
    <w:rsid w:val="009B6F5D"/>
    <w:rsid w:val="009B79E2"/>
    <w:rsid w:val="009B7ABD"/>
    <w:rsid w:val="009B7C67"/>
    <w:rsid w:val="009B7DC7"/>
    <w:rsid w:val="009C043D"/>
    <w:rsid w:val="009C050B"/>
    <w:rsid w:val="009C07F3"/>
    <w:rsid w:val="009C0865"/>
    <w:rsid w:val="009C0AA0"/>
    <w:rsid w:val="009C0C05"/>
    <w:rsid w:val="009C1172"/>
    <w:rsid w:val="009C1193"/>
    <w:rsid w:val="009C1636"/>
    <w:rsid w:val="009C1B98"/>
    <w:rsid w:val="009C1C79"/>
    <w:rsid w:val="009C1C96"/>
    <w:rsid w:val="009C38B6"/>
    <w:rsid w:val="009C3EEB"/>
    <w:rsid w:val="009C409E"/>
    <w:rsid w:val="009C4165"/>
    <w:rsid w:val="009C45A9"/>
    <w:rsid w:val="009C4A4E"/>
    <w:rsid w:val="009C518A"/>
    <w:rsid w:val="009C6208"/>
    <w:rsid w:val="009C6668"/>
    <w:rsid w:val="009C6CC9"/>
    <w:rsid w:val="009C7587"/>
    <w:rsid w:val="009C7EB6"/>
    <w:rsid w:val="009C7EF2"/>
    <w:rsid w:val="009D00B0"/>
    <w:rsid w:val="009D0194"/>
    <w:rsid w:val="009D0FDE"/>
    <w:rsid w:val="009D1754"/>
    <w:rsid w:val="009D18CA"/>
    <w:rsid w:val="009D2449"/>
    <w:rsid w:val="009D2C1B"/>
    <w:rsid w:val="009D2FC3"/>
    <w:rsid w:val="009D307D"/>
    <w:rsid w:val="009D33C1"/>
    <w:rsid w:val="009D35D6"/>
    <w:rsid w:val="009D36CF"/>
    <w:rsid w:val="009D3D3F"/>
    <w:rsid w:val="009D3FFE"/>
    <w:rsid w:val="009D4692"/>
    <w:rsid w:val="009D484C"/>
    <w:rsid w:val="009D4BC1"/>
    <w:rsid w:val="009D4C70"/>
    <w:rsid w:val="009D4DCB"/>
    <w:rsid w:val="009D5792"/>
    <w:rsid w:val="009D583E"/>
    <w:rsid w:val="009D593E"/>
    <w:rsid w:val="009D64A1"/>
    <w:rsid w:val="009D6B6C"/>
    <w:rsid w:val="009D6FD9"/>
    <w:rsid w:val="009D7223"/>
    <w:rsid w:val="009D7331"/>
    <w:rsid w:val="009D742A"/>
    <w:rsid w:val="009D7891"/>
    <w:rsid w:val="009D7C2C"/>
    <w:rsid w:val="009E03B3"/>
    <w:rsid w:val="009E0433"/>
    <w:rsid w:val="009E0719"/>
    <w:rsid w:val="009E0779"/>
    <w:rsid w:val="009E1371"/>
    <w:rsid w:val="009E13F6"/>
    <w:rsid w:val="009E1AF8"/>
    <w:rsid w:val="009E1DEA"/>
    <w:rsid w:val="009E1E7F"/>
    <w:rsid w:val="009E1F2F"/>
    <w:rsid w:val="009E1F51"/>
    <w:rsid w:val="009E23AF"/>
    <w:rsid w:val="009E26DF"/>
    <w:rsid w:val="009E292D"/>
    <w:rsid w:val="009E29D6"/>
    <w:rsid w:val="009E3BF3"/>
    <w:rsid w:val="009E43EB"/>
    <w:rsid w:val="009E4880"/>
    <w:rsid w:val="009E48A3"/>
    <w:rsid w:val="009E49CD"/>
    <w:rsid w:val="009E4ACC"/>
    <w:rsid w:val="009E557C"/>
    <w:rsid w:val="009E5670"/>
    <w:rsid w:val="009E590F"/>
    <w:rsid w:val="009E5CA6"/>
    <w:rsid w:val="009E5F10"/>
    <w:rsid w:val="009E6503"/>
    <w:rsid w:val="009E68A3"/>
    <w:rsid w:val="009E69EA"/>
    <w:rsid w:val="009E7633"/>
    <w:rsid w:val="009F07F5"/>
    <w:rsid w:val="009F0E63"/>
    <w:rsid w:val="009F1A01"/>
    <w:rsid w:val="009F1B4D"/>
    <w:rsid w:val="009F1FEE"/>
    <w:rsid w:val="009F2C9C"/>
    <w:rsid w:val="009F2E25"/>
    <w:rsid w:val="009F2FB3"/>
    <w:rsid w:val="009F31ED"/>
    <w:rsid w:val="009F36C5"/>
    <w:rsid w:val="009F41BA"/>
    <w:rsid w:val="009F452B"/>
    <w:rsid w:val="009F4724"/>
    <w:rsid w:val="009F4E64"/>
    <w:rsid w:val="009F502D"/>
    <w:rsid w:val="009F53A7"/>
    <w:rsid w:val="009F54C3"/>
    <w:rsid w:val="009F5702"/>
    <w:rsid w:val="009F5A76"/>
    <w:rsid w:val="009F5F80"/>
    <w:rsid w:val="009F678E"/>
    <w:rsid w:val="009F6833"/>
    <w:rsid w:val="009F6894"/>
    <w:rsid w:val="009F6B8C"/>
    <w:rsid w:val="009F6BE4"/>
    <w:rsid w:val="009F7172"/>
    <w:rsid w:val="009F754D"/>
    <w:rsid w:val="00A00000"/>
    <w:rsid w:val="00A005A6"/>
    <w:rsid w:val="00A00823"/>
    <w:rsid w:val="00A00830"/>
    <w:rsid w:val="00A008AF"/>
    <w:rsid w:val="00A00C39"/>
    <w:rsid w:val="00A00C40"/>
    <w:rsid w:val="00A00D20"/>
    <w:rsid w:val="00A011AF"/>
    <w:rsid w:val="00A0138D"/>
    <w:rsid w:val="00A018EB"/>
    <w:rsid w:val="00A01ED0"/>
    <w:rsid w:val="00A01F63"/>
    <w:rsid w:val="00A028DF"/>
    <w:rsid w:val="00A02D8A"/>
    <w:rsid w:val="00A031A1"/>
    <w:rsid w:val="00A036CA"/>
    <w:rsid w:val="00A037FD"/>
    <w:rsid w:val="00A03967"/>
    <w:rsid w:val="00A03AF2"/>
    <w:rsid w:val="00A03F5E"/>
    <w:rsid w:val="00A04DD1"/>
    <w:rsid w:val="00A04F87"/>
    <w:rsid w:val="00A052F0"/>
    <w:rsid w:val="00A0557C"/>
    <w:rsid w:val="00A05695"/>
    <w:rsid w:val="00A05805"/>
    <w:rsid w:val="00A05A0A"/>
    <w:rsid w:val="00A05BF1"/>
    <w:rsid w:val="00A06218"/>
    <w:rsid w:val="00A0653D"/>
    <w:rsid w:val="00A06554"/>
    <w:rsid w:val="00A0689C"/>
    <w:rsid w:val="00A07533"/>
    <w:rsid w:val="00A07634"/>
    <w:rsid w:val="00A07767"/>
    <w:rsid w:val="00A07A70"/>
    <w:rsid w:val="00A07EA7"/>
    <w:rsid w:val="00A1043B"/>
    <w:rsid w:val="00A10605"/>
    <w:rsid w:val="00A107C2"/>
    <w:rsid w:val="00A108FC"/>
    <w:rsid w:val="00A10B2F"/>
    <w:rsid w:val="00A10C17"/>
    <w:rsid w:val="00A110DA"/>
    <w:rsid w:val="00A11496"/>
    <w:rsid w:val="00A1169E"/>
    <w:rsid w:val="00A11955"/>
    <w:rsid w:val="00A11A19"/>
    <w:rsid w:val="00A11CE9"/>
    <w:rsid w:val="00A12A09"/>
    <w:rsid w:val="00A12C78"/>
    <w:rsid w:val="00A12DCF"/>
    <w:rsid w:val="00A12FD0"/>
    <w:rsid w:val="00A133C7"/>
    <w:rsid w:val="00A13D50"/>
    <w:rsid w:val="00A13EE8"/>
    <w:rsid w:val="00A1410D"/>
    <w:rsid w:val="00A141D2"/>
    <w:rsid w:val="00A143C6"/>
    <w:rsid w:val="00A14735"/>
    <w:rsid w:val="00A14936"/>
    <w:rsid w:val="00A14E48"/>
    <w:rsid w:val="00A159AE"/>
    <w:rsid w:val="00A15EC6"/>
    <w:rsid w:val="00A15FE6"/>
    <w:rsid w:val="00A169CE"/>
    <w:rsid w:val="00A16C77"/>
    <w:rsid w:val="00A170DF"/>
    <w:rsid w:val="00A177C2"/>
    <w:rsid w:val="00A17E3C"/>
    <w:rsid w:val="00A203A7"/>
    <w:rsid w:val="00A20667"/>
    <w:rsid w:val="00A206BD"/>
    <w:rsid w:val="00A20769"/>
    <w:rsid w:val="00A20C77"/>
    <w:rsid w:val="00A20E27"/>
    <w:rsid w:val="00A21272"/>
    <w:rsid w:val="00A21538"/>
    <w:rsid w:val="00A215A3"/>
    <w:rsid w:val="00A21CAE"/>
    <w:rsid w:val="00A21EA9"/>
    <w:rsid w:val="00A228CF"/>
    <w:rsid w:val="00A22FFF"/>
    <w:rsid w:val="00A234DD"/>
    <w:rsid w:val="00A249FC"/>
    <w:rsid w:val="00A25176"/>
    <w:rsid w:val="00A25302"/>
    <w:rsid w:val="00A25402"/>
    <w:rsid w:val="00A2541C"/>
    <w:rsid w:val="00A25AB8"/>
    <w:rsid w:val="00A2658A"/>
    <w:rsid w:val="00A265A4"/>
    <w:rsid w:val="00A273C7"/>
    <w:rsid w:val="00A275FB"/>
    <w:rsid w:val="00A303FE"/>
    <w:rsid w:val="00A30539"/>
    <w:rsid w:val="00A30707"/>
    <w:rsid w:val="00A30E51"/>
    <w:rsid w:val="00A31668"/>
    <w:rsid w:val="00A31757"/>
    <w:rsid w:val="00A31C64"/>
    <w:rsid w:val="00A32577"/>
    <w:rsid w:val="00A32987"/>
    <w:rsid w:val="00A332B6"/>
    <w:rsid w:val="00A33978"/>
    <w:rsid w:val="00A35E4B"/>
    <w:rsid w:val="00A36F57"/>
    <w:rsid w:val="00A371AD"/>
    <w:rsid w:val="00A374AF"/>
    <w:rsid w:val="00A37951"/>
    <w:rsid w:val="00A379D3"/>
    <w:rsid w:val="00A37B42"/>
    <w:rsid w:val="00A40007"/>
    <w:rsid w:val="00A40151"/>
    <w:rsid w:val="00A4057A"/>
    <w:rsid w:val="00A40CCD"/>
    <w:rsid w:val="00A40EC3"/>
    <w:rsid w:val="00A40FC0"/>
    <w:rsid w:val="00A4109F"/>
    <w:rsid w:val="00A410EA"/>
    <w:rsid w:val="00A4111F"/>
    <w:rsid w:val="00A41387"/>
    <w:rsid w:val="00A414EF"/>
    <w:rsid w:val="00A41CBC"/>
    <w:rsid w:val="00A425D6"/>
    <w:rsid w:val="00A426D4"/>
    <w:rsid w:val="00A429CD"/>
    <w:rsid w:val="00A42CA7"/>
    <w:rsid w:val="00A42DD0"/>
    <w:rsid w:val="00A42ED2"/>
    <w:rsid w:val="00A42EDD"/>
    <w:rsid w:val="00A4328A"/>
    <w:rsid w:val="00A4358E"/>
    <w:rsid w:val="00A43C51"/>
    <w:rsid w:val="00A43F62"/>
    <w:rsid w:val="00A4427E"/>
    <w:rsid w:val="00A44451"/>
    <w:rsid w:val="00A44D22"/>
    <w:rsid w:val="00A450EB"/>
    <w:rsid w:val="00A45170"/>
    <w:rsid w:val="00A45F1E"/>
    <w:rsid w:val="00A46152"/>
    <w:rsid w:val="00A46396"/>
    <w:rsid w:val="00A46E74"/>
    <w:rsid w:val="00A46FED"/>
    <w:rsid w:val="00A47320"/>
    <w:rsid w:val="00A476E8"/>
    <w:rsid w:val="00A47E13"/>
    <w:rsid w:val="00A47F60"/>
    <w:rsid w:val="00A5045D"/>
    <w:rsid w:val="00A505D3"/>
    <w:rsid w:val="00A50A2D"/>
    <w:rsid w:val="00A50A96"/>
    <w:rsid w:val="00A50AD2"/>
    <w:rsid w:val="00A514A0"/>
    <w:rsid w:val="00A515B5"/>
    <w:rsid w:val="00A515E5"/>
    <w:rsid w:val="00A5164F"/>
    <w:rsid w:val="00A52642"/>
    <w:rsid w:val="00A5275C"/>
    <w:rsid w:val="00A52D0B"/>
    <w:rsid w:val="00A52D25"/>
    <w:rsid w:val="00A52D62"/>
    <w:rsid w:val="00A52EE9"/>
    <w:rsid w:val="00A53790"/>
    <w:rsid w:val="00A53CF9"/>
    <w:rsid w:val="00A53D0A"/>
    <w:rsid w:val="00A548D2"/>
    <w:rsid w:val="00A54A7C"/>
    <w:rsid w:val="00A55379"/>
    <w:rsid w:val="00A55417"/>
    <w:rsid w:val="00A5586B"/>
    <w:rsid w:val="00A559FF"/>
    <w:rsid w:val="00A55E34"/>
    <w:rsid w:val="00A55FC9"/>
    <w:rsid w:val="00A56217"/>
    <w:rsid w:val="00A56330"/>
    <w:rsid w:val="00A5651F"/>
    <w:rsid w:val="00A56559"/>
    <w:rsid w:val="00A566A9"/>
    <w:rsid w:val="00A56FB1"/>
    <w:rsid w:val="00A5764B"/>
    <w:rsid w:val="00A57BB6"/>
    <w:rsid w:val="00A57CD7"/>
    <w:rsid w:val="00A57E29"/>
    <w:rsid w:val="00A57E97"/>
    <w:rsid w:val="00A60103"/>
    <w:rsid w:val="00A60154"/>
    <w:rsid w:val="00A60282"/>
    <w:rsid w:val="00A60CE9"/>
    <w:rsid w:val="00A615B4"/>
    <w:rsid w:val="00A6178D"/>
    <w:rsid w:val="00A618D2"/>
    <w:rsid w:val="00A61BCF"/>
    <w:rsid w:val="00A61DB1"/>
    <w:rsid w:val="00A63897"/>
    <w:rsid w:val="00A63AAE"/>
    <w:rsid w:val="00A63BDD"/>
    <w:rsid w:val="00A641C7"/>
    <w:rsid w:val="00A64439"/>
    <w:rsid w:val="00A6477A"/>
    <w:rsid w:val="00A64F5D"/>
    <w:rsid w:val="00A65139"/>
    <w:rsid w:val="00A65428"/>
    <w:rsid w:val="00A657DB"/>
    <w:rsid w:val="00A6580E"/>
    <w:rsid w:val="00A65F55"/>
    <w:rsid w:val="00A66547"/>
    <w:rsid w:val="00A66B36"/>
    <w:rsid w:val="00A66D39"/>
    <w:rsid w:val="00A671F5"/>
    <w:rsid w:val="00A676B3"/>
    <w:rsid w:val="00A702AE"/>
    <w:rsid w:val="00A7036A"/>
    <w:rsid w:val="00A703AE"/>
    <w:rsid w:val="00A7093E"/>
    <w:rsid w:val="00A70940"/>
    <w:rsid w:val="00A70965"/>
    <w:rsid w:val="00A70B67"/>
    <w:rsid w:val="00A71710"/>
    <w:rsid w:val="00A71E3D"/>
    <w:rsid w:val="00A729EF"/>
    <w:rsid w:val="00A73133"/>
    <w:rsid w:val="00A740A1"/>
    <w:rsid w:val="00A7423E"/>
    <w:rsid w:val="00A744CF"/>
    <w:rsid w:val="00A7459E"/>
    <w:rsid w:val="00A74A25"/>
    <w:rsid w:val="00A74B55"/>
    <w:rsid w:val="00A751AC"/>
    <w:rsid w:val="00A752CF"/>
    <w:rsid w:val="00A75975"/>
    <w:rsid w:val="00A7599D"/>
    <w:rsid w:val="00A75AA2"/>
    <w:rsid w:val="00A76293"/>
    <w:rsid w:val="00A76645"/>
    <w:rsid w:val="00A76AC7"/>
    <w:rsid w:val="00A76E92"/>
    <w:rsid w:val="00A76FDC"/>
    <w:rsid w:val="00A76FF2"/>
    <w:rsid w:val="00A770AA"/>
    <w:rsid w:val="00A777C3"/>
    <w:rsid w:val="00A77BBB"/>
    <w:rsid w:val="00A77C9E"/>
    <w:rsid w:val="00A77DF6"/>
    <w:rsid w:val="00A803E5"/>
    <w:rsid w:val="00A8045D"/>
    <w:rsid w:val="00A80514"/>
    <w:rsid w:val="00A80622"/>
    <w:rsid w:val="00A80FFA"/>
    <w:rsid w:val="00A810B3"/>
    <w:rsid w:val="00A811C9"/>
    <w:rsid w:val="00A812E9"/>
    <w:rsid w:val="00A81304"/>
    <w:rsid w:val="00A8146A"/>
    <w:rsid w:val="00A816B6"/>
    <w:rsid w:val="00A81846"/>
    <w:rsid w:val="00A818D1"/>
    <w:rsid w:val="00A819AC"/>
    <w:rsid w:val="00A81CB8"/>
    <w:rsid w:val="00A8255A"/>
    <w:rsid w:val="00A825C2"/>
    <w:rsid w:val="00A8354E"/>
    <w:rsid w:val="00A83C54"/>
    <w:rsid w:val="00A83EF2"/>
    <w:rsid w:val="00A844A2"/>
    <w:rsid w:val="00A844CA"/>
    <w:rsid w:val="00A8470D"/>
    <w:rsid w:val="00A84762"/>
    <w:rsid w:val="00A85561"/>
    <w:rsid w:val="00A855A2"/>
    <w:rsid w:val="00A855C0"/>
    <w:rsid w:val="00A85A06"/>
    <w:rsid w:val="00A85CF4"/>
    <w:rsid w:val="00A864EA"/>
    <w:rsid w:val="00A86674"/>
    <w:rsid w:val="00A869DA"/>
    <w:rsid w:val="00A87F13"/>
    <w:rsid w:val="00A87F4D"/>
    <w:rsid w:val="00A87FD6"/>
    <w:rsid w:val="00A9007D"/>
    <w:rsid w:val="00A90090"/>
    <w:rsid w:val="00A907FD"/>
    <w:rsid w:val="00A90F88"/>
    <w:rsid w:val="00A91053"/>
    <w:rsid w:val="00A91395"/>
    <w:rsid w:val="00A91639"/>
    <w:rsid w:val="00A919C3"/>
    <w:rsid w:val="00A91D56"/>
    <w:rsid w:val="00A91F26"/>
    <w:rsid w:val="00A920FA"/>
    <w:rsid w:val="00A926FD"/>
    <w:rsid w:val="00A927E2"/>
    <w:rsid w:val="00A92E28"/>
    <w:rsid w:val="00A92E35"/>
    <w:rsid w:val="00A93564"/>
    <w:rsid w:val="00A9370F"/>
    <w:rsid w:val="00A938C3"/>
    <w:rsid w:val="00A93981"/>
    <w:rsid w:val="00A93C2E"/>
    <w:rsid w:val="00A94336"/>
    <w:rsid w:val="00A943DA"/>
    <w:rsid w:val="00A94745"/>
    <w:rsid w:val="00A94932"/>
    <w:rsid w:val="00A94D11"/>
    <w:rsid w:val="00A94F89"/>
    <w:rsid w:val="00A953DA"/>
    <w:rsid w:val="00A9542D"/>
    <w:rsid w:val="00A95DAB"/>
    <w:rsid w:val="00A9650E"/>
    <w:rsid w:val="00A96888"/>
    <w:rsid w:val="00A96BDB"/>
    <w:rsid w:val="00A96BEB"/>
    <w:rsid w:val="00A96CE4"/>
    <w:rsid w:val="00AA0067"/>
    <w:rsid w:val="00AA00C6"/>
    <w:rsid w:val="00AA0292"/>
    <w:rsid w:val="00AA0632"/>
    <w:rsid w:val="00AA08B2"/>
    <w:rsid w:val="00AA135D"/>
    <w:rsid w:val="00AA1D60"/>
    <w:rsid w:val="00AA2038"/>
    <w:rsid w:val="00AA2971"/>
    <w:rsid w:val="00AA29B1"/>
    <w:rsid w:val="00AA2FFE"/>
    <w:rsid w:val="00AA32B8"/>
    <w:rsid w:val="00AA32DD"/>
    <w:rsid w:val="00AA3784"/>
    <w:rsid w:val="00AA3C6B"/>
    <w:rsid w:val="00AA47FF"/>
    <w:rsid w:val="00AA64B3"/>
    <w:rsid w:val="00AA6A4D"/>
    <w:rsid w:val="00AA6B33"/>
    <w:rsid w:val="00AA6DC1"/>
    <w:rsid w:val="00AA70DD"/>
    <w:rsid w:val="00AA7770"/>
    <w:rsid w:val="00AA7F7A"/>
    <w:rsid w:val="00AA7FF6"/>
    <w:rsid w:val="00AB001A"/>
    <w:rsid w:val="00AB06AA"/>
    <w:rsid w:val="00AB0826"/>
    <w:rsid w:val="00AB12B6"/>
    <w:rsid w:val="00AB14D9"/>
    <w:rsid w:val="00AB17E8"/>
    <w:rsid w:val="00AB1C4C"/>
    <w:rsid w:val="00AB2384"/>
    <w:rsid w:val="00AB2540"/>
    <w:rsid w:val="00AB3044"/>
    <w:rsid w:val="00AB31A1"/>
    <w:rsid w:val="00AB3665"/>
    <w:rsid w:val="00AB3669"/>
    <w:rsid w:val="00AB3841"/>
    <w:rsid w:val="00AB3940"/>
    <w:rsid w:val="00AB3C56"/>
    <w:rsid w:val="00AB40C4"/>
    <w:rsid w:val="00AB48A7"/>
    <w:rsid w:val="00AB4AF4"/>
    <w:rsid w:val="00AB51A3"/>
    <w:rsid w:val="00AB54BE"/>
    <w:rsid w:val="00AB5B53"/>
    <w:rsid w:val="00AB5B6E"/>
    <w:rsid w:val="00AB5D77"/>
    <w:rsid w:val="00AB6618"/>
    <w:rsid w:val="00AB763B"/>
    <w:rsid w:val="00AB79A7"/>
    <w:rsid w:val="00AB7BCE"/>
    <w:rsid w:val="00AC0043"/>
    <w:rsid w:val="00AC066C"/>
    <w:rsid w:val="00AC0904"/>
    <w:rsid w:val="00AC0D6C"/>
    <w:rsid w:val="00AC112F"/>
    <w:rsid w:val="00AC14B9"/>
    <w:rsid w:val="00AC19A1"/>
    <w:rsid w:val="00AC1A77"/>
    <w:rsid w:val="00AC1F31"/>
    <w:rsid w:val="00AC2A89"/>
    <w:rsid w:val="00AC2B0A"/>
    <w:rsid w:val="00AC2B58"/>
    <w:rsid w:val="00AC35A9"/>
    <w:rsid w:val="00AC35AE"/>
    <w:rsid w:val="00AC39BB"/>
    <w:rsid w:val="00AC3AFC"/>
    <w:rsid w:val="00AC3C7A"/>
    <w:rsid w:val="00AC4FEF"/>
    <w:rsid w:val="00AC5277"/>
    <w:rsid w:val="00AC531C"/>
    <w:rsid w:val="00AC5CDA"/>
    <w:rsid w:val="00AC6361"/>
    <w:rsid w:val="00AC676B"/>
    <w:rsid w:val="00AC69FD"/>
    <w:rsid w:val="00AC6B3E"/>
    <w:rsid w:val="00AC6BAD"/>
    <w:rsid w:val="00AC6E0F"/>
    <w:rsid w:val="00AC6E79"/>
    <w:rsid w:val="00AC7659"/>
    <w:rsid w:val="00AC7984"/>
    <w:rsid w:val="00AC7C1D"/>
    <w:rsid w:val="00AD1340"/>
    <w:rsid w:val="00AD16B5"/>
    <w:rsid w:val="00AD228A"/>
    <w:rsid w:val="00AD253A"/>
    <w:rsid w:val="00AD2D0D"/>
    <w:rsid w:val="00AD2E21"/>
    <w:rsid w:val="00AD2FE3"/>
    <w:rsid w:val="00AD3197"/>
    <w:rsid w:val="00AD36F0"/>
    <w:rsid w:val="00AD3AAD"/>
    <w:rsid w:val="00AD3BAC"/>
    <w:rsid w:val="00AD3D54"/>
    <w:rsid w:val="00AD3F7E"/>
    <w:rsid w:val="00AD4244"/>
    <w:rsid w:val="00AD4257"/>
    <w:rsid w:val="00AD456B"/>
    <w:rsid w:val="00AD4ACF"/>
    <w:rsid w:val="00AD4D8D"/>
    <w:rsid w:val="00AD5002"/>
    <w:rsid w:val="00AD5338"/>
    <w:rsid w:val="00AD5693"/>
    <w:rsid w:val="00AD593A"/>
    <w:rsid w:val="00AD5BDC"/>
    <w:rsid w:val="00AD632A"/>
    <w:rsid w:val="00AD664B"/>
    <w:rsid w:val="00AD6885"/>
    <w:rsid w:val="00AD6919"/>
    <w:rsid w:val="00AD6AC8"/>
    <w:rsid w:val="00AD6E4F"/>
    <w:rsid w:val="00AD70F2"/>
    <w:rsid w:val="00AD7352"/>
    <w:rsid w:val="00AD7557"/>
    <w:rsid w:val="00AD770A"/>
    <w:rsid w:val="00AD79A4"/>
    <w:rsid w:val="00AE045A"/>
    <w:rsid w:val="00AE089D"/>
    <w:rsid w:val="00AE08E3"/>
    <w:rsid w:val="00AE0C85"/>
    <w:rsid w:val="00AE0DD6"/>
    <w:rsid w:val="00AE1122"/>
    <w:rsid w:val="00AE1147"/>
    <w:rsid w:val="00AE133E"/>
    <w:rsid w:val="00AE1872"/>
    <w:rsid w:val="00AE1AB7"/>
    <w:rsid w:val="00AE1E70"/>
    <w:rsid w:val="00AE1EE5"/>
    <w:rsid w:val="00AE211F"/>
    <w:rsid w:val="00AE22EC"/>
    <w:rsid w:val="00AE264A"/>
    <w:rsid w:val="00AE2A3F"/>
    <w:rsid w:val="00AE2E8C"/>
    <w:rsid w:val="00AE2EDA"/>
    <w:rsid w:val="00AE3161"/>
    <w:rsid w:val="00AE3253"/>
    <w:rsid w:val="00AE3569"/>
    <w:rsid w:val="00AE37C2"/>
    <w:rsid w:val="00AE3F56"/>
    <w:rsid w:val="00AE3F6A"/>
    <w:rsid w:val="00AE40F9"/>
    <w:rsid w:val="00AE4480"/>
    <w:rsid w:val="00AE4A47"/>
    <w:rsid w:val="00AE4EAD"/>
    <w:rsid w:val="00AE53B5"/>
    <w:rsid w:val="00AE53C6"/>
    <w:rsid w:val="00AE544B"/>
    <w:rsid w:val="00AE54D8"/>
    <w:rsid w:val="00AE5637"/>
    <w:rsid w:val="00AE5B2A"/>
    <w:rsid w:val="00AE60A2"/>
    <w:rsid w:val="00AE6600"/>
    <w:rsid w:val="00AE6A91"/>
    <w:rsid w:val="00AE6CC7"/>
    <w:rsid w:val="00AE6DEC"/>
    <w:rsid w:val="00AE72A6"/>
    <w:rsid w:val="00AE740F"/>
    <w:rsid w:val="00AE7510"/>
    <w:rsid w:val="00AE75B7"/>
    <w:rsid w:val="00AE77BE"/>
    <w:rsid w:val="00AE78A4"/>
    <w:rsid w:val="00AE78B2"/>
    <w:rsid w:val="00AE7970"/>
    <w:rsid w:val="00AE7D9E"/>
    <w:rsid w:val="00AE7F43"/>
    <w:rsid w:val="00AF0071"/>
    <w:rsid w:val="00AF0EF9"/>
    <w:rsid w:val="00AF0F43"/>
    <w:rsid w:val="00AF1598"/>
    <w:rsid w:val="00AF15A2"/>
    <w:rsid w:val="00AF15BD"/>
    <w:rsid w:val="00AF1FD4"/>
    <w:rsid w:val="00AF220D"/>
    <w:rsid w:val="00AF223B"/>
    <w:rsid w:val="00AF2E4E"/>
    <w:rsid w:val="00AF3353"/>
    <w:rsid w:val="00AF3382"/>
    <w:rsid w:val="00AF3696"/>
    <w:rsid w:val="00AF3752"/>
    <w:rsid w:val="00AF3817"/>
    <w:rsid w:val="00AF3873"/>
    <w:rsid w:val="00AF3D42"/>
    <w:rsid w:val="00AF3F48"/>
    <w:rsid w:val="00AF41D0"/>
    <w:rsid w:val="00AF486F"/>
    <w:rsid w:val="00AF50B7"/>
    <w:rsid w:val="00AF5201"/>
    <w:rsid w:val="00AF57F0"/>
    <w:rsid w:val="00AF58C7"/>
    <w:rsid w:val="00AF5DE5"/>
    <w:rsid w:val="00AF5F6D"/>
    <w:rsid w:val="00AF60D1"/>
    <w:rsid w:val="00AF6860"/>
    <w:rsid w:val="00AF6A1E"/>
    <w:rsid w:val="00AF6A41"/>
    <w:rsid w:val="00AF6BF1"/>
    <w:rsid w:val="00AF71F8"/>
    <w:rsid w:val="00AF7507"/>
    <w:rsid w:val="00AF7684"/>
    <w:rsid w:val="00AF7697"/>
    <w:rsid w:val="00AF79A0"/>
    <w:rsid w:val="00AF7F20"/>
    <w:rsid w:val="00B00E9A"/>
    <w:rsid w:val="00B010EC"/>
    <w:rsid w:val="00B01421"/>
    <w:rsid w:val="00B01A85"/>
    <w:rsid w:val="00B01C1C"/>
    <w:rsid w:val="00B01F15"/>
    <w:rsid w:val="00B01FF8"/>
    <w:rsid w:val="00B0282C"/>
    <w:rsid w:val="00B02CD0"/>
    <w:rsid w:val="00B02E7C"/>
    <w:rsid w:val="00B02E90"/>
    <w:rsid w:val="00B03B40"/>
    <w:rsid w:val="00B0461D"/>
    <w:rsid w:val="00B04946"/>
    <w:rsid w:val="00B054BF"/>
    <w:rsid w:val="00B057E6"/>
    <w:rsid w:val="00B05BFF"/>
    <w:rsid w:val="00B06493"/>
    <w:rsid w:val="00B06C12"/>
    <w:rsid w:val="00B06F75"/>
    <w:rsid w:val="00B070A3"/>
    <w:rsid w:val="00B0749C"/>
    <w:rsid w:val="00B074FC"/>
    <w:rsid w:val="00B07C67"/>
    <w:rsid w:val="00B07FB0"/>
    <w:rsid w:val="00B10364"/>
    <w:rsid w:val="00B104AB"/>
    <w:rsid w:val="00B11957"/>
    <w:rsid w:val="00B11972"/>
    <w:rsid w:val="00B11B84"/>
    <w:rsid w:val="00B12D78"/>
    <w:rsid w:val="00B12D93"/>
    <w:rsid w:val="00B138B9"/>
    <w:rsid w:val="00B13BC8"/>
    <w:rsid w:val="00B13E41"/>
    <w:rsid w:val="00B13FF1"/>
    <w:rsid w:val="00B14078"/>
    <w:rsid w:val="00B14867"/>
    <w:rsid w:val="00B14891"/>
    <w:rsid w:val="00B149E9"/>
    <w:rsid w:val="00B14A46"/>
    <w:rsid w:val="00B14D5F"/>
    <w:rsid w:val="00B15384"/>
    <w:rsid w:val="00B15886"/>
    <w:rsid w:val="00B15C39"/>
    <w:rsid w:val="00B15E66"/>
    <w:rsid w:val="00B16189"/>
    <w:rsid w:val="00B161C9"/>
    <w:rsid w:val="00B163C4"/>
    <w:rsid w:val="00B164B3"/>
    <w:rsid w:val="00B16623"/>
    <w:rsid w:val="00B167E6"/>
    <w:rsid w:val="00B169DD"/>
    <w:rsid w:val="00B16B1F"/>
    <w:rsid w:val="00B1791A"/>
    <w:rsid w:val="00B17D2B"/>
    <w:rsid w:val="00B17ECF"/>
    <w:rsid w:val="00B202C7"/>
    <w:rsid w:val="00B20933"/>
    <w:rsid w:val="00B20D87"/>
    <w:rsid w:val="00B2118A"/>
    <w:rsid w:val="00B2136D"/>
    <w:rsid w:val="00B2152C"/>
    <w:rsid w:val="00B21815"/>
    <w:rsid w:val="00B21992"/>
    <w:rsid w:val="00B219C3"/>
    <w:rsid w:val="00B21ACD"/>
    <w:rsid w:val="00B21E3D"/>
    <w:rsid w:val="00B21FF2"/>
    <w:rsid w:val="00B2260B"/>
    <w:rsid w:val="00B2365F"/>
    <w:rsid w:val="00B23947"/>
    <w:rsid w:val="00B239D6"/>
    <w:rsid w:val="00B23A33"/>
    <w:rsid w:val="00B2415E"/>
    <w:rsid w:val="00B2451D"/>
    <w:rsid w:val="00B24629"/>
    <w:rsid w:val="00B24728"/>
    <w:rsid w:val="00B24A5F"/>
    <w:rsid w:val="00B24A68"/>
    <w:rsid w:val="00B25978"/>
    <w:rsid w:val="00B26169"/>
    <w:rsid w:val="00B26535"/>
    <w:rsid w:val="00B26745"/>
    <w:rsid w:val="00B26CC0"/>
    <w:rsid w:val="00B2771F"/>
    <w:rsid w:val="00B27C39"/>
    <w:rsid w:val="00B3010B"/>
    <w:rsid w:val="00B304E1"/>
    <w:rsid w:val="00B30819"/>
    <w:rsid w:val="00B3113E"/>
    <w:rsid w:val="00B3151E"/>
    <w:rsid w:val="00B31687"/>
    <w:rsid w:val="00B31D8D"/>
    <w:rsid w:val="00B32080"/>
    <w:rsid w:val="00B320C8"/>
    <w:rsid w:val="00B324A7"/>
    <w:rsid w:val="00B325B6"/>
    <w:rsid w:val="00B32632"/>
    <w:rsid w:val="00B327ED"/>
    <w:rsid w:val="00B327EF"/>
    <w:rsid w:val="00B328EB"/>
    <w:rsid w:val="00B32B09"/>
    <w:rsid w:val="00B32CBF"/>
    <w:rsid w:val="00B32D26"/>
    <w:rsid w:val="00B33181"/>
    <w:rsid w:val="00B33635"/>
    <w:rsid w:val="00B33670"/>
    <w:rsid w:val="00B33915"/>
    <w:rsid w:val="00B3422B"/>
    <w:rsid w:val="00B34483"/>
    <w:rsid w:val="00B355B7"/>
    <w:rsid w:val="00B35A1F"/>
    <w:rsid w:val="00B3624F"/>
    <w:rsid w:val="00B36339"/>
    <w:rsid w:val="00B36971"/>
    <w:rsid w:val="00B369FA"/>
    <w:rsid w:val="00B36AF7"/>
    <w:rsid w:val="00B36B5A"/>
    <w:rsid w:val="00B36BD7"/>
    <w:rsid w:val="00B36E03"/>
    <w:rsid w:val="00B36F52"/>
    <w:rsid w:val="00B37499"/>
    <w:rsid w:val="00B377BC"/>
    <w:rsid w:val="00B37817"/>
    <w:rsid w:val="00B379BE"/>
    <w:rsid w:val="00B37BE8"/>
    <w:rsid w:val="00B37FDF"/>
    <w:rsid w:val="00B40517"/>
    <w:rsid w:val="00B40A41"/>
    <w:rsid w:val="00B40E0E"/>
    <w:rsid w:val="00B40E20"/>
    <w:rsid w:val="00B40E6C"/>
    <w:rsid w:val="00B40F3E"/>
    <w:rsid w:val="00B41143"/>
    <w:rsid w:val="00B411C7"/>
    <w:rsid w:val="00B4146B"/>
    <w:rsid w:val="00B421D5"/>
    <w:rsid w:val="00B423C6"/>
    <w:rsid w:val="00B429B8"/>
    <w:rsid w:val="00B42C1F"/>
    <w:rsid w:val="00B42CDD"/>
    <w:rsid w:val="00B42F38"/>
    <w:rsid w:val="00B434F2"/>
    <w:rsid w:val="00B43709"/>
    <w:rsid w:val="00B44183"/>
    <w:rsid w:val="00B445E0"/>
    <w:rsid w:val="00B44FB1"/>
    <w:rsid w:val="00B451D2"/>
    <w:rsid w:val="00B45438"/>
    <w:rsid w:val="00B454EB"/>
    <w:rsid w:val="00B46239"/>
    <w:rsid w:val="00B46327"/>
    <w:rsid w:val="00B464EA"/>
    <w:rsid w:val="00B46636"/>
    <w:rsid w:val="00B46CEC"/>
    <w:rsid w:val="00B4757A"/>
    <w:rsid w:val="00B479E0"/>
    <w:rsid w:val="00B47C94"/>
    <w:rsid w:val="00B503B3"/>
    <w:rsid w:val="00B50541"/>
    <w:rsid w:val="00B50559"/>
    <w:rsid w:val="00B505EC"/>
    <w:rsid w:val="00B50864"/>
    <w:rsid w:val="00B50FD7"/>
    <w:rsid w:val="00B51550"/>
    <w:rsid w:val="00B517AA"/>
    <w:rsid w:val="00B51AF7"/>
    <w:rsid w:val="00B52685"/>
    <w:rsid w:val="00B5336F"/>
    <w:rsid w:val="00B53ACE"/>
    <w:rsid w:val="00B53E2B"/>
    <w:rsid w:val="00B54412"/>
    <w:rsid w:val="00B548F3"/>
    <w:rsid w:val="00B549DC"/>
    <w:rsid w:val="00B54B51"/>
    <w:rsid w:val="00B54C54"/>
    <w:rsid w:val="00B55454"/>
    <w:rsid w:val="00B5549E"/>
    <w:rsid w:val="00B56107"/>
    <w:rsid w:val="00B561A5"/>
    <w:rsid w:val="00B563E0"/>
    <w:rsid w:val="00B5657A"/>
    <w:rsid w:val="00B56AA7"/>
    <w:rsid w:val="00B56B70"/>
    <w:rsid w:val="00B57099"/>
    <w:rsid w:val="00B5777D"/>
    <w:rsid w:val="00B57B24"/>
    <w:rsid w:val="00B603DF"/>
    <w:rsid w:val="00B60621"/>
    <w:rsid w:val="00B60923"/>
    <w:rsid w:val="00B609FF"/>
    <w:rsid w:val="00B60B14"/>
    <w:rsid w:val="00B60EE5"/>
    <w:rsid w:val="00B60FC5"/>
    <w:rsid w:val="00B60FCF"/>
    <w:rsid w:val="00B615BD"/>
    <w:rsid w:val="00B61796"/>
    <w:rsid w:val="00B61BBB"/>
    <w:rsid w:val="00B624DB"/>
    <w:rsid w:val="00B6272B"/>
    <w:rsid w:val="00B62B57"/>
    <w:rsid w:val="00B633AD"/>
    <w:rsid w:val="00B638A3"/>
    <w:rsid w:val="00B63A07"/>
    <w:rsid w:val="00B63F19"/>
    <w:rsid w:val="00B63F91"/>
    <w:rsid w:val="00B64238"/>
    <w:rsid w:val="00B64AF7"/>
    <w:rsid w:val="00B64B49"/>
    <w:rsid w:val="00B651E3"/>
    <w:rsid w:val="00B65324"/>
    <w:rsid w:val="00B65E0F"/>
    <w:rsid w:val="00B65F1C"/>
    <w:rsid w:val="00B6630A"/>
    <w:rsid w:val="00B668D9"/>
    <w:rsid w:val="00B67150"/>
    <w:rsid w:val="00B67C8C"/>
    <w:rsid w:val="00B67EA8"/>
    <w:rsid w:val="00B67F22"/>
    <w:rsid w:val="00B7007F"/>
    <w:rsid w:val="00B7091C"/>
    <w:rsid w:val="00B70976"/>
    <w:rsid w:val="00B70BE9"/>
    <w:rsid w:val="00B70EB2"/>
    <w:rsid w:val="00B71210"/>
    <w:rsid w:val="00B712C1"/>
    <w:rsid w:val="00B71393"/>
    <w:rsid w:val="00B721DF"/>
    <w:rsid w:val="00B7260E"/>
    <w:rsid w:val="00B72985"/>
    <w:rsid w:val="00B73941"/>
    <w:rsid w:val="00B7401C"/>
    <w:rsid w:val="00B749D9"/>
    <w:rsid w:val="00B7509C"/>
    <w:rsid w:val="00B75665"/>
    <w:rsid w:val="00B75856"/>
    <w:rsid w:val="00B7589E"/>
    <w:rsid w:val="00B759A0"/>
    <w:rsid w:val="00B75AA2"/>
    <w:rsid w:val="00B75C39"/>
    <w:rsid w:val="00B75C76"/>
    <w:rsid w:val="00B75E99"/>
    <w:rsid w:val="00B76246"/>
    <w:rsid w:val="00B76478"/>
    <w:rsid w:val="00B76677"/>
    <w:rsid w:val="00B76E98"/>
    <w:rsid w:val="00B76EEE"/>
    <w:rsid w:val="00B774F8"/>
    <w:rsid w:val="00B77714"/>
    <w:rsid w:val="00B777A9"/>
    <w:rsid w:val="00B77D09"/>
    <w:rsid w:val="00B77FC6"/>
    <w:rsid w:val="00B8002E"/>
    <w:rsid w:val="00B806E0"/>
    <w:rsid w:val="00B80A78"/>
    <w:rsid w:val="00B80F8C"/>
    <w:rsid w:val="00B80FCB"/>
    <w:rsid w:val="00B819B3"/>
    <w:rsid w:val="00B81D93"/>
    <w:rsid w:val="00B81E4D"/>
    <w:rsid w:val="00B81EB1"/>
    <w:rsid w:val="00B823BF"/>
    <w:rsid w:val="00B8241B"/>
    <w:rsid w:val="00B82F40"/>
    <w:rsid w:val="00B834B6"/>
    <w:rsid w:val="00B834D7"/>
    <w:rsid w:val="00B83658"/>
    <w:rsid w:val="00B836E2"/>
    <w:rsid w:val="00B83855"/>
    <w:rsid w:val="00B83D79"/>
    <w:rsid w:val="00B83FA3"/>
    <w:rsid w:val="00B84F42"/>
    <w:rsid w:val="00B85508"/>
    <w:rsid w:val="00B85E3A"/>
    <w:rsid w:val="00B86282"/>
    <w:rsid w:val="00B86BE5"/>
    <w:rsid w:val="00B86F4F"/>
    <w:rsid w:val="00B870F0"/>
    <w:rsid w:val="00B874DC"/>
    <w:rsid w:val="00B877AB"/>
    <w:rsid w:val="00B87B75"/>
    <w:rsid w:val="00B87C92"/>
    <w:rsid w:val="00B87F11"/>
    <w:rsid w:val="00B901A9"/>
    <w:rsid w:val="00B906E8"/>
    <w:rsid w:val="00B90F93"/>
    <w:rsid w:val="00B91261"/>
    <w:rsid w:val="00B9140C"/>
    <w:rsid w:val="00B914C6"/>
    <w:rsid w:val="00B9156B"/>
    <w:rsid w:val="00B916DE"/>
    <w:rsid w:val="00B921DD"/>
    <w:rsid w:val="00B92686"/>
    <w:rsid w:val="00B928A2"/>
    <w:rsid w:val="00B92B5E"/>
    <w:rsid w:val="00B92C86"/>
    <w:rsid w:val="00B936F3"/>
    <w:rsid w:val="00B93C66"/>
    <w:rsid w:val="00B943D2"/>
    <w:rsid w:val="00B94958"/>
    <w:rsid w:val="00B94AF1"/>
    <w:rsid w:val="00B94EFE"/>
    <w:rsid w:val="00B960B2"/>
    <w:rsid w:val="00B962CF"/>
    <w:rsid w:val="00B96458"/>
    <w:rsid w:val="00B968F6"/>
    <w:rsid w:val="00B96B87"/>
    <w:rsid w:val="00B96D70"/>
    <w:rsid w:val="00B97373"/>
    <w:rsid w:val="00B97664"/>
    <w:rsid w:val="00B97778"/>
    <w:rsid w:val="00B979AC"/>
    <w:rsid w:val="00B97A8E"/>
    <w:rsid w:val="00BA028A"/>
    <w:rsid w:val="00BA075D"/>
    <w:rsid w:val="00BA090A"/>
    <w:rsid w:val="00BA0D72"/>
    <w:rsid w:val="00BA0FA7"/>
    <w:rsid w:val="00BA1115"/>
    <w:rsid w:val="00BA1BB7"/>
    <w:rsid w:val="00BA2315"/>
    <w:rsid w:val="00BA2A20"/>
    <w:rsid w:val="00BA2C6B"/>
    <w:rsid w:val="00BA2DA2"/>
    <w:rsid w:val="00BA3EBD"/>
    <w:rsid w:val="00BA3F60"/>
    <w:rsid w:val="00BA3FA6"/>
    <w:rsid w:val="00BA40A9"/>
    <w:rsid w:val="00BA4331"/>
    <w:rsid w:val="00BA4FC1"/>
    <w:rsid w:val="00BA5276"/>
    <w:rsid w:val="00BA5491"/>
    <w:rsid w:val="00BA578B"/>
    <w:rsid w:val="00BA5A56"/>
    <w:rsid w:val="00BA61A8"/>
    <w:rsid w:val="00BA6816"/>
    <w:rsid w:val="00BA6AE5"/>
    <w:rsid w:val="00BA6B3A"/>
    <w:rsid w:val="00BA6D3A"/>
    <w:rsid w:val="00BA6EBD"/>
    <w:rsid w:val="00BA7516"/>
    <w:rsid w:val="00BA7989"/>
    <w:rsid w:val="00BA7E35"/>
    <w:rsid w:val="00BB0287"/>
    <w:rsid w:val="00BB04FC"/>
    <w:rsid w:val="00BB1178"/>
    <w:rsid w:val="00BB1643"/>
    <w:rsid w:val="00BB196D"/>
    <w:rsid w:val="00BB19F7"/>
    <w:rsid w:val="00BB1AC6"/>
    <w:rsid w:val="00BB2A63"/>
    <w:rsid w:val="00BB3846"/>
    <w:rsid w:val="00BB3E00"/>
    <w:rsid w:val="00BB4377"/>
    <w:rsid w:val="00BB46C5"/>
    <w:rsid w:val="00BB4E3E"/>
    <w:rsid w:val="00BB5221"/>
    <w:rsid w:val="00BB541C"/>
    <w:rsid w:val="00BB54BF"/>
    <w:rsid w:val="00BB604C"/>
    <w:rsid w:val="00BB6091"/>
    <w:rsid w:val="00BB6176"/>
    <w:rsid w:val="00BB626D"/>
    <w:rsid w:val="00BB6494"/>
    <w:rsid w:val="00BB64A4"/>
    <w:rsid w:val="00BB6740"/>
    <w:rsid w:val="00BB6AA6"/>
    <w:rsid w:val="00BB6BBC"/>
    <w:rsid w:val="00BB7372"/>
    <w:rsid w:val="00BB73A1"/>
    <w:rsid w:val="00BB750B"/>
    <w:rsid w:val="00BB7591"/>
    <w:rsid w:val="00BB7F98"/>
    <w:rsid w:val="00BC0454"/>
    <w:rsid w:val="00BC0705"/>
    <w:rsid w:val="00BC1DC5"/>
    <w:rsid w:val="00BC2306"/>
    <w:rsid w:val="00BC2527"/>
    <w:rsid w:val="00BC2B74"/>
    <w:rsid w:val="00BC2EF7"/>
    <w:rsid w:val="00BC37B2"/>
    <w:rsid w:val="00BC390C"/>
    <w:rsid w:val="00BC4189"/>
    <w:rsid w:val="00BC45FC"/>
    <w:rsid w:val="00BC47D8"/>
    <w:rsid w:val="00BC4963"/>
    <w:rsid w:val="00BC4A28"/>
    <w:rsid w:val="00BC5805"/>
    <w:rsid w:val="00BC590E"/>
    <w:rsid w:val="00BC5D57"/>
    <w:rsid w:val="00BC5D96"/>
    <w:rsid w:val="00BC6170"/>
    <w:rsid w:val="00BC61DD"/>
    <w:rsid w:val="00BC64ED"/>
    <w:rsid w:val="00BC6BA8"/>
    <w:rsid w:val="00BC6C26"/>
    <w:rsid w:val="00BC6D07"/>
    <w:rsid w:val="00BC6E1E"/>
    <w:rsid w:val="00BC6E95"/>
    <w:rsid w:val="00BC73F0"/>
    <w:rsid w:val="00BC77A6"/>
    <w:rsid w:val="00BC7AA3"/>
    <w:rsid w:val="00BC7E36"/>
    <w:rsid w:val="00BD0323"/>
    <w:rsid w:val="00BD0337"/>
    <w:rsid w:val="00BD0381"/>
    <w:rsid w:val="00BD0F06"/>
    <w:rsid w:val="00BD0F0D"/>
    <w:rsid w:val="00BD15E2"/>
    <w:rsid w:val="00BD1DED"/>
    <w:rsid w:val="00BD244F"/>
    <w:rsid w:val="00BD253F"/>
    <w:rsid w:val="00BD2EAA"/>
    <w:rsid w:val="00BD379E"/>
    <w:rsid w:val="00BD3E1F"/>
    <w:rsid w:val="00BD3EB4"/>
    <w:rsid w:val="00BD3FE9"/>
    <w:rsid w:val="00BD470C"/>
    <w:rsid w:val="00BD4AE6"/>
    <w:rsid w:val="00BD54E4"/>
    <w:rsid w:val="00BD55AE"/>
    <w:rsid w:val="00BD6070"/>
    <w:rsid w:val="00BD66FF"/>
    <w:rsid w:val="00BD6958"/>
    <w:rsid w:val="00BD6F12"/>
    <w:rsid w:val="00BD6FE8"/>
    <w:rsid w:val="00BD6FED"/>
    <w:rsid w:val="00BD76DE"/>
    <w:rsid w:val="00BD7B5B"/>
    <w:rsid w:val="00BD7C7F"/>
    <w:rsid w:val="00BD7D57"/>
    <w:rsid w:val="00BE00C7"/>
    <w:rsid w:val="00BE055B"/>
    <w:rsid w:val="00BE0657"/>
    <w:rsid w:val="00BE08DE"/>
    <w:rsid w:val="00BE1131"/>
    <w:rsid w:val="00BE14F4"/>
    <w:rsid w:val="00BE1C47"/>
    <w:rsid w:val="00BE1F84"/>
    <w:rsid w:val="00BE21BA"/>
    <w:rsid w:val="00BE22DC"/>
    <w:rsid w:val="00BE2B57"/>
    <w:rsid w:val="00BE2BFE"/>
    <w:rsid w:val="00BE3329"/>
    <w:rsid w:val="00BE37A4"/>
    <w:rsid w:val="00BE3D47"/>
    <w:rsid w:val="00BE3E55"/>
    <w:rsid w:val="00BE40A9"/>
    <w:rsid w:val="00BE41D8"/>
    <w:rsid w:val="00BE5829"/>
    <w:rsid w:val="00BE5876"/>
    <w:rsid w:val="00BE5A16"/>
    <w:rsid w:val="00BE5AB2"/>
    <w:rsid w:val="00BE5BBC"/>
    <w:rsid w:val="00BE63B9"/>
    <w:rsid w:val="00BE64CB"/>
    <w:rsid w:val="00BE6A57"/>
    <w:rsid w:val="00BE6EF0"/>
    <w:rsid w:val="00BE70E0"/>
    <w:rsid w:val="00BE77B7"/>
    <w:rsid w:val="00BE7894"/>
    <w:rsid w:val="00BE792C"/>
    <w:rsid w:val="00BE7BDD"/>
    <w:rsid w:val="00BE7E31"/>
    <w:rsid w:val="00BE7E68"/>
    <w:rsid w:val="00BF005F"/>
    <w:rsid w:val="00BF0072"/>
    <w:rsid w:val="00BF082B"/>
    <w:rsid w:val="00BF088B"/>
    <w:rsid w:val="00BF0BCF"/>
    <w:rsid w:val="00BF1A2C"/>
    <w:rsid w:val="00BF1C9B"/>
    <w:rsid w:val="00BF1EED"/>
    <w:rsid w:val="00BF1F19"/>
    <w:rsid w:val="00BF20F5"/>
    <w:rsid w:val="00BF2915"/>
    <w:rsid w:val="00BF2AE8"/>
    <w:rsid w:val="00BF354F"/>
    <w:rsid w:val="00BF3912"/>
    <w:rsid w:val="00BF3C68"/>
    <w:rsid w:val="00BF3EC4"/>
    <w:rsid w:val="00BF4697"/>
    <w:rsid w:val="00BF4EB7"/>
    <w:rsid w:val="00BF5AD0"/>
    <w:rsid w:val="00BF63F9"/>
    <w:rsid w:val="00BF6620"/>
    <w:rsid w:val="00BF672B"/>
    <w:rsid w:val="00BF6BD6"/>
    <w:rsid w:val="00BF6BDE"/>
    <w:rsid w:val="00BF72EF"/>
    <w:rsid w:val="00BF72FE"/>
    <w:rsid w:val="00BF7458"/>
    <w:rsid w:val="00BF7692"/>
    <w:rsid w:val="00BF78CE"/>
    <w:rsid w:val="00BF7AB5"/>
    <w:rsid w:val="00BF7AEB"/>
    <w:rsid w:val="00BF7D20"/>
    <w:rsid w:val="00BF7E88"/>
    <w:rsid w:val="00C00417"/>
    <w:rsid w:val="00C0054E"/>
    <w:rsid w:val="00C00784"/>
    <w:rsid w:val="00C00E8A"/>
    <w:rsid w:val="00C0153F"/>
    <w:rsid w:val="00C0161F"/>
    <w:rsid w:val="00C01F9F"/>
    <w:rsid w:val="00C0258B"/>
    <w:rsid w:val="00C02A85"/>
    <w:rsid w:val="00C031C5"/>
    <w:rsid w:val="00C03420"/>
    <w:rsid w:val="00C03515"/>
    <w:rsid w:val="00C03613"/>
    <w:rsid w:val="00C03830"/>
    <w:rsid w:val="00C04850"/>
    <w:rsid w:val="00C04E00"/>
    <w:rsid w:val="00C04FAA"/>
    <w:rsid w:val="00C05056"/>
    <w:rsid w:val="00C05208"/>
    <w:rsid w:val="00C05D70"/>
    <w:rsid w:val="00C06067"/>
    <w:rsid w:val="00C06501"/>
    <w:rsid w:val="00C0704A"/>
    <w:rsid w:val="00C0742E"/>
    <w:rsid w:val="00C07D14"/>
    <w:rsid w:val="00C07E6B"/>
    <w:rsid w:val="00C07EA0"/>
    <w:rsid w:val="00C100AA"/>
    <w:rsid w:val="00C107BE"/>
    <w:rsid w:val="00C10BA5"/>
    <w:rsid w:val="00C10F02"/>
    <w:rsid w:val="00C10FB0"/>
    <w:rsid w:val="00C11358"/>
    <w:rsid w:val="00C1162D"/>
    <w:rsid w:val="00C1171A"/>
    <w:rsid w:val="00C12025"/>
    <w:rsid w:val="00C12461"/>
    <w:rsid w:val="00C1266C"/>
    <w:rsid w:val="00C12750"/>
    <w:rsid w:val="00C12BF9"/>
    <w:rsid w:val="00C13186"/>
    <w:rsid w:val="00C14274"/>
    <w:rsid w:val="00C14655"/>
    <w:rsid w:val="00C146D0"/>
    <w:rsid w:val="00C149C2"/>
    <w:rsid w:val="00C14BBF"/>
    <w:rsid w:val="00C14C33"/>
    <w:rsid w:val="00C15166"/>
    <w:rsid w:val="00C15255"/>
    <w:rsid w:val="00C15A86"/>
    <w:rsid w:val="00C1603D"/>
    <w:rsid w:val="00C1607D"/>
    <w:rsid w:val="00C161E8"/>
    <w:rsid w:val="00C17206"/>
    <w:rsid w:val="00C177A1"/>
    <w:rsid w:val="00C17C4F"/>
    <w:rsid w:val="00C17FF6"/>
    <w:rsid w:val="00C200C9"/>
    <w:rsid w:val="00C20108"/>
    <w:rsid w:val="00C20600"/>
    <w:rsid w:val="00C20643"/>
    <w:rsid w:val="00C20C12"/>
    <w:rsid w:val="00C212A2"/>
    <w:rsid w:val="00C2137D"/>
    <w:rsid w:val="00C21BA1"/>
    <w:rsid w:val="00C21EA9"/>
    <w:rsid w:val="00C21F09"/>
    <w:rsid w:val="00C22032"/>
    <w:rsid w:val="00C22057"/>
    <w:rsid w:val="00C220BA"/>
    <w:rsid w:val="00C22402"/>
    <w:rsid w:val="00C225C6"/>
    <w:rsid w:val="00C22CFB"/>
    <w:rsid w:val="00C22F1F"/>
    <w:rsid w:val="00C22F5E"/>
    <w:rsid w:val="00C2321A"/>
    <w:rsid w:val="00C232F8"/>
    <w:rsid w:val="00C2373D"/>
    <w:rsid w:val="00C237FD"/>
    <w:rsid w:val="00C246A5"/>
    <w:rsid w:val="00C253D7"/>
    <w:rsid w:val="00C255C9"/>
    <w:rsid w:val="00C25CED"/>
    <w:rsid w:val="00C25DFD"/>
    <w:rsid w:val="00C25E42"/>
    <w:rsid w:val="00C2600E"/>
    <w:rsid w:val="00C265AE"/>
    <w:rsid w:val="00C26678"/>
    <w:rsid w:val="00C269B9"/>
    <w:rsid w:val="00C26A10"/>
    <w:rsid w:val="00C26AC8"/>
    <w:rsid w:val="00C26C13"/>
    <w:rsid w:val="00C26F52"/>
    <w:rsid w:val="00C2715A"/>
    <w:rsid w:val="00C27276"/>
    <w:rsid w:val="00C276AB"/>
    <w:rsid w:val="00C3011A"/>
    <w:rsid w:val="00C3017E"/>
    <w:rsid w:val="00C30EDA"/>
    <w:rsid w:val="00C31086"/>
    <w:rsid w:val="00C317D3"/>
    <w:rsid w:val="00C317F0"/>
    <w:rsid w:val="00C31BFF"/>
    <w:rsid w:val="00C31C8F"/>
    <w:rsid w:val="00C31DBC"/>
    <w:rsid w:val="00C32388"/>
    <w:rsid w:val="00C3300A"/>
    <w:rsid w:val="00C3352E"/>
    <w:rsid w:val="00C3387E"/>
    <w:rsid w:val="00C34081"/>
    <w:rsid w:val="00C34891"/>
    <w:rsid w:val="00C34BC3"/>
    <w:rsid w:val="00C35326"/>
    <w:rsid w:val="00C35871"/>
    <w:rsid w:val="00C35C3E"/>
    <w:rsid w:val="00C368CF"/>
    <w:rsid w:val="00C369AB"/>
    <w:rsid w:val="00C403BA"/>
    <w:rsid w:val="00C40BEE"/>
    <w:rsid w:val="00C41CD9"/>
    <w:rsid w:val="00C4216E"/>
    <w:rsid w:val="00C42203"/>
    <w:rsid w:val="00C423DC"/>
    <w:rsid w:val="00C42CE4"/>
    <w:rsid w:val="00C43355"/>
    <w:rsid w:val="00C437A9"/>
    <w:rsid w:val="00C43A76"/>
    <w:rsid w:val="00C43E6F"/>
    <w:rsid w:val="00C44302"/>
    <w:rsid w:val="00C45154"/>
    <w:rsid w:val="00C455F3"/>
    <w:rsid w:val="00C46B73"/>
    <w:rsid w:val="00C46E5E"/>
    <w:rsid w:val="00C4761E"/>
    <w:rsid w:val="00C47DE7"/>
    <w:rsid w:val="00C47EFB"/>
    <w:rsid w:val="00C5029B"/>
    <w:rsid w:val="00C50386"/>
    <w:rsid w:val="00C50462"/>
    <w:rsid w:val="00C50B60"/>
    <w:rsid w:val="00C50B84"/>
    <w:rsid w:val="00C50CF2"/>
    <w:rsid w:val="00C51360"/>
    <w:rsid w:val="00C51682"/>
    <w:rsid w:val="00C51707"/>
    <w:rsid w:val="00C51D8F"/>
    <w:rsid w:val="00C52268"/>
    <w:rsid w:val="00C523B3"/>
    <w:rsid w:val="00C5285B"/>
    <w:rsid w:val="00C52990"/>
    <w:rsid w:val="00C52AAE"/>
    <w:rsid w:val="00C52B3A"/>
    <w:rsid w:val="00C53816"/>
    <w:rsid w:val="00C538B8"/>
    <w:rsid w:val="00C5395B"/>
    <w:rsid w:val="00C53C6C"/>
    <w:rsid w:val="00C5429D"/>
    <w:rsid w:val="00C548ED"/>
    <w:rsid w:val="00C549C7"/>
    <w:rsid w:val="00C54E65"/>
    <w:rsid w:val="00C551A3"/>
    <w:rsid w:val="00C556C6"/>
    <w:rsid w:val="00C55B04"/>
    <w:rsid w:val="00C55EC5"/>
    <w:rsid w:val="00C568B2"/>
    <w:rsid w:val="00C56A41"/>
    <w:rsid w:val="00C5708A"/>
    <w:rsid w:val="00C57095"/>
    <w:rsid w:val="00C578BB"/>
    <w:rsid w:val="00C57C0D"/>
    <w:rsid w:val="00C57D39"/>
    <w:rsid w:val="00C600C4"/>
    <w:rsid w:val="00C6016A"/>
    <w:rsid w:val="00C60813"/>
    <w:rsid w:val="00C608C7"/>
    <w:rsid w:val="00C60C38"/>
    <w:rsid w:val="00C61670"/>
    <w:rsid w:val="00C61859"/>
    <w:rsid w:val="00C61973"/>
    <w:rsid w:val="00C61A42"/>
    <w:rsid w:val="00C61BC8"/>
    <w:rsid w:val="00C6235A"/>
    <w:rsid w:val="00C62684"/>
    <w:rsid w:val="00C62C7B"/>
    <w:rsid w:val="00C62F8A"/>
    <w:rsid w:val="00C6327F"/>
    <w:rsid w:val="00C63368"/>
    <w:rsid w:val="00C63418"/>
    <w:rsid w:val="00C6356A"/>
    <w:rsid w:val="00C63769"/>
    <w:rsid w:val="00C63AFB"/>
    <w:rsid w:val="00C63C05"/>
    <w:rsid w:val="00C64A59"/>
    <w:rsid w:val="00C65812"/>
    <w:rsid w:val="00C65FD0"/>
    <w:rsid w:val="00C6603C"/>
    <w:rsid w:val="00C666AC"/>
    <w:rsid w:val="00C6679B"/>
    <w:rsid w:val="00C668EC"/>
    <w:rsid w:val="00C67473"/>
    <w:rsid w:val="00C6771B"/>
    <w:rsid w:val="00C67D89"/>
    <w:rsid w:val="00C70417"/>
    <w:rsid w:val="00C704DC"/>
    <w:rsid w:val="00C70A6E"/>
    <w:rsid w:val="00C70B80"/>
    <w:rsid w:val="00C7102C"/>
    <w:rsid w:val="00C7140D"/>
    <w:rsid w:val="00C714E4"/>
    <w:rsid w:val="00C71538"/>
    <w:rsid w:val="00C71654"/>
    <w:rsid w:val="00C7172D"/>
    <w:rsid w:val="00C72025"/>
    <w:rsid w:val="00C720BF"/>
    <w:rsid w:val="00C725F4"/>
    <w:rsid w:val="00C72B47"/>
    <w:rsid w:val="00C7365E"/>
    <w:rsid w:val="00C73E97"/>
    <w:rsid w:val="00C74190"/>
    <w:rsid w:val="00C74364"/>
    <w:rsid w:val="00C74662"/>
    <w:rsid w:val="00C747F0"/>
    <w:rsid w:val="00C74B5E"/>
    <w:rsid w:val="00C74E32"/>
    <w:rsid w:val="00C754CC"/>
    <w:rsid w:val="00C75D48"/>
    <w:rsid w:val="00C76091"/>
    <w:rsid w:val="00C76193"/>
    <w:rsid w:val="00C76254"/>
    <w:rsid w:val="00C763CC"/>
    <w:rsid w:val="00C765CA"/>
    <w:rsid w:val="00C76EB5"/>
    <w:rsid w:val="00C77312"/>
    <w:rsid w:val="00C7758C"/>
    <w:rsid w:val="00C77625"/>
    <w:rsid w:val="00C7770C"/>
    <w:rsid w:val="00C77A76"/>
    <w:rsid w:val="00C802C3"/>
    <w:rsid w:val="00C803C3"/>
    <w:rsid w:val="00C80443"/>
    <w:rsid w:val="00C80A64"/>
    <w:rsid w:val="00C80ED0"/>
    <w:rsid w:val="00C80EF0"/>
    <w:rsid w:val="00C80FB2"/>
    <w:rsid w:val="00C813E1"/>
    <w:rsid w:val="00C81677"/>
    <w:rsid w:val="00C818F3"/>
    <w:rsid w:val="00C81B9E"/>
    <w:rsid w:val="00C81C13"/>
    <w:rsid w:val="00C81E50"/>
    <w:rsid w:val="00C8241E"/>
    <w:rsid w:val="00C82DBA"/>
    <w:rsid w:val="00C836FC"/>
    <w:rsid w:val="00C8394B"/>
    <w:rsid w:val="00C83DDE"/>
    <w:rsid w:val="00C845E0"/>
    <w:rsid w:val="00C84DBF"/>
    <w:rsid w:val="00C850B6"/>
    <w:rsid w:val="00C858FE"/>
    <w:rsid w:val="00C8604F"/>
    <w:rsid w:val="00C86400"/>
    <w:rsid w:val="00C864B0"/>
    <w:rsid w:val="00C865D4"/>
    <w:rsid w:val="00C86847"/>
    <w:rsid w:val="00C86B90"/>
    <w:rsid w:val="00C8745C"/>
    <w:rsid w:val="00C875D6"/>
    <w:rsid w:val="00C87781"/>
    <w:rsid w:val="00C879B6"/>
    <w:rsid w:val="00C87B89"/>
    <w:rsid w:val="00C9015E"/>
    <w:rsid w:val="00C902C7"/>
    <w:rsid w:val="00C90371"/>
    <w:rsid w:val="00C904E3"/>
    <w:rsid w:val="00C91499"/>
    <w:rsid w:val="00C9179B"/>
    <w:rsid w:val="00C91EDF"/>
    <w:rsid w:val="00C9266F"/>
    <w:rsid w:val="00C929CF"/>
    <w:rsid w:val="00C932E8"/>
    <w:rsid w:val="00C93850"/>
    <w:rsid w:val="00C9395F"/>
    <w:rsid w:val="00C93984"/>
    <w:rsid w:val="00C93B64"/>
    <w:rsid w:val="00C941F0"/>
    <w:rsid w:val="00C94B46"/>
    <w:rsid w:val="00C9516B"/>
    <w:rsid w:val="00C959F7"/>
    <w:rsid w:val="00C96395"/>
    <w:rsid w:val="00C9671F"/>
    <w:rsid w:val="00C96849"/>
    <w:rsid w:val="00C9688E"/>
    <w:rsid w:val="00C968BB"/>
    <w:rsid w:val="00C968F6"/>
    <w:rsid w:val="00C96FF9"/>
    <w:rsid w:val="00CA009A"/>
    <w:rsid w:val="00CA0116"/>
    <w:rsid w:val="00CA14B4"/>
    <w:rsid w:val="00CA157C"/>
    <w:rsid w:val="00CA20AB"/>
    <w:rsid w:val="00CA2705"/>
    <w:rsid w:val="00CA2738"/>
    <w:rsid w:val="00CA2B4F"/>
    <w:rsid w:val="00CA312D"/>
    <w:rsid w:val="00CA32D2"/>
    <w:rsid w:val="00CA3739"/>
    <w:rsid w:val="00CA392B"/>
    <w:rsid w:val="00CA3E71"/>
    <w:rsid w:val="00CA3E97"/>
    <w:rsid w:val="00CA4147"/>
    <w:rsid w:val="00CA43E3"/>
    <w:rsid w:val="00CA526C"/>
    <w:rsid w:val="00CA56C9"/>
    <w:rsid w:val="00CA6A33"/>
    <w:rsid w:val="00CA6B4D"/>
    <w:rsid w:val="00CA732D"/>
    <w:rsid w:val="00CA79D3"/>
    <w:rsid w:val="00CB0B0B"/>
    <w:rsid w:val="00CB11E1"/>
    <w:rsid w:val="00CB17BE"/>
    <w:rsid w:val="00CB1AA5"/>
    <w:rsid w:val="00CB1C30"/>
    <w:rsid w:val="00CB1C65"/>
    <w:rsid w:val="00CB26B6"/>
    <w:rsid w:val="00CB26F9"/>
    <w:rsid w:val="00CB2B7C"/>
    <w:rsid w:val="00CB2FBE"/>
    <w:rsid w:val="00CB3424"/>
    <w:rsid w:val="00CB3581"/>
    <w:rsid w:val="00CB3BBE"/>
    <w:rsid w:val="00CB3FD8"/>
    <w:rsid w:val="00CB41B0"/>
    <w:rsid w:val="00CB429B"/>
    <w:rsid w:val="00CB46DA"/>
    <w:rsid w:val="00CB49B2"/>
    <w:rsid w:val="00CB4F0D"/>
    <w:rsid w:val="00CB50BB"/>
    <w:rsid w:val="00CB586D"/>
    <w:rsid w:val="00CB6602"/>
    <w:rsid w:val="00CB6A81"/>
    <w:rsid w:val="00CB6BD7"/>
    <w:rsid w:val="00CB71B5"/>
    <w:rsid w:val="00CB721C"/>
    <w:rsid w:val="00CB76A0"/>
    <w:rsid w:val="00CB7F65"/>
    <w:rsid w:val="00CB7F81"/>
    <w:rsid w:val="00CC0473"/>
    <w:rsid w:val="00CC0819"/>
    <w:rsid w:val="00CC088F"/>
    <w:rsid w:val="00CC121F"/>
    <w:rsid w:val="00CC1407"/>
    <w:rsid w:val="00CC1505"/>
    <w:rsid w:val="00CC223C"/>
    <w:rsid w:val="00CC253A"/>
    <w:rsid w:val="00CC2BC8"/>
    <w:rsid w:val="00CC34AD"/>
    <w:rsid w:val="00CC37B1"/>
    <w:rsid w:val="00CC385A"/>
    <w:rsid w:val="00CC3B40"/>
    <w:rsid w:val="00CC43D7"/>
    <w:rsid w:val="00CC457E"/>
    <w:rsid w:val="00CC50D3"/>
    <w:rsid w:val="00CC5DFE"/>
    <w:rsid w:val="00CC634F"/>
    <w:rsid w:val="00CC6811"/>
    <w:rsid w:val="00CC76D9"/>
    <w:rsid w:val="00CC780A"/>
    <w:rsid w:val="00CC7C86"/>
    <w:rsid w:val="00CC7CFF"/>
    <w:rsid w:val="00CD019B"/>
    <w:rsid w:val="00CD01BD"/>
    <w:rsid w:val="00CD078E"/>
    <w:rsid w:val="00CD0D14"/>
    <w:rsid w:val="00CD0E59"/>
    <w:rsid w:val="00CD0EA2"/>
    <w:rsid w:val="00CD110D"/>
    <w:rsid w:val="00CD139E"/>
    <w:rsid w:val="00CD17A2"/>
    <w:rsid w:val="00CD19CC"/>
    <w:rsid w:val="00CD1B4D"/>
    <w:rsid w:val="00CD21A2"/>
    <w:rsid w:val="00CD2394"/>
    <w:rsid w:val="00CD270C"/>
    <w:rsid w:val="00CD2B7D"/>
    <w:rsid w:val="00CD2ECD"/>
    <w:rsid w:val="00CD2FFF"/>
    <w:rsid w:val="00CD32FF"/>
    <w:rsid w:val="00CD364E"/>
    <w:rsid w:val="00CD46BE"/>
    <w:rsid w:val="00CD46FD"/>
    <w:rsid w:val="00CD4B1C"/>
    <w:rsid w:val="00CD4B48"/>
    <w:rsid w:val="00CD4F57"/>
    <w:rsid w:val="00CD5425"/>
    <w:rsid w:val="00CD5728"/>
    <w:rsid w:val="00CD5FDF"/>
    <w:rsid w:val="00CD61F1"/>
    <w:rsid w:val="00CD63FD"/>
    <w:rsid w:val="00CD662F"/>
    <w:rsid w:val="00CD6836"/>
    <w:rsid w:val="00CD68D8"/>
    <w:rsid w:val="00CD6CB0"/>
    <w:rsid w:val="00CD77AB"/>
    <w:rsid w:val="00CE043D"/>
    <w:rsid w:val="00CE0483"/>
    <w:rsid w:val="00CE0A95"/>
    <w:rsid w:val="00CE10DB"/>
    <w:rsid w:val="00CE132D"/>
    <w:rsid w:val="00CE194F"/>
    <w:rsid w:val="00CE1E4E"/>
    <w:rsid w:val="00CE2960"/>
    <w:rsid w:val="00CE2B4C"/>
    <w:rsid w:val="00CE2B98"/>
    <w:rsid w:val="00CE2F19"/>
    <w:rsid w:val="00CE34CE"/>
    <w:rsid w:val="00CE354B"/>
    <w:rsid w:val="00CE3AFB"/>
    <w:rsid w:val="00CE3E2D"/>
    <w:rsid w:val="00CE3F12"/>
    <w:rsid w:val="00CE41FA"/>
    <w:rsid w:val="00CE4CF4"/>
    <w:rsid w:val="00CE4F87"/>
    <w:rsid w:val="00CE5106"/>
    <w:rsid w:val="00CE5483"/>
    <w:rsid w:val="00CE57C1"/>
    <w:rsid w:val="00CE592F"/>
    <w:rsid w:val="00CE5949"/>
    <w:rsid w:val="00CE5E95"/>
    <w:rsid w:val="00CE707F"/>
    <w:rsid w:val="00CE73AA"/>
    <w:rsid w:val="00CE7B35"/>
    <w:rsid w:val="00CF024A"/>
    <w:rsid w:val="00CF02CF"/>
    <w:rsid w:val="00CF055B"/>
    <w:rsid w:val="00CF05F9"/>
    <w:rsid w:val="00CF074A"/>
    <w:rsid w:val="00CF08B3"/>
    <w:rsid w:val="00CF09F0"/>
    <w:rsid w:val="00CF0F16"/>
    <w:rsid w:val="00CF2F1A"/>
    <w:rsid w:val="00CF3595"/>
    <w:rsid w:val="00CF36EE"/>
    <w:rsid w:val="00CF3EC5"/>
    <w:rsid w:val="00CF440B"/>
    <w:rsid w:val="00CF4463"/>
    <w:rsid w:val="00CF497E"/>
    <w:rsid w:val="00CF4BF1"/>
    <w:rsid w:val="00CF4CA3"/>
    <w:rsid w:val="00CF53C2"/>
    <w:rsid w:val="00CF5A19"/>
    <w:rsid w:val="00CF5D26"/>
    <w:rsid w:val="00CF5E98"/>
    <w:rsid w:val="00CF69B0"/>
    <w:rsid w:val="00CF6BDA"/>
    <w:rsid w:val="00CF6F0D"/>
    <w:rsid w:val="00CF6FEE"/>
    <w:rsid w:val="00CF71A1"/>
    <w:rsid w:val="00CF71F2"/>
    <w:rsid w:val="00CF7350"/>
    <w:rsid w:val="00CF7F17"/>
    <w:rsid w:val="00D00225"/>
    <w:rsid w:val="00D00279"/>
    <w:rsid w:val="00D01264"/>
    <w:rsid w:val="00D019A3"/>
    <w:rsid w:val="00D01AAD"/>
    <w:rsid w:val="00D02740"/>
    <w:rsid w:val="00D02BD2"/>
    <w:rsid w:val="00D02D60"/>
    <w:rsid w:val="00D03A99"/>
    <w:rsid w:val="00D03E98"/>
    <w:rsid w:val="00D04120"/>
    <w:rsid w:val="00D04BF9"/>
    <w:rsid w:val="00D052D4"/>
    <w:rsid w:val="00D053D0"/>
    <w:rsid w:val="00D05CA3"/>
    <w:rsid w:val="00D062D3"/>
    <w:rsid w:val="00D06404"/>
    <w:rsid w:val="00D06461"/>
    <w:rsid w:val="00D06691"/>
    <w:rsid w:val="00D066D3"/>
    <w:rsid w:val="00D06AE8"/>
    <w:rsid w:val="00D07122"/>
    <w:rsid w:val="00D0720B"/>
    <w:rsid w:val="00D077C3"/>
    <w:rsid w:val="00D0796A"/>
    <w:rsid w:val="00D07CEB"/>
    <w:rsid w:val="00D07D3D"/>
    <w:rsid w:val="00D07E13"/>
    <w:rsid w:val="00D1031D"/>
    <w:rsid w:val="00D103C8"/>
    <w:rsid w:val="00D10640"/>
    <w:rsid w:val="00D10FBD"/>
    <w:rsid w:val="00D11283"/>
    <w:rsid w:val="00D11367"/>
    <w:rsid w:val="00D11B97"/>
    <w:rsid w:val="00D11F2A"/>
    <w:rsid w:val="00D12021"/>
    <w:rsid w:val="00D13321"/>
    <w:rsid w:val="00D13897"/>
    <w:rsid w:val="00D1395A"/>
    <w:rsid w:val="00D13AA2"/>
    <w:rsid w:val="00D13BDF"/>
    <w:rsid w:val="00D13CBB"/>
    <w:rsid w:val="00D13D4D"/>
    <w:rsid w:val="00D13E6D"/>
    <w:rsid w:val="00D141E7"/>
    <w:rsid w:val="00D143A6"/>
    <w:rsid w:val="00D1464B"/>
    <w:rsid w:val="00D1479B"/>
    <w:rsid w:val="00D14966"/>
    <w:rsid w:val="00D14BCB"/>
    <w:rsid w:val="00D14D35"/>
    <w:rsid w:val="00D14DB4"/>
    <w:rsid w:val="00D14EEB"/>
    <w:rsid w:val="00D14F67"/>
    <w:rsid w:val="00D16580"/>
    <w:rsid w:val="00D17673"/>
    <w:rsid w:val="00D17734"/>
    <w:rsid w:val="00D17BE3"/>
    <w:rsid w:val="00D17CBA"/>
    <w:rsid w:val="00D2017C"/>
    <w:rsid w:val="00D20911"/>
    <w:rsid w:val="00D212B2"/>
    <w:rsid w:val="00D21605"/>
    <w:rsid w:val="00D21857"/>
    <w:rsid w:val="00D21CE4"/>
    <w:rsid w:val="00D22477"/>
    <w:rsid w:val="00D224A5"/>
    <w:rsid w:val="00D22AA7"/>
    <w:rsid w:val="00D234F0"/>
    <w:rsid w:val="00D23594"/>
    <w:rsid w:val="00D23B0C"/>
    <w:rsid w:val="00D23BAF"/>
    <w:rsid w:val="00D244FB"/>
    <w:rsid w:val="00D24AC4"/>
    <w:rsid w:val="00D24B2A"/>
    <w:rsid w:val="00D2538D"/>
    <w:rsid w:val="00D25BD4"/>
    <w:rsid w:val="00D25C9E"/>
    <w:rsid w:val="00D2646B"/>
    <w:rsid w:val="00D268BB"/>
    <w:rsid w:val="00D26976"/>
    <w:rsid w:val="00D26B5D"/>
    <w:rsid w:val="00D26BD3"/>
    <w:rsid w:val="00D2715F"/>
    <w:rsid w:val="00D27349"/>
    <w:rsid w:val="00D27625"/>
    <w:rsid w:val="00D27EE0"/>
    <w:rsid w:val="00D3015A"/>
    <w:rsid w:val="00D302EE"/>
    <w:rsid w:val="00D30562"/>
    <w:rsid w:val="00D30630"/>
    <w:rsid w:val="00D3079E"/>
    <w:rsid w:val="00D30B5A"/>
    <w:rsid w:val="00D30F07"/>
    <w:rsid w:val="00D31008"/>
    <w:rsid w:val="00D31BE4"/>
    <w:rsid w:val="00D31FD3"/>
    <w:rsid w:val="00D32132"/>
    <w:rsid w:val="00D32725"/>
    <w:rsid w:val="00D330AA"/>
    <w:rsid w:val="00D336A0"/>
    <w:rsid w:val="00D3382F"/>
    <w:rsid w:val="00D3385D"/>
    <w:rsid w:val="00D338DD"/>
    <w:rsid w:val="00D339F0"/>
    <w:rsid w:val="00D33D4C"/>
    <w:rsid w:val="00D34709"/>
    <w:rsid w:val="00D3483E"/>
    <w:rsid w:val="00D34ABF"/>
    <w:rsid w:val="00D34B43"/>
    <w:rsid w:val="00D34C79"/>
    <w:rsid w:val="00D355DB"/>
    <w:rsid w:val="00D35658"/>
    <w:rsid w:val="00D3589B"/>
    <w:rsid w:val="00D35B45"/>
    <w:rsid w:val="00D35C8A"/>
    <w:rsid w:val="00D35F46"/>
    <w:rsid w:val="00D36256"/>
    <w:rsid w:val="00D364D4"/>
    <w:rsid w:val="00D37B18"/>
    <w:rsid w:val="00D37E1F"/>
    <w:rsid w:val="00D40B39"/>
    <w:rsid w:val="00D40BEF"/>
    <w:rsid w:val="00D410BF"/>
    <w:rsid w:val="00D410EA"/>
    <w:rsid w:val="00D4188F"/>
    <w:rsid w:val="00D419B3"/>
    <w:rsid w:val="00D41A20"/>
    <w:rsid w:val="00D42695"/>
    <w:rsid w:val="00D42860"/>
    <w:rsid w:val="00D429CA"/>
    <w:rsid w:val="00D42A5D"/>
    <w:rsid w:val="00D42AB2"/>
    <w:rsid w:val="00D42B69"/>
    <w:rsid w:val="00D43084"/>
    <w:rsid w:val="00D431E2"/>
    <w:rsid w:val="00D434AE"/>
    <w:rsid w:val="00D43BCA"/>
    <w:rsid w:val="00D43C24"/>
    <w:rsid w:val="00D44D33"/>
    <w:rsid w:val="00D45184"/>
    <w:rsid w:val="00D454EB"/>
    <w:rsid w:val="00D45677"/>
    <w:rsid w:val="00D45D9E"/>
    <w:rsid w:val="00D460F7"/>
    <w:rsid w:val="00D46662"/>
    <w:rsid w:val="00D46966"/>
    <w:rsid w:val="00D46C28"/>
    <w:rsid w:val="00D46F66"/>
    <w:rsid w:val="00D473D4"/>
    <w:rsid w:val="00D47D28"/>
    <w:rsid w:val="00D506DF"/>
    <w:rsid w:val="00D50902"/>
    <w:rsid w:val="00D50AA0"/>
    <w:rsid w:val="00D50B8F"/>
    <w:rsid w:val="00D50B91"/>
    <w:rsid w:val="00D50CAC"/>
    <w:rsid w:val="00D5127E"/>
    <w:rsid w:val="00D51C49"/>
    <w:rsid w:val="00D51FB3"/>
    <w:rsid w:val="00D5214A"/>
    <w:rsid w:val="00D526EC"/>
    <w:rsid w:val="00D529F4"/>
    <w:rsid w:val="00D52BBF"/>
    <w:rsid w:val="00D52C31"/>
    <w:rsid w:val="00D53497"/>
    <w:rsid w:val="00D537BF"/>
    <w:rsid w:val="00D53C18"/>
    <w:rsid w:val="00D5424D"/>
    <w:rsid w:val="00D5445D"/>
    <w:rsid w:val="00D548E3"/>
    <w:rsid w:val="00D54EC1"/>
    <w:rsid w:val="00D55203"/>
    <w:rsid w:val="00D554B8"/>
    <w:rsid w:val="00D556D1"/>
    <w:rsid w:val="00D55823"/>
    <w:rsid w:val="00D560E4"/>
    <w:rsid w:val="00D56143"/>
    <w:rsid w:val="00D566CC"/>
    <w:rsid w:val="00D569F1"/>
    <w:rsid w:val="00D572BD"/>
    <w:rsid w:val="00D574AF"/>
    <w:rsid w:val="00D57734"/>
    <w:rsid w:val="00D57D61"/>
    <w:rsid w:val="00D57DA5"/>
    <w:rsid w:val="00D57E2A"/>
    <w:rsid w:val="00D57ECD"/>
    <w:rsid w:val="00D60851"/>
    <w:rsid w:val="00D61AF9"/>
    <w:rsid w:val="00D6225B"/>
    <w:rsid w:val="00D622CC"/>
    <w:rsid w:val="00D62BDF"/>
    <w:rsid w:val="00D62C14"/>
    <w:rsid w:val="00D6330F"/>
    <w:rsid w:val="00D63462"/>
    <w:rsid w:val="00D63E42"/>
    <w:rsid w:val="00D64075"/>
    <w:rsid w:val="00D641F7"/>
    <w:rsid w:val="00D64792"/>
    <w:rsid w:val="00D64FCC"/>
    <w:rsid w:val="00D6538B"/>
    <w:rsid w:val="00D65C2D"/>
    <w:rsid w:val="00D65C44"/>
    <w:rsid w:val="00D65FA3"/>
    <w:rsid w:val="00D66C9F"/>
    <w:rsid w:val="00D67693"/>
    <w:rsid w:val="00D67C27"/>
    <w:rsid w:val="00D701B1"/>
    <w:rsid w:val="00D7026C"/>
    <w:rsid w:val="00D71AE1"/>
    <w:rsid w:val="00D729F4"/>
    <w:rsid w:val="00D73146"/>
    <w:rsid w:val="00D732AA"/>
    <w:rsid w:val="00D736C9"/>
    <w:rsid w:val="00D737C3"/>
    <w:rsid w:val="00D73903"/>
    <w:rsid w:val="00D739CA"/>
    <w:rsid w:val="00D741F1"/>
    <w:rsid w:val="00D74426"/>
    <w:rsid w:val="00D7442C"/>
    <w:rsid w:val="00D7468C"/>
    <w:rsid w:val="00D748B4"/>
    <w:rsid w:val="00D74A4E"/>
    <w:rsid w:val="00D74AE5"/>
    <w:rsid w:val="00D74BDD"/>
    <w:rsid w:val="00D74C3A"/>
    <w:rsid w:val="00D74D20"/>
    <w:rsid w:val="00D752AD"/>
    <w:rsid w:val="00D75620"/>
    <w:rsid w:val="00D75968"/>
    <w:rsid w:val="00D75980"/>
    <w:rsid w:val="00D759AD"/>
    <w:rsid w:val="00D75AE7"/>
    <w:rsid w:val="00D768D1"/>
    <w:rsid w:val="00D77F44"/>
    <w:rsid w:val="00D8048F"/>
    <w:rsid w:val="00D80BAC"/>
    <w:rsid w:val="00D80CAE"/>
    <w:rsid w:val="00D80F7B"/>
    <w:rsid w:val="00D812D7"/>
    <w:rsid w:val="00D8149F"/>
    <w:rsid w:val="00D81992"/>
    <w:rsid w:val="00D81CBA"/>
    <w:rsid w:val="00D821FF"/>
    <w:rsid w:val="00D822EF"/>
    <w:rsid w:val="00D82BB1"/>
    <w:rsid w:val="00D82C12"/>
    <w:rsid w:val="00D82CC1"/>
    <w:rsid w:val="00D832BC"/>
    <w:rsid w:val="00D83A1A"/>
    <w:rsid w:val="00D84A04"/>
    <w:rsid w:val="00D85FDC"/>
    <w:rsid w:val="00D86816"/>
    <w:rsid w:val="00D87018"/>
    <w:rsid w:val="00D8729A"/>
    <w:rsid w:val="00D87491"/>
    <w:rsid w:val="00D87B99"/>
    <w:rsid w:val="00D87F1B"/>
    <w:rsid w:val="00D90594"/>
    <w:rsid w:val="00D9063D"/>
    <w:rsid w:val="00D90990"/>
    <w:rsid w:val="00D90EE6"/>
    <w:rsid w:val="00D90F5C"/>
    <w:rsid w:val="00D9166D"/>
    <w:rsid w:val="00D91E91"/>
    <w:rsid w:val="00D91EED"/>
    <w:rsid w:val="00D9208F"/>
    <w:rsid w:val="00D92130"/>
    <w:rsid w:val="00D9364A"/>
    <w:rsid w:val="00D93802"/>
    <w:rsid w:val="00D93887"/>
    <w:rsid w:val="00D939FE"/>
    <w:rsid w:val="00D93A1E"/>
    <w:rsid w:val="00D94175"/>
    <w:rsid w:val="00D94D16"/>
    <w:rsid w:val="00D94EE8"/>
    <w:rsid w:val="00D95465"/>
    <w:rsid w:val="00D9608A"/>
    <w:rsid w:val="00D96957"/>
    <w:rsid w:val="00D96AA4"/>
    <w:rsid w:val="00D96AB8"/>
    <w:rsid w:val="00D97AF8"/>
    <w:rsid w:val="00DA030C"/>
    <w:rsid w:val="00DA0F79"/>
    <w:rsid w:val="00DA1564"/>
    <w:rsid w:val="00DA15EA"/>
    <w:rsid w:val="00DA294E"/>
    <w:rsid w:val="00DA2C02"/>
    <w:rsid w:val="00DA2E74"/>
    <w:rsid w:val="00DA3788"/>
    <w:rsid w:val="00DA3DBD"/>
    <w:rsid w:val="00DA40F5"/>
    <w:rsid w:val="00DA44DE"/>
    <w:rsid w:val="00DA4658"/>
    <w:rsid w:val="00DA53A1"/>
    <w:rsid w:val="00DA5719"/>
    <w:rsid w:val="00DA576D"/>
    <w:rsid w:val="00DA5801"/>
    <w:rsid w:val="00DA5891"/>
    <w:rsid w:val="00DA5CD6"/>
    <w:rsid w:val="00DA625D"/>
    <w:rsid w:val="00DA6BEB"/>
    <w:rsid w:val="00DA7269"/>
    <w:rsid w:val="00DB017F"/>
    <w:rsid w:val="00DB05A0"/>
    <w:rsid w:val="00DB0781"/>
    <w:rsid w:val="00DB0E4E"/>
    <w:rsid w:val="00DB1BAB"/>
    <w:rsid w:val="00DB1F1F"/>
    <w:rsid w:val="00DB20F3"/>
    <w:rsid w:val="00DB24BF"/>
    <w:rsid w:val="00DB2D1F"/>
    <w:rsid w:val="00DB2ED8"/>
    <w:rsid w:val="00DB32FE"/>
    <w:rsid w:val="00DB349F"/>
    <w:rsid w:val="00DB3619"/>
    <w:rsid w:val="00DB38C6"/>
    <w:rsid w:val="00DB3920"/>
    <w:rsid w:val="00DB3A9D"/>
    <w:rsid w:val="00DB402D"/>
    <w:rsid w:val="00DB44E0"/>
    <w:rsid w:val="00DB4730"/>
    <w:rsid w:val="00DB47A5"/>
    <w:rsid w:val="00DB4D1C"/>
    <w:rsid w:val="00DB4E93"/>
    <w:rsid w:val="00DB54A7"/>
    <w:rsid w:val="00DB568B"/>
    <w:rsid w:val="00DB58BC"/>
    <w:rsid w:val="00DB60C1"/>
    <w:rsid w:val="00DB6284"/>
    <w:rsid w:val="00DB6FF8"/>
    <w:rsid w:val="00DB71DB"/>
    <w:rsid w:val="00DB770D"/>
    <w:rsid w:val="00DB794E"/>
    <w:rsid w:val="00DB7BF1"/>
    <w:rsid w:val="00DB7D77"/>
    <w:rsid w:val="00DC0276"/>
    <w:rsid w:val="00DC0748"/>
    <w:rsid w:val="00DC0EAE"/>
    <w:rsid w:val="00DC15EA"/>
    <w:rsid w:val="00DC1EA4"/>
    <w:rsid w:val="00DC24A2"/>
    <w:rsid w:val="00DC279A"/>
    <w:rsid w:val="00DC286F"/>
    <w:rsid w:val="00DC2877"/>
    <w:rsid w:val="00DC2AA9"/>
    <w:rsid w:val="00DC2E15"/>
    <w:rsid w:val="00DC314F"/>
    <w:rsid w:val="00DC31F6"/>
    <w:rsid w:val="00DC3426"/>
    <w:rsid w:val="00DC3430"/>
    <w:rsid w:val="00DC3579"/>
    <w:rsid w:val="00DC3D49"/>
    <w:rsid w:val="00DC3DB2"/>
    <w:rsid w:val="00DC3E68"/>
    <w:rsid w:val="00DC40EE"/>
    <w:rsid w:val="00DC4137"/>
    <w:rsid w:val="00DC4CF8"/>
    <w:rsid w:val="00DC4E50"/>
    <w:rsid w:val="00DC4F7B"/>
    <w:rsid w:val="00DC4FA7"/>
    <w:rsid w:val="00DC5001"/>
    <w:rsid w:val="00DC55FF"/>
    <w:rsid w:val="00DC611E"/>
    <w:rsid w:val="00DC6169"/>
    <w:rsid w:val="00DC62E2"/>
    <w:rsid w:val="00DC68C4"/>
    <w:rsid w:val="00DC6909"/>
    <w:rsid w:val="00DC6E83"/>
    <w:rsid w:val="00DC71B2"/>
    <w:rsid w:val="00DC74B4"/>
    <w:rsid w:val="00DC7FE2"/>
    <w:rsid w:val="00DD05F9"/>
    <w:rsid w:val="00DD0776"/>
    <w:rsid w:val="00DD097C"/>
    <w:rsid w:val="00DD0CF0"/>
    <w:rsid w:val="00DD0F8D"/>
    <w:rsid w:val="00DD1C7A"/>
    <w:rsid w:val="00DD1E3A"/>
    <w:rsid w:val="00DD221C"/>
    <w:rsid w:val="00DD244B"/>
    <w:rsid w:val="00DD299A"/>
    <w:rsid w:val="00DD29C7"/>
    <w:rsid w:val="00DD2A5F"/>
    <w:rsid w:val="00DD3181"/>
    <w:rsid w:val="00DD3598"/>
    <w:rsid w:val="00DD39B7"/>
    <w:rsid w:val="00DD3B39"/>
    <w:rsid w:val="00DD3F63"/>
    <w:rsid w:val="00DD3FA4"/>
    <w:rsid w:val="00DD485E"/>
    <w:rsid w:val="00DD4ADE"/>
    <w:rsid w:val="00DD4DF1"/>
    <w:rsid w:val="00DD508D"/>
    <w:rsid w:val="00DD569A"/>
    <w:rsid w:val="00DD593F"/>
    <w:rsid w:val="00DD5BB3"/>
    <w:rsid w:val="00DD5D48"/>
    <w:rsid w:val="00DD5F39"/>
    <w:rsid w:val="00DD6166"/>
    <w:rsid w:val="00DD6DD2"/>
    <w:rsid w:val="00DD7065"/>
    <w:rsid w:val="00DD76D5"/>
    <w:rsid w:val="00DD7B22"/>
    <w:rsid w:val="00DD7BBC"/>
    <w:rsid w:val="00DE00A4"/>
    <w:rsid w:val="00DE06B8"/>
    <w:rsid w:val="00DE0A6D"/>
    <w:rsid w:val="00DE0E7C"/>
    <w:rsid w:val="00DE136F"/>
    <w:rsid w:val="00DE16C3"/>
    <w:rsid w:val="00DE173A"/>
    <w:rsid w:val="00DE17F4"/>
    <w:rsid w:val="00DE2477"/>
    <w:rsid w:val="00DE258F"/>
    <w:rsid w:val="00DE2DD4"/>
    <w:rsid w:val="00DE3000"/>
    <w:rsid w:val="00DE344C"/>
    <w:rsid w:val="00DE3CAC"/>
    <w:rsid w:val="00DE3DCA"/>
    <w:rsid w:val="00DE3F6A"/>
    <w:rsid w:val="00DE502C"/>
    <w:rsid w:val="00DE5156"/>
    <w:rsid w:val="00DE5172"/>
    <w:rsid w:val="00DE5665"/>
    <w:rsid w:val="00DE577D"/>
    <w:rsid w:val="00DE58DA"/>
    <w:rsid w:val="00DE61DC"/>
    <w:rsid w:val="00DE6317"/>
    <w:rsid w:val="00DE678D"/>
    <w:rsid w:val="00DE6ACE"/>
    <w:rsid w:val="00DE6D66"/>
    <w:rsid w:val="00DE6ECF"/>
    <w:rsid w:val="00DE727E"/>
    <w:rsid w:val="00DE750F"/>
    <w:rsid w:val="00DE7BEF"/>
    <w:rsid w:val="00DF063C"/>
    <w:rsid w:val="00DF0F83"/>
    <w:rsid w:val="00DF1756"/>
    <w:rsid w:val="00DF199A"/>
    <w:rsid w:val="00DF20C0"/>
    <w:rsid w:val="00DF2320"/>
    <w:rsid w:val="00DF2A61"/>
    <w:rsid w:val="00DF2BD1"/>
    <w:rsid w:val="00DF2E11"/>
    <w:rsid w:val="00DF41D2"/>
    <w:rsid w:val="00DF420E"/>
    <w:rsid w:val="00DF434F"/>
    <w:rsid w:val="00DF4639"/>
    <w:rsid w:val="00DF4691"/>
    <w:rsid w:val="00DF50D3"/>
    <w:rsid w:val="00DF52D4"/>
    <w:rsid w:val="00DF6542"/>
    <w:rsid w:val="00DF6E40"/>
    <w:rsid w:val="00DF6EC5"/>
    <w:rsid w:val="00DF73FF"/>
    <w:rsid w:val="00DF75C0"/>
    <w:rsid w:val="00DF7982"/>
    <w:rsid w:val="00DF7D9B"/>
    <w:rsid w:val="00E0003E"/>
    <w:rsid w:val="00E00547"/>
    <w:rsid w:val="00E00645"/>
    <w:rsid w:val="00E00762"/>
    <w:rsid w:val="00E00787"/>
    <w:rsid w:val="00E00BE5"/>
    <w:rsid w:val="00E0199B"/>
    <w:rsid w:val="00E021F9"/>
    <w:rsid w:val="00E02752"/>
    <w:rsid w:val="00E02CE1"/>
    <w:rsid w:val="00E02E67"/>
    <w:rsid w:val="00E03723"/>
    <w:rsid w:val="00E03CA2"/>
    <w:rsid w:val="00E03D25"/>
    <w:rsid w:val="00E03D66"/>
    <w:rsid w:val="00E042B0"/>
    <w:rsid w:val="00E04B46"/>
    <w:rsid w:val="00E04E55"/>
    <w:rsid w:val="00E05029"/>
    <w:rsid w:val="00E053B6"/>
    <w:rsid w:val="00E05BD1"/>
    <w:rsid w:val="00E05D97"/>
    <w:rsid w:val="00E06340"/>
    <w:rsid w:val="00E069DC"/>
    <w:rsid w:val="00E06BEA"/>
    <w:rsid w:val="00E07304"/>
    <w:rsid w:val="00E0788A"/>
    <w:rsid w:val="00E07F63"/>
    <w:rsid w:val="00E1015C"/>
    <w:rsid w:val="00E10721"/>
    <w:rsid w:val="00E10934"/>
    <w:rsid w:val="00E10F15"/>
    <w:rsid w:val="00E11738"/>
    <w:rsid w:val="00E1183E"/>
    <w:rsid w:val="00E119DE"/>
    <w:rsid w:val="00E1212C"/>
    <w:rsid w:val="00E1213C"/>
    <w:rsid w:val="00E1218B"/>
    <w:rsid w:val="00E123E4"/>
    <w:rsid w:val="00E124E4"/>
    <w:rsid w:val="00E126F3"/>
    <w:rsid w:val="00E12D2F"/>
    <w:rsid w:val="00E135C3"/>
    <w:rsid w:val="00E14136"/>
    <w:rsid w:val="00E151E1"/>
    <w:rsid w:val="00E1558A"/>
    <w:rsid w:val="00E15A03"/>
    <w:rsid w:val="00E15E94"/>
    <w:rsid w:val="00E16F00"/>
    <w:rsid w:val="00E1703F"/>
    <w:rsid w:val="00E175C2"/>
    <w:rsid w:val="00E1778E"/>
    <w:rsid w:val="00E1796D"/>
    <w:rsid w:val="00E179E6"/>
    <w:rsid w:val="00E17CE1"/>
    <w:rsid w:val="00E205EA"/>
    <w:rsid w:val="00E2096F"/>
    <w:rsid w:val="00E20DDD"/>
    <w:rsid w:val="00E21376"/>
    <w:rsid w:val="00E214B9"/>
    <w:rsid w:val="00E21629"/>
    <w:rsid w:val="00E21CD5"/>
    <w:rsid w:val="00E21F6E"/>
    <w:rsid w:val="00E21F90"/>
    <w:rsid w:val="00E225E1"/>
    <w:rsid w:val="00E228AF"/>
    <w:rsid w:val="00E229F7"/>
    <w:rsid w:val="00E22B29"/>
    <w:rsid w:val="00E22CDC"/>
    <w:rsid w:val="00E22D2D"/>
    <w:rsid w:val="00E232DC"/>
    <w:rsid w:val="00E2335A"/>
    <w:rsid w:val="00E233E9"/>
    <w:rsid w:val="00E23E12"/>
    <w:rsid w:val="00E246C4"/>
    <w:rsid w:val="00E248C6"/>
    <w:rsid w:val="00E24A4F"/>
    <w:rsid w:val="00E24AA8"/>
    <w:rsid w:val="00E24DDA"/>
    <w:rsid w:val="00E252D3"/>
    <w:rsid w:val="00E25924"/>
    <w:rsid w:val="00E26024"/>
    <w:rsid w:val="00E261AE"/>
    <w:rsid w:val="00E26412"/>
    <w:rsid w:val="00E2643D"/>
    <w:rsid w:val="00E26A1E"/>
    <w:rsid w:val="00E26B54"/>
    <w:rsid w:val="00E2710F"/>
    <w:rsid w:val="00E27984"/>
    <w:rsid w:val="00E27AF9"/>
    <w:rsid w:val="00E27B74"/>
    <w:rsid w:val="00E30E5C"/>
    <w:rsid w:val="00E30FF7"/>
    <w:rsid w:val="00E3129D"/>
    <w:rsid w:val="00E31602"/>
    <w:rsid w:val="00E3227D"/>
    <w:rsid w:val="00E32782"/>
    <w:rsid w:val="00E32EF0"/>
    <w:rsid w:val="00E330D4"/>
    <w:rsid w:val="00E334F4"/>
    <w:rsid w:val="00E337FE"/>
    <w:rsid w:val="00E338B8"/>
    <w:rsid w:val="00E33DDB"/>
    <w:rsid w:val="00E33FA2"/>
    <w:rsid w:val="00E3470E"/>
    <w:rsid w:val="00E3486D"/>
    <w:rsid w:val="00E34980"/>
    <w:rsid w:val="00E34B24"/>
    <w:rsid w:val="00E34C18"/>
    <w:rsid w:val="00E34F83"/>
    <w:rsid w:val="00E35616"/>
    <w:rsid w:val="00E359EF"/>
    <w:rsid w:val="00E35CED"/>
    <w:rsid w:val="00E35D07"/>
    <w:rsid w:val="00E35D1A"/>
    <w:rsid w:val="00E3620D"/>
    <w:rsid w:val="00E36540"/>
    <w:rsid w:val="00E36870"/>
    <w:rsid w:val="00E369C7"/>
    <w:rsid w:val="00E36B0D"/>
    <w:rsid w:val="00E36BFC"/>
    <w:rsid w:val="00E36D9B"/>
    <w:rsid w:val="00E3740B"/>
    <w:rsid w:val="00E37658"/>
    <w:rsid w:val="00E37936"/>
    <w:rsid w:val="00E37E09"/>
    <w:rsid w:val="00E400CD"/>
    <w:rsid w:val="00E40903"/>
    <w:rsid w:val="00E40CC2"/>
    <w:rsid w:val="00E40E95"/>
    <w:rsid w:val="00E41653"/>
    <w:rsid w:val="00E41BD9"/>
    <w:rsid w:val="00E41CAA"/>
    <w:rsid w:val="00E41E1A"/>
    <w:rsid w:val="00E421CE"/>
    <w:rsid w:val="00E42C84"/>
    <w:rsid w:val="00E42E3F"/>
    <w:rsid w:val="00E43056"/>
    <w:rsid w:val="00E43836"/>
    <w:rsid w:val="00E438CC"/>
    <w:rsid w:val="00E43AAE"/>
    <w:rsid w:val="00E43E25"/>
    <w:rsid w:val="00E43E2E"/>
    <w:rsid w:val="00E43F34"/>
    <w:rsid w:val="00E44532"/>
    <w:rsid w:val="00E45103"/>
    <w:rsid w:val="00E4590F"/>
    <w:rsid w:val="00E45D5C"/>
    <w:rsid w:val="00E45F7C"/>
    <w:rsid w:val="00E4623C"/>
    <w:rsid w:val="00E46357"/>
    <w:rsid w:val="00E46907"/>
    <w:rsid w:val="00E46D2E"/>
    <w:rsid w:val="00E46DED"/>
    <w:rsid w:val="00E4743B"/>
    <w:rsid w:val="00E4770C"/>
    <w:rsid w:val="00E478E1"/>
    <w:rsid w:val="00E47B55"/>
    <w:rsid w:val="00E47FEC"/>
    <w:rsid w:val="00E503D2"/>
    <w:rsid w:val="00E50449"/>
    <w:rsid w:val="00E504A3"/>
    <w:rsid w:val="00E51103"/>
    <w:rsid w:val="00E51490"/>
    <w:rsid w:val="00E51529"/>
    <w:rsid w:val="00E51834"/>
    <w:rsid w:val="00E51A1B"/>
    <w:rsid w:val="00E51A71"/>
    <w:rsid w:val="00E51E02"/>
    <w:rsid w:val="00E51F69"/>
    <w:rsid w:val="00E51F95"/>
    <w:rsid w:val="00E52399"/>
    <w:rsid w:val="00E529ED"/>
    <w:rsid w:val="00E52FE0"/>
    <w:rsid w:val="00E53457"/>
    <w:rsid w:val="00E536EC"/>
    <w:rsid w:val="00E53DE7"/>
    <w:rsid w:val="00E54176"/>
    <w:rsid w:val="00E54B82"/>
    <w:rsid w:val="00E54EA6"/>
    <w:rsid w:val="00E55B9B"/>
    <w:rsid w:val="00E5638D"/>
    <w:rsid w:val="00E56840"/>
    <w:rsid w:val="00E56CC3"/>
    <w:rsid w:val="00E56E7C"/>
    <w:rsid w:val="00E5731C"/>
    <w:rsid w:val="00E57337"/>
    <w:rsid w:val="00E5743B"/>
    <w:rsid w:val="00E57F76"/>
    <w:rsid w:val="00E60118"/>
    <w:rsid w:val="00E60657"/>
    <w:rsid w:val="00E607DF"/>
    <w:rsid w:val="00E60E46"/>
    <w:rsid w:val="00E61535"/>
    <w:rsid w:val="00E61543"/>
    <w:rsid w:val="00E62625"/>
    <w:rsid w:val="00E63423"/>
    <w:rsid w:val="00E634AC"/>
    <w:rsid w:val="00E644AF"/>
    <w:rsid w:val="00E647A1"/>
    <w:rsid w:val="00E64A81"/>
    <w:rsid w:val="00E65194"/>
    <w:rsid w:val="00E65838"/>
    <w:rsid w:val="00E6591E"/>
    <w:rsid w:val="00E65A12"/>
    <w:rsid w:val="00E65C6D"/>
    <w:rsid w:val="00E65E1F"/>
    <w:rsid w:val="00E661F5"/>
    <w:rsid w:val="00E668CF"/>
    <w:rsid w:val="00E66D80"/>
    <w:rsid w:val="00E67503"/>
    <w:rsid w:val="00E67605"/>
    <w:rsid w:val="00E700DE"/>
    <w:rsid w:val="00E702ED"/>
    <w:rsid w:val="00E70457"/>
    <w:rsid w:val="00E70CDB"/>
    <w:rsid w:val="00E70DCA"/>
    <w:rsid w:val="00E71449"/>
    <w:rsid w:val="00E719B4"/>
    <w:rsid w:val="00E719C7"/>
    <w:rsid w:val="00E71A16"/>
    <w:rsid w:val="00E71BE0"/>
    <w:rsid w:val="00E71D7C"/>
    <w:rsid w:val="00E71E7C"/>
    <w:rsid w:val="00E72658"/>
    <w:rsid w:val="00E72BC4"/>
    <w:rsid w:val="00E72FF3"/>
    <w:rsid w:val="00E73038"/>
    <w:rsid w:val="00E739BC"/>
    <w:rsid w:val="00E73AB1"/>
    <w:rsid w:val="00E74969"/>
    <w:rsid w:val="00E75461"/>
    <w:rsid w:val="00E75BEE"/>
    <w:rsid w:val="00E7648D"/>
    <w:rsid w:val="00E76544"/>
    <w:rsid w:val="00E7709B"/>
    <w:rsid w:val="00E77232"/>
    <w:rsid w:val="00E773F2"/>
    <w:rsid w:val="00E776A8"/>
    <w:rsid w:val="00E77A55"/>
    <w:rsid w:val="00E80483"/>
    <w:rsid w:val="00E80D51"/>
    <w:rsid w:val="00E80FFE"/>
    <w:rsid w:val="00E8189A"/>
    <w:rsid w:val="00E81998"/>
    <w:rsid w:val="00E81ECB"/>
    <w:rsid w:val="00E82800"/>
    <w:rsid w:val="00E8298B"/>
    <w:rsid w:val="00E83024"/>
    <w:rsid w:val="00E836B2"/>
    <w:rsid w:val="00E838D2"/>
    <w:rsid w:val="00E839C2"/>
    <w:rsid w:val="00E84144"/>
    <w:rsid w:val="00E846E3"/>
    <w:rsid w:val="00E8484F"/>
    <w:rsid w:val="00E849B5"/>
    <w:rsid w:val="00E84B49"/>
    <w:rsid w:val="00E857C0"/>
    <w:rsid w:val="00E85BB8"/>
    <w:rsid w:val="00E85E35"/>
    <w:rsid w:val="00E862D4"/>
    <w:rsid w:val="00E866C7"/>
    <w:rsid w:val="00E86B83"/>
    <w:rsid w:val="00E86BD4"/>
    <w:rsid w:val="00E86F8C"/>
    <w:rsid w:val="00E8702C"/>
    <w:rsid w:val="00E8706C"/>
    <w:rsid w:val="00E87315"/>
    <w:rsid w:val="00E878D3"/>
    <w:rsid w:val="00E87B3C"/>
    <w:rsid w:val="00E87CD0"/>
    <w:rsid w:val="00E87F86"/>
    <w:rsid w:val="00E9000D"/>
    <w:rsid w:val="00E903D2"/>
    <w:rsid w:val="00E90A9A"/>
    <w:rsid w:val="00E90F69"/>
    <w:rsid w:val="00E91FBF"/>
    <w:rsid w:val="00E922FD"/>
    <w:rsid w:val="00E929C7"/>
    <w:rsid w:val="00E92AD4"/>
    <w:rsid w:val="00E92B25"/>
    <w:rsid w:val="00E92C1D"/>
    <w:rsid w:val="00E92E9E"/>
    <w:rsid w:val="00E9326C"/>
    <w:rsid w:val="00E933EC"/>
    <w:rsid w:val="00E93A84"/>
    <w:rsid w:val="00E93B42"/>
    <w:rsid w:val="00E941AE"/>
    <w:rsid w:val="00E945EC"/>
    <w:rsid w:val="00E95466"/>
    <w:rsid w:val="00E9555B"/>
    <w:rsid w:val="00E95852"/>
    <w:rsid w:val="00E95873"/>
    <w:rsid w:val="00E959E6"/>
    <w:rsid w:val="00E96250"/>
    <w:rsid w:val="00E9666B"/>
    <w:rsid w:val="00E96DDD"/>
    <w:rsid w:val="00E974DC"/>
    <w:rsid w:val="00E97E3D"/>
    <w:rsid w:val="00E97F6B"/>
    <w:rsid w:val="00EA012F"/>
    <w:rsid w:val="00EA08FE"/>
    <w:rsid w:val="00EA103A"/>
    <w:rsid w:val="00EA156A"/>
    <w:rsid w:val="00EA1E52"/>
    <w:rsid w:val="00EA21FA"/>
    <w:rsid w:val="00EA2863"/>
    <w:rsid w:val="00EA2B80"/>
    <w:rsid w:val="00EA2F3D"/>
    <w:rsid w:val="00EA3B1A"/>
    <w:rsid w:val="00EA3CD2"/>
    <w:rsid w:val="00EA3EB5"/>
    <w:rsid w:val="00EA4397"/>
    <w:rsid w:val="00EA4A78"/>
    <w:rsid w:val="00EA548A"/>
    <w:rsid w:val="00EA5542"/>
    <w:rsid w:val="00EA58E4"/>
    <w:rsid w:val="00EA679D"/>
    <w:rsid w:val="00EA688D"/>
    <w:rsid w:val="00EA6B1F"/>
    <w:rsid w:val="00EA6C12"/>
    <w:rsid w:val="00EA7434"/>
    <w:rsid w:val="00EA7482"/>
    <w:rsid w:val="00EA7755"/>
    <w:rsid w:val="00EB0208"/>
    <w:rsid w:val="00EB08ED"/>
    <w:rsid w:val="00EB0DF5"/>
    <w:rsid w:val="00EB1561"/>
    <w:rsid w:val="00EB1876"/>
    <w:rsid w:val="00EB1AA6"/>
    <w:rsid w:val="00EB1D4A"/>
    <w:rsid w:val="00EB219C"/>
    <w:rsid w:val="00EB2256"/>
    <w:rsid w:val="00EB2D8C"/>
    <w:rsid w:val="00EB3F3B"/>
    <w:rsid w:val="00EB3F6C"/>
    <w:rsid w:val="00EB41CE"/>
    <w:rsid w:val="00EB4812"/>
    <w:rsid w:val="00EB4FD5"/>
    <w:rsid w:val="00EB504C"/>
    <w:rsid w:val="00EB541B"/>
    <w:rsid w:val="00EB5476"/>
    <w:rsid w:val="00EB57C6"/>
    <w:rsid w:val="00EB5A9F"/>
    <w:rsid w:val="00EB5E01"/>
    <w:rsid w:val="00EB617C"/>
    <w:rsid w:val="00EB62C7"/>
    <w:rsid w:val="00EB6336"/>
    <w:rsid w:val="00EB685C"/>
    <w:rsid w:val="00EB68EB"/>
    <w:rsid w:val="00EB6FAA"/>
    <w:rsid w:val="00EB77B1"/>
    <w:rsid w:val="00EB7949"/>
    <w:rsid w:val="00EB7E5C"/>
    <w:rsid w:val="00EC001B"/>
    <w:rsid w:val="00EC0B1A"/>
    <w:rsid w:val="00EC20D7"/>
    <w:rsid w:val="00EC2343"/>
    <w:rsid w:val="00EC27C9"/>
    <w:rsid w:val="00EC286A"/>
    <w:rsid w:val="00EC2B9A"/>
    <w:rsid w:val="00EC2C45"/>
    <w:rsid w:val="00EC2E32"/>
    <w:rsid w:val="00EC31B1"/>
    <w:rsid w:val="00EC3A87"/>
    <w:rsid w:val="00EC3AEC"/>
    <w:rsid w:val="00EC4819"/>
    <w:rsid w:val="00EC4A0B"/>
    <w:rsid w:val="00EC4BDF"/>
    <w:rsid w:val="00EC4DAA"/>
    <w:rsid w:val="00EC501F"/>
    <w:rsid w:val="00EC51D0"/>
    <w:rsid w:val="00EC548D"/>
    <w:rsid w:val="00EC554F"/>
    <w:rsid w:val="00EC5915"/>
    <w:rsid w:val="00EC5A41"/>
    <w:rsid w:val="00EC5B8D"/>
    <w:rsid w:val="00EC5BF5"/>
    <w:rsid w:val="00EC5C12"/>
    <w:rsid w:val="00EC6084"/>
    <w:rsid w:val="00EC6620"/>
    <w:rsid w:val="00EC6AF6"/>
    <w:rsid w:val="00EC6C89"/>
    <w:rsid w:val="00EC6FE9"/>
    <w:rsid w:val="00EC7B1A"/>
    <w:rsid w:val="00EC7DB7"/>
    <w:rsid w:val="00ED0004"/>
    <w:rsid w:val="00ED00F1"/>
    <w:rsid w:val="00ED0C45"/>
    <w:rsid w:val="00ED1158"/>
    <w:rsid w:val="00ED1238"/>
    <w:rsid w:val="00ED18D8"/>
    <w:rsid w:val="00ED1DA3"/>
    <w:rsid w:val="00ED1DE0"/>
    <w:rsid w:val="00ED21EB"/>
    <w:rsid w:val="00ED24C4"/>
    <w:rsid w:val="00ED3243"/>
    <w:rsid w:val="00ED37C5"/>
    <w:rsid w:val="00ED3C1C"/>
    <w:rsid w:val="00ED3D04"/>
    <w:rsid w:val="00ED3DC8"/>
    <w:rsid w:val="00ED4C3B"/>
    <w:rsid w:val="00ED4D3D"/>
    <w:rsid w:val="00ED5605"/>
    <w:rsid w:val="00ED5DE9"/>
    <w:rsid w:val="00ED6551"/>
    <w:rsid w:val="00ED6788"/>
    <w:rsid w:val="00ED6EF7"/>
    <w:rsid w:val="00ED6F51"/>
    <w:rsid w:val="00ED7044"/>
    <w:rsid w:val="00ED7443"/>
    <w:rsid w:val="00ED7484"/>
    <w:rsid w:val="00ED75E5"/>
    <w:rsid w:val="00ED77B2"/>
    <w:rsid w:val="00EE03A3"/>
    <w:rsid w:val="00EE0483"/>
    <w:rsid w:val="00EE0838"/>
    <w:rsid w:val="00EE0BDB"/>
    <w:rsid w:val="00EE0DB6"/>
    <w:rsid w:val="00EE1416"/>
    <w:rsid w:val="00EE1747"/>
    <w:rsid w:val="00EE2061"/>
    <w:rsid w:val="00EE31C9"/>
    <w:rsid w:val="00EE3768"/>
    <w:rsid w:val="00EE464B"/>
    <w:rsid w:val="00EE4C29"/>
    <w:rsid w:val="00EE4E6C"/>
    <w:rsid w:val="00EE5646"/>
    <w:rsid w:val="00EE577C"/>
    <w:rsid w:val="00EE5811"/>
    <w:rsid w:val="00EE59C8"/>
    <w:rsid w:val="00EE609E"/>
    <w:rsid w:val="00EE6984"/>
    <w:rsid w:val="00EE6D00"/>
    <w:rsid w:val="00EE6D3A"/>
    <w:rsid w:val="00EE6D81"/>
    <w:rsid w:val="00EF0629"/>
    <w:rsid w:val="00EF118E"/>
    <w:rsid w:val="00EF13CF"/>
    <w:rsid w:val="00EF1A75"/>
    <w:rsid w:val="00EF286D"/>
    <w:rsid w:val="00EF2B27"/>
    <w:rsid w:val="00EF34DA"/>
    <w:rsid w:val="00EF3712"/>
    <w:rsid w:val="00EF3989"/>
    <w:rsid w:val="00EF41C8"/>
    <w:rsid w:val="00EF431B"/>
    <w:rsid w:val="00EF45F9"/>
    <w:rsid w:val="00EF5147"/>
    <w:rsid w:val="00EF52D4"/>
    <w:rsid w:val="00EF5401"/>
    <w:rsid w:val="00EF5A79"/>
    <w:rsid w:val="00EF6797"/>
    <w:rsid w:val="00EF70A4"/>
    <w:rsid w:val="00EF7208"/>
    <w:rsid w:val="00EF73E0"/>
    <w:rsid w:val="00EF74D1"/>
    <w:rsid w:val="00EF74E6"/>
    <w:rsid w:val="00EF783B"/>
    <w:rsid w:val="00EF7A37"/>
    <w:rsid w:val="00EF7E45"/>
    <w:rsid w:val="00F00031"/>
    <w:rsid w:val="00F00133"/>
    <w:rsid w:val="00F004DE"/>
    <w:rsid w:val="00F00694"/>
    <w:rsid w:val="00F00793"/>
    <w:rsid w:val="00F0081E"/>
    <w:rsid w:val="00F0109A"/>
    <w:rsid w:val="00F01844"/>
    <w:rsid w:val="00F01F00"/>
    <w:rsid w:val="00F01FB6"/>
    <w:rsid w:val="00F021BC"/>
    <w:rsid w:val="00F03556"/>
    <w:rsid w:val="00F036AB"/>
    <w:rsid w:val="00F03DB7"/>
    <w:rsid w:val="00F044A9"/>
    <w:rsid w:val="00F046FB"/>
    <w:rsid w:val="00F04711"/>
    <w:rsid w:val="00F0489D"/>
    <w:rsid w:val="00F05015"/>
    <w:rsid w:val="00F0587C"/>
    <w:rsid w:val="00F05CF6"/>
    <w:rsid w:val="00F06353"/>
    <w:rsid w:val="00F06DCC"/>
    <w:rsid w:val="00F07612"/>
    <w:rsid w:val="00F0761E"/>
    <w:rsid w:val="00F0778B"/>
    <w:rsid w:val="00F1074A"/>
    <w:rsid w:val="00F109CD"/>
    <w:rsid w:val="00F10C4C"/>
    <w:rsid w:val="00F10F8D"/>
    <w:rsid w:val="00F11753"/>
    <w:rsid w:val="00F11C1F"/>
    <w:rsid w:val="00F1205F"/>
    <w:rsid w:val="00F1211B"/>
    <w:rsid w:val="00F1220C"/>
    <w:rsid w:val="00F1251E"/>
    <w:rsid w:val="00F126E6"/>
    <w:rsid w:val="00F1285D"/>
    <w:rsid w:val="00F12ADA"/>
    <w:rsid w:val="00F12DF3"/>
    <w:rsid w:val="00F12FBB"/>
    <w:rsid w:val="00F131B5"/>
    <w:rsid w:val="00F1341B"/>
    <w:rsid w:val="00F138B1"/>
    <w:rsid w:val="00F13FEC"/>
    <w:rsid w:val="00F14205"/>
    <w:rsid w:val="00F14F5D"/>
    <w:rsid w:val="00F151DC"/>
    <w:rsid w:val="00F15899"/>
    <w:rsid w:val="00F15B80"/>
    <w:rsid w:val="00F15BEB"/>
    <w:rsid w:val="00F15DBD"/>
    <w:rsid w:val="00F15FF4"/>
    <w:rsid w:val="00F16367"/>
    <w:rsid w:val="00F16429"/>
    <w:rsid w:val="00F16849"/>
    <w:rsid w:val="00F2096D"/>
    <w:rsid w:val="00F2108D"/>
    <w:rsid w:val="00F21167"/>
    <w:rsid w:val="00F21341"/>
    <w:rsid w:val="00F2183F"/>
    <w:rsid w:val="00F21873"/>
    <w:rsid w:val="00F219C3"/>
    <w:rsid w:val="00F21B76"/>
    <w:rsid w:val="00F21C90"/>
    <w:rsid w:val="00F21CFC"/>
    <w:rsid w:val="00F21E92"/>
    <w:rsid w:val="00F22150"/>
    <w:rsid w:val="00F226B8"/>
    <w:rsid w:val="00F226E0"/>
    <w:rsid w:val="00F23D67"/>
    <w:rsid w:val="00F23DD6"/>
    <w:rsid w:val="00F23FC9"/>
    <w:rsid w:val="00F2401C"/>
    <w:rsid w:val="00F24A3E"/>
    <w:rsid w:val="00F24C3F"/>
    <w:rsid w:val="00F24DF4"/>
    <w:rsid w:val="00F255D1"/>
    <w:rsid w:val="00F25BC7"/>
    <w:rsid w:val="00F26711"/>
    <w:rsid w:val="00F267C0"/>
    <w:rsid w:val="00F26987"/>
    <w:rsid w:val="00F26991"/>
    <w:rsid w:val="00F26FDF"/>
    <w:rsid w:val="00F27163"/>
    <w:rsid w:val="00F272F2"/>
    <w:rsid w:val="00F27415"/>
    <w:rsid w:val="00F275E2"/>
    <w:rsid w:val="00F279CE"/>
    <w:rsid w:val="00F279F6"/>
    <w:rsid w:val="00F27E6F"/>
    <w:rsid w:val="00F306E3"/>
    <w:rsid w:val="00F3099B"/>
    <w:rsid w:val="00F30DFB"/>
    <w:rsid w:val="00F3158A"/>
    <w:rsid w:val="00F31637"/>
    <w:rsid w:val="00F31C81"/>
    <w:rsid w:val="00F31D60"/>
    <w:rsid w:val="00F31E32"/>
    <w:rsid w:val="00F32381"/>
    <w:rsid w:val="00F32959"/>
    <w:rsid w:val="00F32D45"/>
    <w:rsid w:val="00F33A50"/>
    <w:rsid w:val="00F33E7D"/>
    <w:rsid w:val="00F341D0"/>
    <w:rsid w:val="00F348E7"/>
    <w:rsid w:val="00F3497D"/>
    <w:rsid w:val="00F34A17"/>
    <w:rsid w:val="00F3540A"/>
    <w:rsid w:val="00F358C8"/>
    <w:rsid w:val="00F3591A"/>
    <w:rsid w:val="00F35A00"/>
    <w:rsid w:val="00F36261"/>
    <w:rsid w:val="00F363E5"/>
    <w:rsid w:val="00F365DB"/>
    <w:rsid w:val="00F368EE"/>
    <w:rsid w:val="00F36B40"/>
    <w:rsid w:val="00F37012"/>
    <w:rsid w:val="00F37693"/>
    <w:rsid w:val="00F376BE"/>
    <w:rsid w:val="00F37923"/>
    <w:rsid w:val="00F37EF6"/>
    <w:rsid w:val="00F40619"/>
    <w:rsid w:val="00F41344"/>
    <w:rsid w:val="00F41BBE"/>
    <w:rsid w:val="00F41CAC"/>
    <w:rsid w:val="00F41E4C"/>
    <w:rsid w:val="00F42302"/>
    <w:rsid w:val="00F424B2"/>
    <w:rsid w:val="00F426BD"/>
    <w:rsid w:val="00F42806"/>
    <w:rsid w:val="00F4320B"/>
    <w:rsid w:val="00F4337C"/>
    <w:rsid w:val="00F435A6"/>
    <w:rsid w:val="00F438F7"/>
    <w:rsid w:val="00F4409E"/>
    <w:rsid w:val="00F4413E"/>
    <w:rsid w:val="00F44BD6"/>
    <w:rsid w:val="00F44F3B"/>
    <w:rsid w:val="00F4518C"/>
    <w:rsid w:val="00F45304"/>
    <w:rsid w:val="00F4542B"/>
    <w:rsid w:val="00F457E9"/>
    <w:rsid w:val="00F4592A"/>
    <w:rsid w:val="00F45BEA"/>
    <w:rsid w:val="00F46669"/>
    <w:rsid w:val="00F46D1C"/>
    <w:rsid w:val="00F46E97"/>
    <w:rsid w:val="00F471CF"/>
    <w:rsid w:val="00F47861"/>
    <w:rsid w:val="00F47AA8"/>
    <w:rsid w:val="00F47D9F"/>
    <w:rsid w:val="00F47DD6"/>
    <w:rsid w:val="00F502D9"/>
    <w:rsid w:val="00F50639"/>
    <w:rsid w:val="00F50CAD"/>
    <w:rsid w:val="00F50D50"/>
    <w:rsid w:val="00F510FE"/>
    <w:rsid w:val="00F511E2"/>
    <w:rsid w:val="00F512E6"/>
    <w:rsid w:val="00F514DF"/>
    <w:rsid w:val="00F5175F"/>
    <w:rsid w:val="00F51E6B"/>
    <w:rsid w:val="00F51F03"/>
    <w:rsid w:val="00F52029"/>
    <w:rsid w:val="00F52077"/>
    <w:rsid w:val="00F523B7"/>
    <w:rsid w:val="00F52664"/>
    <w:rsid w:val="00F52713"/>
    <w:rsid w:val="00F52D58"/>
    <w:rsid w:val="00F52EF9"/>
    <w:rsid w:val="00F53075"/>
    <w:rsid w:val="00F5349C"/>
    <w:rsid w:val="00F5378D"/>
    <w:rsid w:val="00F53B56"/>
    <w:rsid w:val="00F53CE0"/>
    <w:rsid w:val="00F54536"/>
    <w:rsid w:val="00F5488E"/>
    <w:rsid w:val="00F54B09"/>
    <w:rsid w:val="00F55018"/>
    <w:rsid w:val="00F5553F"/>
    <w:rsid w:val="00F5557A"/>
    <w:rsid w:val="00F55657"/>
    <w:rsid w:val="00F557AB"/>
    <w:rsid w:val="00F557BA"/>
    <w:rsid w:val="00F55ACB"/>
    <w:rsid w:val="00F55BC9"/>
    <w:rsid w:val="00F55D38"/>
    <w:rsid w:val="00F55F34"/>
    <w:rsid w:val="00F5630F"/>
    <w:rsid w:val="00F56C71"/>
    <w:rsid w:val="00F57723"/>
    <w:rsid w:val="00F57C42"/>
    <w:rsid w:val="00F57EBC"/>
    <w:rsid w:val="00F57FD3"/>
    <w:rsid w:val="00F604E7"/>
    <w:rsid w:val="00F6087A"/>
    <w:rsid w:val="00F60A01"/>
    <w:rsid w:val="00F60E0A"/>
    <w:rsid w:val="00F611BA"/>
    <w:rsid w:val="00F61B7E"/>
    <w:rsid w:val="00F61CBE"/>
    <w:rsid w:val="00F61D44"/>
    <w:rsid w:val="00F61E76"/>
    <w:rsid w:val="00F62503"/>
    <w:rsid w:val="00F626C4"/>
    <w:rsid w:val="00F62C08"/>
    <w:rsid w:val="00F62D96"/>
    <w:rsid w:val="00F63813"/>
    <w:rsid w:val="00F638FD"/>
    <w:rsid w:val="00F6393A"/>
    <w:rsid w:val="00F6433F"/>
    <w:rsid w:val="00F64367"/>
    <w:rsid w:val="00F644F4"/>
    <w:rsid w:val="00F6489F"/>
    <w:rsid w:val="00F64958"/>
    <w:rsid w:val="00F6553B"/>
    <w:rsid w:val="00F65871"/>
    <w:rsid w:val="00F65C50"/>
    <w:rsid w:val="00F6602B"/>
    <w:rsid w:val="00F66739"/>
    <w:rsid w:val="00F66769"/>
    <w:rsid w:val="00F66DEE"/>
    <w:rsid w:val="00F67055"/>
    <w:rsid w:val="00F67892"/>
    <w:rsid w:val="00F67EBB"/>
    <w:rsid w:val="00F70956"/>
    <w:rsid w:val="00F70A74"/>
    <w:rsid w:val="00F70A89"/>
    <w:rsid w:val="00F70EFF"/>
    <w:rsid w:val="00F71BBE"/>
    <w:rsid w:val="00F71C03"/>
    <w:rsid w:val="00F71F84"/>
    <w:rsid w:val="00F72150"/>
    <w:rsid w:val="00F722F8"/>
    <w:rsid w:val="00F7247D"/>
    <w:rsid w:val="00F72490"/>
    <w:rsid w:val="00F72D1F"/>
    <w:rsid w:val="00F72F39"/>
    <w:rsid w:val="00F72FDD"/>
    <w:rsid w:val="00F730F8"/>
    <w:rsid w:val="00F7358A"/>
    <w:rsid w:val="00F73869"/>
    <w:rsid w:val="00F73AF1"/>
    <w:rsid w:val="00F74204"/>
    <w:rsid w:val="00F74846"/>
    <w:rsid w:val="00F749ED"/>
    <w:rsid w:val="00F74A71"/>
    <w:rsid w:val="00F74EA3"/>
    <w:rsid w:val="00F7544D"/>
    <w:rsid w:val="00F757E3"/>
    <w:rsid w:val="00F758E1"/>
    <w:rsid w:val="00F75D1A"/>
    <w:rsid w:val="00F764F9"/>
    <w:rsid w:val="00F7665F"/>
    <w:rsid w:val="00F76799"/>
    <w:rsid w:val="00F767E3"/>
    <w:rsid w:val="00F772DA"/>
    <w:rsid w:val="00F77511"/>
    <w:rsid w:val="00F77687"/>
    <w:rsid w:val="00F77709"/>
    <w:rsid w:val="00F77891"/>
    <w:rsid w:val="00F80115"/>
    <w:rsid w:val="00F8032A"/>
    <w:rsid w:val="00F80A83"/>
    <w:rsid w:val="00F80C12"/>
    <w:rsid w:val="00F80DAE"/>
    <w:rsid w:val="00F810F9"/>
    <w:rsid w:val="00F810FF"/>
    <w:rsid w:val="00F817AC"/>
    <w:rsid w:val="00F81824"/>
    <w:rsid w:val="00F81E2A"/>
    <w:rsid w:val="00F8263C"/>
    <w:rsid w:val="00F82ED4"/>
    <w:rsid w:val="00F82FA4"/>
    <w:rsid w:val="00F83360"/>
    <w:rsid w:val="00F835D6"/>
    <w:rsid w:val="00F83614"/>
    <w:rsid w:val="00F83B2D"/>
    <w:rsid w:val="00F83B98"/>
    <w:rsid w:val="00F84348"/>
    <w:rsid w:val="00F84458"/>
    <w:rsid w:val="00F846BC"/>
    <w:rsid w:val="00F84FB2"/>
    <w:rsid w:val="00F85253"/>
    <w:rsid w:val="00F8588A"/>
    <w:rsid w:val="00F858CE"/>
    <w:rsid w:val="00F85DC4"/>
    <w:rsid w:val="00F85E95"/>
    <w:rsid w:val="00F85FAF"/>
    <w:rsid w:val="00F86387"/>
    <w:rsid w:val="00F8641F"/>
    <w:rsid w:val="00F86796"/>
    <w:rsid w:val="00F8697C"/>
    <w:rsid w:val="00F86C20"/>
    <w:rsid w:val="00F8760D"/>
    <w:rsid w:val="00F879E6"/>
    <w:rsid w:val="00F87A78"/>
    <w:rsid w:val="00F90204"/>
    <w:rsid w:val="00F90440"/>
    <w:rsid w:val="00F904D5"/>
    <w:rsid w:val="00F914F4"/>
    <w:rsid w:val="00F916EB"/>
    <w:rsid w:val="00F91C6E"/>
    <w:rsid w:val="00F91C9A"/>
    <w:rsid w:val="00F92078"/>
    <w:rsid w:val="00F9288F"/>
    <w:rsid w:val="00F93020"/>
    <w:rsid w:val="00F93108"/>
    <w:rsid w:val="00F93263"/>
    <w:rsid w:val="00F93633"/>
    <w:rsid w:val="00F93B52"/>
    <w:rsid w:val="00F93E0F"/>
    <w:rsid w:val="00F94147"/>
    <w:rsid w:val="00F941A4"/>
    <w:rsid w:val="00F942DB"/>
    <w:rsid w:val="00F9444D"/>
    <w:rsid w:val="00F94627"/>
    <w:rsid w:val="00F95406"/>
    <w:rsid w:val="00F954C5"/>
    <w:rsid w:val="00F955BB"/>
    <w:rsid w:val="00F95C45"/>
    <w:rsid w:val="00F96A23"/>
    <w:rsid w:val="00F96CB1"/>
    <w:rsid w:val="00F96CFA"/>
    <w:rsid w:val="00F97043"/>
    <w:rsid w:val="00F973AD"/>
    <w:rsid w:val="00FA09BA"/>
    <w:rsid w:val="00FA1670"/>
    <w:rsid w:val="00FA2341"/>
    <w:rsid w:val="00FA2BC9"/>
    <w:rsid w:val="00FA3651"/>
    <w:rsid w:val="00FA38D6"/>
    <w:rsid w:val="00FA3902"/>
    <w:rsid w:val="00FA4D42"/>
    <w:rsid w:val="00FA4DF2"/>
    <w:rsid w:val="00FA4FC2"/>
    <w:rsid w:val="00FA5548"/>
    <w:rsid w:val="00FA5BC1"/>
    <w:rsid w:val="00FA5C61"/>
    <w:rsid w:val="00FA61D3"/>
    <w:rsid w:val="00FA62E2"/>
    <w:rsid w:val="00FA6D7A"/>
    <w:rsid w:val="00FA6D7F"/>
    <w:rsid w:val="00FA701E"/>
    <w:rsid w:val="00FA72AE"/>
    <w:rsid w:val="00FA72FD"/>
    <w:rsid w:val="00FA7B4C"/>
    <w:rsid w:val="00FA7ED7"/>
    <w:rsid w:val="00FA7F1F"/>
    <w:rsid w:val="00FA7F7B"/>
    <w:rsid w:val="00FB007A"/>
    <w:rsid w:val="00FB087F"/>
    <w:rsid w:val="00FB0BC5"/>
    <w:rsid w:val="00FB0C37"/>
    <w:rsid w:val="00FB0D66"/>
    <w:rsid w:val="00FB12E1"/>
    <w:rsid w:val="00FB1390"/>
    <w:rsid w:val="00FB16CC"/>
    <w:rsid w:val="00FB1A27"/>
    <w:rsid w:val="00FB23C7"/>
    <w:rsid w:val="00FB253F"/>
    <w:rsid w:val="00FB29DA"/>
    <w:rsid w:val="00FB2B44"/>
    <w:rsid w:val="00FB2C7B"/>
    <w:rsid w:val="00FB2FC1"/>
    <w:rsid w:val="00FB38BC"/>
    <w:rsid w:val="00FB3D74"/>
    <w:rsid w:val="00FB3E9C"/>
    <w:rsid w:val="00FB4131"/>
    <w:rsid w:val="00FB4593"/>
    <w:rsid w:val="00FB48D8"/>
    <w:rsid w:val="00FB4E3D"/>
    <w:rsid w:val="00FB5417"/>
    <w:rsid w:val="00FB5563"/>
    <w:rsid w:val="00FB5D83"/>
    <w:rsid w:val="00FB60D6"/>
    <w:rsid w:val="00FB63C9"/>
    <w:rsid w:val="00FB65CA"/>
    <w:rsid w:val="00FB66D1"/>
    <w:rsid w:val="00FB6F0B"/>
    <w:rsid w:val="00FB701F"/>
    <w:rsid w:val="00FB7868"/>
    <w:rsid w:val="00FB7962"/>
    <w:rsid w:val="00FC032A"/>
    <w:rsid w:val="00FC0D99"/>
    <w:rsid w:val="00FC13DE"/>
    <w:rsid w:val="00FC15EA"/>
    <w:rsid w:val="00FC1716"/>
    <w:rsid w:val="00FC17D0"/>
    <w:rsid w:val="00FC194C"/>
    <w:rsid w:val="00FC19E5"/>
    <w:rsid w:val="00FC207B"/>
    <w:rsid w:val="00FC211E"/>
    <w:rsid w:val="00FC215E"/>
    <w:rsid w:val="00FC27FC"/>
    <w:rsid w:val="00FC2C5B"/>
    <w:rsid w:val="00FC2F1A"/>
    <w:rsid w:val="00FC304E"/>
    <w:rsid w:val="00FC350F"/>
    <w:rsid w:val="00FC35D8"/>
    <w:rsid w:val="00FC3691"/>
    <w:rsid w:val="00FC36B1"/>
    <w:rsid w:val="00FC38D3"/>
    <w:rsid w:val="00FC4058"/>
    <w:rsid w:val="00FC410C"/>
    <w:rsid w:val="00FC458D"/>
    <w:rsid w:val="00FC4942"/>
    <w:rsid w:val="00FC4C87"/>
    <w:rsid w:val="00FC4D83"/>
    <w:rsid w:val="00FC4E8D"/>
    <w:rsid w:val="00FC5019"/>
    <w:rsid w:val="00FC5667"/>
    <w:rsid w:val="00FC5743"/>
    <w:rsid w:val="00FC5AC3"/>
    <w:rsid w:val="00FC5D62"/>
    <w:rsid w:val="00FC6185"/>
    <w:rsid w:val="00FC65AB"/>
    <w:rsid w:val="00FC6838"/>
    <w:rsid w:val="00FC6C36"/>
    <w:rsid w:val="00FC7431"/>
    <w:rsid w:val="00FC7D6D"/>
    <w:rsid w:val="00FC7DD4"/>
    <w:rsid w:val="00FC7E92"/>
    <w:rsid w:val="00FD0255"/>
    <w:rsid w:val="00FD06FB"/>
    <w:rsid w:val="00FD0CB7"/>
    <w:rsid w:val="00FD13A0"/>
    <w:rsid w:val="00FD155D"/>
    <w:rsid w:val="00FD1C87"/>
    <w:rsid w:val="00FD1CE8"/>
    <w:rsid w:val="00FD20FD"/>
    <w:rsid w:val="00FD21DC"/>
    <w:rsid w:val="00FD225E"/>
    <w:rsid w:val="00FD2730"/>
    <w:rsid w:val="00FD2AED"/>
    <w:rsid w:val="00FD2E33"/>
    <w:rsid w:val="00FD3523"/>
    <w:rsid w:val="00FD39C7"/>
    <w:rsid w:val="00FD3A51"/>
    <w:rsid w:val="00FD3F04"/>
    <w:rsid w:val="00FD3FFE"/>
    <w:rsid w:val="00FD4181"/>
    <w:rsid w:val="00FD4238"/>
    <w:rsid w:val="00FD477C"/>
    <w:rsid w:val="00FD4A41"/>
    <w:rsid w:val="00FD4B45"/>
    <w:rsid w:val="00FD4B75"/>
    <w:rsid w:val="00FD4E0F"/>
    <w:rsid w:val="00FD4E7A"/>
    <w:rsid w:val="00FD4E7D"/>
    <w:rsid w:val="00FD5351"/>
    <w:rsid w:val="00FD53F8"/>
    <w:rsid w:val="00FD5646"/>
    <w:rsid w:val="00FD5865"/>
    <w:rsid w:val="00FD5DF7"/>
    <w:rsid w:val="00FD6079"/>
    <w:rsid w:val="00FD6371"/>
    <w:rsid w:val="00FD6DFE"/>
    <w:rsid w:val="00FD6F8D"/>
    <w:rsid w:val="00FD706D"/>
    <w:rsid w:val="00FD721E"/>
    <w:rsid w:val="00FD77AE"/>
    <w:rsid w:val="00FD7906"/>
    <w:rsid w:val="00FD79C4"/>
    <w:rsid w:val="00FD7CE8"/>
    <w:rsid w:val="00FD7DE3"/>
    <w:rsid w:val="00FD7FF4"/>
    <w:rsid w:val="00FE0812"/>
    <w:rsid w:val="00FE0A79"/>
    <w:rsid w:val="00FE0D3D"/>
    <w:rsid w:val="00FE0D7F"/>
    <w:rsid w:val="00FE0E41"/>
    <w:rsid w:val="00FE1149"/>
    <w:rsid w:val="00FE17A0"/>
    <w:rsid w:val="00FE1A6B"/>
    <w:rsid w:val="00FE3DD9"/>
    <w:rsid w:val="00FE3E35"/>
    <w:rsid w:val="00FE3F38"/>
    <w:rsid w:val="00FE458A"/>
    <w:rsid w:val="00FE4918"/>
    <w:rsid w:val="00FE4956"/>
    <w:rsid w:val="00FE4A4C"/>
    <w:rsid w:val="00FE4BC7"/>
    <w:rsid w:val="00FE5402"/>
    <w:rsid w:val="00FE571A"/>
    <w:rsid w:val="00FE5B0E"/>
    <w:rsid w:val="00FE5BB0"/>
    <w:rsid w:val="00FE5D21"/>
    <w:rsid w:val="00FE5F53"/>
    <w:rsid w:val="00FE6333"/>
    <w:rsid w:val="00FE6B7F"/>
    <w:rsid w:val="00FE6EC4"/>
    <w:rsid w:val="00FE6FD0"/>
    <w:rsid w:val="00FF037A"/>
    <w:rsid w:val="00FF0496"/>
    <w:rsid w:val="00FF0BB4"/>
    <w:rsid w:val="00FF0BF1"/>
    <w:rsid w:val="00FF0FF0"/>
    <w:rsid w:val="00FF1108"/>
    <w:rsid w:val="00FF136C"/>
    <w:rsid w:val="00FF1BF1"/>
    <w:rsid w:val="00FF2293"/>
    <w:rsid w:val="00FF389E"/>
    <w:rsid w:val="00FF3BD8"/>
    <w:rsid w:val="00FF3C2C"/>
    <w:rsid w:val="00FF3DB6"/>
    <w:rsid w:val="00FF4566"/>
    <w:rsid w:val="00FF51E8"/>
    <w:rsid w:val="00FF53D1"/>
    <w:rsid w:val="00FF54ED"/>
    <w:rsid w:val="00FF55EF"/>
    <w:rsid w:val="00FF5621"/>
    <w:rsid w:val="00FF58AF"/>
    <w:rsid w:val="00FF59B0"/>
    <w:rsid w:val="00FF6726"/>
    <w:rsid w:val="00FF69E9"/>
    <w:rsid w:val="00FF6A4F"/>
    <w:rsid w:val="00FF6F54"/>
    <w:rsid w:val="00FF73AD"/>
    <w:rsid w:val="00FF73E0"/>
    <w:rsid w:val="00FF750E"/>
    <w:rsid w:val="00FF7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6DA2471-648F-4B2F-AC7D-440CF9ACD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80514"/>
    <w:rPr>
      <w:sz w:val="24"/>
      <w:szCs w:val="24"/>
    </w:rPr>
  </w:style>
  <w:style w:type="paragraph" w:styleId="10">
    <w:name w:val="heading 1"/>
    <w:basedOn w:val="a0"/>
    <w:next w:val="a0"/>
    <w:link w:val="11"/>
    <w:qFormat/>
    <w:rsid w:val="00AD7352"/>
    <w:pPr>
      <w:keepNext/>
      <w:jc w:val="both"/>
      <w:outlineLvl w:val="0"/>
    </w:pPr>
    <w:rPr>
      <w:b/>
      <w:bCs/>
      <w:sz w:val="28"/>
    </w:rPr>
  </w:style>
  <w:style w:type="paragraph" w:styleId="2">
    <w:name w:val="heading 2"/>
    <w:basedOn w:val="a0"/>
    <w:next w:val="a0"/>
    <w:link w:val="20"/>
    <w:qFormat/>
    <w:rsid w:val="00AD7352"/>
    <w:pPr>
      <w:keepNext/>
      <w:jc w:val="center"/>
      <w:outlineLvl w:val="1"/>
    </w:pPr>
    <w:rPr>
      <w:b/>
      <w:bCs/>
      <w:sz w:val="28"/>
    </w:rPr>
  </w:style>
  <w:style w:type="paragraph" w:styleId="3">
    <w:name w:val="heading 3"/>
    <w:basedOn w:val="a0"/>
    <w:next w:val="a0"/>
    <w:link w:val="30"/>
    <w:uiPriority w:val="99"/>
    <w:qFormat/>
    <w:rsid w:val="00AD7352"/>
    <w:pPr>
      <w:keepNext/>
      <w:jc w:val="center"/>
      <w:outlineLvl w:val="2"/>
    </w:pPr>
    <w:rPr>
      <w:sz w:val="28"/>
    </w:rPr>
  </w:style>
  <w:style w:type="paragraph" w:styleId="4">
    <w:name w:val="heading 4"/>
    <w:basedOn w:val="a0"/>
    <w:next w:val="a0"/>
    <w:link w:val="40"/>
    <w:unhideWhenUsed/>
    <w:qFormat/>
    <w:rsid w:val="00AD735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0"/>
    <w:next w:val="a0"/>
    <w:link w:val="50"/>
    <w:unhideWhenUsed/>
    <w:qFormat/>
    <w:rsid w:val="00AD7352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nhideWhenUsed/>
    <w:qFormat/>
    <w:rsid w:val="00AD7352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0"/>
    <w:next w:val="a0"/>
    <w:link w:val="70"/>
    <w:unhideWhenUsed/>
    <w:qFormat/>
    <w:rsid w:val="00AD7352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0"/>
    <w:next w:val="a0"/>
    <w:link w:val="80"/>
    <w:unhideWhenUsed/>
    <w:qFormat/>
    <w:rsid w:val="00AD7352"/>
    <w:p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0"/>
    <w:next w:val="a0"/>
    <w:link w:val="90"/>
    <w:unhideWhenUsed/>
    <w:qFormat/>
    <w:rsid w:val="00AD7352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Знак"/>
    <w:basedOn w:val="a0"/>
    <w:rsid w:val="0062127C"/>
    <w:pPr>
      <w:spacing w:after="160" w:line="240" w:lineRule="exact"/>
    </w:pPr>
    <w:rPr>
      <w:rFonts w:ascii="Verdana" w:hAnsi="Verdana"/>
      <w:lang w:val="en-US" w:eastAsia="en-US"/>
    </w:rPr>
  </w:style>
  <w:style w:type="table" w:styleId="a5">
    <w:name w:val="Table Grid"/>
    <w:basedOn w:val="a2"/>
    <w:uiPriority w:val="59"/>
    <w:rsid w:val="004566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Знак1 Знак Знак Знак Знак Знак Знак"/>
    <w:basedOn w:val="a0"/>
    <w:rsid w:val="00EC2C4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6">
    <w:name w:val="Body Text Indent"/>
    <w:basedOn w:val="a0"/>
    <w:link w:val="a7"/>
    <w:rsid w:val="00EC2C45"/>
    <w:pPr>
      <w:tabs>
        <w:tab w:val="left" w:pos="4536"/>
      </w:tabs>
      <w:spacing w:line="360" w:lineRule="auto"/>
      <w:ind w:firstLine="720"/>
      <w:jc w:val="both"/>
    </w:pPr>
    <w:rPr>
      <w:sz w:val="28"/>
      <w:szCs w:val="20"/>
    </w:rPr>
  </w:style>
  <w:style w:type="character" w:customStyle="1" w:styleId="a7">
    <w:name w:val="Основной текст с отступом Знак"/>
    <w:link w:val="a6"/>
    <w:rsid w:val="00AD7352"/>
    <w:rPr>
      <w:sz w:val="28"/>
    </w:rPr>
  </w:style>
  <w:style w:type="paragraph" w:styleId="21">
    <w:name w:val="Body Text 2"/>
    <w:basedOn w:val="a0"/>
    <w:link w:val="22"/>
    <w:rsid w:val="00EC2C45"/>
    <w:pPr>
      <w:spacing w:after="120" w:line="480" w:lineRule="auto"/>
    </w:pPr>
    <w:rPr>
      <w:sz w:val="28"/>
      <w:szCs w:val="28"/>
    </w:rPr>
  </w:style>
  <w:style w:type="paragraph" w:customStyle="1" w:styleId="13">
    <w:name w:val="Знак1 Знак Знак Знак Знак Знак Знак"/>
    <w:basedOn w:val="a0"/>
    <w:rsid w:val="00EC2C4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8">
    <w:name w:val="Body Text"/>
    <w:basedOn w:val="a0"/>
    <w:link w:val="a9"/>
    <w:uiPriority w:val="99"/>
    <w:rsid w:val="00EC2C45"/>
    <w:pPr>
      <w:spacing w:after="120"/>
    </w:pPr>
  </w:style>
  <w:style w:type="paragraph" w:styleId="31">
    <w:name w:val="Body Text Indent 3"/>
    <w:basedOn w:val="a0"/>
    <w:link w:val="32"/>
    <w:rsid w:val="00EC2C45"/>
    <w:pPr>
      <w:spacing w:after="120"/>
      <w:ind w:left="283"/>
    </w:pPr>
    <w:rPr>
      <w:sz w:val="16"/>
      <w:szCs w:val="16"/>
    </w:rPr>
  </w:style>
  <w:style w:type="paragraph" w:customStyle="1" w:styleId="ConsPlusNonformat">
    <w:name w:val="ConsPlusNonformat"/>
    <w:rsid w:val="00E233E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Default">
    <w:name w:val="Default"/>
    <w:rsid w:val="00CC08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ntStyle73">
    <w:name w:val="Font Style73"/>
    <w:rsid w:val="005440D5"/>
    <w:rPr>
      <w:rFonts w:ascii="Times New Roman" w:hAnsi="Times New Roman" w:cs="Times New Roman"/>
      <w:sz w:val="22"/>
      <w:szCs w:val="22"/>
    </w:rPr>
  </w:style>
  <w:style w:type="paragraph" w:customStyle="1" w:styleId="Style14">
    <w:name w:val="Style14"/>
    <w:basedOn w:val="a0"/>
    <w:rsid w:val="005440D5"/>
    <w:pPr>
      <w:widowControl w:val="0"/>
      <w:autoSpaceDE w:val="0"/>
      <w:autoSpaceDN w:val="0"/>
      <w:adjustRightInd w:val="0"/>
      <w:spacing w:line="274" w:lineRule="exact"/>
      <w:jc w:val="both"/>
    </w:pPr>
    <w:rPr>
      <w:rFonts w:eastAsia="Calibri"/>
    </w:rPr>
  </w:style>
  <w:style w:type="paragraph" w:customStyle="1" w:styleId="Style6">
    <w:name w:val="Style6"/>
    <w:basedOn w:val="a0"/>
    <w:rsid w:val="005440D5"/>
    <w:pPr>
      <w:widowControl w:val="0"/>
      <w:autoSpaceDE w:val="0"/>
      <w:autoSpaceDN w:val="0"/>
      <w:adjustRightInd w:val="0"/>
      <w:spacing w:line="269" w:lineRule="exact"/>
    </w:pPr>
    <w:rPr>
      <w:rFonts w:eastAsia="Calibri"/>
    </w:rPr>
  </w:style>
  <w:style w:type="paragraph" w:customStyle="1" w:styleId="Style10">
    <w:name w:val="Style10"/>
    <w:basedOn w:val="a0"/>
    <w:rsid w:val="005440D5"/>
    <w:pPr>
      <w:widowControl w:val="0"/>
      <w:autoSpaceDE w:val="0"/>
      <w:autoSpaceDN w:val="0"/>
      <w:adjustRightInd w:val="0"/>
      <w:spacing w:line="274" w:lineRule="exact"/>
      <w:jc w:val="both"/>
    </w:pPr>
    <w:rPr>
      <w:rFonts w:eastAsia="Calibri"/>
    </w:rPr>
  </w:style>
  <w:style w:type="paragraph" w:customStyle="1" w:styleId="ConsPlusCell">
    <w:name w:val="ConsPlusCell"/>
    <w:link w:val="ConsPlusCell0"/>
    <w:uiPriority w:val="99"/>
    <w:rsid w:val="005440D5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character" w:customStyle="1" w:styleId="ConsPlusCell0">
    <w:name w:val="ConsPlusCell Знак"/>
    <w:link w:val="ConsPlusCell"/>
    <w:locked/>
    <w:rsid w:val="00FF750E"/>
    <w:rPr>
      <w:rFonts w:ascii="Arial" w:eastAsia="Calibri" w:hAnsi="Arial" w:cs="Arial"/>
      <w:lang w:val="ru-RU" w:eastAsia="ru-RU" w:bidi="ar-SA"/>
    </w:rPr>
  </w:style>
  <w:style w:type="paragraph" w:customStyle="1" w:styleId="ConsPlusTitle">
    <w:name w:val="ConsPlusTitle"/>
    <w:rsid w:val="002C48AC"/>
    <w:pPr>
      <w:widowControl w:val="0"/>
      <w:autoSpaceDE w:val="0"/>
      <w:autoSpaceDN w:val="0"/>
      <w:adjustRightInd w:val="0"/>
    </w:pPr>
    <w:rPr>
      <w:rFonts w:ascii="Calibri" w:eastAsia="Calibri" w:hAnsi="Calibri" w:cs="Calibri"/>
      <w:b/>
      <w:bCs/>
      <w:sz w:val="22"/>
      <w:szCs w:val="22"/>
    </w:rPr>
  </w:style>
  <w:style w:type="paragraph" w:customStyle="1" w:styleId="Style11">
    <w:name w:val="Style11"/>
    <w:basedOn w:val="a0"/>
    <w:rsid w:val="002C48AC"/>
    <w:pPr>
      <w:widowControl w:val="0"/>
      <w:autoSpaceDE w:val="0"/>
      <w:autoSpaceDN w:val="0"/>
      <w:adjustRightInd w:val="0"/>
      <w:spacing w:line="276" w:lineRule="exact"/>
      <w:jc w:val="both"/>
    </w:pPr>
    <w:rPr>
      <w:rFonts w:eastAsia="Calibri"/>
    </w:rPr>
  </w:style>
  <w:style w:type="paragraph" w:styleId="aa">
    <w:name w:val="Title"/>
    <w:basedOn w:val="a0"/>
    <w:link w:val="ab"/>
    <w:qFormat/>
    <w:rsid w:val="006652DE"/>
    <w:pPr>
      <w:jc w:val="center"/>
    </w:pPr>
    <w:rPr>
      <w:b/>
      <w:bCs/>
      <w:sz w:val="32"/>
    </w:rPr>
  </w:style>
  <w:style w:type="character" w:customStyle="1" w:styleId="ab">
    <w:name w:val="Название Знак"/>
    <w:link w:val="aa"/>
    <w:rsid w:val="00AD7352"/>
    <w:rPr>
      <w:b/>
      <w:bCs/>
      <w:sz w:val="32"/>
      <w:szCs w:val="24"/>
    </w:rPr>
  </w:style>
  <w:style w:type="paragraph" w:styleId="ac">
    <w:name w:val="footer"/>
    <w:basedOn w:val="a0"/>
    <w:uiPriority w:val="99"/>
    <w:rsid w:val="00FC5743"/>
    <w:pPr>
      <w:tabs>
        <w:tab w:val="center" w:pos="4677"/>
        <w:tab w:val="right" w:pos="9355"/>
      </w:tabs>
    </w:pPr>
  </w:style>
  <w:style w:type="character" w:styleId="ad">
    <w:name w:val="page number"/>
    <w:basedOn w:val="a1"/>
    <w:uiPriority w:val="99"/>
    <w:rsid w:val="00FC5743"/>
  </w:style>
  <w:style w:type="paragraph" w:customStyle="1" w:styleId="ConsPlusNormal">
    <w:name w:val="ConsPlusNormal"/>
    <w:rsid w:val="00BD2E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e">
    <w:name w:val="header"/>
    <w:basedOn w:val="a0"/>
    <w:link w:val="af"/>
    <w:uiPriority w:val="99"/>
    <w:rsid w:val="00F66769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">
    <w:name w:val="Верхний колонтитул Знак"/>
    <w:link w:val="ae"/>
    <w:uiPriority w:val="99"/>
    <w:rsid w:val="00F66769"/>
    <w:rPr>
      <w:rFonts w:eastAsia="Calibri"/>
      <w:sz w:val="24"/>
      <w:szCs w:val="24"/>
    </w:rPr>
  </w:style>
  <w:style w:type="paragraph" w:customStyle="1" w:styleId="14">
    <w:name w:val="Абзац списка1"/>
    <w:basedOn w:val="a0"/>
    <w:rsid w:val="004F36DB"/>
    <w:pPr>
      <w:ind w:left="720"/>
      <w:contextualSpacing/>
    </w:pPr>
    <w:rPr>
      <w:rFonts w:eastAsia="Calibri"/>
    </w:rPr>
  </w:style>
  <w:style w:type="paragraph" w:styleId="af0">
    <w:name w:val="footnote text"/>
    <w:basedOn w:val="a0"/>
    <w:link w:val="af1"/>
    <w:rsid w:val="00851341"/>
    <w:rPr>
      <w:sz w:val="20"/>
      <w:szCs w:val="20"/>
    </w:rPr>
  </w:style>
  <w:style w:type="character" w:customStyle="1" w:styleId="af1">
    <w:name w:val="Текст сноски Знак"/>
    <w:basedOn w:val="a1"/>
    <w:link w:val="af0"/>
    <w:rsid w:val="00851341"/>
  </w:style>
  <w:style w:type="character" w:styleId="af2">
    <w:name w:val="footnote reference"/>
    <w:rsid w:val="00851341"/>
    <w:rPr>
      <w:vertAlign w:val="superscript"/>
    </w:rPr>
  </w:style>
  <w:style w:type="character" w:styleId="af3">
    <w:name w:val="Strong"/>
    <w:qFormat/>
    <w:rsid w:val="00D572BD"/>
    <w:rPr>
      <w:rFonts w:cs="Times New Roman"/>
      <w:b/>
      <w:bCs/>
    </w:rPr>
  </w:style>
  <w:style w:type="paragraph" w:styleId="af4">
    <w:name w:val="Balloon Text"/>
    <w:basedOn w:val="a0"/>
    <w:link w:val="af5"/>
    <w:uiPriority w:val="99"/>
    <w:rsid w:val="004369DD"/>
    <w:rPr>
      <w:rFonts w:ascii="Tahoma" w:hAnsi="Tahoma"/>
      <w:sz w:val="16"/>
      <w:szCs w:val="16"/>
    </w:rPr>
  </w:style>
  <w:style w:type="character" w:customStyle="1" w:styleId="af5">
    <w:name w:val="Текст выноски Знак"/>
    <w:link w:val="af4"/>
    <w:uiPriority w:val="99"/>
    <w:rsid w:val="004369DD"/>
    <w:rPr>
      <w:rFonts w:ascii="Tahoma" w:hAnsi="Tahoma" w:cs="Tahoma"/>
      <w:sz w:val="16"/>
      <w:szCs w:val="16"/>
    </w:rPr>
  </w:style>
  <w:style w:type="character" w:customStyle="1" w:styleId="FontStyle16">
    <w:name w:val="Font Style16"/>
    <w:rsid w:val="00920C8E"/>
    <w:rPr>
      <w:rFonts w:ascii="Times New Roman" w:hAnsi="Times New Roman" w:cs="Times New Roman"/>
      <w:sz w:val="20"/>
      <w:szCs w:val="20"/>
    </w:rPr>
  </w:style>
  <w:style w:type="paragraph" w:customStyle="1" w:styleId="Style7">
    <w:name w:val="Style7"/>
    <w:basedOn w:val="a0"/>
    <w:rsid w:val="00920C8E"/>
    <w:pPr>
      <w:widowControl w:val="0"/>
      <w:autoSpaceDE w:val="0"/>
      <w:autoSpaceDN w:val="0"/>
      <w:adjustRightInd w:val="0"/>
      <w:spacing w:line="245" w:lineRule="exact"/>
      <w:ind w:firstLine="130"/>
    </w:pPr>
  </w:style>
  <w:style w:type="paragraph" w:customStyle="1" w:styleId="Style8">
    <w:name w:val="Style8"/>
    <w:basedOn w:val="a0"/>
    <w:rsid w:val="00920C8E"/>
    <w:pPr>
      <w:widowControl w:val="0"/>
      <w:autoSpaceDE w:val="0"/>
      <w:autoSpaceDN w:val="0"/>
      <w:adjustRightInd w:val="0"/>
      <w:spacing w:line="245" w:lineRule="exact"/>
    </w:pPr>
  </w:style>
  <w:style w:type="paragraph" w:customStyle="1" w:styleId="Style3">
    <w:name w:val="Style3"/>
    <w:basedOn w:val="a0"/>
    <w:rsid w:val="00920C8E"/>
    <w:pPr>
      <w:widowControl w:val="0"/>
      <w:autoSpaceDE w:val="0"/>
      <w:autoSpaceDN w:val="0"/>
      <w:adjustRightInd w:val="0"/>
    </w:pPr>
  </w:style>
  <w:style w:type="character" w:customStyle="1" w:styleId="FontStyle18">
    <w:name w:val="Font Style18"/>
    <w:rsid w:val="00920C8E"/>
    <w:rPr>
      <w:rFonts w:ascii="Franklin Gothic Book" w:hAnsi="Franklin Gothic Book" w:cs="Franklin Gothic Book"/>
      <w:b/>
      <w:bCs/>
      <w:sz w:val="8"/>
      <w:szCs w:val="8"/>
    </w:rPr>
  </w:style>
  <w:style w:type="paragraph" w:styleId="af6">
    <w:name w:val="List Paragraph"/>
    <w:basedOn w:val="a0"/>
    <w:uiPriority w:val="34"/>
    <w:qFormat/>
    <w:rsid w:val="00D66C9F"/>
    <w:pPr>
      <w:ind w:left="720" w:hanging="357"/>
      <w:contextualSpacing/>
      <w:jc w:val="both"/>
    </w:pPr>
    <w:rPr>
      <w:rFonts w:ascii="Calibri" w:hAnsi="Calibri"/>
      <w:sz w:val="22"/>
      <w:szCs w:val="22"/>
    </w:rPr>
  </w:style>
  <w:style w:type="character" w:customStyle="1" w:styleId="11">
    <w:name w:val="Заголовок 1 Знак"/>
    <w:link w:val="10"/>
    <w:rsid w:val="00AD7352"/>
    <w:rPr>
      <w:b/>
      <w:bCs/>
      <w:sz w:val="28"/>
      <w:szCs w:val="24"/>
    </w:rPr>
  </w:style>
  <w:style w:type="character" w:customStyle="1" w:styleId="20">
    <w:name w:val="Заголовок 2 Знак"/>
    <w:link w:val="2"/>
    <w:rsid w:val="00AD7352"/>
    <w:rPr>
      <w:b/>
      <w:bCs/>
      <w:sz w:val="28"/>
      <w:szCs w:val="24"/>
    </w:rPr>
  </w:style>
  <w:style w:type="character" w:customStyle="1" w:styleId="30">
    <w:name w:val="Заголовок 3 Знак"/>
    <w:link w:val="3"/>
    <w:uiPriority w:val="99"/>
    <w:rsid w:val="00AD7352"/>
    <w:rPr>
      <w:sz w:val="28"/>
      <w:szCs w:val="24"/>
    </w:rPr>
  </w:style>
  <w:style w:type="character" w:customStyle="1" w:styleId="40">
    <w:name w:val="Заголовок 4 Знак"/>
    <w:link w:val="4"/>
    <w:rsid w:val="00AD735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rsid w:val="00AD7352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AD7352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link w:val="7"/>
    <w:rsid w:val="00AD7352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rsid w:val="00AD7352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rsid w:val="00AD7352"/>
    <w:rPr>
      <w:rFonts w:ascii="Cambria" w:eastAsia="Times New Roman" w:hAnsi="Cambria" w:cs="Times New Roman"/>
      <w:sz w:val="22"/>
      <w:szCs w:val="22"/>
    </w:rPr>
  </w:style>
  <w:style w:type="paragraph" w:styleId="af7">
    <w:name w:val="No Spacing"/>
    <w:link w:val="af8"/>
    <w:uiPriority w:val="1"/>
    <w:qFormat/>
    <w:rsid w:val="00AD7352"/>
    <w:rPr>
      <w:sz w:val="24"/>
      <w:szCs w:val="24"/>
    </w:rPr>
  </w:style>
  <w:style w:type="character" w:customStyle="1" w:styleId="af8">
    <w:name w:val="Без интервала Знак"/>
    <w:link w:val="af7"/>
    <w:uiPriority w:val="1"/>
    <w:locked/>
    <w:rsid w:val="00AD7352"/>
    <w:rPr>
      <w:sz w:val="24"/>
      <w:szCs w:val="24"/>
      <w:lang w:val="ru-RU" w:eastAsia="ru-RU" w:bidi="ar-SA"/>
    </w:rPr>
  </w:style>
  <w:style w:type="character" w:customStyle="1" w:styleId="af9">
    <w:name w:val="Подзаголовок Знак"/>
    <w:link w:val="afa"/>
    <w:rsid w:val="00AD7352"/>
    <w:rPr>
      <w:rFonts w:ascii="Cambria" w:eastAsia="Times New Roman" w:hAnsi="Cambria" w:cs="Times New Roman"/>
      <w:sz w:val="24"/>
      <w:szCs w:val="24"/>
    </w:rPr>
  </w:style>
  <w:style w:type="paragraph" w:styleId="afa">
    <w:name w:val="Subtitle"/>
    <w:basedOn w:val="a0"/>
    <w:link w:val="af9"/>
    <w:qFormat/>
    <w:rsid w:val="00AD7352"/>
    <w:pPr>
      <w:spacing w:after="60"/>
      <w:jc w:val="center"/>
      <w:outlineLvl w:val="1"/>
    </w:pPr>
    <w:rPr>
      <w:rFonts w:ascii="Cambria" w:hAnsi="Cambria"/>
    </w:rPr>
  </w:style>
  <w:style w:type="character" w:customStyle="1" w:styleId="HTML">
    <w:name w:val="Стандартный HTML Знак"/>
    <w:link w:val="HTML0"/>
    <w:rsid w:val="00AD7352"/>
    <w:rPr>
      <w:rFonts w:ascii="Courier New" w:hAnsi="Courier New" w:cs="Courier New"/>
    </w:rPr>
  </w:style>
  <w:style w:type="paragraph" w:styleId="HTML0">
    <w:name w:val="HTML Preformatted"/>
    <w:basedOn w:val="a0"/>
    <w:link w:val="HTML"/>
    <w:rsid w:val="00AD73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9pt">
    <w:name w:val="Основной текст + 9 pt"/>
    <w:aliases w:val="Полужирный5,Интервал 0 pt7"/>
    <w:link w:val="afb"/>
    <w:locked/>
    <w:rsid w:val="00194AD3"/>
    <w:rPr>
      <w:b/>
      <w:bCs/>
      <w:spacing w:val="-2"/>
      <w:sz w:val="18"/>
      <w:szCs w:val="18"/>
      <w:shd w:val="clear" w:color="auto" w:fill="FFFFFF"/>
    </w:rPr>
  </w:style>
  <w:style w:type="paragraph" w:customStyle="1" w:styleId="afb">
    <w:name w:val="Подпись к таблице"/>
    <w:basedOn w:val="a0"/>
    <w:link w:val="9pt"/>
    <w:rsid w:val="00194AD3"/>
    <w:pPr>
      <w:widowControl w:val="0"/>
      <w:shd w:val="clear" w:color="auto" w:fill="FFFFFF"/>
      <w:spacing w:line="240" w:lineRule="atLeast"/>
    </w:pPr>
    <w:rPr>
      <w:b/>
      <w:bCs/>
      <w:spacing w:val="-2"/>
      <w:sz w:val="18"/>
      <w:szCs w:val="18"/>
    </w:rPr>
  </w:style>
  <w:style w:type="paragraph" w:customStyle="1" w:styleId="15">
    <w:name w:val="Абзац списка1"/>
    <w:basedOn w:val="a0"/>
    <w:rsid w:val="001650D8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23">
    <w:name w:val="Абзац списка2"/>
    <w:basedOn w:val="a0"/>
    <w:rsid w:val="00A1169E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character" w:customStyle="1" w:styleId="22">
    <w:name w:val="Основной текст 2 Знак"/>
    <w:link w:val="21"/>
    <w:locked/>
    <w:rsid w:val="002557FE"/>
    <w:rPr>
      <w:sz w:val="28"/>
      <w:szCs w:val="28"/>
    </w:rPr>
  </w:style>
  <w:style w:type="paragraph" w:customStyle="1" w:styleId="Heading">
    <w:name w:val="Heading"/>
    <w:rsid w:val="00A011AF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16">
    <w:name w:val="Нижний колонтитул1"/>
    <w:basedOn w:val="a0"/>
    <w:next w:val="ac"/>
    <w:link w:val="afc"/>
    <w:unhideWhenUsed/>
    <w:rsid w:val="009C1193"/>
    <w:pPr>
      <w:tabs>
        <w:tab w:val="center" w:pos="4677"/>
        <w:tab w:val="right" w:pos="9355"/>
      </w:tabs>
      <w:spacing w:after="200" w:line="276" w:lineRule="auto"/>
    </w:pPr>
    <w:rPr>
      <w:sz w:val="20"/>
      <w:szCs w:val="20"/>
    </w:rPr>
  </w:style>
  <w:style w:type="character" w:customStyle="1" w:styleId="afc">
    <w:name w:val="Нижний колонтитул Знак"/>
    <w:link w:val="16"/>
    <w:uiPriority w:val="99"/>
    <w:rsid w:val="009C1193"/>
  </w:style>
  <w:style w:type="character" w:customStyle="1" w:styleId="a9">
    <w:name w:val="Основной текст Знак"/>
    <w:link w:val="a8"/>
    <w:uiPriority w:val="99"/>
    <w:rsid w:val="00547B18"/>
    <w:rPr>
      <w:sz w:val="24"/>
      <w:szCs w:val="24"/>
    </w:rPr>
  </w:style>
  <w:style w:type="paragraph" w:customStyle="1" w:styleId="afd">
    <w:name w:val="Знак Знак Знак Знак Знак Знак Знак"/>
    <w:basedOn w:val="a0"/>
    <w:rsid w:val="00547B18"/>
    <w:rPr>
      <w:rFonts w:ascii="Verdana" w:hAnsi="Verdana" w:cs="Verdana"/>
      <w:lang w:eastAsia="en-US"/>
    </w:rPr>
  </w:style>
  <w:style w:type="character" w:customStyle="1" w:styleId="32">
    <w:name w:val="Основной текст с отступом 3 Знак"/>
    <w:link w:val="31"/>
    <w:rsid w:val="00547B18"/>
    <w:rPr>
      <w:sz w:val="16"/>
      <w:szCs w:val="16"/>
    </w:rPr>
  </w:style>
  <w:style w:type="paragraph" w:customStyle="1" w:styleId="17">
    <w:name w:val="марк список 1"/>
    <w:basedOn w:val="a0"/>
    <w:rsid w:val="00547B18"/>
    <w:pPr>
      <w:adjustRightInd w:val="0"/>
      <w:spacing w:before="120" w:after="120" w:line="360" w:lineRule="atLeast"/>
      <w:jc w:val="both"/>
      <w:textAlignment w:val="baseline"/>
    </w:pPr>
    <w:rPr>
      <w:lang w:eastAsia="en-US"/>
    </w:rPr>
  </w:style>
  <w:style w:type="paragraph" w:customStyle="1" w:styleId="1">
    <w:name w:val="нум список 1"/>
    <w:basedOn w:val="17"/>
    <w:rsid w:val="00547B18"/>
    <w:pPr>
      <w:numPr>
        <w:numId w:val="1"/>
      </w:numPr>
    </w:pPr>
  </w:style>
  <w:style w:type="paragraph" w:customStyle="1" w:styleId="a">
    <w:name w:val="Номер таблицы"/>
    <w:basedOn w:val="a0"/>
    <w:rsid w:val="00547B18"/>
    <w:pPr>
      <w:widowControl w:val="0"/>
      <w:numPr>
        <w:numId w:val="2"/>
      </w:numPr>
      <w:adjustRightInd w:val="0"/>
      <w:spacing w:before="120" w:after="120" w:line="360" w:lineRule="atLeast"/>
      <w:jc w:val="right"/>
      <w:textAlignment w:val="baseline"/>
    </w:pPr>
    <w:rPr>
      <w:rFonts w:ascii="Arial Narrow" w:hAnsi="Arial Narrow" w:cs="Arial Narrow"/>
      <w:b/>
      <w:bCs/>
      <w:sz w:val="20"/>
      <w:szCs w:val="20"/>
    </w:rPr>
  </w:style>
  <w:style w:type="paragraph" w:styleId="24">
    <w:name w:val="Body Text Indent 2"/>
    <w:basedOn w:val="a0"/>
    <w:link w:val="25"/>
    <w:rsid w:val="00547B18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rsid w:val="00547B18"/>
    <w:rPr>
      <w:sz w:val="24"/>
      <w:szCs w:val="24"/>
    </w:rPr>
  </w:style>
  <w:style w:type="character" w:styleId="afe">
    <w:name w:val="Hyperlink"/>
    <w:uiPriority w:val="99"/>
    <w:rsid w:val="00547B18"/>
    <w:rPr>
      <w:rFonts w:ascii="Arial" w:hAnsi="Arial" w:cs="Arial"/>
      <w:i/>
      <w:iCs/>
      <w:sz w:val="18"/>
      <w:szCs w:val="18"/>
    </w:rPr>
  </w:style>
  <w:style w:type="paragraph" w:styleId="aff">
    <w:name w:val="Plain Text"/>
    <w:basedOn w:val="a0"/>
    <w:link w:val="aff0"/>
    <w:rsid w:val="00547B18"/>
    <w:rPr>
      <w:rFonts w:ascii="Courier New" w:hAnsi="Courier New"/>
      <w:sz w:val="20"/>
      <w:szCs w:val="20"/>
    </w:rPr>
  </w:style>
  <w:style w:type="character" w:customStyle="1" w:styleId="aff0">
    <w:name w:val="Текст Знак"/>
    <w:link w:val="aff"/>
    <w:rsid w:val="00547B18"/>
    <w:rPr>
      <w:rFonts w:ascii="Courier New" w:hAnsi="Courier New"/>
    </w:rPr>
  </w:style>
  <w:style w:type="paragraph" w:customStyle="1" w:styleId="ConsNormal">
    <w:name w:val="ConsNormal"/>
    <w:rsid w:val="00547B1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FootnoteTextChar">
    <w:name w:val="Footnote Text Char"/>
    <w:locked/>
    <w:rsid w:val="00547B18"/>
    <w:rPr>
      <w:rFonts w:ascii="Arial" w:hAnsi="Arial" w:cs="Arial"/>
      <w:lang w:val="ru-RU" w:eastAsia="ru-RU" w:bidi="ar-SA"/>
    </w:rPr>
  </w:style>
  <w:style w:type="paragraph" w:customStyle="1" w:styleId="ConsPlusDocList">
    <w:name w:val="ConsPlusDocList"/>
    <w:rsid w:val="00547B1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Style13">
    <w:name w:val="Style13"/>
    <w:basedOn w:val="a0"/>
    <w:rsid w:val="00547B18"/>
    <w:pPr>
      <w:widowControl w:val="0"/>
      <w:autoSpaceDE w:val="0"/>
      <w:autoSpaceDN w:val="0"/>
      <w:adjustRightInd w:val="0"/>
    </w:pPr>
  </w:style>
  <w:style w:type="paragraph" w:customStyle="1" w:styleId="Style34">
    <w:name w:val="Style34"/>
    <w:basedOn w:val="a0"/>
    <w:rsid w:val="00547B18"/>
    <w:pPr>
      <w:widowControl w:val="0"/>
      <w:autoSpaceDE w:val="0"/>
      <w:autoSpaceDN w:val="0"/>
      <w:adjustRightInd w:val="0"/>
      <w:spacing w:line="322" w:lineRule="exact"/>
      <w:jc w:val="both"/>
    </w:pPr>
  </w:style>
  <w:style w:type="character" w:customStyle="1" w:styleId="FontStyle74">
    <w:name w:val="Font Style74"/>
    <w:rsid w:val="00547B18"/>
    <w:rPr>
      <w:rFonts w:ascii="Times New Roman" w:hAnsi="Times New Roman" w:cs="Times New Roman"/>
      <w:sz w:val="26"/>
      <w:szCs w:val="26"/>
    </w:rPr>
  </w:style>
  <w:style w:type="paragraph" w:customStyle="1" w:styleId="Style43">
    <w:name w:val="Style43"/>
    <w:basedOn w:val="a0"/>
    <w:rsid w:val="00547B18"/>
    <w:pPr>
      <w:widowControl w:val="0"/>
      <w:autoSpaceDE w:val="0"/>
      <w:autoSpaceDN w:val="0"/>
      <w:adjustRightInd w:val="0"/>
    </w:pPr>
  </w:style>
  <w:style w:type="paragraph" w:customStyle="1" w:styleId="Style40">
    <w:name w:val="Style40"/>
    <w:basedOn w:val="a0"/>
    <w:rsid w:val="00547B18"/>
    <w:pPr>
      <w:widowControl w:val="0"/>
      <w:autoSpaceDE w:val="0"/>
      <w:autoSpaceDN w:val="0"/>
      <w:adjustRightInd w:val="0"/>
      <w:spacing w:line="326" w:lineRule="exact"/>
      <w:ind w:firstLine="696"/>
      <w:jc w:val="both"/>
    </w:pPr>
  </w:style>
  <w:style w:type="character" w:customStyle="1" w:styleId="91">
    <w:name w:val="Знак Знак9"/>
    <w:locked/>
    <w:rsid w:val="00547B18"/>
    <w:rPr>
      <w:b/>
      <w:spacing w:val="90"/>
      <w:sz w:val="64"/>
      <w:szCs w:val="64"/>
      <w:lang w:val="ru-RU" w:eastAsia="ru-RU" w:bidi="ar-SA"/>
    </w:rPr>
  </w:style>
  <w:style w:type="character" w:customStyle="1" w:styleId="81">
    <w:name w:val="Знак Знак8"/>
    <w:locked/>
    <w:rsid w:val="00547B18"/>
    <w:rPr>
      <w:b/>
      <w:bCs/>
      <w:sz w:val="18"/>
      <w:szCs w:val="18"/>
      <w:lang w:val="ru-RU" w:eastAsia="ru-RU" w:bidi="ar-SA"/>
    </w:rPr>
  </w:style>
  <w:style w:type="character" w:customStyle="1" w:styleId="71">
    <w:name w:val="Знак Знак7"/>
    <w:rsid w:val="00547B18"/>
    <w:rPr>
      <w:b/>
      <w:bCs/>
      <w:sz w:val="28"/>
      <w:szCs w:val="28"/>
      <w:lang w:val="ru-RU" w:eastAsia="ru-RU" w:bidi="ar-SA"/>
    </w:rPr>
  </w:style>
  <w:style w:type="character" w:customStyle="1" w:styleId="61">
    <w:name w:val="Знак Знак6"/>
    <w:locked/>
    <w:rsid w:val="00547B18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51">
    <w:name w:val="Знак Знак5"/>
    <w:locked/>
    <w:rsid w:val="00547B18"/>
    <w:rPr>
      <w:sz w:val="24"/>
      <w:szCs w:val="24"/>
      <w:lang w:val="ru-RU" w:eastAsia="ru-RU" w:bidi="ar-SA"/>
    </w:rPr>
  </w:style>
  <w:style w:type="character" w:customStyle="1" w:styleId="41">
    <w:name w:val="Знак Знак4"/>
    <w:locked/>
    <w:rsid w:val="00547B18"/>
    <w:rPr>
      <w:rFonts w:eastAsia="Calibri"/>
      <w:b/>
      <w:bCs/>
      <w:sz w:val="32"/>
      <w:szCs w:val="24"/>
      <w:lang w:val="ru-RU" w:eastAsia="ru-RU" w:bidi="ar-SA"/>
    </w:rPr>
  </w:style>
  <w:style w:type="character" w:customStyle="1" w:styleId="33">
    <w:name w:val="Знак Знак3"/>
    <w:locked/>
    <w:rsid w:val="00547B18"/>
    <w:rPr>
      <w:sz w:val="16"/>
      <w:szCs w:val="16"/>
      <w:lang w:val="ru-RU" w:eastAsia="ru-RU" w:bidi="ar-SA"/>
    </w:rPr>
  </w:style>
  <w:style w:type="character" w:customStyle="1" w:styleId="26">
    <w:name w:val="Знак Знак2"/>
    <w:locked/>
    <w:rsid w:val="00547B18"/>
    <w:rPr>
      <w:rFonts w:eastAsia="Calibri"/>
      <w:sz w:val="24"/>
      <w:szCs w:val="24"/>
      <w:lang w:val="ru-RU" w:eastAsia="ru-RU" w:bidi="ar-SA"/>
    </w:rPr>
  </w:style>
  <w:style w:type="character" w:customStyle="1" w:styleId="92">
    <w:name w:val="Знак Знак9"/>
    <w:locked/>
    <w:rsid w:val="00547B18"/>
    <w:rPr>
      <w:b/>
      <w:spacing w:val="90"/>
      <w:sz w:val="64"/>
      <w:szCs w:val="64"/>
      <w:lang w:val="ru-RU" w:eastAsia="ru-RU" w:bidi="ar-SA"/>
    </w:rPr>
  </w:style>
  <w:style w:type="character" w:customStyle="1" w:styleId="82">
    <w:name w:val="Знак Знак8"/>
    <w:locked/>
    <w:rsid w:val="00547B18"/>
    <w:rPr>
      <w:b/>
      <w:bCs/>
      <w:sz w:val="18"/>
      <w:szCs w:val="18"/>
      <w:lang w:val="ru-RU" w:eastAsia="ru-RU" w:bidi="ar-SA"/>
    </w:rPr>
  </w:style>
  <w:style w:type="character" w:customStyle="1" w:styleId="72">
    <w:name w:val="Знак Знак7"/>
    <w:rsid w:val="00547B18"/>
    <w:rPr>
      <w:b/>
      <w:bCs/>
      <w:sz w:val="28"/>
      <w:szCs w:val="28"/>
      <w:lang w:val="ru-RU" w:eastAsia="ru-RU" w:bidi="ar-SA"/>
    </w:rPr>
  </w:style>
  <w:style w:type="character" w:customStyle="1" w:styleId="62">
    <w:name w:val="Знак Знак6"/>
    <w:locked/>
    <w:rsid w:val="00547B18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52">
    <w:name w:val="Знак Знак5"/>
    <w:locked/>
    <w:rsid w:val="00547B18"/>
    <w:rPr>
      <w:sz w:val="24"/>
      <w:szCs w:val="24"/>
      <w:lang w:val="ru-RU" w:eastAsia="ru-RU" w:bidi="ar-SA"/>
    </w:rPr>
  </w:style>
  <w:style w:type="character" w:customStyle="1" w:styleId="42">
    <w:name w:val="Знак Знак4"/>
    <w:locked/>
    <w:rsid w:val="00547B18"/>
    <w:rPr>
      <w:rFonts w:eastAsia="Calibri"/>
      <w:b/>
      <w:bCs/>
      <w:sz w:val="32"/>
      <w:szCs w:val="24"/>
      <w:lang w:val="ru-RU" w:eastAsia="ru-RU" w:bidi="ar-SA"/>
    </w:rPr>
  </w:style>
  <w:style w:type="character" w:customStyle="1" w:styleId="34">
    <w:name w:val="Знак Знак3"/>
    <w:locked/>
    <w:rsid w:val="00547B18"/>
    <w:rPr>
      <w:sz w:val="16"/>
      <w:szCs w:val="16"/>
      <w:lang w:val="ru-RU" w:eastAsia="ru-RU" w:bidi="ar-SA"/>
    </w:rPr>
  </w:style>
  <w:style w:type="character" w:customStyle="1" w:styleId="27">
    <w:name w:val="Знак Знак2"/>
    <w:locked/>
    <w:rsid w:val="00547B18"/>
    <w:rPr>
      <w:rFonts w:eastAsia="Calibri"/>
      <w:sz w:val="24"/>
      <w:szCs w:val="24"/>
      <w:lang w:val="ru-RU" w:eastAsia="ru-RU" w:bidi="ar-SA"/>
    </w:rPr>
  </w:style>
  <w:style w:type="character" w:styleId="aff1">
    <w:name w:val="FollowedHyperlink"/>
    <w:uiPriority w:val="99"/>
    <w:unhideWhenUsed/>
    <w:rsid w:val="004824F6"/>
    <w:rPr>
      <w:color w:val="800080"/>
      <w:u w:val="single"/>
    </w:rPr>
  </w:style>
  <w:style w:type="paragraph" w:customStyle="1" w:styleId="xl66">
    <w:name w:val="xl66"/>
    <w:basedOn w:val="a0"/>
    <w:rsid w:val="00482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67">
    <w:name w:val="xl67"/>
    <w:basedOn w:val="a0"/>
    <w:rsid w:val="00482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68">
    <w:name w:val="xl68"/>
    <w:basedOn w:val="a0"/>
    <w:rsid w:val="00482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69">
    <w:name w:val="xl69"/>
    <w:basedOn w:val="a0"/>
    <w:rsid w:val="004824F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70">
    <w:name w:val="xl70"/>
    <w:basedOn w:val="a0"/>
    <w:rsid w:val="00482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71">
    <w:name w:val="xl71"/>
    <w:basedOn w:val="a0"/>
    <w:rsid w:val="004824F6"/>
    <w:pP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2">
    <w:name w:val="xl72"/>
    <w:basedOn w:val="a0"/>
    <w:rsid w:val="00482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73">
    <w:name w:val="xl73"/>
    <w:basedOn w:val="a0"/>
    <w:rsid w:val="00482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4">
    <w:name w:val="xl74"/>
    <w:basedOn w:val="a0"/>
    <w:rsid w:val="004824F6"/>
    <w:pPr>
      <w:spacing w:before="100" w:beforeAutospacing="1" w:after="100" w:afterAutospacing="1"/>
    </w:pPr>
    <w:rPr>
      <w:sz w:val="28"/>
      <w:szCs w:val="28"/>
    </w:rPr>
  </w:style>
  <w:style w:type="paragraph" w:customStyle="1" w:styleId="xl75">
    <w:name w:val="xl75"/>
    <w:basedOn w:val="a0"/>
    <w:rsid w:val="00482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76">
    <w:name w:val="xl76"/>
    <w:basedOn w:val="a0"/>
    <w:rsid w:val="00482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color w:val="000000"/>
    </w:rPr>
  </w:style>
  <w:style w:type="paragraph" w:customStyle="1" w:styleId="xl77">
    <w:name w:val="xl77"/>
    <w:basedOn w:val="a0"/>
    <w:rsid w:val="00482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8"/>
      <w:szCs w:val="28"/>
    </w:rPr>
  </w:style>
  <w:style w:type="paragraph" w:customStyle="1" w:styleId="xl78">
    <w:name w:val="xl78"/>
    <w:basedOn w:val="a0"/>
    <w:rsid w:val="00482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79">
    <w:name w:val="xl79"/>
    <w:basedOn w:val="a0"/>
    <w:rsid w:val="00482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0">
    <w:name w:val="xl80"/>
    <w:basedOn w:val="a0"/>
    <w:rsid w:val="004824F6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81">
    <w:name w:val="xl81"/>
    <w:basedOn w:val="a0"/>
    <w:rsid w:val="004824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82">
    <w:name w:val="xl82"/>
    <w:basedOn w:val="a0"/>
    <w:rsid w:val="004824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83">
    <w:name w:val="xl83"/>
    <w:basedOn w:val="a0"/>
    <w:rsid w:val="004824F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84">
    <w:name w:val="xl84"/>
    <w:basedOn w:val="a0"/>
    <w:rsid w:val="004824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85">
    <w:name w:val="xl85"/>
    <w:basedOn w:val="a0"/>
    <w:rsid w:val="004824F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28"/>
      <w:szCs w:val="28"/>
    </w:rPr>
  </w:style>
  <w:style w:type="paragraph" w:customStyle="1" w:styleId="xl86">
    <w:name w:val="xl86"/>
    <w:basedOn w:val="a0"/>
    <w:rsid w:val="004824F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28"/>
      <w:szCs w:val="28"/>
    </w:rPr>
  </w:style>
  <w:style w:type="paragraph" w:customStyle="1" w:styleId="xl87">
    <w:name w:val="xl87"/>
    <w:basedOn w:val="a0"/>
    <w:rsid w:val="004824F6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28"/>
      <w:szCs w:val="28"/>
    </w:rPr>
  </w:style>
  <w:style w:type="paragraph" w:customStyle="1" w:styleId="xl88">
    <w:name w:val="xl88"/>
    <w:basedOn w:val="a0"/>
    <w:rsid w:val="004824F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28"/>
      <w:szCs w:val="28"/>
    </w:rPr>
  </w:style>
  <w:style w:type="paragraph" w:customStyle="1" w:styleId="xl89">
    <w:name w:val="xl89"/>
    <w:basedOn w:val="a0"/>
    <w:rsid w:val="00482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90">
    <w:name w:val="xl90"/>
    <w:basedOn w:val="a0"/>
    <w:rsid w:val="00482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91">
    <w:name w:val="xl91"/>
    <w:basedOn w:val="a0"/>
    <w:rsid w:val="00482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92">
    <w:name w:val="xl92"/>
    <w:basedOn w:val="a0"/>
    <w:rsid w:val="00482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8"/>
      <w:szCs w:val="28"/>
    </w:rPr>
  </w:style>
  <w:style w:type="paragraph" w:customStyle="1" w:styleId="xl93">
    <w:name w:val="xl93"/>
    <w:basedOn w:val="a0"/>
    <w:rsid w:val="00482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  <w:sz w:val="28"/>
      <w:szCs w:val="28"/>
    </w:rPr>
  </w:style>
  <w:style w:type="paragraph" w:customStyle="1" w:styleId="xl94">
    <w:name w:val="xl94"/>
    <w:basedOn w:val="a0"/>
    <w:rsid w:val="004824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5">
    <w:name w:val="xl95"/>
    <w:basedOn w:val="a0"/>
    <w:rsid w:val="004824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6">
    <w:name w:val="xl96"/>
    <w:basedOn w:val="a0"/>
    <w:rsid w:val="004824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8"/>
      <w:szCs w:val="28"/>
    </w:rPr>
  </w:style>
  <w:style w:type="paragraph" w:customStyle="1" w:styleId="xl97">
    <w:name w:val="xl97"/>
    <w:basedOn w:val="a0"/>
    <w:rsid w:val="004824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8"/>
      <w:szCs w:val="28"/>
    </w:rPr>
  </w:style>
  <w:style w:type="paragraph" w:customStyle="1" w:styleId="xl98">
    <w:name w:val="xl98"/>
    <w:basedOn w:val="a0"/>
    <w:rsid w:val="00482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9">
    <w:name w:val="xl99"/>
    <w:basedOn w:val="a0"/>
    <w:rsid w:val="00482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00">
    <w:name w:val="xl100"/>
    <w:basedOn w:val="a0"/>
    <w:rsid w:val="004824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01">
    <w:name w:val="xl101"/>
    <w:basedOn w:val="a0"/>
    <w:rsid w:val="00482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02">
    <w:name w:val="xl102"/>
    <w:basedOn w:val="a0"/>
    <w:rsid w:val="00482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3">
    <w:name w:val="xl103"/>
    <w:basedOn w:val="a0"/>
    <w:rsid w:val="00482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4">
    <w:name w:val="xl104"/>
    <w:basedOn w:val="a0"/>
    <w:rsid w:val="00482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5">
    <w:name w:val="xl105"/>
    <w:basedOn w:val="a0"/>
    <w:rsid w:val="00482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06">
    <w:name w:val="xl106"/>
    <w:basedOn w:val="a0"/>
    <w:rsid w:val="00482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7">
    <w:name w:val="xl107"/>
    <w:basedOn w:val="a0"/>
    <w:rsid w:val="00482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108">
    <w:name w:val="xl108"/>
    <w:basedOn w:val="a0"/>
    <w:rsid w:val="00482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09">
    <w:name w:val="xl109"/>
    <w:basedOn w:val="a0"/>
    <w:rsid w:val="00482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110">
    <w:name w:val="xl110"/>
    <w:basedOn w:val="a0"/>
    <w:rsid w:val="00482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11">
    <w:name w:val="xl111"/>
    <w:basedOn w:val="a0"/>
    <w:rsid w:val="00482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112">
    <w:name w:val="xl112"/>
    <w:basedOn w:val="a0"/>
    <w:rsid w:val="00482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13">
    <w:name w:val="xl113"/>
    <w:basedOn w:val="a0"/>
    <w:rsid w:val="00482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14">
    <w:name w:val="xl114"/>
    <w:basedOn w:val="a0"/>
    <w:rsid w:val="004824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15">
    <w:name w:val="xl115"/>
    <w:basedOn w:val="a0"/>
    <w:rsid w:val="00482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8"/>
      <w:szCs w:val="28"/>
    </w:rPr>
  </w:style>
  <w:style w:type="paragraph" w:customStyle="1" w:styleId="xl116">
    <w:name w:val="xl116"/>
    <w:basedOn w:val="a0"/>
    <w:rsid w:val="00482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28"/>
      <w:szCs w:val="28"/>
    </w:rPr>
  </w:style>
  <w:style w:type="paragraph" w:customStyle="1" w:styleId="xl117">
    <w:name w:val="xl117"/>
    <w:basedOn w:val="a0"/>
    <w:rsid w:val="00482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28"/>
      <w:szCs w:val="28"/>
    </w:rPr>
  </w:style>
  <w:style w:type="paragraph" w:customStyle="1" w:styleId="xl118">
    <w:name w:val="xl118"/>
    <w:basedOn w:val="a0"/>
    <w:rsid w:val="00482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28"/>
      <w:szCs w:val="28"/>
    </w:rPr>
  </w:style>
  <w:style w:type="paragraph" w:customStyle="1" w:styleId="xl119">
    <w:name w:val="xl119"/>
    <w:basedOn w:val="a0"/>
    <w:rsid w:val="00482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8"/>
      <w:szCs w:val="28"/>
    </w:rPr>
  </w:style>
  <w:style w:type="paragraph" w:customStyle="1" w:styleId="xl120">
    <w:name w:val="xl120"/>
    <w:basedOn w:val="a0"/>
    <w:rsid w:val="00482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8"/>
      <w:szCs w:val="28"/>
    </w:rPr>
  </w:style>
  <w:style w:type="paragraph" w:customStyle="1" w:styleId="xl121">
    <w:name w:val="xl121"/>
    <w:basedOn w:val="a0"/>
    <w:rsid w:val="004824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28"/>
      <w:szCs w:val="28"/>
    </w:rPr>
  </w:style>
  <w:style w:type="paragraph" w:customStyle="1" w:styleId="xl122">
    <w:name w:val="xl122"/>
    <w:basedOn w:val="a0"/>
    <w:rsid w:val="004824F6"/>
    <w:pPr>
      <w:spacing w:before="100" w:beforeAutospacing="1" w:after="100" w:afterAutospacing="1"/>
    </w:pPr>
    <w:rPr>
      <w:i/>
      <w:iCs/>
      <w:sz w:val="28"/>
      <w:szCs w:val="28"/>
    </w:rPr>
  </w:style>
  <w:style w:type="paragraph" w:customStyle="1" w:styleId="xl123">
    <w:name w:val="xl123"/>
    <w:basedOn w:val="a0"/>
    <w:rsid w:val="00482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28"/>
      <w:szCs w:val="28"/>
    </w:rPr>
  </w:style>
  <w:style w:type="paragraph" w:customStyle="1" w:styleId="xl124">
    <w:name w:val="xl124"/>
    <w:basedOn w:val="a0"/>
    <w:rsid w:val="00482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25">
    <w:name w:val="xl125"/>
    <w:basedOn w:val="a0"/>
    <w:rsid w:val="004824F6"/>
    <w:pPr>
      <w:spacing w:before="100" w:beforeAutospacing="1" w:after="100" w:afterAutospacing="1"/>
    </w:pPr>
    <w:rPr>
      <w:sz w:val="28"/>
      <w:szCs w:val="28"/>
    </w:rPr>
  </w:style>
  <w:style w:type="paragraph" w:customStyle="1" w:styleId="xl126">
    <w:name w:val="xl126"/>
    <w:basedOn w:val="a0"/>
    <w:rsid w:val="004824F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27">
    <w:name w:val="xl127"/>
    <w:basedOn w:val="a0"/>
    <w:rsid w:val="00482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8"/>
      <w:szCs w:val="28"/>
    </w:rPr>
  </w:style>
  <w:style w:type="paragraph" w:customStyle="1" w:styleId="xl128">
    <w:name w:val="xl128"/>
    <w:basedOn w:val="a0"/>
    <w:rsid w:val="004824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8"/>
      <w:szCs w:val="28"/>
    </w:rPr>
  </w:style>
  <w:style w:type="paragraph" w:customStyle="1" w:styleId="xl129">
    <w:name w:val="xl129"/>
    <w:basedOn w:val="a0"/>
    <w:rsid w:val="00482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8"/>
      <w:szCs w:val="28"/>
    </w:rPr>
  </w:style>
  <w:style w:type="paragraph" w:customStyle="1" w:styleId="xl130">
    <w:name w:val="xl130"/>
    <w:basedOn w:val="a0"/>
    <w:rsid w:val="004824F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28"/>
      <w:szCs w:val="28"/>
    </w:rPr>
  </w:style>
  <w:style w:type="paragraph" w:customStyle="1" w:styleId="xl131">
    <w:name w:val="xl131"/>
    <w:basedOn w:val="a0"/>
    <w:rsid w:val="004824F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32">
    <w:name w:val="xl132"/>
    <w:basedOn w:val="a0"/>
    <w:rsid w:val="004824F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33">
    <w:name w:val="xl133"/>
    <w:basedOn w:val="a0"/>
    <w:rsid w:val="004824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28"/>
      <w:szCs w:val="28"/>
    </w:rPr>
  </w:style>
  <w:style w:type="paragraph" w:customStyle="1" w:styleId="xl134">
    <w:name w:val="xl134"/>
    <w:basedOn w:val="a0"/>
    <w:rsid w:val="004824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35">
    <w:name w:val="xl135"/>
    <w:basedOn w:val="a0"/>
    <w:rsid w:val="004824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36">
    <w:name w:val="xl136"/>
    <w:basedOn w:val="a0"/>
    <w:rsid w:val="004824F6"/>
    <w:pP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37">
    <w:name w:val="xl137"/>
    <w:basedOn w:val="a0"/>
    <w:rsid w:val="00482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138">
    <w:name w:val="xl138"/>
    <w:basedOn w:val="a0"/>
    <w:rsid w:val="004824F6"/>
    <w:pPr>
      <w:spacing w:before="100" w:beforeAutospacing="1" w:after="100" w:afterAutospacing="1"/>
    </w:pPr>
    <w:rPr>
      <w:sz w:val="28"/>
      <w:szCs w:val="28"/>
    </w:rPr>
  </w:style>
  <w:style w:type="paragraph" w:customStyle="1" w:styleId="xl139">
    <w:name w:val="xl139"/>
    <w:basedOn w:val="a0"/>
    <w:rsid w:val="00482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40">
    <w:name w:val="xl140"/>
    <w:basedOn w:val="a0"/>
    <w:rsid w:val="00482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28"/>
      <w:szCs w:val="28"/>
    </w:rPr>
  </w:style>
  <w:style w:type="paragraph" w:customStyle="1" w:styleId="xl141">
    <w:name w:val="xl141"/>
    <w:basedOn w:val="a0"/>
    <w:rsid w:val="00482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28"/>
      <w:szCs w:val="28"/>
    </w:rPr>
  </w:style>
  <w:style w:type="paragraph" w:customStyle="1" w:styleId="xl142">
    <w:name w:val="xl142"/>
    <w:basedOn w:val="a0"/>
    <w:rsid w:val="00482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8"/>
      <w:szCs w:val="28"/>
    </w:rPr>
  </w:style>
  <w:style w:type="paragraph" w:customStyle="1" w:styleId="xl143">
    <w:name w:val="xl143"/>
    <w:basedOn w:val="a0"/>
    <w:rsid w:val="004824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44">
    <w:name w:val="xl144"/>
    <w:basedOn w:val="a0"/>
    <w:rsid w:val="004824F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145">
    <w:name w:val="xl145"/>
    <w:basedOn w:val="a0"/>
    <w:rsid w:val="004824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46">
    <w:name w:val="xl146"/>
    <w:basedOn w:val="a0"/>
    <w:rsid w:val="004824F6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147">
    <w:name w:val="xl147"/>
    <w:basedOn w:val="a0"/>
    <w:rsid w:val="00482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148">
    <w:name w:val="xl148"/>
    <w:basedOn w:val="a0"/>
    <w:rsid w:val="004824F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149">
    <w:name w:val="xl149"/>
    <w:basedOn w:val="a0"/>
    <w:rsid w:val="004824F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150">
    <w:name w:val="xl150"/>
    <w:basedOn w:val="a0"/>
    <w:rsid w:val="004824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151">
    <w:name w:val="xl151"/>
    <w:basedOn w:val="a0"/>
    <w:rsid w:val="004824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152">
    <w:name w:val="xl152"/>
    <w:basedOn w:val="a0"/>
    <w:rsid w:val="004824F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153">
    <w:name w:val="xl153"/>
    <w:basedOn w:val="a0"/>
    <w:rsid w:val="00482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154">
    <w:name w:val="xl154"/>
    <w:basedOn w:val="a0"/>
    <w:rsid w:val="00482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28"/>
      <w:szCs w:val="28"/>
    </w:rPr>
  </w:style>
  <w:style w:type="paragraph" w:customStyle="1" w:styleId="xl155">
    <w:name w:val="xl155"/>
    <w:basedOn w:val="a0"/>
    <w:rsid w:val="00482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156">
    <w:name w:val="xl156"/>
    <w:basedOn w:val="a0"/>
    <w:rsid w:val="004824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157">
    <w:name w:val="xl157"/>
    <w:basedOn w:val="a0"/>
    <w:rsid w:val="00482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58">
    <w:name w:val="xl158"/>
    <w:basedOn w:val="a0"/>
    <w:rsid w:val="004824F6"/>
    <w:pP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59">
    <w:name w:val="xl159"/>
    <w:basedOn w:val="a0"/>
    <w:rsid w:val="004824F6"/>
    <w:pP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60">
    <w:name w:val="xl160"/>
    <w:basedOn w:val="a0"/>
    <w:rsid w:val="004824F6"/>
    <w:pP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61">
    <w:name w:val="xl161"/>
    <w:basedOn w:val="a0"/>
    <w:rsid w:val="004824F6"/>
    <w:pP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62">
    <w:name w:val="xl162"/>
    <w:basedOn w:val="a0"/>
    <w:rsid w:val="004824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63">
    <w:name w:val="xl163"/>
    <w:basedOn w:val="a0"/>
    <w:rsid w:val="004824F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64">
    <w:name w:val="xl164"/>
    <w:basedOn w:val="a0"/>
    <w:rsid w:val="004824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65">
    <w:name w:val="xl165"/>
    <w:basedOn w:val="a0"/>
    <w:rsid w:val="004824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66">
    <w:name w:val="xl166"/>
    <w:basedOn w:val="a0"/>
    <w:rsid w:val="004824F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67">
    <w:name w:val="xl167"/>
    <w:basedOn w:val="a0"/>
    <w:rsid w:val="004824F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68">
    <w:name w:val="xl168"/>
    <w:basedOn w:val="a0"/>
    <w:rsid w:val="004824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69">
    <w:name w:val="xl169"/>
    <w:basedOn w:val="a0"/>
    <w:rsid w:val="004824F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70">
    <w:name w:val="xl170"/>
    <w:basedOn w:val="a0"/>
    <w:rsid w:val="004824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171">
    <w:name w:val="xl171"/>
    <w:basedOn w:val="a0"/>
    <w:rsid w:val="004824F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172">
    <w:name w:val="xl172"/>
    <w:basedOn w:val="a0"/>
    <w:rsid w:val="004824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173">
    <w:name w:val="xl173"/>
    <w:basedOn w:val="a0"/>
    <w:rsid w:val="004824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174">
    <w:name w:val="xl174"/>
    <w:basedOn w:val="a0"/>
    <w:rsid w:val="004824F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175">
    <w:name w:val="xl175"/>
    <w:basedOn w:val="a0"/>
    <w:rsid w:val="004824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176">
    <w:name w:val="xl176"/>
    <w:basedOn w:val="a0"/>
    <w:rsid w:val="004824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177">
    <w:name w:val="xl177"/>
    <w:basedOn w:val="a0"/>
    <w:rsid w:val="004824F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178">
    <w:name w:val="xl178"/>
    <w:basedOn w:val="a0"/>
    <w:rsid w:val="004824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179">
    <w:name w:val="xl179"/>
    <w:basedOn w:val="a0"/>
    <w:rsid w:val="004824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80">
    <w:name w:val="xl180"/>
    <w:basedOn w:val="a0"/>
    <w:rsid w:val="004824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81">
    <w:name w:val="xl181"/>
    <w:basedOn w:val="a0"/>
    <w:rsid w:val="004824F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82">
    <w:name w:val="xl182"/>
    <w:basedOn w:val="a0"/>
    <w:rsid w:val="004824F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8"/>
      <w:szCs w:val="28"/>
    </w:rPr>
  </w:style>
  <w:style w:type="paragraph" w:customStyle="1" w:styleId="xl183">
    <w:name w:val="xl183"/>
    <w:basedOn w:val="a0"/>
    <w:rsid w:val="004824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184">
    <w:name w:val="xl184"/>
    <w:basedOn w:val="a0"/>
    <w:rsid w:val="004824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185">
    <w:name w:val="xl185"/>
    <w:basedOn w:val="a0"/>
    <w:rsid w:val="004824F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186">
    <w:name w:val="xl186"/>
    <w:basedOn w:val="a0"/>
    <w:rsid w:val="004824F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187">
    <w:name w:val="xl187"/>
    <w:basedOn w:val="a0"/>
    <w:rsid w:val="004824F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188">
    <w:name w:val="xl188"/>
    <w:basedOn w:val="a0"/>
    <w:rsid w:val="004824F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189">
    <w:name w:val="xl189"/>
    <w:basedOn w:val="a0"/>
    <w:rsid w:val="004824F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190">
    <w:name w:val="xl190"/>
    <w:basedOn w:val="a0"/>
    <w:rsid w:val="004824F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191">
    <w:name w:val="xl191"/>
    <w:basedOn w:val="a0"/>
    <w:rsid w:val="004824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92">
    <w:name w:val="xl192"/>
    <w:basedOn w:val="a0"/>
    <w:rsid w:val="004824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93">
    <w:name w:val="xl193"/>
    <w:basedOn w:val="a0"/>
    <w:rsid w:val="004824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94">
    <w:name w:val="xl194"/>
    <w:basedOn w:val="a0"/>
    <w:rsid w:val="004824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95">
    <w:name w:val="xl195"/>
    <w:basedOn w:val="a0"/>
    <w:rsid w:val="004824F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96">
    <w:name w:val="xl196"/>
    <w:basedOn w:val="a0"/>
    <w:rsid w:val="004824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97">
    <w:name w:val="xl197"/>
    <w:basedOn w:val="a0"/>
    <w:rsid w:val="004824F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98">
    <w:name w:val="xl198"/>
    <w:basedOn w:val="a0"/>
    <w:rsid w:val="004824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99">
    <w:name w:val="xl199"/>
    <w:basedOn w:val="a0"/>
    <w:rsid w:val="004824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200">
    <w:name w:val="xl200"/>
    <w:basedOn w:val="a0"/>
    <w:rsid w:val="004824F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201">
    <w:name w:val="xl201"/>
    <w:basedOn w:val="a0"/>
    <w:rsid w:val="004824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202">
    <w:name w:val="xl202"/>
    <w:basedOn w:val="a0"/>
    <w:rsid w:val="004824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28"/>
      <w:szCs w:val="28"/>
    </w:rPr>
  </w:style>
  <w:style w:type="paragraph" w:customStyle="1" w:styleId="xl203">
    <w:name w:val="xl203"/>
    <w:basedOn w:val="a0"/>
    <w:rsid w:val="004824F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28"/>
      <w:szCs w:val="28"/>
    </w:rPr>
  </w:style>
  <w:style w:type="paragraph" w:customStyle="1" w:styleId="xl204">
    <w:name w:val="xl204"/>
    <w:basedOn w:val="a0"/>
    <w:rsid w:val="00482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8"/>
      <w:szCs w:val="28"/>
    </w:rPr>
  </w:style>
  <w:style w:type="paragraph" w:customStyle="1" w:styleId="xl205">
    <w:name w:val="xl205"/>
    <w:basedOn w:val="a0"/>
    <w:rsid w:val="004824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206">
    <w:name w:val="xl206"/>
    <w:basedOn w:val="a0"/>
    <w:rsid w:val="004824F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207">
    <w:name w:val="xl207"/>
    <w:basedOn w:val="a0"/>
    <w:rsid w:val="004824F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8"/>
      <w:szCs w:val="28"/>
    </w:rPr>
  </w:style>
  <w:style w:type="paragraph" w:customStyle="1" w:styleId="xl208">
    <w:name w:val="xl208"/>
    <w:basedOn w:val="a0"/>
    <w:rsid w:val="004824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209">
    <w:name w:val="xl209"/>
    <w:basedOn w:val="a0"/>
    <w:rsid w:val="004824F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210">
    <w:name w:val="xl210"/>
    <w:basedOn w:val="a0"/>
    <w:rsid w:val="004824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211">
    <w:name w:val="xl211"/>
    <w:basedOn w:val="a0"/>
    <w:rsid w:val="004824F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212">
    <w:name w:val="xl212"/>
    <w:basedOn w:val="a0"/>
    <w:rsid w:val="004824F6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213">
    <w:name w:val="xl213"/>
    <w:basedOn w:val="a0"/>
    <w:rsid w:val="004824F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214">
    <w:name w:val="xl214"/>
    <w:basedOn w:val="a0"/>
    <w:rsid w:val="004824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8"/>
      <w:szCs w:val="28"/>
    </w:rPr>
  </w:style>
  <w:style w:type="paragraph" w:customStyle="1" w:styleId="xl215">
    <w:name w:val="xl215"/>
    <w:basedOn w:val="a0"/>
    <w:rsid w:val="004824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216">
    <w:name w:val="xl216"/>
    <w:basedOn w:val="a0"/>
    <w:rsid w:val="004824F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217">
    <w:name w:val="xl217"/>
    <w:basedOn w:val="a0"/>
    <w:rsid w:val="004824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218">
    <w:name w:val="xl218"/>
    <w:basedOn w:val="a0"/>
    <w:rsid w:val="004824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219">
    <w:name w:val="xl219"/>
    <w:basedOn w:val="a0"/>
    <w:rsid w:val="004824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220">
    <w:name w:val="xl220"/>
    <w:basedOn w:val="a0"/>
    <w:rsid w:val="004824F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221">
    <w:name w:val="xl221"/>
    <w:basedOn w:val="a0"/>
    <w:rsid w:val="004824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222">
    <w:name w:val="xl222"/>
    <w:basedOn w:val="a0"/>
    <w:rsid w:val="004824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28"/>
      <w:szCs w:val="28"/>
    </w:rPr>
  </w:style>
  <w:style w:type="paragraph" w:customStyle="1" w:styleId="xl223">
    <w:name w:val="xl223"/>
    <w:basedOn w:val="a0"/>
    <w:rsid w:val="004824F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8"/>
      <w:szCs w:val="28"/>
    </w:rPr>
  </w:style>
  <w:style w:type="paragraph" w:customStyle="1" w:styleId="xl224">
    <w:name w:val="xl224"/>
    <w:basedOn w:val="a0"/>
    <w:rsid w:val="004824F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8"/>
      <w:szCs w:val="28"/>
    </w:rPr>
  </w:style>
  <w:style w:type="paragraph" w:customStyle="1" w:styleId="xl225">
    <w:name w:val="xl225"/>
    <w:basedOn w:val="a0"/>
    <w:rsid w:val="004824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226">
    <w:name w:val="xl226"/>
    <w:basedOn w:val="a0"/>
    <w:rsid w:val="00482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227">
    <w:name w:val="xl227"/>
    <w:basedOn w:val="a0"/>
    <w:rsid w:val="00482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28">
    <w:name w:val="xl228"/>
    <w:basedOn w:val="a0"/>
    <w:rsid w:val="004824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29">
    <w:name w:val="xl229"/>
    <w:basedOn w:val="a0"/>
    <w:rsid w:val="004824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30">
    <w:name w:val="xl230"/>
    <w:basedOn w:val="a0"/>
    <w:rsid w:val="004824F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231">
    <w:name w:val="xl231"/>
    <w:basedOn w:val="a0"/>
    <w:rsid w:val="004824F6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232">
    <w:name w:val="xl232"/>
    <w:basedOn w:val="a0"/>
    <w:rsid w:val="004824F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233">
    <w:name w:val="xl233"/>
    <w:basedOn w:val="a0"/>
    <w:rsid w:val="004824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28"/>
      <w:szCs w:val="28"/>
    </w:rPr>
  </w:style>
  <w:style w:type="paragraph" w:customStyle="1" w:styleId="xl234">
    <w:name w:val="xl234"/>
    <w:basedOn w:val="a0"/>
    <w:rsid w:val="004824F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28"/>
      <w:szCs w:val="28"/>
    </w:rPr>
  </w:style>
  <w:style w:type="paragraph" w:customStyle="1" w:styleId="xl235">
    <w:name w:val="xl235"/>
    <w:basedOn w:val="a0"/>
    <w:rsid w:val="004824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28"/>
      <w:szCs w:val="28"/>
    </w:rPr>
  </w:style>
  <w:style w:type="paragraph" w:customStyle="1" w:styleId="xl236">
    <w:name w:val="xl236"/>
    <w:basedOn w:val="a0"/>
    <w:rsid w:val="004824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237">
    <w:name w:val="xl237"/>
    <w:basedOn w:val="a0"/>
    <w:rsid w:val="004824F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238">
    <w:name w:val="xl238"/>
    <w:basedOn w:val="a0"/>
    <w:rsid w:val="004824F6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239">
    <w:name w:val="xl239"/>
    <w:basedOn w:val="a0"/>
    <w:rsid w:val="004824F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240">
    <w:name w:val="xl240"/>
    <w:basedOn w:val="a0"/>
    <w:rsid w:val="00482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241">
    <w:name w:val="xl241"/>
    <w:basedOn w:val="a0"/>
    <w:rsid w:val="004824F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242">
    <w:name w:val="xl242"/>
    <w:basedOn w:val="a0"/>
    <w:rsid w:val="004824F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243">
    <w:name w:val="xl243"/>
    <w:basedOn w:val="a0"/>
    <w:rsid w:val="004824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  <w:sz w:val="28"/>
      <w:szCs w:val="28"/>
    </w:rPr>
  </w:style>
  <w:style w:type="paragraph" w:customStyle="1" w:styleId="xl244">
    <w:name w:val="xl244"/>
    <w:basedOn w:val="a0"/>
    <w:rsid w:val="004824F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  <w:sz w:val="28"/>
      <w:szCs w:val="28"/>
    </w:rPr>
  </w:style>
  <w:style w:type="paragraph" w:customStyle="1" w:styleId="xl245">
    <w:name w:val="xl245"/>
    <w:basedOn w:val="a0"/>
    <w:rsid w:val="004824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  <w:sz w:val="28"/>
      <w:szCs w:val="28"/>
    </w:rPr>
  </w:style>
  <w:style w:type="paragraph" w:customStyle="1" w:styleId="xl246">
    <w:name w:val="xl246"/>
    <w:basedOn w:val="a0"/>
    <w:rsid w:val="00482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247">
    <w:name w:val="xl247"/>
    <w:basedOn w:val="a0"/>
    <w:rsid w:val="00482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28"/>
      <w:szCs w:val="28"/>
    </w:rPr>
  </w:style>
  <w:style w:type="paragraph" w:customStyle="1" w:styleId="xl248">
    <w:name w:val="xl248"/>
    <w:basedOn w:val="a0"/>
    <w:rsid w:val="00482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249">
    <w:name w:val="xl249"/>
    <w:basedOn w:val="a0"/>
    <w:rsid w:val="004824F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250">
    <w:name w:val="xl250"/>
    <w:basedOn w:val="a0"/>
    <w:rsid w:val="004824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8"/>
      <w:szCs w:val="28"/>
    </w:rPr>
  </w:style>
  <w:style w:type="paragraph" w:customStyle="1" w:styleId="xl251">
    <w:name w:val="xl251"/>
    <w:basedOn w:val="a0"/>
    <w:rsid w:val="004824F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8"/>
      <w:szCs w:val="28"/>
    </w:rPr>
  </w:style>
  <w:style w:type="paragraph" w:customStyle="1" w:styleId="xl252">
    <w:name w:val="xl252"/>
    <w:basedOn w:val="a0"/>
    <w:rsid w:val="004824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8"/>
      <w:szCs w:val="28"/>
    </w:rPr>
  </w:style>
  <w:style w:type="paragraph" w:customStyle="1" w:styleId="xl253">
    <w:name w:val="xl253"/>
    <w:basedOn w:val="a0"/>
    <w:rsid w:val="004824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8"/>
      <w:szCs w:val="28"/>
    </w:rPr>
  </w:style>
  <w:style w:type="paragraph" w:customStyle="1" w:styleId="xl254">
    <w:name w:val="xl254"/>
    <w:basedOn w:val="a0"/>
    <w:rsid w:val="004824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8"/>
      <w:szCs w:val="28"/>
    </w:rPr>
  </w:style>
  <w:style w:type="paragraph" w:customStyle="1" w:styleId="xl255">
    <w:name w:val="xl255"/>
    <w:basedOn w:val="a0"/>
    <w:rsid w:val="004824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color w:val="000000"/>
      <w:sz w:val="28"/>
      <w:szCs w:val="28"/>
    </w:rPr>
  </w:style>
  <w:style w:type="paragraph" w:customStyle="1" w:styleId="xl256">
    <w:name w:val="xl256"/>
    <w:basedOn w:val="a0"/>
    <w:rsid w:val="004824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color w:val="000000"/>
      <w:sz w:val="28"/>
      <w:szCs w:val="28"/>
    </w:rPr>
  </w:style>
  <w:style w:type="paragraph" w:customStyle="1" w:styleId="xl257">
    <w:name w:val="xl257"/>
    <w:basedOn w:val="a0"/>
    <w:rsid w:val="004824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258">
    <w:name w:val="xl258"/>
    <w:basedOn w:val="a0"/>
    <w:rsid w:val="004824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259">
    <w:name w:val="xl259"/>
    <w:basedOn w:val="a0"/>
    <w:rsid w:val="004824F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260">
    <w:name w:val="xl260"/>
    <w:basedOn w:val="a0"/>
    <w:rsid w:val="004824F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261">
    <w:name w:val="xl261"/>
    <w:basedOn w:val="a0"/>
    <w:rsid w:val="00482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262">
    <w:name w:val="xl262"/>
    <w:basedOn w:val="a0"/>
    <w:rsid w:val="004824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FF0000"/>
      <w:sz w:val="28"/>
      <w:szCs w:val="28"/>
    </w:rPr>
  </w:style>
  <w:style w:type="paragraph" w:customStyle="1" w:styleId="xl263">
    <w:name w:val="xl263"/>
    <w:basedOn w:val="a0"/>
    <w:rsid w:val="004824F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FF0000"/>
      <w:sz w:val="28"/>
      <w:szCs w:val="28"/>
    </w:rPr>
  </w:style>
  <w:style w:type="paragraph" w:customStyle="1" w:styleId="xl264">
    <w:name w:val="xl264"/>
    <w:basedOn w:val="a0"/>
    <w:rsid w:val="004824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FF0000"/>
      <w:sz w:val="28"/>
      <w:szCs w:val="28"/>
    </w:rPr>
  </w:style>
  <w:style w:type="paragraph" w:customStyle="1" w:styleId="xl265">
    <w:name w:val="xl265"/>
    <w:basedOn w:val="a0"/>
    <w:rsid w:val="004824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8"/>
      <w:szCs w:val="28"/>
    </w:rPr>
  </w:style>
  <w:style w:type="paragraph" w:customStyle="1" w:styleId="xl266">
    <w:name w:val="xl266"/>
    <w:basedOn w:val="a0"/>
    <w:rsid w:val="004824F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8"/>
      <w:szCs w:val="28"/>
    </w:rPr>
  </w:style>
  <w:style w:type="paragraph" w:customStyle="1" w:styleId="xl267">
    <w:name w:val="xl267"/>
    <w:basedOn w:val="a0"/>
    <w:rsid w:val="004824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8"/>
      <w:szCs w:val="28"/>
    </w:rPr>
  </w:style>
  <w:style w:type="paragraph" w:customStyle="1" w:styleId="xl268">
    <w:name w:val="xl268"/>
    <w:basedOn w:val="a0"/>
    <w:rsid w:val="004824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8"/>
      <w:szCs w:val="28"/>
    </w:rPr>
  </w:style>
  <w:style w:type="paragraph" w:customStyle="1" w:styleId="xl269">
    <w:name w:val="xl269"/>
    <w:basedOn w:val="a0"/>
    <w:rsid w:val="004824F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8"/>
      <w:szCs w:val="28"/>
    </w:rPr>
  </w:style>
  <w:style w:type="paragraph" w:customStyle="1" w:styleId="xl270">
    <w:name w:val="xl270"/>
    <w:basedOn w:val="a0"/>
    <w:rsid w:val="004824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8"/>
      <w:szCs w:val="28"/>
    </w:rPr>
  </w:style>
  <w:style w:type="paragraph" w:customStyle="1" w:styleId="xl271">
    <w:name w:val="xl271"/>
    <w:basedOn w:val="a0"/>
    <w:rsid w:val="00482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272">
    <w:name w:val="xl272"/>
    <w:basedOn w:val="a0"/>
    <w:rsid w:val="00482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273">
    <w:name w:val="xl273"/>
    <w:basedOn w:val="a0"/>
    <w:rsid w:val="00482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  <w:sz w:val="28"/>
      <w:szCs w:val="28"/>
    </w:rPr>
  </w:style>
  <w:style w:type="paragraph" w:customStyle="1" w:styleId="xl274">
    <w:name w:val="xl274"/>
    <w:basedOn w:val="a0"/>
    <w:rsid w:val="004824F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8"/>
      <w:szCs w:val="28"/>
    </w:rPr>
  </w:style>
  <w:style w:type="paragraph" w:customStyle="1" w:styleId="xl275">
    <w:name w:val="xl275"/>
    <w:basedOn w:val="a0"/>
    <w:rsid w:val="004824F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8"/>
      <w:szCs w:val="28"/>
    </w:rPr>
  </w:style>
  <w:style w:type="paragraph" w:customStyle="1" w:styleId="xl276">
    <w:name w:val="xl276"/>
    <w:basedOn w:val="a0"/>
    <w:rsid w:val="004824F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28"/>
      <w:szCs w:val="28"/>
    </w:rPr>
  </w:style>
  <w:style w:type="paragraph" w:customStyle="1" w:styleId="xl277">
    <w:name w:val="xl277"/>
    <w:basedOn w:val="a0"/>
    <w:rsid w:val="004824F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28"/>
      <w:szCs w:val="28"/>
    </w:rPr>
  </w:style>
  <w:style w:type="paragraph" w:customStyle="1" w:styleId="xl278">
    <w:name w:val="xl278"/>
    <w:basedOn w:val="a0"/>
    <w:rsid w:val="004824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279">
    <w:name w:val="xl279"/>
    <w:basedOn w:val="a0"/>
    <w:rsid w:val="004824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280">
    <w:name w:val="xl280"/>
    <w:basedOn w:val="a0"/>
    <w:rsid w:val="004824F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281">
    <w:name w:val="xl281"/>
    <w:basedOn w:val="a0"/>
    <w:rsid w:val="004824F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282">
    <w:name w:val="xl282"/>
    <w:basedOn w:val="a0"/>
    <w:rsid w:val="004824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283">
    <w:name w:val="xl283"/>
    <w:basedOn w:val="a0"/>
    <w:rsid w:val="004824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284">
    <w:name w:val="xl284"/>
    <w:basedOn w:val="a0"/>
    <w:rsid w:val="004824F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285">
    <w:name w:val="xl285"/>
    <w:basedOn w:val="a0"/>
    <w:rsid w:val="004824F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286">
    <w:name w:val="xl286"/>
    <w:basedOn w:val="a0"/>
    <w:rsid w:val="004824F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287">
    <w:name w:val="xl287"/>
    <w:basedOn w:val="a0"/>
    <w:rsid w:val="004824F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288">
    <w:name w:val="xl288"/>
    <w:basedOn w:val="a0"/>
    <w:rsid w:val="004824F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289">
    <w:name w:val="xl289"/>
    <w:basedOn w:val="a0"/>
    <w:rsid w:val="004824F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290">
    <w:name w:val="xl290"/>
    <w:basedOn w:val="a0"/>
    <w:rsid w:val="00482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291">
    <w:name w:val="xl291"/>
    <w:basedOn w:val="a0"/>
    <w:rsid w:val="004824F6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28"/>
      <w:szCs w:val="28"/>
    </w:rPr>
  </w:style>
  <w:style w:type="paragraph" w:customStyle="1" w:styleId="xl292">
    <w:name w:val="xl292"/>
    <w:basedOn w:val="a0"/>
    <w:rsid w:val="004824F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293">
    <w:name w:val="xl293"/>
    <w:basedOn w:val="a0"/>
    <w:rsid w:val="004824F6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294">
    <w:name w:val="xl294"/>
    <w:basedOn w:val="a0"/>
    <w:rsid w:val="004824F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295">
    <w:name w:val="xl295"/>
    <w:basedOn w:val="a0"/>
    <w:rsid w:val="004824F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8"/>
      <w:szCs w:val="28"/>
    </w:rPr>
  </w:style>
  <w:style w:type="paragraph" w:customStyle="1" w:styleId="xl296">
    <w:name w:val="xl296"/>
    <w:basedOn w:val="a0"/>
    <w:rsid w:val="00482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  <w:sz w:val="28"/>
      <w:szCs w:val="28"/>
    </w:rPr>
  </w:style>
  <w:style w:type="paragraph" w:customStyle="1" w:styleId="xl297">
    <w:name w:val="xl297"/>
    <w:basedOn w:val="a0"/>
    <w:rsid w:val="004824F6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298">
    <w:name w:val="xl298"/>
    <w:basedOn w:val="a0"/>
    <w:rsid w:val="004824F6"/>
    <w:pP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299">
    <w:name w:val="xl299"/>
    <w:basedOn w:val="a0"/>
    <w:rsid w:val="004824F6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300">
    <w:name w:val="xl300"/>
    <w:basedOn w:val="a0"/>
    <w:rsid w:val="004824F6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301">
    <w:name w:val="xl301"/>
    <w:basedOn w:val="a0"/>
    <w:rsid w:val="004824F6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302">
    <w:name w:val="xl302"/>
    <w:basedOn w:val="a0"/>
    <w:rsid w:val="004824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303">
    <w:name w:val="xl303"/>
    <w:basedOn w:val="a0"/>
    <w:rsid w:val="004824F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304">
    <w:name w:val="xl304"/>
    <w:basedOn w:val="a0"/>
    <w:rsid w:val="004824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Normal1">
    <w:name w:val="Normal1"/>
    <w:uiPriority w:val="99"/>
    <w:semiHidden/>
    <w:rsid w:val="00BB6494"/>
    <w:pPr>
      <w:spacing w:before="100" w:after="100"/>
    </w:pPr>
    <w:rPr>
      <w:rFonts w:eastAsia="Calibri"/>
      <w:sz w:val="24"/>
    </w:rPr>
  </w:style>
  <w:style w:type="paragraph" w:customStyle="1" w:styleId="18">
    <w:name w:val="Без интервала1"/>
    <w:basedOn w:val="a0"/>
    <w:rsid w:val="00BB6494"/>
    <w:rPr>
      <w:rFonts w:eastAsia="Calibri"/>
      <w:sz w:val="22"/>
      <w:szCs w:val="22"/>
      <w:lang w:val="en-US" w:eastAsia="en-US"/>
    </w:rPr>
  </w:style>
  <w:style w:type="paragraph" w:customStyle="1" w:styleId="ListParagraph1">
    <w:name w:val="List Paragraph1"/>
    <w:basedOn w:val="a0"/>
    <w:uiPriority w:val="99"/>
    <w:rsid w:val="00BB6494"/>
    <w:pPr>
      <w:ind w:left="720"/>
      <w:contextualSpacing/>
    </w:pPr>
    <w:rPr>
      <w:rFonts w:eastAsia="Calibri"/>
    </w:rPr>
  </w:style>
  <w:style w:type="paragraph" w:styleId="aff2">
    <w:name w:val="Normal (Web)"/>
    <w:basedOn w:val="a0"/>
    <w:uiPriority w:val="99"/>
    <w:rsid w:val="00BB6494"/>
    <w:pPr>
      <w:spacing w:before="100" w:beforeAutospacing="1" w:after="100" w:afterAutospacing="1"/>
    </w:pPr>
  </w:style>
  <w:style w:type="numbering" w:customStyle="1" w:styleId="19">
    <w:name w:val="Нет списка1"/>
    <w:next w:val="a3"/>
    <w:semiHidden/>
    <w:unhideWhenUsed/>
    <w:rsid w:val="00BB6494"/>
  </w:style>
  <w:style w:type="paragraph" w:customStyle="1" w:styleId="aff3">
    <w:name w:val="Знак Знак"/>
    <w:basedOn w:val="a0"/>
    <w:rsid w:val="00BB6494"/>
    <w:pPr>
      <w:spacing w:before="100" w:beforeAutospacing="1" w:after="100" w:afterAutospacing="1"/>
    </w:pPr>
    <w:rPr>
      <w:rFonts w:ascii="Tahoma" w:eastAsia="Calibri" w:hAnsi="Tahoma"/>
      <w:sz w:val="20"/>
      <w:szCs w:val="20"/>
      <w:lang w:val="en-US" w:eastAsia="en-US"/>
    </w:rPr>
  </w:style>
  <w:style w:type="paragraph" w:customStyle="1" w:styleId="1a">
    <w:name w:val="Знак Знак1"/>
    <w:basedOn w:val="a0"/>
    <w:rsid w:val="00BB6494"/>
    <w:pPr>
      <w:spacing w:before="100" w:beforeAutospacing="1" w:after="100" w:afterAutospacing="1"/>
    </w:pPr>
    <w:rPr>
      <w:rFonts w:ascii="Tahoma" w:eastAsia="Calibri" w:hAnsi="Tahoma"/>
      <w:sz w:val="20"/>
      <w:szCs w:val="20"/>
      <w:lang w:val="en-US" w:eastAsia="en-US"/>
    </w:rPr>
  </w:style>
  <w:style w:type="table" w:customStyle="1" w:styleId="TableGrid">
    <w:name w:val="TableGrid"/>
    <w:rsid w:val="00BB6494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eading4Char">
    <w:name w:val="Heading 4 Char"/>
    <w:uiPriority w:val="99"/>
    <w:semiHidden/>
    <w:locked/>
    <w:rsid w:val="00BB6494"/>
    <w:rPr>
      <w:rFonts w:ascii="Calibri" w:hAnsi="Calibri" w:cs="Times New Roman"/>
      <w:b/>
      <w:bCs/>
      <w:sz w:val="28"/>
      <w:szCs w:val="28"/>
    </w:rPr>
  </w:style>
  <w:style w:type="paragraph" w:styleId="aff4">
    <w:name w:val="Block Text"/>
    <w:basedOn w:val="a0"/>
    <w:rsid w:val="00BB6494"/>
    <w:pPr>
      <w:spacing w:line="360" w:lineRule="auto"/>
      <w:ind w:left="57" w:right="57" w:firstLine="708"/>
      <w:jc w:val="both"/>
    </w:pPr>
    <w:rPr>
      <w:sz w:val="28"/>
    </w:rPr>
  </w:style>
  <w:style w:type="table" w:customStyle="1" w:styleId="TableGrid1">
    <w:name w:val="TableGrid1"/>
    <w:rsid w:val="00BB6494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BB6494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5">
    <w:name w:val="annotation reference"/>
    <w:unhideWhenUsed/>
    <w:rsid w:val="00BB6494"/>
    <w:rPr>
      <w:sz w:val="16"/>
      <w:szCs w:val="16"/>
    </w:rPr>
  </w:style>
  <w:style w:type="paragraph" w:styleId="aff6">
    <w:name w:val="annotation text"/>
    <w:basedOn w:val="a0"/>
    <w:link w:val="aff7"/>
    <w:unhideWhenUsed/>
    <w:rsid w:val="00BB6494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ff7">
    <w:name w:val="Текст примечания Знак"/>
    <w:basedOn w:val="a1"/>
    <w:link w:val="aff6"/>
    <w:rsid w:val="00BB6494"/>
    <w:rPr>
      <w:rFonts w:ascii="Calibri" w:eastAsia="Calibri" w:hAnsi="Calibri"/>
      <w:lang w:eastAsia="en-US"/>
    </w:rPr>
  </w:style>
  <w:style w:type="paragraph" w:styleId="aff8">
    <w:name w:val="annotation subject"/>
    <w:basedOn w:val="aff6"/>
    <w:next w:val="aff6"/>
    <w:link w:val="aff9"/>
    <w:unhideWhenUsed/>
    <w:rsid w:val="00BB6494"/>
    <w:rPr>
      <w:b/>
      <w:bCs/>
    </w:rPr>
  </w:style>
  <w:style w:type="character" w:customStyle="1" w:styleId="aff9">
    <w:name w:val="Тема примечания Знак"/>
    <w:basedOn w:val="aff7"/>
    <w:link w:val="aff8"/>
    <w:rsid w:val="00BB6494"/>
    <w:rPr>
      <w:rFonts w:ascii="Calibri" w:eastAsia="Calibri" w:hAnsi="Calibri"/>
      <w:b/>
      <w:bCs/>
      <w:lang w:eastAsia="en-US"/>
    </w:rPr>
  </w:style>
  <w:style w:type="numbering" w:customStyle="1" w:styleId="28">
    <w:name w:val="Нет списка2"/>
    <w:next w:val="a3"/>
    <w:semiHidden/>
    <w:unhideWhenUsed/>
    <w:rsid w:val="00BB6494"/>
  </w:style>
  <w:style w:type="table" w:customStyle="1" w:styleId="1b">
    <w:name w:val="Сетка таблицы1"/>
    <w:basedOn w:val="a2"/>
    <w:next w:val="a5"/>
    <w:uiPriority w:val="39"/>
    <w:rsid w:val="00BB649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3"/>
    <w:semiHidden/>
    <w:rsid w:val="00BB6494"/>
  </w:style>
  <w:style w:type="table" w:customStyle="1" w:styleId="111">
    <w:name w:val="Сетка таблицы11"/>
    <w:basedOn w:val="a2"/>
    <w:next w:val="a5"/>
    <w:rsid w:val="00BB6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0">
    <w:name w:val="Нет списка111"/>
    <w:next w:val="a3"/>
    <w:semiHidden/>
    <w:unhideWhenUsed/>
    <w:rsid w:val="00BB6494"/>
  </w:style>
  <w:style w:type="table" w:customStyle="1" w:styleId="TableGrid3">
    <w:name w:val="TableGrid3"/>
    <w:rsid w:val="00BB6494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">
    <w:name w:val="TableGrid11"/>
    <w:rsid w:val="00BB6494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1">
    <w:name w:val="TableGrid21"/>
    <w:rsid w:val="00BB6494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1">
    <w:name w:val="Нет списка1111"/>
    <w:next w:val="a3"/>
    <w:semiHidden/>
    <w:unhideWhenUsed/>
    <w:rsid w:val="00BB6494"/>
  </w:style>
  <w:style w:type="numbering" w:customStyle="1" w:styleId="210">
    <w:name w:val="Нет списка21"/>
    <w:next w:val="a3"/>
    <w:semiHidden/>
    <w:rsid w:val="00BB6494"/>
  </w:style>
  <w:style w:type="numbering" w:customStyle="1" w:styleId="120">
    <w:name w:val="Нет списка12"/>
    <w:next w:val="a3"/>
    <w:semiHidden/>
    <w:unhideWhenUsed/>
    <w:rsid w:val="00BB6494"/>
  </w:style>
  <w:style w:type="table" w:customStyle="1" w:styleId="121">
    <w:name w:val="Сетка таблицы12"/>
    <w:basedOn w:val="a2"/>
    <w:next w:val="a5"/>
    <w:rsid w:val="00BB6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3">
    <w:name w:val="Основной текст (5)_"/>
    <w:link w:val="510"/>
    <w:rsid w:val="00BB6494"/>
    <w:rPr>
      <w:b/>
      <w:bCs/>
      <w:sz w:val="26"/>
      <w:szCs w:val="26"/>
      <w:shd w:val="clear" w:color="auto" w:fill="FFFFFF"/>
    </w:rPr>
  </w:style>
  <w:style w:type="paragraph" w:customStyle="1" w:styleId="510">
    <w:name w:val="Основной текст (5)1"/>
    <w:basedOn w:val="a0"/>
    <w:link w:val="53"/>
    <w:rsid w:val="00BB6494"/>
    <w:pPr>
      <w:widowControl w:val="0"/>
      <w:shd w:val="clear" w:color="auto" w:fill="FFFFFF"/>
      <w:spacing w:before="300" w:after="300" w:line="322" w:lineRule="exact"/>
    </w:pPr>
    <w:rPr>
      <w:b/>
      <w:bCs/>
      <w:sz w:val="26"/>
      <w:szCs w:val="26"/>
    </w:rPr>
  </w:style>
  <w:style w:type="paragraph" w:customStyle="1" w:styleId="xl65">
    <w:name w:val="xl65"/>
    <w:basedOn w:val="a0"/>
    <w:rsid w:val="00BB64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formattexttopleveltext">
    <w:name w:val="formattext topleveltext"/>
    <w:basedOn w:val="a0"/>
    <w:rsid w:val="00BB6494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ffa">
    <w:name w:val="endnote text"/>
    <w:basedOn w:val="a0"/>
    <w:link w:val="affb"/>
    <w:rsid w:val="00BB6494"/>
    <w:rPr>
      <w:sz w:val="20"/>
      <w:szCs w:val="20"/>
    </w:rPr>
  </w:style>
  <w:style w:type="character" w:customStyle="1" w:styleId="affb">
    <w:name w:val="Текст концевой сноски Знак"/>
    <w:basedOn w:val="a1"/>
    <w:link w:val="affa"/>
    <w:rsid w:val="00BB6494"/>
  </w:style>
  <w:style w:type="character" w:styleId="affc">
    <w:name w:val="endnote reference"/>
    <w:rsid w:val="00BB6494"/>
    <w:rPr>
      <w:vertAlign w:val="superscript"/>
    </w:rPr>
  </w:style>
  <w:style w:type="paragraph" w:customStyle="1" w:styleId="xl63">
    <w:name w:val="xl63"/>
    <w:basedOn w:val="a0"/>
    <w:rsid w:val="00B454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64">
    <w:name w:val="xl64"/>
    <w:basedOn w:val="a0"/>
    <w:rsid w:val="00B454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font5">
    <w:name w:val="font5"/>
    <w:basedOn w:val="a0"/>
    <w:rsid w:val="00C12750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font6">
    <w:name w:val="font6"/>
    <w:basedOn w:val="a0"/>
    <w:rsid w:val="00C12750"/>
    <w:pPr>
      <w:spacing w:before="100" w:beforeAutospacing="1" w:after="100" w:afterAutospacing="1"/>
    </w:pPr>
    <w:rPr>
      <w:color w:val="000000"/>
    </w:rPr>
  </w:style>
  <w:style w:type="paragraph" w:customStyle="1" w:styleId="font7">
    <w:name w:val="font7"/>
    <w:basedOn w:val="a0"/>
    <w:rsid w:val="009659CC"/>
    <w:pPr>
      <w:spacing w:before="100" w:beforeAutospacing="1" w:after="100" w:afterAutospacing="1"/>
    </w:pPr>
    <w:rPr>
      <w:rFonts w:ascii="Calibri" w:hAnsi="Calibri"/>
      <w:color w:val="000000"/>
    </w:rPr>
  </w:style>
  <w:style w:type="paragraph" w:customStyle="1" w:styleId="xl305">
    <w:name w:val="xl305"/>
    <w:basedOn w:val="a0"/>
    <w:rsid w:val="00965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FF0000"/>
    </w:rPr>
  </w:style>
  <w:style w:type="paragraph" w:customStyle="1" w:styleId="xl306">
    <w:name w:val="xl306"/>
    <w:basedOn w:val="a0"/>
    <w:rsid w:val="00965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307">
    <w:name w:val="xl307"/>
    <w:basedOn w:val="a0"/>
    <w:rsid w:val="00965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08">
    <w:name w:val="xl308"/>
    <w:basedOn w:val="a0"/>
    <w:rsid w:val="00965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09">
    <w:name w:val="xl309"/>
    <w:basedOn w:val="a0"/>
    <w:rsid w:val="009659C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310">
    <w:name w:val="xl310"/>
    <w:basedOn w:val="a0"/>
    <w:rsid w:val="009659CC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311">
    <w:name w:val="xl311"/>
    <w:basedOn w:val="a0"/>
    <w:rsid w:val="009659C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312">
    <w:name w:val="xl312"/>
    <w:basedOn w:val="a0"/>
    <w:rsid w:val="009659CC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313">
    <w:name w:val="xl313"/>
    <w:basedOn w:val="a0"/>
    <w:rsid w:val="009659CC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314">
    <w:name w:val="xl314"/>
    <w:basedOn w:val="a0"/>
    <w:rsid w:val="009659CC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315">
    <w:name w:val="xl315"/>
    <w:basedOn w:val="a0"/>
    <w:rsid w:val="009659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316">
    <w:name w:val="xl316"/>
    <w:basedOn w:val="a0"/>
    <w:rsid w:val="009659CC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317">
    <w:name w:val="xl317"/>
    <w:basedOn w:val="a0"/>
    <w:rsid w:val="009659C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318">
    <w:name w:val="xl318"/>
    <w:basedOn w:val="a0"/>
    <w:rsid w:val="00624C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319">
    <w:name w:val="xl319"/>
    <w:basedOn w:val="a0"/>
    <w:rsid w:val="00624C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20">
    <w:name w:val="xl320"/>
    <w:basedOn w:val="a0"/>
    <w:rsid w:val="00624C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21">
    <w:name w:val="xl321"/>
    <w:basedOn w:val="a0"/>
    <w:rsid w:val="00624C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322">
    <w:name w:val="xl322"/>
    <w:basedOn w:val="a0"/>
    <w:rsid w:val="00624C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323">
    <w:name w:val="xl323"/>
    <w:basedOn w:val="a0"/>
    <w:rsid w:val="00624C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24">
    <w:name w:val="xl324"/>
    <w:basedOn w:val="a0"/>
    <w:rsid w:val="00624C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325">
    <w:name w:val="xl325"/>
    <w:basedOn w:val="a0"/>
    <w:rsid w:val="00624C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26">
    <w:name w:val="xl326"/>
    <w:basedOn w:val="a0"/>
    <w:rsid w:val="00624C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27">
    <w:name w:val="xl327"/>
    <w:basedOn w:val="a0"/>
    <w:rsid w:val="00624C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328">
    <w:name w:val="xl328"/>
    <w:basedOn w:val="a0"/>
    <w:rsid w:val="00624C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329">
    <w:name w:val="xl329"/>
    <w:basedOn w:val="a0"/>
    <w:rsid w:val="00624C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30">
    <w:name w:val="xl330"/>
    <w:basedOn w:val="a0"/>
    <w:rsid w:val="00624C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31">
    <w:name w:val="xl331"/>
    <w:basedOn w:val="a0"/>
    <w:rsid w:val="00624C72"/>
    <w:pPr>
      <w:spacing w:before="100" w:beforeAutospacing="1" w:after="100" w:afterAutospacing="1"/>
    </w:pPr>
    <w:rPr>
      <w:sz w:val="16"/>
      <w:szCs w:val="16"/>
    </w:rPr>
  </w:style>
  <w:style w:type="paragraph" w:customStyle="1" w:styleId="xl332">
    <w:name w:val="xl332"/>
    <w:basedOn w:val="a0"/>
    <w:rsid w:val="00624C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333">
    <w:name w:val="xl333"/>
    <w:basedOn w:val="a0"/>
    <w:rsid w:val="00624C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34">
    <w:name w:val="xl334"/>
    <w:basedOn w:val="a0"/>
    <w:rsid w:val="00624C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pboth">
    <w:name w:val="pboth"/>
    <w:basedOn w:val="a0"/>
    <w:rsid w:val="00484F66"/>
    <w:pPr>
      <w:spacing w:before="100" w:beforeAutospacing="1" w:after="100" w:afterAutospacing="1"/>
    </w:pPr>
  </w:style>
  <w:style w:type="paragraph" w:customStyle="1" w:styleId="xl335">
    <w:name w:val="xl335"/>
    <w:basedOn w:val="a0"/>
    <w:rsid w:val="009A34B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336">
    <w:name w:val="xl336"/>
    <w:basedOn w:val="a0"/>
    <w:rsid w:val="00E85E35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20"/>
      <w:szCs w:val="20"/>
    </w:rPr>
  </w:style>
  <w:style w:type="paragraph" w:customStyle="1" w:styleId="xl337">
    <w:name w:val="xl337"/>
    <w:basedOn w:val="a0"/>
    <w:rsid w:val="00E85E3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20"/>
      <w:szCs w:val="20"/>
    </w:rPr>
  </w:style>
  <w:style w:type="paragraph" w:customStyle="1" w:styleId="xl338">
    <w:name w:val="xl338"/>
    <w:basedOn w:val="a0"/>
    <w:rsid w:val="00E85E35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20"/>
      <w:szCs w:val="20"/>
    </w:rPr>
  </w:style>
  <w:style w:type="paragraph" w:customStyle="1" w:styleId="xl339">
    <w:name w:val="xl339"/>
    <w:basedOn w:val="a0"/>
    <w:rsid w:val="00E85E3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20"/>
      <w:szCs w:val="20"/>
    </w:rPr>
  </w:style>
  <w:style w:type="paragraph" w:customStyle="1" w:styleId="xl340">
    <w:name w:val="xl340"/>
    <w:basedOn w:val="a0"/>
    <w:rsid w:val="00E85E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341">
    <w:name w:val="xl341"/>
    <w:basedOn w:val="a0"/>
    <w:rsid w:val="00E85E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342">
    <w:name w:val="xl342"/>
    <w:basedOn w:val="a0"/>
    <w:rsid w:val="00E85E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0"/>
      <w:szCs w:val="20"/>
    </w:rPr>
  </w:style>
  <w:style w:type="paragraph" w:customStyle="1" w:styleId="xl343">
    <w:name w:val="xl343"/>
    <w:basedOn w:val="a0"/>
    <w:rsid w:val="00E85E35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0"/>
      <w:szCs w:val="20"/>
    </w:rPr>
  </w:style>
  <w:style w:type="paragraph" w:customStyle="1" w:styleId="xl344">
    <w:name w:val="xl344"/>
    <w:basedOn w:val="a0"/>
    <w:rsid w:val="00E85E3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0"/>
      <w:szCs w:val="20"/>
    </w:rPr>
  </w:style>
  <w:style w:type="paragraph" w:customStyle="1" w:styleId="xl345">
    <w:name w:val="xl345"/>
    <w:basedOn w:val="a0"/>
    <w:rsid w:val="00E85E3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0"/>
      <w:szCs w:val="20"/>
    </w:rPr>
  </w:style>
  <w:style w:type="paragraph" w:customStyle="1" w:styleId="xl346">
    <w:name w:val="xl346"/>
    <w:basedOn w:val="a0"/>
    <w:rsid w:val="00E85E35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0"/>
      <w:szCs w:val="20"/>
    </w:rPr>
  </w:style>
  <w:style w:type="paragraph" w:customStyle="1" w:styleId="xl347">
    <w:name w:val="xl347"/>
    <w:basedOn w:val="a0"/>
    <w:rsid w:val="00E85E3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0"/>
      <w:szCs w:val="20"/>
    </w:rPr>
  </w:style>
  <w:style w:type="paragraph" w:customStyle="1" w:styleId="xl348">
    <w:name w:val="xl348"/>
    <w:basedOn w:val="a0"/>
    <w:rsid w:val="00E85E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FF0000"/>
      <w:sz w:val="20"/>
      <w:szCs w:val="20"/>
    </w:rPr>
  </w:style>
  <w:style w:type="paragraph" w:customStyle="1" w:styleId="xl349">
    <w:name w:val="xl349"/>
    <w:basedOn w:val="a0"/>
    <w:rsid w:val="00E85E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350">
    <w:name w:val="xl350"/>
    <w:basedOn w:val="a0"/>
    <w:rsid w:val="008148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16"/>
      <w:szCs w:val="16"/>
    </w:rPr>
  </w:style>
  <w:style w:type="paragraph" w:customStyle="1" w:styleId="xl351">
    <w:name w:val="xl351"/>
    <w:basedOn w:val="a0"/>
    <w:rsid w:val="008148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352">
    <w:name w:val="xl352"/>
    <w:basedOn w:val="a0"/>
    <w:rsid w:val="0081483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353">
    <w:name w:val="xl353"/>
    <w:basedOn w:val="a0"/>
    <w:rsid w:val="008148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354">
    <w:name w:val="xl354"/>
    <w:basedOn w:val="a0"/>
    <w:rsid w:val="008148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355">
    <w:name w:val="xl355"/>
    <w:basedOn w:val="a0"/>
    <w:rsid w:val="0081483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356">
    <w:name w:val="xl356"/>
    <w:basedOn w:val="a0"/>
    <w:rsid w:val="0081483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357">
    <w:name w:val="xl357"/>
    <w:basedOn w:val="a0"/>
    <w:rsid w:val="0081483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358">
    <w:name w:val="xl358"/>
    <w:basedOn w:val="a0"/>
    <w:rsid w:val="0081483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359">
    <w:name w:val="xl359"/>
    <w:basedOn w:val="a0"/>
    <w:rsid w:val="0081483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60">
    <w:name w:val="xl360"/>
    <w:basedOn w:val="a0"/>
    <w:rsid w:val="008148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361">
    <w:name w:val="xl361"/>
    <w:basedOn w:val="a0"/>
    <w:rsid w:val="0081483E"/>
    <w:pPr>
      <w:spacing w:before="100" w:beforeAutospacing="1" w:after="100" w:afterAutospacing="1"/>
    </w:pPr>
    <w:rPr>
      <w:sz w:val="16"/>
      <w:szCs w:val="16"/>
    </w:rPr>
  </w:style>
  <w:style w:type="paragraph" w:customStyle="1" w:styleId="xl362">
    <w:name w:val="xl362"/>
    <w:basedOn w:val="a0"/>
    <w:rsid w:val="008148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363">
    <w:name w:val="xl363"/>
    <w:basedOn w:val="a0"/>
    <w:rsid w:val="008148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64">
    <w:name w:val="xl364"/>
    <w:basedOn w:val="a0"/>
    <w:rsid w:val="008148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365">
    <w:name w:val="xl365"/>
    <w:basedOn w:val="a0"/>
    <w:rsid w:val="008148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font8">
    <w:name w:val="font8"/>
    <w:basedOn w:val="a0"/>
    <w:rsid w:val="00B70EB2"/>
    <w:pPr>
      <w:spacing w:before="100" w:beforeAutospacing="1" w:after="100" w:afterAutospacing="1"/>
    </w:pPr>
    <w:rPr>
      <w:rFonts w:ascii="Calibri" w:hAnsi="Calibri"/>
      <w:sz w:val="20"/>
      <w:szCs w:val="20"/>
    </w:rPr>
  </w:style>
  <w:style w:type="paragraph" w:customStyle="1" w:styleId="font9">
    <w:name w:val="font9"/>
    <w:basedOn w:val="a0"/>
    <w:rsid w:val="002F11F0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font10">
    <w:name w:val="font10"/>
    <w:basedOn w:val="a0"/>
    <w:rsid w:val="002F11F0"/>
    <w:pPr>
      <w:spacing w:before="100" w:beforeAutospacing="1" w:after="100" w:afterAutospacing="1"/>
    </w:pPr>
    <w:rPr>
      <w:b/>
      <w:bCs/>
      <w:color w:val="000000"/>
      <w:sz w:val="22"/>
      <w:szCs w:val="22"/>
    </w:rPr>
  </w:style>
  <w:style w:type="paragraph" w:customStyle="1" w:styleId="xl366">
    <w:name w:val="xl366"/>
    <w:basedOn w:val="a0"/>
    <w:rsid w:val="0056177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367">
    <w:name w:val="xl367"/>
    <w:basedOn w:val="a0"/>
    <w:rsid w:val="0056177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368">
    <w:name w:val="xl368"/>
    <w:basedOn w:val="a0"/>
    <w:rsid w:val="0056177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369">
    <w:name w:val="xl369"/>
    <w:basedOn w:val="a0"/>
    <w:rsid w:val="0056177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370">
    <w:name w:val="xl370"/>
    <w:basedOn w:val="a0"/>
    <w:rsid w:val="00561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371">
    <w:name w:val="xl371"/>
    <w:basedOn w:val="a0"/>
    <w:rsid w:val="0056177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372">
    <w:name w:val="xl372"/>
    <w:basedOn w:val="a0"/>
    <w:rsid w:val="0056177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373">
    <w:name w:val="xl373"/>
    <w:basedOn w:val="a0"/>
    <w:rsid w:val="0056177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374">
    <w:name w:val="xl374"/>
    <w:basedOn w:val="a0"/>
    <w:rsid w:val="0056177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20"/>
      <w:szCs w:val="20"/>
    </w:rPr>
  </w:style>
  <w:style w:type="paragraph" w:customStyle="1" w:styleId="xl375">
    <w:name w:val="xl375"/>
    <w:basedOn w:val="a0"/>
    <w:rsid w:val="00561773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20"/>
      <w:szCs w:val="20"/>
    </w:rPr>
  </w:style>
  <w:style w:type="paragraph" w:customStyle="1" w:styleId="xl376">
    <w:name w:val="xl376"/>
    <w:basedOn w:val="a0"/>
    <w:rsid w:val="00561773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20"/>
      <w:szCs w:val="20"/>
    </w:rPr>
  </w:style>
  <w:style w:type="paragraph" w:customStyle="1" w:styleId="xl377">
    <w:name w:val="xl377"/>
    <w:basedOn w:val="a0"/>
    <w:rsid w:val="00561773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20"/>
      <w:szCs w:val="20"/>
    </w:rPr>
  </w:style>
  <w:style w:type="paragraph" w:customStyle="1" w:styleId="xl378">
    <w:name w:val="xl378"/>
    <w:basedOn w:val="a0"/>
    <w:rsid w:val="00561773"/>
    <w:pPr>
      <w:spacing w:before="100" w:beforeAutospacing="1" w:after="100" w:afterAutospacing="1"/>
      <w:jc w:val="center"/>
      <w:textAlignment w:val="top"/>
    </w:pPr>
    <w:rPr>
      <w:i/>
      <w:iCs/>
      <w:sz w:val="20"/>
      <w:szCs w:val="20"/>
    </w:rPr>
  </w:style>
  <w:style w:type="paragraph" w:customStyle="1" w:styleId="xl379">
    <w:name w:val="xl379"/>
    <w:basedOn w:val="a0"/>
    <w:rsid w:val="00561773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20"/>
      <w:szCs w:val="20"/>
    </w:rPr>
  </w:style>
  <w:style w:type="paragraph" w:customStyle="1" w:styleId="xl380">
    <w:name w:val="xl380"/>
    <w:basedOn w:val="a0"/>
    <w:rsid w:val="0056177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20"/>
      <w:szCs w:val="20"/>
    </w:rPr>
  </w:style>
  <w:style w:type="paragraph" w:customStyle="1" w:styleId="xl381">
    <w:name w:val="xl381"/>
    <w:basedOn w:val="a0"/>
    <w:rsid w:val="00561773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20"/>
      <w:szCs w:val="20"/>
    </w:rPr>
  </w:style>
  <w:style w:type="paragraph" w:customStyle="1" w:styleId="xl382">
    <w:name w:val="xl382"/>
    <w:basedOn w:val="a0"/>
    <w:rsid w:val="0056177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20"/>
      <w:szCs w:val="20"/>
    </w:rPr>
  </w:style>
  <w:style w:type="paragraph" w:customStyle="1" w:styleId="xl383">
    <w:name w:val="xl383"/>
    <w:basedOn w:val="a0"/>
    <w:rsid w:val="00561773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384">
    <w:name w:val="xl384"/>
    <w:basedOn w:val="a0"/>
    <w:rsid w:val="00561773"/>
    <w:pP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385">
    <w:name w:val="xl385"/>
    <w:basedOn w:val="a0"/>
    <w:rsid w:val="00561773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386">
    <w:name w:val="xl386"/>
    <w:basedOn w:val="a0"/>
    <w:rsid w:val="0056177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20"/>
      <w:szCs w:val="20"/>
    </w:rPr>
  </w:style>
  <w:style w:type="paragraph" w:customStyle="1" w:styleId="xl387">
    <w:name w:val="xl387"/>
    <w:basedOn w:val="a0"/>
    <w:rsid w:val="00561773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20"/>
      <w:szCs w:val="20"/>
    </w:rPr>
  </w:style>
  <w:style w:type="paragraph" w:customStyle="1" w:styleId="xl388">
    <w:name w:val="xl388"/>
    <w:basedOn w:val="a0"/>
    <w:rsid w:val="00561773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20"/>
      <w:szCs w:val="20"/>
    </w:rPr>
  </w:style>
  <w:style w:type="paragraph" w:customStyle="1" w:styleId="xl389">
    <w:name w:val="xl389"/>
    <w:basedOn w:val="a0"/>
    <w:rsid w:val="00561773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20"/>
      <w:szCs w:val="20"/>
    </w:rPr>
  </w:style>
  <w:style w:type="paragraph" w:customStyle="1" w:styleId="xl390">
    <w:name w:val="xl390"/>
    <w:basedOn w:val="a0"/>
    <w:rsid w:val="00561773"/>
    <w:pPr>
      <w:spacing w:before="100" w:beforeAutospacing="1" w:after="100" w:afterAutospacing="1"/>
      <w:jc w:val="center"/>
      <w:textAlignment w:val="top"/>
    </w:pPr>
    <w:rPr>
      <w:i/>
      <w:iCs/>
      <w:sz w:val="20"/>
      <w:szCs w:val="20"/>
    </w:rPr>
  </w:style>
  <w:style w:type="paragraph" w:customStyle="1" w:styleId="xl391">
    <w:name w:val="xl391"/>
    <w:basedOn w:val="a0"/>
    <w:rsid w:val="00561773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20"/>
      <w:szCs w:val="20"/>
    </w:rPr>
  </w:style>
  <w:style w:type="paragraph" w:customStyle="1" w:styleId="xl392">
    <w:name w:val="xl392"/>
    <w:basedOn w:val="a0"/>
    <w:rsid w:val="0056177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20"/>
      <w:szCs w:val="20"/>
    </w:rPr>
  </w:style>
  <w:style w:type="paragraph" w:customStyle="1" w:styleId="xl393">
    <w:name w:val="xl393"/>
    <w:basedOn w:val="a0"/>
    <w:rsid w:val="00561773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20"/>
      <w:szCs w:val="20"/>
    </w:rPr>
  </w:style>
  <w:style w:type="paragraph" w:customStyle="1" w:styleId="xl394">
    <w:name w:val="xl394"/>
    <w:basedOn w:val="a0"/>
    <w:rsid w:val="0056177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20"/>
      <w:szCs w:val="20"/>
    </w:rPr>
  </w:style>
  <w:style w:type="paragraph" w:customStyle="1" w:styleId="xl395">
    <w:name w:val="xl395"/>
    <w:basedOn w:val="a0"/>
    <w:rsid w:val="00561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2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1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1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0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4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2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2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7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9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5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4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4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1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3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2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5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2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7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7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7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5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9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8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4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0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5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4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5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6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2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0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0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8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6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5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2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4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3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4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6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5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0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0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8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4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3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5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5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0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0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5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3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0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9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8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6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0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3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3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2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4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9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5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3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1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5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9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0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OLD\Quick%20NTFS%20Partition%202\With_ITO-2\WorkDoc\&#1041;&#1083;&#1072;&#1085;&#1082;&#1080;_&#1080;&#1079;&#1084;&#1077;&#1085;&#1077;&#1085;&#1080;&#1103;\&#1040;&#1076;&#1084;_&#1073;&#1077;&#1079;%20&#1080;&#1089;&#1093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A78AAA-602A-45A3-AA11-6717720E9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Адм_без исх</Template>
  <TotalTime>18225</TotalTime>
  <Pages>1</Pages>
  <Words>48925</Words>
  <Characters>278876</Characters>
  <Application>Microsoft Office Word</Application>
  <DocSecurity>0</DocSecurity>
  <Lines>2323</Lines>
  <Paragraphs>654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Ewfjdkjdkj kjgkjfkgjfg gkfdjgkfdjg</vt:lpstr>
    </vt:vector>
  </TitlesOfParts>
  <Company>Администрация ЗАТО г. Североморск</Company>
  <LinksUpToDate>false</LinksUpToDate>
  <CharactersWithSpaces>327147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Ewfjdkjdkj kjgkjfkgjfg gkfdjgkfdjg</dc:title>
  <dc:creator>*</dc:creator>
  <cp:lastModifiedBy>Маракулина ИГ</cp:lastModifiedBy>
  <cp:revision>2313</cp:revision>
  <cp:lastPrinted>2021-03-25T09:58:00Z</cp:lastPrinted>
  <dcterms:created xsi:type="dcterms:W3CDTF">2018-07-19T05:04:00Z</dcterms:created>
  <dcterms:modified xsi:type="dcterms:W3CDTF">2021-03-25T12:23:00Z</dcterms:modified>
</cp:coreProperties>
</file>